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1940B5" w:rsidRPr="00F61C23" w14:paraId="593643BE" w14:textId="77777777" w:rsidTr="006B7C8E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8AFE47F" w14:textId="77777777" w:rsidR="001940B5" w:rsidRPr="00F61C23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F61C23">
              <w:rPr>
                <w:rFonts w:ascii="Angsana New" w:hAnsi="Angsana New" w:cs="Angsana New"/>
                <w:sz w:val="25"/>
                <w:szCs w:val="25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DD9AD9" w14:textId="77777777" w:rsidR="001940B5" w:rsidRPr="00F61C23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68A7850" w14:textId="77777777" w:rsidR="001940B5" w:rsidRPr="00F61C23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61C23">
              <w:rPr>
                <w:rFonts w:ascii="Angsana New" w:hAnsi="Angsana New" w:cs="Angsana New"/>
                <w:sz w:val="25"/>
                <w:szCs w:val="25"/>
                <w:cs/>
              </w:rPr>
              <w:t>สารบัญ</w:t>
            </w:r>
          </w:p>
        </w:tc>
      </w:tr>
      <w:tr w:rsidR="001940B5" w:rsidRPr="00F61C23" w14:paraId="6ADF35BE" w14:textId="77777777" w:rsidTr="006B7C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1D1B016" w14:textId="77777777" w:rsidR="001940B5" w:rsidRPr="00F61C23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345CEA39" w14:textId="77777777" w:rsidR="001940B5" w:rsidRPr="00F61C23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6B926951" w14:textId="77777777" w:rsidR="001940B5" w:rsidRPr="00F61C23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</w:tr>
      <w:tr w:rsidR="001940B5" w:rsidRPr="00F61C23" w14:paraId="1EB61A40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01DBAD4" w14:textId="4E04CDC2" w:rsidR="001940B5" w:rsidRPr="00F61C23" w:rsidRDefault="00A453AA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1</w:t>
            </w:r>
          </w:p>
        </w:tc>
        <w:tc>
          <w:tcPr>
            <w:tcW w:w="270" w:type="dxa"/>
          </w:tcPr>
          <w:p w14:paraId="5F9513C8" w14:textId="77777777" w:rsidR="001940B5" w:rsidRPr="00F61C23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7524C568" w14:textId="77777777" w:rsidR="001940B5" w:rsidRPr="00F61C23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ข้อมูลทั่วไป</w:t>
            </w:r>
          </w:p>
        </w:tc>
      </w:tr>
      <w:tr w:rsidR="001940B5" w:rsidRPr="00F61C23" w14:paraId="16B6D1E9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B19B947" w14:textId="295679C6" w:rsidR="001940B5" w:rsidRPr="00F61C23" w:rsidRDefault="00A453AA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2</w:t>
            </w:r>
          </w:p>
        </w:tc>
        <w:tc>
          <w:tcPr>
            <w:tcW w:w="270" w:type="dxa"/>
          </w:tcPr>
          <w:p w14:paraId="34E5C331" w14:textId="77777777" w:rsidR="001940B5" w:rsidRPr="00F61C23" w:rsidRDefault="001940B5" w:rsidP="00F625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6D7E05F1" w14:textId="77777777" w:rsidR="001940B5" w:rsidRPr="00F61C23" w:rsidRDefault="002222E4" w:rsidP="00952B8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เกณฑ์การจัดทำงบการเงิน</w:t>
            </w:r>
          </w:p>
        </w:tc>
      </w:tr>
      <w:tr w:rsidR="002E221D" w:rsidRPr="00F61C23" w14:paraId="602BAF63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25438CC" w14:textId="758A62CA" w:rsidR="002E221D" w:rsidRPr="00F61C23" w:rsidRDefault="00A453AA" w:rsidP="002E22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3</w:t>
            </w:r>
          </w:p>
        </w:tc>
        <w:tc>
          <w:tcPr>
            <w:tcW w:w="270" w:type="dxa"/>
          </w:tcPr>
          <w:p w14:paraId="5413CAFE" w14:textId="77777777" w:rsidR="002E221D" w:rsidRPr="00F61C23" w:rsidRDefault="002E221D" w:rsidP="002E22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165F46CC" w14:textId="335F9870" w:rsidR="002E221D" w:rsidRPr="00F61C23" w:rsidRDefault="002E221D" w:rsidP="002E22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การเปลี่ยนแปลงนโยบายการบัญชี</w:t>
            </w:r>
          </w:p>
        </w:tc>
      </w:tr>
      <w:tr w:rsidR="002E221D" w:rsidRPr="00F61C23" w14:paraId="25175C5A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E9F85B9" w14:textId="58FCD29F" w:rsidR="002E221D" w:rsidRPr="00F61C23" w:rsidRDefault="00A453AA" w:rsidP="002E22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4</w:t>
            </w:r>
          </w:p>
        </w:tc>
        <w:tc>
          <w:tcPr>
            <w:tcW w:w="270" w:type="dxa"/>
          </w:tcPr>
          <w:p w14:paraId="48D9FF3F" w14:textId="77777777" w:rsidR="002E221D" w:rsidRPr="00F61C23" w:rsidRDefault="002E221D" w:rsidP="002E22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6E21E33C" w14:textId="77777777" w:rsidR="002E221D" w:rsidRPr="00F61C23" w:rsidRDefault="002E221D" w:rsidP="002E22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นโยบายการบัญชีที่สำคัญ</w:t>
            </w:r>
          </w:p>
        </w:tc>
      </w:tr>
      <w:tr w:rsidR="002E221D" w:rsidRPr="00F61C23" w14:paraId="7A71ABB3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C3E9D60" w14:textId="762905AF" w:rsidR="002E221D" w:rsidRPr="00F61C23" w:rsidRDefault="00A453AA" w:rsidP="002E22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5</w:t>
            </w:r>
          </w:p>
        </w:tc>
        <w:tc>
          <w:tcPr>
            <w:tcW w:w="270" w:type="dxa"/>
          </w:tcPr>
          <w:p w14:paraId="59281396" w14:textId="77777777" w:rsidR="002E221D" w:rsidRPr="00F61C23" w:rsidRDefault="002E221D" w:rsidP="002E22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718445AB" w14:textId="20E6A7B5" w:rsidR="002E221D" w:rsidRPr="00F61C23" w:rsidRDefault="002E221D" w:rsidP="002E22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 xml:space="preserve">ผลกระทบจากการแพร่ระบาดของโรคติดเชื้อไวรัสโคโรนา </w:t>
            </w:r>
            <w:r w:rsidR="00A453AA"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2019</w:t>
            </w:r>
            <w:r w:rsidR="00B60682"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 xml:space="preserve"> </w:t>
            </w: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(</w:t>
            </w:r>
            <w:r w:rsidR="00675B93">
              <w:rPr>
                <w:rFonts w:ascii="Angsana New" w:hAnsi="Angsana New" w:cs="Angsana New" w:hint="cs"/>
                <w:b w:val="0"/>
                <w:bCs w:val="0"/>
                <w:sz w:val="25"/>
                <w:szCs w:val="25"/>
                <w:cs/>
              </w:rPr>
              <w:t>โควิด</w:t>
            </w: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-</w:t>
            </w:r>
            <w:r w:rsidR="00A453AA"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19</w:t>
            </w: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)</w:t>
            </w:r>
          </w:p>
        </w:tc>
      </w:tr>
      <w:tr w:rsidR="002E221D" w:rsidRPr="00F61C23" w14:paraId="6E88A98B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D4F885" w14:textId="57048678" w:rsidR="002E221D" w:rsidRPr="00F61C23" w:rsidRDefault="00A453AA" w:rsidP="002E22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6</w:t>
            </w:r>
          </w:p>
        </w:tc>
        <w:tc>
          <w:tcPr>
            <w:tcW w:w="270" w:type="dxa"/>
          </w:tcPr>
          <w:p w14:paraId="064F0852" w14:textId="77777777" w:rsidR="002E221D" w:rsidRPr="00F61C23" w:rsidRDefault="002E221D" w:rsidP="002E22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20FEEAF6" w14:textId="5BFFBE98" w:rsidR="002E221D" w:rsidRPr="00F61C23" w:rsidRDefault="002E221D" w:rsidP="002E22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บุคคลหรือกิจการที่เกี่ยวข้องกัน</w:t>
            </w:r>
          </w:p>
        </w:tc>
      </w:tr>
      <w:tr w:rsidR="002E221D" w:rsidRPr="00F61C23" w14:paraId="1E8E6BBE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BDD32F5" w14:textId="63A78E72" w:rsidR="002E221D" w:rsidRPr="00F61C23" w:rsidRDefault="00A453AA" w:rsidP="002E22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7</w:t>
            </w:r>
          </w:p>
        </w:tc>
        <w:tc>
          <w:tcPr>
            <w:tcW w:w="270" w:type="dxa"/>
          </w:tcPr>
          <w:p w14:paraId="3FF8A56A" w14:textId="77777777" w:rsidR="002E221D" w:rsidRPr="00F61C23" w:rsidRDefault="002E221D" w:rsidP="002E22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40EEA721" w14:textId="7D3FA482" w:rsidR="002E221D" w:rsidRPr="00F61C23" w:rsidRDefault="002E221D" w:rsidP="002E22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</w:tr>
      <w:tr w:rsidR="00C6677D" w:rsidRPr="00F61C23" w14:paraId="33F61B2A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8C807D4" w14:textId="2E1097FD" w:rsidR="00C6677D" w:rsidRPr="00F61C23" w:rsidRDefault="00A453AA" w:rsidP="00C667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8</w:t>
            </w:r>
          </w:p>
        </w:tc>
        <w:tc>
          <w:tcPr>
            <w:tcW w:w="270" w:type="dxa"/>
          </w:tcPr>
          <w:p w14:paraId="0CE12583" w14:textId="77777777" w:rsidR="00C6677D" w:rsidRPr="00F61C23" w:rsidRDefault="00C6677D" w:rsidP="00C667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3468CFBB" w14:textId="6BEB1ED1" w:rsidR="00C6677D" w:rsidRPr="00F61C23" w:rsidRDefault="00C6677D" w:rsidP="00C667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ลูกหนี้ตามสัญญาเช่า</w:t>
            </w:r>
          </w:p>
        </w:tc>
      </w:tr>
      <w:tr w:rsidR="00C6677D" w:rsidRPr="00F61C23" w14:paraId="3FE585AD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37CF91F" w14:textId="4DA37FF4" w:rsidR="00C6677D" w:rsidRPr="00F61C23" w:rsidRDefault="00A453AA" w:rsidP="00C667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9</w:t>
            </w:r>
          </w:p>
        </w:tc>
        <w:tc>
          <w:tcPr>
            <w:tcW w:w="270" w:type="dxa"/>
          </w:tcPr>
          <w:p w14:paraId="6C6DCC16" w14:textId="77777777" w:rsidR="00C6677D" w:rsidRPr="00F61C23" w:rsidRDefault="00C6677D" w:rsidP="00C667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4B3B602D" w14:textId="2FB25716" w:rsidR="00C6677D" w:rsidRPr="00F61C23" w:rsidRDefault="00C6677D" w:rsidP="00C667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สินค้าคงเหลือ</w:t>
            </w:r>
          </w:p>
        </w:tc>
      </w:tr>
      <w:tr w:rsidR="00C6677D" w:rsidRPr="00F61C23" w14:paraId="651E2C4D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34603D4" w14:textId="3DB3F090" w:rsidR="00C6677D" w:rsidRPr="00F61C23" w:rsidRDefault="00A453AA" w:rsidP="00C667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10</w:t>
            </w:r>
          </w:p>
        </w:tc>
        <w:tc>
          <w:tcPr>
            <w:tcW w:w="270" w:type="dxa"/>
          </w:tcPr>
          <w:p w14:paraId="100DCEE2" w14:textId="77777777" w:rsidR="00C6677D" w:rsidRPr="00F61C23" w:rsidRDefault="00C6677D" w:rsidP="00C667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7CC67908" w14:textId="67C3AE8C" w:rsidR="00C6677D" w:rsidRPr="00F61C23" w:rsidRDefault="00C6677D" w:rsidP="00C667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เงินลงทุนในบริษัทร่วมและการร่วมค้า</w:t>
            </w:r>
          </w:p>
        </w:tc>
      </w:tr>
      <w:tr w:rsidR="00C6677D" w:rsidRPr="00F61C23" w14:paraId="7811BE6C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19684AD" w14:textId="6B8E64CA" w:rsidR="00C6677D" w:rsidRPr="00F61C23" w:rsidRDefault="00A453AA" w:rsidP="00C667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11</w:t>
            </w:r>
          </w:p>
        </w:tc>
        <w:tc>
          <w:tcPr>
            <w:tcW w:w="270" w:type="dxa"/>
          </w:tcPr>
          <w:p w14:paraId="166CC09C" w14:textId="77777777" w:rsidR="00C6677D" w:rsidRPr="00F61C23" w:rsidRDefault="00C6677D" w:rsidP="00C667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6525D964" w14:textId="590C1C9B" w:rsidR="00C6677D" w:rsidRPr="00F61C23" w:rsidRDefault="00C6677D" w:rsidP="00C667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การดำเนินงานร่วมกัน</w:t>
            </w:r>
          </w:p>
        </w:tc>
      </w:tr>
      <w:tr w:rsidR="00C6677D" w:rsidRPr="00F61C23" w14:paraId="5B3DF986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C3210E" w14:textId="11390998" w:rsidR="00C6677D" w:rsidRPr="00F61C23" w:rsidRDefault="00A453AA" w:rsidP="00C667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12</w:t>
            </w:r>
          </w:p>
        </w:tc>
        <w:tc>
          <w:tcPr>
            <w:tcW w:w="270" w:type="dxa"/>
          </w:tcPr>
          <w:p w14:paraId="67D7FE9C" w14:textId="77777777" w:rsidR="00C6677D" w:rsidRPr="00F61C23" w:rsidRDefault="00C6677D" w:rsidP="00C667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644F8F6B" w14:textId="40B247CA" w:rsidR="00C6677D" w:rsidRPr="00F61C23" w:rsidRDefault="00C6677D" w:rsidP="00C667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เงินลงทุนในบริษัทย่อย</w:t>
            </w:r>
          </w:p>
        </w:tc>
      </w:tr>
      <w:tr w:rsidR="00C6677D" w:rsidRPr="00F61C23" w14:paraId="00E1048A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9A7AF8" w14:textId="11C51629" w:rsidR="00C6677D" w:rsidRPr="00F61C23" w:rsidRDefault="00A453AA" w:rsidP="00C667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13</w:t>
            </w:r>
          </w:p>
        </w:tc>
        <w:tc>
          <w:tcPr>
            <w:tcW w:w="270" w:type="dxa"/>
          </w:tcPr>
          <w:p w14:paraId="086C6E83" w14:textId="77777777" w:rsidR="00C6677D" w:rsidRPr="00F61C23" w:rsidRDefault="00C6677D" w:rsidP="00C667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42D85927" w14:textId="1278F64A" w:rsidR="00C6677D" w:rsidRPr="00F61C23" w:rsidRDefault="00C6677D" w:rsidP="00C667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อสังหาริมทรัพย์เพื่อการลงทุน</w:t>
            </w:r>
          </w:p>
        </w:tc>
      </w:tr>
      <w:tr w:rsidR="00C6677D" w:rsidRPr="00F61C23" w14:paraId="1A18DE5F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377CDAA" w14:textId="1DA0996F" w:rsidR="00C6677D" w:rsidRPr="00F61C23" w:rsidRDefault="00A453AA" w:rsidP="00C667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14</w:t>
            </w:r>
          </w:p>
        </w:tc>
        <w:tc>
          <w:tcPr>
            <w:tcW w:w="270" w:type="dxa"/>
          </w:tcPr>
          <w:p w14:paraId="3619E10E" w14:textId="77777777" w:rsidR="00C6677D" w:rsidRPr="00F61C23" w:rsidRDefault="00C6677D" w:rsidP="00C667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19DBA36A" w14:textId="458D298F" w:rsidR="00C6677D" w:rsidRPr="00F61C23" w:rsidRDefault="00C6677D" w:rsidP="00C667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ที่ดิน อาคารและอุปกรณ์</w:t>
            </w:r>
          </w:p>
        </w:tc>
      </w:tr>
      <w:tr w:rsidR="00C86C80" w:rsidRPr="00F61C23" w14:paraId="28503A0A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179337" w14:textId="4CDD10DB" w:rsidR="00C86C80" w:rsidRPr="00F61C23" w:rsidRDefault="00A453AA" w:rsidP="00C86C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15</w:t>
            </w:r>
          </w:p>
        </w:tc>
        <w:tc>
          <w:tcPr>
            <w:tcW w:w="270" w:type="dxa"/>
          </w:tcPr>
          <w:p w14:paraId="6E77815D" w14:textId="77777777" w:rsidR="00C86C80" w:rsidRPr="00F61C23" w:rsidRDefault="00C86C80" w:rsidP="00C86C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79AACB90" w14:textId="5301DCFC" w:rsidR="00C86C80" w:rsidRPr="00F61C23" w:rsidRDefault="00A47ED6" w:rsidP="00C86C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F61C23">
              <w:rPr>
                <w:rFonts w:ascii="Angsana New" w:hAnsi="Angsana New" w:cs="Angsana New" w:hint="cs"/>
                <w:b w:val="0"/>
                <w:bCs w:val="0"/>
                <w:sz w:val="25"/>
                <w:szCs w:val="25"/>
                <w:cs/>
              </w:rPr>
              <w:t>สัญญาเช่า</w:t>
            </w:r>
          </w:p>
        </w:tc>
      </w:tr>
      <w:tr w:rsidR="00C86C80" w:rsidRPr="00F61C23" w14:paraId="23B0E036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8CF6CAC" w14:textId="42511463" w:rsidR="00C86C80" w:rsidRPr="00F61C23" w:rsidRDefault="00A453AA" w:rsidP="00C86C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16</w:t>
            </w:r>
          </w:p>
        </w:tc>
        <w:tc>
          <w:tcPr>
            <w:tcW w:w="270" w:type="dxa"/>
          </w:tcPr>
          <w:p w14:paraId="3888D08F" w14:textId="77777777" w:rsidR="00C86C80" w:rsidRPr="00F61C23" w:rsidRDefault="00C86C80" w:rsidP="00C86C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73B5E220" w14:textId="3DA1FE05" w:rsidR="00C86C80" w:rsidRPr="00F61C23" w:rsidRDefault="00A47ED6" w:rsidP="00C86C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F61C23">
              <w:rPr>
                <w:rFonts w:ascii="Angsana New" w:hAnsi="Angsana New" w:cs="Angsana New" w:hint="cs"/>
                <w:b w:val="0"/>
                <w:bCs w:val="0"/>
                <w:sz w:val="25"/>
                <w:szCs w:val="25"/>
                <w:cs/>
              </w:rPr>
              <w:t>ค่าความนิยม</w:t>
            </w:r>
          </w:p>
        </w:tc>
      </w:tr>
      <w:tr w:rsidR="00C86C80" w:rsidRPr="00F61C23" w14:paraId="0399241B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3963163" w14:textId="6B25060C" w:rsidR="00C86C80" w:rsidRPr="00F61C23" w:rsidRDefault="00A453AA" w:rsidP="00C86C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17</w:t>
            </w:r>
          </w:p>
        </w:tc>
        <w:tc>
          <w:tcPr>
            <w:tcW w:w="270" w:type="dxa"/>
          </w:tcPr>
          <w:p w14:paraId="43F17E87" w14:textId="77777777" w:rsidR="00C86C80" w:rsidRPr="00F61C23" w:rsidRDefault="00C86C80" w:rsidP="00C86C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228FD989" w14:textId="1BCE06BB" w:rsidR="00C86C80" w:rsidRPr="00F61C23" w:rsidRDefault="00A47ED6" w:rsidP="00C86C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F61C23">
              <w:rPr>
                <w:rFonts w:ascii="Angsana New" w:hAnsi="Angsana New" w:cs="Angsana New" w:hint="cs"/>
                <w:b w:val="0"/>
                <w:bCs w:val="0"/>
                <w:sz w:val="25"/>
                <w:szCs w:val="25"/>
                <w:cs/>
              </w:rPr>
              <w:t>สินทรัพย์ไม่มีตัวตนอื่น</w:t>
            </w:r>
          </w:p>
        </w:tc>
      </w:tr>
      <w:tr w:rsidR="00C86C80" w:rsidRPr="00F61C23" w14:paraId="11B2DBEB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50AD04A" w14:textId="0E563A00" w:rsidR="00C86C80" w:rsidRPr="00F61C23" w:rsidRDefault="00A453AA" w:rsidP="00C86C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18</w:t>
            </w:r>
          </w:p>
        </w:tc>
        <w:tc>
          <w:tcPr>
            <w:tcW w:w="270" w:type="dxa"/>
          </w:tcPr>
          <w:p w14:paraId="2AE56E5E" w14:textId="77777777" w:rsidR="00C86C80" w:rsidRPr="00F61C23" w:rsidRDefault="00C86C80" w:rsidP="00C86C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3EC7CA90" w14:textId="43F0DEE2" w:rsidR="00C86C80" w:rsidRPr="00F61C23" w:rsidRDefault="00A47ED6" w:rsidP="00C86C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F61C23">
              <w:rPr>
                <w:rFonts w:ascii="Angsana New" w:hAnsi="Angsana New" w:cs="Angsana New" w:hint="cs"/>
                <w:b w:val="0"/>
                <w:bCs w:val="0"/>
                <w:sz w:val="25"/>
                <w:szCs w:val="25"/>
                <w:cs/>
              </w:rPr>
              <w:t>หนี้สินที่มีภาระดอกเบี้ย</w:t>
            </w:r>
          </w:p>
        </w:tc>
      </w:tr>
      <w:tr w:rsidR="00C86C80" w:rsidRPr="00F61C23" w14:paraId="5614048B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5AB858A" w14:textId="03353B17" w:rsidR="00C86C80" w:rsidRPr="00F61C23" w:rsidRDefault="00A453AA" w:rsidP="00C86C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19</w:t>
            </w:r>
          </w:p>
        </w:tc>
        <w:tc>
          <w:tcPr>
            <w:tcW w:w="270" w:type="dxa"/>
          </w:tcPr>
          <w:p w14:paraId="702EB754" w14:textId="77777777" w:rsidR="00C86C80" w:rsidRPr="00F61C23" w:rsidRDefault="00C86C80" w:rsidP="00C86C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4B3BF432" w14:textId="1311263E" w:rsidR="00C86C80" w:rsidRPr="00F61C23" w:rsidRDefault="00A47ED6" w:rsidP="00C86C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C86C80" w:rsidRPr="00F61C23" w14:paraId="7D495A94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8FF354A" w14:textId="2A97EFED" w:rsidR="00C86C80" w:rsidRPr="00F61C23" w:rsidRDefault="00A453AA" w:rsidP="00C86C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20</w:t>
            </w:r>
          </w:p>
        </w:tc>
        <w:tc>
          <w:tcPr>
            <w:tcW w:w="270" w:type="dxa"/>
          </w:tcPr>
          <w:p w14:paraId="51AC4E32" w14:textId="77777777" w:rsidR="00C86C80" w:rsidRPr="00F61C23" w:rsidRDefault="00C86C80" w:rsidP="00C86C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5A40A6BC" w14:textId="1C3CE043" w:rsidR="00C86C80" w:rsidRPr="00F61C23" w:rsidRDefault="00A47ED6" w:rsidP="00C86C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เจ้าหนี้หมุนเวียนอื่น</w:t>
            </w:r>
          </w:p>
        </w:tc>
      </w:tr>
      <w:tr w:rsidR="00C86C80" w:rsidRPr="00F61C23" w14:paraId="01F48503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224C945" w14:textId="16F7FCBE" w:rsidR="00C86C80" w:rsidRPr="00F61C23" w:rsidRDefault="00A453AA" w:rsidP="00C86C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21</w:t>
            </w:r>
          </w:p>
        </w:tc>
        <w:tc>
          <w:tcPr>
            <w:tcW w:w="270" w:type="dxa"/>
          </w:tcPr>
          <w:p w14:paraId="584A05F3" w14:textId="77777777" w:rsidR="00C86C80" w:rsidRPr="00F61C23" w:rsidRDefault="00C86C80" w:rsidP="00C86C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2AD329BA" w14:textId="57C7B544" w:rsidR="00C86C80" w:rsidRPr="00F61C23" w:rsidRDefault="00A47ED6" w:rsidP="00C86C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55518A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C86C80" w:rsidRPr="00F61C23" w14:paraId="3ADB27A1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C9F7FA9" w14:textId="38944A35" w:rsidR="00C86C80" w:rsidRPr="00F61C23" w:rsidRDefault="00A453AA" w:rsidP="00C86C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22</w:t>
            </w:r>
          </w:p>
        </w:tc>
        <w:tc>
          <w:tcPr>
            <w:tcW w:w="270" w:type="dxa"/>
          </w:tcPr>
          <w:p w14:paraId="2DF13962" w14:textId="77777777" w:rsidR="00C86C80" w:rsidRPr="00F61C23" w:rsidRDefault="00C86C80" w:rsidP="00C86C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1A333DEB" w14:textId="6115D5C3" w:rsidR="00C86C80" w:rsidRPr="00F61C23" w:rsidRDefault="00A47ED6" w:rsidP="00C86C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สำรอง</w:t>
            </w:r>
          </w:p>
        </w:tc>
      </w:tr>
      <w:tr w:rsidR="00C86C80" w:rsidRPr="00F61C23" w14:paraId="67A9EB45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48C1B5E" w14:textId="2149AC00" w:rsidR="00C86C80" w:rsidRPr="00F61C23" w:rsidRDefault="00A453AA" w:rsidP="00C86C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23</w:t>
            </w:r>
          </w:p>
        </w:tc>
        <w:tc>
          <w:tcPr>
            <w:tcW w:w="270" w:type="dxa"/>
          </w:tcPr>
          <w:p w14:paraId="0E028A64" w14:textId="77777777" w:rsidR="00C86C80" w:rsidRPr="00F61C23" w:rsidRDefault="00C86C80" w:rsidP="00C86C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1283DC5F" w14:textId="2D000942" w:rsidR="00C86C80" w:rsidRPr="00F61C23" w:rsidRDefault="00A47ED6" w:rsidP="00C86C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ส่วนงานดำเนินงานและการจำแนกรายได้</w:t>
            </w:r>
          </w:p>
        </w:tc>
      </w:tr>
      <w:tr w:rsidR="0005246B" w:rsidRPr="00F61C23" w14:paraId="17D23266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CB3B032" w14:textId="3043FD67" w:rsidR="0005246B" w:rsidRPr="00F61C23" w:rsidRDefault="00A453AA" w:rsidP="000524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24</w:t>
            </w:r>
          </w:p>
        </w:tc>
        <w:tc>
          <w:tcPr>
            <w:tcW w:w="270" w:type="dxa"/>
          </w:tcPr>
          <w:p w14:paraId="147B7137" w14:textId="77777777" w:rsidR="0005246B" w:rsidRPr="00F61C23" w:rsidRDefault="0005246B" w:rsidP="000524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5EB318FB" w14:textId="3B5D1D6D" w:rsidR="0005246B" w:rsidRPr="00F61C23" w:rsidRDefault="0005246B" w:rsidP="000524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55518A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ค่าใช้จ่ายผลประโยชน์ของพนักงาน</w:t>
            </w:r>
          </w:p>
        </w:tc>
      </w:tr>
      <w:tr w:rsidR="0005246B" w:rsidRPr="00F61C23" w14:paraId="41E3B7F1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E42507" w14:textId="48E2BF17" w:rsidR="0005246B" w:rsidRPr="00F61C23" w:rsidRDefault="00A453AA" w:rsidP="000524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25</w:t>
            </w:r>
          </w:p>
        </w:tc>
        <w:tc>
          <w:tcPr>
            <w:tcW w:w="270" w:type="dxa"/>
          </w:tcPr>
          <w:p w14:paraId="4C6D83AA" w14:textId="77777777" w:rsidR="0005246B" w:rsidRPr="00F61C23" w:rsidRDefault="0005246B" w:rsidP="000524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2060EFFE" w14:textId="3DC9AE98" w:rsidR="0005246B" w:rsidRPr="00F61C23" w:rsidRDefault="0005246B" w:rsidP="000524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rtl/>
                <w:cs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ค่าใช้จ่ายตามลักษณะ</w:t>
            </w:r>
          </w:p>
        </w:tc>
      </w:tr>
      <w:tr w:rsidR="0005246B" w:rsidRPr="00F61C23" w14:paraId="2D1E51EA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8147C21" w14:textId="7DA1B601" w:rsidR="0005246B" w:rsidRPr="00F61C23" w:rsidRDefault="00A453AA" w:rsidP="000524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26</w:t>
            </w:r>
          </w:p>
        </w:tc>
        <w:tc>
          <w:tcPr>
            <w:tcW w:w="270" w:type="dxa"/>
          </w:tcPr>
          <w:p w14:paraId="24EAE731" w14:textId="77777777" w:rsidR="0005246B" w:rsidRPr="00F61C23" w:rsidRDefault="0005246B" w:rsidP="000524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62B3F72D" w14:textId="3FD03608" w:rsidR="0005246B" w:rsidRPr="00F61C23" w:rsidRDefault="0005246B" w:rsidP="000524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rtl/>
                <w:cs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ต้นทุนทางการเงิน</w:t>
            </w:r>
          </w:p>
        </w:tc>
      </w:tr>
      <w:tr w:rsidR="0005246B" w:rsidRPr="00F61C23" w14:paraId="36E03B9D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F394C4E" w14:textId="1ECF10CE" w:rsidR="0005246B" w:rsidRPr="00F61C23" w:rsidRDefault="00A453AA" w:rsidP="000524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27</w:t>
            </w:r>
          </w:p>
        </w:tc>
        <w:tc>
          <w:tcPr>
            <w:tcW w:w="270" w:type="dxa"/>
          </w:tcPr>
          <w:p w14:paraId="5431456B" w14:textId="77777777" w:rsidR="0005246B" w:rsidRPr="00F61C23" w:rsidRDefault="0005246B" w:rsidP="000524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01410818" w14:textId="08C47CFD" w:rsidR="0005246B" w:rsidRPr="00F61C23" w:rsidRDefault="0005246B" w:rsidP="000524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ภาษีเงินได้</w:t>
            </w:r>
          </w:p>
        </w:tc>
      </w:tr>
      <w:tr w:rsidR="0005246B" w:rsidRPr="00F61C23" w14:paraId="69E79C52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35BC708" w14:textId="78360EC2" w:rsidR="0005246B" w:rsidRPr="00F61C23" w:rsidRDefault="00A453AA" w:rsidP="000524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28</w:t>
            </w:r>
          </w:p>
        </w:tc>
        <w:tc>
          <w:tcPr>
            <w:tcW w:w="270" w:type="dxa"/>
          </w:tcPr>
          <w:p w14:paraId="02EF70C6" w14:textId="77777777" w:rsidR="0005246B" w:rsidRPr="00F61C23" w:rsidRDefault="0005246B" w:rsidP="000524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36C620DD" w14:textId="26ED26AE" w:rsidR="0005246B" w:rsidRPr="00F61C23" w:rsidRDefault="0005246B" w:rsidP="000524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กำไร</w:t>
            </w:r>
            <w:r w:rsidR="004661FF"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 xml:space="preserve"> </w:t>
            </w:r>
            <w:r w:rsidR="003D4A21"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(</w:t>
            </w:r>
            <w:r w:rsidR="003D4A21" w:rsidRPr="00F61C23">
              <w:rPr>
                <w:rFonts w:ascii="Angsana New" w:hAnsi="Angsana New" w:cs="Angsana New" w:hint="cs"/>
                <w:b w:val="0"/>
                <w:bCs w:val="0"/>
                <w:sz w:val="25"/>
                <w:szCs w:val="25"/>
                <w:cs/>
              </w:rPr>
              <w:t>ขาดทุน</w:t>
            </w:r>
            <w:r w:rsidR="003D4A21"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)</w:t>
            </w:r>
            <w:r w:rsidR="003D4A21" w:rsidRPr="00F61C23">
              <w:rPr>
                <w:rFonts w:ascii="Angsana New" w:hAnsi="Angsana New" w:cs="Angsana New" w:hint="cs"/>
                <w:b w:val="0"/>
                <w:bCs w:val="0"/>
                <w:sz w:val="25"/>
                <w:szCs w:val="25"/>
                <w:cs/>
              </w:rPr>
              <w:t xml:space="preserve"> </w:t>
            </w: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ต่อหุ้นขั้นพื้นฐาน</w:t>
            </w:r>
          </w:p>
        </w:tc>
      </w:tr>
      <w:tr w:rsidR="0005246B" w:rsidRPr="00F61C23" w14:paraId="404FABBC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64E50E" w14:textId="723C0D85" w:rsidR="0005246B" w:rsidRPr="00F61C23" w:rsidRDefault="00A453AA" w:rsidP="000524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29</w:t>
            </w:r>
          </w:p>
        </w:tc>
        <w:tc>
          <w:tcPr>
            <w:tcW w:w="270" w:type="dxa"/>
          </w:tcPr>
          <w:p w14:paraId="3AB4402C" w14:textId="77777777" w:rsidR="0005246B" w:rsidRPr="00F61C23" w:rsidRDefault="0005246B" w:rsidP="000524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300EBC04" w14:textId="04DF9324" w:rsidR="0005246B" w:rsidRPr="00F61C23" w:rsidRDefault="0005246B" w:rsidP="000524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เงินปันผล</w:t>
            </w:r>
          </w:p>
        </w:tc>
      </w:tr>
      <w:tr w:rsidR="0005246B" w:rsidRPr="00F61C23" w14:paraId="0C4B14B3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B7C33AC" w14:textId="3289A2E9" w:rsidR="0005246B" w:rsidRPr="00F61C23" w:rsidRDefault="00A453AA" w:rsidP="000524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30</w:t>
            </w:r>
          </w:p>
        </w:tc>
        <w:tc>
          <w:tcPr>
            <w:tcW w:w="270" w:type="dxa"/>
          </w:tcPr>
          <w:p w14:paraId="76D7284B" w14:textId="77777777" w:rsidR="0005246B" w:rsidRPr="00F61C23" w:rsidRDefault="0005246B" w:rsidP="000524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3731CB25" w14:textId="653B9BEF" w:rsidR="0005246B" w:rsidRPr="00F61C23" w:rsidRDefault="0005246B" w:rsidP="000524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เครื่องมือทางการเงิน</w:t>
            </w:r>
          </w:p>
        </w:tc>
      </w:tr>
      <w:tr w:rsidR="0005246B" w:rsidRPr="00F61C23" w14:paraId="6F96E8BA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765CABB" w14:textId="5ACF77F3" w:rsidR="0005246B" w:rsidRPr="00F61C23" w:rsidRDefault="00A453AA" w:rsidP="000524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31</w:t>
            </w:r>
          </w:p>
        </w:tc>
        <w:tc>
          <w:tcPr>
            <w:tcW w:w="270" w:type="dxa"/>
          </w:tcPr>
          <w:p w14:paraId="571F2825" w14:textId="77777777" w:rsidR="0005246B" w:rsidRPr="00F61C23" w:rsidRDefault="0005246B" w:rsidP="000524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615406D4" w14:textId="64398D20" w:rsidR="0005246B" w:rsidRPr="00F61C23" w:rsidRDefault="0005246B" w:rsidP="000524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F61C23">
              <w:rPr>
                <w:rFonts w:ascii="Angsana New" w:hAnsi="Angsana New" w:cs="Angsana New" w:hint="cs"/>
                <w:b w:val="0"/>
                <w:bCs w:val="0"/>
                <w:sz w:val="25"/>
                <w:szCs w:val="25"/>
                <w:cs/>
              </w:rPr>
              <w:t>การบริหารจัดการทุน</w:t>
            </w:r>
          </w:p>
        </w:tc>
      </w:tr>
      <w:tr w:rsidR="0005246B" w:rsidRPr="00F61C23" w14:paraId="76037389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B6B0F20" w14:textId="74A3DAFB" w:rsidR="0005246B" w:rsidRPr="00F61C23" w:rsidRDefault="00A453AA" w:rsidP="000524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32</w:t>
            </w:r>
          </w:p>
        </w:tc>
        <w:tc>
          <w:tcPr>
            <w:tcW w:w="270" w:type="dxa"/>
          </w:tcPr>
          <w:p w14:paraId="252FF34D" w14:textId="77777777" w:rsidR="0005246B" w:rsidRPr="00F61C23" w:rsidRDefault="0005246B" w:rsidP="000524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3B959F0C" w14:textId="4D14BD1A" w:rsidR="0005246B" w:rsidRPr="00F61C23" w:rsidRDefault="0005246B" w:rsidP="000524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05246B" w:rsidRPr="00F61C23" w14:paraId="1455C3A9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8D92813" w14:textId="52592FD8" w:rsidR="0005246B" w:rsidRPr="00F61C23" w:rsidRDefault="00A453AA" w:rsidP="000524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3</w:t>
            </w:r>
            <w:r w:rsidR="00B06F2B"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3</w:t>
            </w:r>
          </w:p>
        </w:tc>
        <w:tc>
          <w:tcPr>
            <w:tcW w:w="270" w:type="dxa"/>
          </w:tcPr>
          <w:p w14:paraId="0DE30DCA" w14:textId="77777777" w:rsidR="0005246B" w:rsidRPr="00F61C23" w:rsidRDefault="0005246B" w:rsidP="000524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5A94AA4A" w14:textId="3669D622" w:rsidR="0005246B" w:rsidRPr="00F61C23" w:rsidRDefault="0005246B" w:rsidP="000524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คดีฟ้องร้อง</w:t>
            </w:r>
          </w:p>
        </w:tc>
      </w:tr>
      <w:tr w:rsidR="0005246B" w:rsidRPr="00F61C23" w14:paraId="121300F4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CF75720" w14:textId="428D4996" w:rsidR="0005246B" w:rsidRPr="00F61C23" w:rsidRDefault="00A453AA" w:rsidP="000524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3</w:t>
            </w:r>
            <w:r w:rsidR="00B06F2B"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4</w:t>
            </w:r>
          </w:p>
        </w:tc>
        <w:tc>
          <w:tcPr>
            <w:tcW w:w="270" w:type="dxa"/>
          </w:tcPr>
          <w:p w14:paraId="37D66F38" w14:textId="77777777" w:rsidR="0005246B" w:rsidRPr="00F61C23" w:rsidRDefault="0005246B" w:rsidP="000524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38759647" w14:textId="15C961D1" w:rsidR="0005246B" w:rsidRPr="00F61C23" w:rsidRDefault="0005246B" w:rsidP="000524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  <w:t>เหตุการณ์ภายหลังรอบระยะเวลารายงาน</w:t>
            </w:r>
          </w:p>
        </w:tc>
      </w:tr>
      <w:tr w:rsidR="0005246B" w:rsidRPr="00F61C23" w14:paraId="50EDA727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E185E56" w14:textId="414CCA59" w:rsidR="0005246B" w:rsidRPr="00F61C23" w:rsidRDefault="00A453AA" w:rsidP="000524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  <w:r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3</w:t>
            </w:r>
            <w:r w:rsidR="00B06F2B" w:rsidRPr="00F61C23"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  <w:t>5</w:t>
            </w:r>
          </w:p>
        </w:tc>
        <w:tc>
          <w:tcPr>
            <w:tcW w:w="270" w:type="dxa"/>
          </w:tcPr>
          <w:p w14:paraId="07E8174F" w14:textId="77777777" w:rsidR="0005246B" w:rsidRPr="00F61C23" w:rsidRDefault="0005246B" w:rsidP="000524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6DD2F428" w14:textId="5A7B854E" w:rsidR="0005246B" w:rsidRPr="00F61C23" w:rsidRDefault="0005246B" w:rsidP="0005246B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sz w:val="25"/>
                <w:szCs w:val="25"/>
                <w:rtl/>
                <w:cs/>
              </w:rPr>
            </w:pPr>
            <w:r w:rsidRPr="00F61C23">
              <w:rPr>
                <w:rFonts w:ascii="Angsana New" w:hAnsi="Angsana New"/>
                <w:sz w:val="25"/>
                <w:szCs w:val="25"/>
                <w:cs/>
                <w:lang w:bidi="th-TH"/>
              </w:rPr>
              <w:t>การจัดประเภทรายการใหม่</w:t>
            </w:r>
          </w:p>
        </w:tc>
      </w:tr>
      <w:tr w:rsidR="009E133B" w:rsidRPr="00F61C23" w14:paraId="31FA115C" w14:textId="77777777" w:rsidTr="009D562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32707D" w14:textId="4FB5FA45" w:rsidR="009E133B" w:rsidRPr="00F61C23" w:rsidRDefault="009E133B" w:rsidP="009E1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270" w:type="dxa"/>
          </w:tcPr>
          <w:p w14:paraId="521245C6" w14:textId="77777777" w:rsidR="009E133B" w:rsidRPr="00F61C23" w:rsidRDefault="009E133B" w:rsidP="009E1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</w:rPr>
            </w:pPr>
          </w:p>
        </w:tc>
        <w:tc>
          <w:tcPr>
            <w:tcW w:w="7920" w:type="dxa"/>
          </w:tcPr>
          <w:p w14:paraId="220B9905" w14:textId="134F14D1" w:rsidR="009E133B" w:rsidRPr="00F61C23" w:rsidRDefault="009E133B" w:rsidP="009E133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5"/>
                <w:szCs w:val="25"/>
                <w:cs/>
              </w:rPr>
            </w:pPr>
          </w:p>
        </w:tc>
      </w:tr>
    </w:tbl>
    <w:p w14:paraId="7EBBDF27" w14:textId="77777777" w:rsidR="00145953" w:rsidRDefault="00145953" w:rsidP="003E7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4130430" w14:textId="086CC605" w:rsidR="003E7076" w:rsidRPr="00F61C23" w:rsidRDefault="003E7076" w:rsidP="003E7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8949934" w14:textId="77777777" w:rsidR="003E7076" w:rsidRPr="00F61C23" w:rsidRDefault="003E7076" w:rsidP="003E7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7C62BCC" w14:textId="7A149FDB" w:rsidR="00661CC0" w:rsidRPr="00F61C23" w:rsidRDefault="00661CC0" w:rsidP="003E7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งบการเงิน</w:t>
      </w:r>
      <w:r w:rsidR="00E61283" w:rsidRPr="00F61C23">
        <w:rPr>
          <w:rFonts w:ascii="Angsana New" w:hAnsi="Angsana New"/>
          <w:sz w:val="30"/>
          <w:szCs w:val="30"/>
          <w:cs/>
        </w:rPr>
        <w:t>นี้</w:t>
      </w:r>
      <w:r w:rsidRPr="00F61C23">
        <w:rPr>
          <w:rFonts w:ascii="Angsana New" w:hAnsi="Angsana New"/>
          <w:sz w:val="30"/>
          <w:szCs w:val="30"/>
          <w:cs/>
        </w:rPr>
        <w:t>ได้รับอนุมัติ</w:t>
      </w:r>
      <w:r w:rsidR="00492A47" w:rsidRPr="00F61C23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F61C23">
        <w:rPr>
          <w:rFonts w:ascii="Angsana New" w:hAnsi="Angsana New"/>
          <w:sz w:val="30"/>
          <w:szCs w:val="30"/>
          <w:cs/>
        </w:rPr>
        <w:t>จาก</w:t>
      </w:r>
      <w:r w:rsidR="006A5927" w:rsidRPr="00F61C23">
        <w:rPr>
          <w:rFonts w:ascii="Angsana New" w:hAnsi="Angsana New"/>
          <w:sz w:val="30"/>
          <w:szCs w:val="30"/>
          <w:cs/>
        </w:rPr>
        <w:t>คณะกรรมการบริษัท</w:t>
      </w:r>
      <w:r w:rsidRPr="00F61C23">
        <w:rPr>
          <w:rFonts w:ascii="Angsana New" w:hAnsi="Angsana New"/>
          <w:sz w:val="30"/>
          <w:szCs w:val="30"/>
          <w:cs/>
        </w:rPr>
        <w:t>เมื่อ</w:t>
      </w:r>
      <w:r w:rsidR="008704F5" w:rsidRPr="00F61C23">
        <w:rPr>
          <w:rFonts w:ascii="Angsana New" w:hAnsi="Angsana New"/>
          <w:sz w:val="30"/>
          <w:szCs w:val="30"/>
          <w:cs/>
        </w:rPr>
        <w:t>วันที่</w:t>
      </w:r>
      <w:r w:rsidR="00F83350" w:rsidRPr="00F61C23">
        <w:rPr>
          <w:rFonts w:ascii="Angsana New" w:hAnsi="Angsana New"/>
          <w:sz w:val="30"/>
          <w:szCs w:val="30"/>
          <w:cs/>
        </w:rPr>
        <w:t xml:space="preserve"> </w:t>
      </w:r>
      <w:r w:rsidR="00A453AA" w:rsidRPr="00F61C23">
        <w:rPr>
          <w:rFonts w:ascii="Angsana New" w:hAnsi="Angsana New"/>
          <w:sz w:val="30"/>
          <w:szCs w:val="30"/>
        </w:rPr>
        <w:t>24</w:t>
      </w:r>
      <w:r w:rsidR="003E7076" w:rsidRPr="00F61C23">
        <w:rPr>
          <w:rFonts w:ascii="Angsana New" w:hAnsi="Angsana New"/>
          <w:sz w:val="30"/>
          <w:szCs w:val="30"/>
          <w:cs/>
        </w:rPr>
        <w:t xml:space="preserve"> กุมภาพันธ์</w:t>
      </w:r>
      <w:r w:rsidR="000242CC" w:rsidRPr="00F61C23">
        <w:rPr>
          <w:rFonts w:ascii="Angsana New" w:hAnsi="Angsana New"/>
          <w:sz w:val="30"/>
          <w:szCs w:val="30"/>
          <w:cs/>
        </w:rPr>
        <w:t xml:space="preserve"> </w:t>
      </w:r>
      <w:r w:rsidR="00A453AA" w:rsidRPr="00F61C23">
        <w:rPr>
          <w:rFonts w:ascii="Angsana New" w:hAnsi="Angsana New"/>
          <w:sz w:val="30"/>
          <w:szCs w:val="30"/>
        </w:rPr>
        <w:t>2564</w:t>
      </w:r>
    </w:p>
    <w:p w14:paraId="288AE4A9" w14:textId="77777777" w:rsidR="00661CC0" w:rsidRPr="00F61C23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3730008" w14:textId="77777777" w:rsidR="00661CC0" w:rsidRPr="00F61C23" w:rsidRDefault="00661CC0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61C23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1DD52E8A" w14:textId="77777777" w:rsidR="00661CC0" w:rsidRPr="00F61C23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24"/>
          <w:szCs w:val="24"/>
          <w:cs/>
        </w:rPr>
      </w:pPr>
    </w:p>
    <w:p w14:paraId="7EB6D28E" w14:textId="4107FCB6" w:rsidR="00ED4081" w:rsidRPr="00F61C23" w:rsidRDefault="00661CC0" w:rsidP="00B931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 xml:space="preserve">บริษัท </w:t>
      </w:r>
      <w:r w:rsidR="001C2283" w:rsidRPr="00F61C23">
        <w:rPr>
          <w:rFonts w:ascii="Angsana New" w:hAnsi="Angsana New"/>
          <w:sz w:val="30"/>
          <w:szCs w:val="30"/>
          <w:cs/>
        </w:rPr>
        <w:t>สแกน อินเตอร์</w:t>
      </w:r>
      <w:r w:rsidRPr="00F61C23">
        <w:rPr>
          <w:rFonts w:ascii="Angsana New" w:hAnsi="Angsana New"/>
          <w:sz w:val="30"/>
          <w:szCs w:val="30"/>
          <w:cs/>
        </w:rPr>
        <w:t xml:space="preserve"> จำกัด (มหาชน) </w:t>
      </w:r>
      <w:r w:rsidR="009C75A0" w:rsidRPr="00F61C23">
        <w:rPr>
          <w:rFonts w:ascii="Angsana New" w:hAnsi="Angsana New"/>
          <w:sz w:val="30"/>
          <w:szCs w:val="30"/>
        </w:rPr>
        <w:t>“</w:t>
      </w:r>
      <w:r w:rsidR="009C75A0" w:rsidRPr="00F61C23">
        <w:rPr>
          <w:rFonts w:ascii="Angsana New" w:hAnsi="Angsana New"/>
          <w:sz w:val="30"/>
          <w:szCs w:val="30"/>
          <w:cs/>
        </w:rPr>
        <w:t>บริษัท</w:t>
      </w:r>
      <w:r w:rsidR="009C75A0" w:rsidRPr="00F61C23">
        <w:rPr>
          <w:rFonts w:ascii="Angsana New" w:hAnsi="Angsana New"/>
          <w:sz w:val="30"/>
          <w:szCs w:val="30"/>
        </w:rPr>
        <w:t>”</w:t>
      </w:r>
      <w:r w:rsidR="009C75A0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เป็นนิต</w:t>
      </w:r>
      <w:r w:rsidR="00E346BE" w:rsidRPr="00F61C23">
        <w:rPr>
          <w:rFonts w:ascii="Angsana New" w:hAnsi="Angsana New"/>
          <w:sz w:val="30"/>
          <w:szCs w:val="30"/>
          <w:cs/>
        </w:rPr>
        <w:t>ิบุคคลที่จัดตั้งขึ้นในประเทศไทย</w:t>
      </w:r>
      <w:r w:rsidR="00B93156" w:rsidRPr="00F61C23">
        <w:rPr>
          <w:rFonts w:ascii="Angsana New" w:hAnsi="Angsana New"/>
          <w:sz w:val="30"/>
          <w:szCs w:val="30"/>
          <w:cs/>
        </w:rPr>
        <w:t xml:space="preserve"> และจดทะเบียนกับ</w:t>
      </w:r>
      <w:r w:rsidR="00A96041" w:rsidRPr="00F61C23">
        <w:rPr>
          <w:rFonts w:ascii="Angsana New" w:hAnsi="Angsana New"/>
          <w:sz w:val="30"/>
          <w:szCs w:val="30"/>
          <w:cs/>
        </w:rPr>
        <w:t xml:space="preserve">    </w:t>
      </w:r>
      <w:r w:rsidR="00B93156" w:rsidRPr="00F61C23">
        <w:rPr>
          <w:rFonts w:ascii="Angsana New" w:hAnsi="Angsana New"/>
          <w:sz w:val="30"/>
          <w:szCs w:val="30"/>
          <w:cs/>
        </w:rPr>
        <w:t xml:space="preserve">ตลาดหลักทรัพย์แห่งประเทศไทย เมื่อวันที่ </w:t>
      </w:r>
      <w:r w:rsidR="00A453AA" w:rsidRPr="00F61C23">
        <w:rPr>
          <w:rFonts w:ascii="Angsana New" w:hAnsi="Angsana New"/>
          <w:sz w:val="30"/>
          <w:szCs w:val="30"/>
        </w:rPr>
        <w:t>23</w:t>
      </w:r>
      <w:r w:rsidR="00B93156" w:rsidRPr="00F61C23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A453AA" w:rsidRPr="00F61C23">
        <w:rPr>
          <w:rFonts w:ascii="Angsana New" w:hAnsi="Angsana New"/>
          <w:sz w:val="30"/>
          <w:szCs w:val="30"/>
        </w:rPr>
        <w:t>2558</w:t>
      </w:r>
      <w:r w:rsidR="00B93156" w:rsidRPr="00F61C23">
        <w:rPr>
          <w:rFonts w:ascii="Angsana New" w:hAnsi="Angsana New"/>
          <w:sz w:val="30"/>
          <w:szCs w:val="30"/>
          <w:cs/>
        </w:rPr>
        <w:t xml:space="preserve"> โดย</w:t>
      </w:r>
      <w:r w:rsidR="008704F5" w:rsidRPr="00F61C23">
        <w:rPr>
          <w:rFonts w:ascii="Angsana New" w:hAnsi="Angsana New"/>
          <w:sz w:val="30"/>
          <w:szCs w:val="30"/>
          <w:cs/>
        </w:rPr>
        <w:t>มี</w:t>
      </w:r>
      <w:r w:rsidRPr="00F61C23">
        <w:rPr>
          <w:rFonts w:ascii="Angsana New" w:hAnsi="Angsana New"/>
          <w:sz w:val="30"/>
          <w:szCs w:val="30"/>
          <w:cs/>
        </w:rPr>
        <w:t>ที่อยู่จดทะเบียน</w:t>
      </w:r>
      <w:r w:rsidR="00B93156" w:rsidRPr="00F61C23">
        <w:rPr>
          <w:rFonts w:ascii="Angsana New" w:hAnsi="Angsana New"/>
          <w:sz w:val="30"/>
          <w:szCs w:val="30"/>
          <w:cs/>
        </w:rPr>
        <w:t>ของบริษัทตั้</w:t>
      </w:r>
      <w:r w:rsidR="00D12C44" w:rsidRPr="00F61C23">
        <w:rPr>
          <w:rFonts w:ascii="Angsana New" w:hAnsi="Angsana New"/>
          <w:sz w:val="30"/>
          <w:szCs w:val="30"/>
          <w:cs/>
        </w:rPr>
        <w:t>ง</w:t>
      </w:r>
      <w:r w:rsidR="00B93156" w:rsidRPr="00F61C23">
        <w:rPr>
          <w:rFonts w:ascii="Angsana New" w:hAnsi="Angsana New"/>
          <w:sz w:val="30"/>
          <w:szCs w:val="30"/>
          <w:cs/>
        </w:rPr>
        <w:t>อยู่</w:t>
      </w:r>
      <w:r w:rsidR="001D1116" w:rsidRPr="00F61C23">
        <w:rPr>
          <w:rFonts w:ascii="Angsana New" w:hAnsi="Angsana New"/>
          <w:sz w:val="30"/>
          <w:szCs w:val="30"/>
          <w:cs/>
        </w:rPr>
        <w:t xml:space="preserve"> </w:t>
      </w:r>
      <w:r w:rsidR="009C75A0" w:rsidRPr="00F61C23">
        <w:rPr>
          <w:rFonts w:ascii="Angsana New" w:hAnsi="Angsana New"/>
          <w:sz w:val="30"/>
          <w:szCs w:val="30"/>
          <w:cs/>
        </w:rPr>
        <w:t xml:space="preserve">เลขที่ </w:t>
      </w:r>
      <w:r w:rsidR="00A453AA" w:rsidRPr="00F61C23">
        <w:rPr>
          <w:rFonts w:ascii="Angsana New" w:hAnsi="Angsana New"/>
          <w:sz w:val="30"/>
          <w:szCs w:val="30"/>
        </w:rPr>
        <w:t>355</w:t>
      </w:r>
      <w:r w:rsidR="001C2283" w:rsidRPr="00F61C23">
        <w:rPr>
          <w:rFonts w:ascii="Angsana New" w:hAnsi="Angsana New"/>
          <w:sz w:val="30"/>
          <w:szCs w:val="30"/>
          <w:cs/>
        </w:rPr>
        <w:t xml:space="preserve"> ถนนบอนด์สตรีท ตำบลบางพูด อำเภอปากเกร็ด</w:t>
      </w:r>
      <w:r w:rsidR="00ED4081" w:rsidRPr="00F61C23">
        <w:rPr>
          <w:rFonts w:ascii="Angsana New" w:hAnsi="Angsana New"/>
          <w:sz w:val="30"/>
          <w:szCs w:val="30"/>
          <w:cs/>
        </w:rPr>
        <w:t xml:space="preserve"> </w:t>
      </w:r>
      <w:r w:rsidR="001C2283" w:rsidRPr="00F61C23">
        <w:rPr>
          <w:rFonts w:ascii="Angsana New" w:hAnsi="Angsana New"/>
          <w:sz w:val="30"/>
          <w:szCs w:val="30"/>
          <w:cs/>
        </w:rPr>
        <w:t>จังหวัดนนทบุรี</w:t>
      </w:r>
      <w:r w:rsidR="008704F5" w:rsidRPr="00F61C23">
        <w:rPr>
          <w:rFonts w:ascii="Angsana New" w:hAnsi="Angsana New"/>
          <w:sz w:val="30"/>
          <w:szCs w:val="30"/>
          <w:cs/>
        </w:rPr>
        <w:t xml:space="preserve"> ประเทศไทย</w:t>
      </w:r>
    </w:p>
    <w:p w14:paraId="46B89B74" w14:textId="77777777" w:rsidR="00ED4081" w:rsidRPr="00F61C23" w:rsidRDefault="00ED4081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340"/>
        </w:tabs>
        <w:spacing w:line="240" w:lineRule="auto"/>
        <w:ind w:left="2700" w:hanging="2160"/>
        <w:jc w:val="thaiDistribute"/>
        <w:rPr>
          <w:rFonts w:ascii="Angsana New" w:hAnsi="Angsana New"/>
          <w:sz w:val="24"/>
          <w:szCs w:val="24"/>
        </w:rPr>
      </w:pPr>
    </w:p>
    <w:p w14:paraId="34A04EB4" w14:textId="77777777" w:rsidR="00661CC0" w:rsidRPr="00F61C23" w:rsidRDefault="00EA7826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ผู้ถือหุ้นรายใหญ่ในระหว่างปีคือ ครอบครัวกิจพิพิธ</w:t>
      </w:r>
    </w:p>
    <w:p w14:paraId="04F82137" w14:textId="77777777" w:rsidR="00EA7826" w:rsidRPr="00F61C23" w:rsidRDefault="00EA7826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E1EFBF2" w14:textId="0B86D5C1" w:rsidR="003A125D" w:rsidRPr="00F61C23" w:rsidRDefault="0045291C" w:rsidP="00361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61C23">
        <w:rPr>
          <w:rFonts w:ascii="Angsana New" w:hAnsi="Angsana New"/>
          <w:sz w:val="30"/>
          <w:szCs w:val="30"/>
          <w:cs/>
        </w:rPr>
        <w:t xml:space="preserve">บริษัทและบริษัทย่อย (รวมกันเรียกว่า </w:t>
      </w:r>
      <w:r w:rsidRPr="00F61C23">
        <w:rPr>
          <w:rFonts w:ascii="Angsana New" w:hAnsi="Angsana New"/>
          <w:sz w:val="30"/>
          <w:szCs w:val="30"/>
        </w:rPr>
        <w:t>“</w:t>
      </w:r>
      <w:r w:rsidRPr="00F61C23">
        <w:rPr>
          <w:rFonts w:ascii="Angsana New" w:hAnsi="Angsana New"/>
          <w:sz w:val="30"/>
          <w:szCs w:val="30"/>
          <w:cs/>
        </w:rPr>
        <w:t>กลุ่มบริษัท</w:t>
      </w:r>
      <w:r w:rsidRPr="00F61C23">
        <w:rPr>
          <w:rFonts w:ascii="Angsana New" w:hAnsi="Angsana New"/>
          <w:sz w:val="30"/>
          <w:szCs w:val="30"/>
        </w:rPr>
        <w:t>”</w:t>
      </w:r>
      <w:r w:rsidRPr="00F61C23">
        <w:rPr>
          <w:rFonts w:ascii="Angsana New" w:hAnsi="Angsana New"/>
          <w:sz w:val="30"/>
          <w:szCs w:val="30"/>
          <w:cs/>
        </w:rPr>
        <w:t>)</w:t>
      </w:r>
      <w:r w:rsidR="00F83350" w:rsidRPr="00F61C23">
        <w:rPr>
          <w:rFonts w:ascii="Angsana New" w:hAnsi="Angsana New"/>
          <w:sz w:val="30"/>
          <w:szCs w:val="30"/>
          <w:cs/>
        </w:rPr>
        <w:t xml:space="preserve"> </w:t>
      </w:r>
      <w:r w:rsidR="00661CC0" w:rsidRPr="00F61C23">
        <w:rPr>
          <w:rFonts w:ascii="Angsana New" w:hAnsi="Angsana New"/>
          <w:sz w:val="30"/>
          <w:szCs w:val="30"/>
          <w:cs/>
        </w:rPr>
        <w:t>ดำเนินธุรกิจ</w:t>
      </w:r>
      <w:r w:rsidR="00C13A72" w:rsidRPr="00F61C23">
        <w:rPr>
          <w:rFonts w:ascii="Angsana New" w:hAnsi="Angsana New"/>
          <w:sz w:val="30"/>
          <w:szCs w:val="30"/>
          <w:cs/>
        </w:rPr>
        <w:t>หลักใน</w:t>
      </w:r>
      <w:r w:rsidR="00EA7826" w:rsidRPr="00F61C23">
        <w:rPr>
          <w:rFonts w:ascii="Angsana New" w:hAnsi="Angsana New"/>
          <w:sz w:val="30"/>
          <w:szCs w:val="30"/>
          <w:cs/>
        </w:rPr>
        <w:t>ธุรกิจการค้าก๊าซธรรมชาติสำหรับ</w:t>
      </w:r>
      <w:r w:rsidR="00567319">
        <w:rPr>
          <w:rFonts w:ascii="Angsana New" w:hAnsi="Angsana New" w:hint="cs"/>
          <w:sz w:val="30"/>
          <w:szCs w:val="30"/>
          <w:cs/>
        </w:rPr>
        <w:t xml:space="preserve">        </w:t>
      </w:r>
      <w:r w:rsidR="00EA7826" w:rsidRPr="00F61C23">
        <w:rPr>
          <w:rFonts w:ascii="Angsana New" w:hAnsi="Angsana New"/>
          <w:sz w:val="30"/>
          <w:szCs w:val="30"/>
          <w:cs/>
        </w:rPr>
        <w:t>ยานยนต์ (</w:t>
      </w:r>
      <w:r w:rsidR="00EA7826" w:rsidRPr="00F61C23">
        <w:rPr>
          <w:rFonts w:ascii="Angsana New" w:hAnsi="Angsana New"/>
          <w:sz w:val="30"/>
          <w:szCs w:val="30"/>
        </w:rPr>
        <w:t>NGV)</w:t>
      </w:r>
      <w:r w:rsidR="00F83350" w:rsidRPr="00F61C23">
        <w:rPr>
          <w:rFonts w:ascii="Angsana New" w:hAnsi="Angsana New"/>
          <w:sz w:val="30"/>
          <w:szCs w:val="30"/>
          <w:cs/>
        </w:rPr>
        <w:t xml:space="preserve"> </w:t>
      </w:r>
      <w:r w:rsidR="00EA7826" w:rsidRPr="00F61C23">
        <w:rPr>
          <w:rFonts w:ascii="Angsana New" w:hAnsi="Angsana New"/>
          <w:sz w:val="30"/>
          <w:szCs w:val="30"/>
          <w:cs/>
        </w:rPr>
        <w:t>ธุรกิจโรงไฟฟ้าพลังงานแสงอาทิตย์ และ</w:t>
      </w:r>
      <w:r w:rsidR="00B7322C">
        <w:rPr>
          <w:rFonts w:ascii="Angsana New" w:hAnsi="Angsana New" w:hint="cs"/>
          <w:sz w:val="30"/>
          <w:szCs w:val="30"/>
          <w:cs/>
        </w:rPr>
        <w:t>อื่น ๆ</w:t>
      </w:r>
    </w:p>
    <w:p w14:paraId="45B438E6" w14:textId="77777777" w:rsidR="003A125D" w:rsidRPr="00F61C23" w:rsidRDefault="003A125D" w:rsidP="00361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DF79C0F" w14:textId="63BE5E0C" w:rsidR="00D2607B" w:rsidRPr="00F61C23" w:rsidRDefault="00D2607B" w:rsidP="00361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ร</w:t>
      </w:r>
      <w:r w:rsidR="002C4361" w:rsidRPr="00F61C23">
        <w:rPr>
          <w:rFonts w:ascii="Angsana New" w:hAnsi="Angsana New"/>
          <w:sz w:val="30"/>
          <w:szCs w:val="30"/>
          <w:cs/>
        </w:rPr>
        <w:t>ายละเอียดของบริษัทย่อย ณ วันที่</w:t>
      </w:r>
      <w:r w:rsidRPr="00F61C23">
        <w:rPr>
          <w:rFonts w:ascii="Angsana New" w:hAnsi="Angsana New"/>
          <w:sz w:val="30"/>
          <w:szCs w:val="30"/>
          <w:cs/>
        </w:rPr>
        <w:t xml:space="preserve"> </w:t>
      </w:r>
      <w:r w:rsidR="00A453AA" w:rsidRPr="00F61C23">
        <w:rPr>
          <w:rFonts w:ascii="Angsana New" w:hAnsi="Angsana New"/>
          <w:sz w:val="30"/>
          <w:szCs w:val="30"/>
        </w:rPr>
        <w:t>31</w:t>
      </w:r>
      <w:r w:rsidR="00F83350" w:rsidRPr="00F61C23">
        <w:rPr>
          <w:rFonts w:ascii="Angsana New" w:hAnsi="Angsana New"/>
          <w:sz w:val="30"/>
          <w:szCs w:val="30"/>
          <w:cs/>
        </w:rPr>
        <w:t xml:space="preserve"> </w:t>
      </w:r>
      <w:r w:rsidR="00EE4F6F" w:rsidRPr="00F61C23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61C23">
        <w:rPr>
          <w:rFonts w:ascii="Angsana New" w:hAnsi="Angsana New"/>
          <w:sz w:val="30"/>
          <w:szCs w:val="30"/>
          <w:cs/>
        </w:rPr>
        <w:t>มีดังนี้</w:t>
      </w:r>
    </w:p>
    <w:p w14:paraId="0F2AB063" w14:textId="77777777" w:rsidR="003A125D" w:rsidRPr="00F61C23" w:rsidRDefault="003A125D" w:rsidP="00361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32"/>
        <w:gridCol w:w="3330"/>
        <w:gridCol w:w="900"/>
        <w:gridCol w:w="720"/>
        <w:gridCol w:w="270"/>
        <w:gridCol w:w="720"/>
      </w:tblGrid>
      <w:tr w:rsidR="00C86379" w:rsidRPr="00F61C23" w14:paraId="283CDB66" w14:textId="77777777" w:rsidTr="007D001C">
        <w:tc>
          <w:tcPr>
            <w:tcW w:w="3132" w:type="dxa"/>
          </w:tcPr>
          <w:p w14:paraId="73BD7DA2" w14:textId="77777777" w:rsidR="00C86379" w:rsidRPr="00F61C23" w:rsidRDefault="00C86379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30" w:type="dxa"/>
          </w:tcPr>
          <w:p w14:paraId="4789AE7B" w14:textId="77777777" w:rsidR="00C86379" w:rsidRPr="00F61C23" w:rsidRDefault="00C86379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7F77DA1" w14:textId="77777777" w:rsidR="00C86379" w:rsidRPr="00F61C23" w:rsidRDefault="00C86379" w:rsidP="00421B9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1710" w:type="dxa"/>
            <w:gridSpan w:val="3"/>
          </w:tcPr>
          <w:p w14:paraId="3C9B2DE7" w14:textId="77777777" w:rsidR="00C86379" w:rsidRPr="00F61C23" w:rsidRDefault="00C86379" w:rsidP="00421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บริษัทถือหุ้นร้อยละ</w:t>
            </w:r>
          </w:p>
        </w:tc>
      </w:tr>
      <w:tr w:rsidR="00421B9D" w:rsidRPr="00F61C23" w14:paraId="010B1668" w14:textId="77777777" w:rsidTr="00D9435A">
        <w:trPr>
          <w:trHeight w:val="60"/>
        </w:trPr>
        <w:tc>
          <w:tcPr>
            <w:tcW w:w="3132" w:type="dxa"/>
          </w:tcPr>
          <w:p w14:paraId="41B9A1C9" w14:textId="77777777" w:rsidR="00421B9D" w:rsidRPr="00F61C23" w:rsidRDefault="00421B9D" w:rsidP="00861B2F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1C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3330" w:type="dxa"/>
          </w:tcPr>
          <w:p w14:paraId="09806BAC" w14:textId="77777777" w:rsidR="00421B9D" w:rsidRPr="00F61C23" w:rsidRDefault="00421B9D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1EAF5C2F" w14:textId="77777777" w:rsidR="00421B9D" w:rsidRPr="00F61C23" w:rsidRDefault="00421B9D" w:rsidP="00421B9D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720" w:type="dxa"/>
          </w:tcPr>
          <w:p w14:paraId="4870417A" w14:textId="3BEBDC02" w:rsidR="00421B9D" w:rsidRPr="00F61C23" w:rsidRDefault="00A453AA" w:rsidP="00421B9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158CCD53" w14:textId="77777777" w:rsidR="00421B9D" w:rsidRPr="00F61C23" w:rsidRDefault="00421B9D" w:rsidP="00421B9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55ADA11F" w14:textId="4CE7950F" w:rsidR="00421B9D" w:rsidRPr="00F61C23" w:rsidRDefault="00A453AA" w:rsidP="00421B9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21B9D" w:rsidRPr="00F61C23" w14:paraId="3CC4AB7E" w14:textId="77777777" w:rsidTr="007D001C">
        <w:trPr>
          <w:trHeight w:val="101"/>
        </w:trPr>
        <w:tc>
          <w:tcPr>
            <w:tcW w:w="3132" w:type="dxa"/>
          </w:tcPr>
          <w:p w14:paraId="216735BA" w14:textId="77777777" w:rsidR="00421B9D" w:rsidRPr="00F61C23" w:rsidRDefault="00421B9D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330" w:type="dxa"/>
          </w:tcPr>
          <w:p w14:paraId="0F84DEEA" w14:textId="77777777" w:rsidR="00421B9D" w:rsidRPr="00F61C23" w:rsidRDefault="00421B9D" w:rsidP="00421B9D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7687AC7" w14:textId="77777777" w:rsidR="00421B9D" w:rsidRPr="00F61C23" w:rsidRDefault="00421B9D" w:rsidP="00421B9D">
            <w:pPr>
              <w:ind w:right="-16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3"/>
          </w:tcPr>
          <w:p w14:paraId="7E3B1C96" w14:textId="77777777" w:rsidR="00421B9D" w:rsidRPr="00F61C23" w:rsidRDefault="00421B9D" w:rsidP="00421B9D">
            <w:pPr>
              <w:ind w:left="-108" w:right="-1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421B9D" w:rsidRPr="00F61C23" w14:paraId="1F82C33E" w14:textId="77777777" w:rsidTr="007D001C">
        <w:tc>
          <w:tcPr>
            <w:tcW w:w="3132" w:type="dxa"/>
          </w:tcPr>
          <w:p w14:paraId="5FF3C422" w14:textId="77777777" w:rsidR="00421B9D" w:rsidRPr="00F61C23" w:rsidRDefault="00421B9D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3330" w:type="dxa"/>
          </w:tcPr>
          <w:p w14:paraId="25B83182" w14:textId="77777777" w:rsidR="00421B9D" w:rsidRPr="00F61C23" w:rsidRDefault="00421B9D" w:rsidP="00421B9D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265003F2" w14:textId="77777777" w:rsidR="00421B9D" w:rsidRPr="00F61C23" w:rsidRDefault="00421B9D" w:rsidP="00421B9D">
            <w:pPr>
              <w:ind w:right="-16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66B42BD6" w14:textId="77777777" w:rsidR="00421B9D" w:rsidRPr="00F61C23" w:rsidRDefault="00421B9D" w:rsidP="00421B9D">
            <w:pPr>
              <w:tabs>
                <w:tab w:val="clear" w:pos="454"/>
                <w:tab w:val="decimal" w:pos="432"/>
              </w:tabs>
              <w:ind w:left="-108" w:right="-16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902912D" w14:textId="77777777" w:rsidR="00421B9D" w:rsidRPr="00F61C23" w:rsidRDefault="00421B9D" w:rsidP="00421B9D">
            <w:pPr>
              <w:tabs>
                <w:tab w:val="clear" w:pos="454"/>
                <w:tab w:val="decimal" w:pos="432"/>
              </w:tabs>
              <w:ind w:left="-108" w:right="-16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20" w:type="dxa"/>
          </w:tcPr>
          <w:p w14:paraId="62883C6B" w14:textId="77777777" w:rsidR="00421B9D" w:rsidRPr="00F61C23" w:rsidRDefault="00421B9D" w:rsidP="00421B9D">
            <w:pPr>
              <w:tabs>
                <w:tab w:val="clear" w:pos="454"/>
                <w:tab w:val="decimal" w:pos="432"/>
              </w:tabs>
              <w:ind w:left="-108" w:right="-16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CE3A94" w:rsidRPr="00F61C23" w14:paraId="2546E8D7" w14:textId="77777777" w:rsidTr="007D001C">
        <w:tc>
          <w:tcPr>
            <w:tcW w:w="3132" w:type="dxa"/>
          </w:tcPr>
          <w:p w14:paraId="7688EA5A" w14:textId="77777777" w:rsidR="00CE3A94" w:rsidRPr="00F61C23" w:rsidRDefault="00EA7826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  <w:cs/>
              </w:rPr>
              <w:t>บริษัท สยามวาสโก จำกัด</w:t>
            </w:r>
          </w:p>
        </w:tc>
        <w:tc>
          <w:tcPr>
            <w:tcW w:w="3330" w:type="dxa"/>
          </w:tcPr>
          <w:p w14:paraId="7D936DCF" w14:textId="193DEDE0" w:rsidR="00CE3A94" w:rsidRPr="00F61C23" w:rsidRDefault="00CF49F7" w:rsidP="003E1BA3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  <w:cs/>
              </w:rPr>
              <w:t>ธุรกิจสถานีบริการก๊าซธรรมชาติ</w:t>
            </w:r>
            <w:r w:rsidR="003E1BA3" w:rsidRPr="00F61C23">
              <w:rPr>
                <w:rFonts w:ascii="Angsana New" w:hAnsi="Angsana New"/>
                <w:sz w:val="26"/>
                <w:szCs w:val="26"/>
                <w:cs/>
              </w:rPr>
              <w:t xml:space="preserve"> และ</w:t>
            </w:r>
            <w:r w:rsidR="00EA7826" w:rsidRPr="00F61C23">
              <w:rPr>
                <w:rFonts w:ascii="Angsana New" w:hAnsi="Angsana New"/>
                <w:sz w:val="26"/>
                <w:szCs w:val="26"/>
                <w:cs/>
              </w:rPr>
              <w:t>ธุรกิจค้าปลีกคาร์บอนไดออกไซด์เหลว น้ำมันเครื่องและน้ำมันหล่อลื่น</w:t>
            </w:r>
          </w:p>
        </w:tc>
        <w:tc>
          <w:tcPr>
            <w:tcW w:w="900" w:type="dxa"/>
          </w:tcPr>
          <w:p w14:paraId="1BE8ACCA" w14:textId="77777777" w:rsidR="00CE3A94" w:rsidRPr="00F61C23" w:rsidRDefault="00CE3A94" w:rsidP="00421B9D">
            <w:pPr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</w:tcPr>
          <w:p w14:paraId="48398E56" w14:textId="50932BBB" w:rsidR="00CE3A94" w:rsidRPr="00F61C23" w:rsidRDefault="00A453AA" w:rsidP="00335015">
            <w:pPr>
              <w:tabs>
                <w:tab w:val="clear" w:pos="680"/>
                <w:tab w:val="left" w:pos="666"/>
              </w:tabs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</w:rPr>
              <w:t>100</w:t>
            </w:r>
            <w:r w:rsidR="001D0E0A" w:rsidRPr="00F61C23">
              <w:rPr>
                <w:rFonts w:ascii="Angsana New" w:hAnsi="Angsana New"/>
                <w:sz w:val="26"/>
                <w:szCs w:val="26"/>
              </w:rPr>
              <w:t>.</w:t>
            </w:r>
            <w:r w:rsidRPr="00F61C23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6316419F" w14:textId="77777777" w:rsidR="00CE3A94" w:rsidRPr="00F61C23" w:rsidRDefault="00CE3A94" w:rsidP="00421B9D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67E05C6E" w14:textId="2220FA77" w:rsidR="00CE3A94" w:rsidRPr="00F61C23" w:rsidRDefault="00A453AA" w:rsidP="00671D28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</w:rPr>
              <w:t>100</w:t>
            </w:r>
            <w:r w:rsidR="00CE3A94" w:rsidRPr="00F61C23">
              <w:rPr>
                <w:rFonts w:ascii="Angsana New" w:hAnsi="Angsana New"/>
                <w:sz w:val="26"/>
                <w:szCs w:val="26"/>
              </w:rPr>
              <w:t>.</w:t>
            </w:r>
            <w:r w:rsidRPr="00F61C23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CE3A94" w:rsidRPr="00F61C23" w14:paraId="3CF3434F" w14:textId="77777777" w:rsidTr="007D001C">
        <w:tc>
          <w:tcPr>
            <w:tcW w:w="3132" w:type="dxa"/>
          </w:tcPr>
          <w:p w14:paraId="2C5F43C4" w14:textId="77777777" w:rsidR="00CE3A94" w:rsidRPr="00F61C23" w:rsidRDefault="005703A3" w:rsidP="00421B9D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  <w:cs/>
              </w:rPr>
              <w:t>บริษัท คอนโทร์โน จำกัด</w:t>
            </w:r>
          </w:p>
        </w:tc>
        <w:tc>
          <w:tcPr>
            <w:tcW w:w="3330" w:type="dxa"/>
          </w:tcPr>
          <w:p w14:paraId="5DB790DD" w14:textId="77777777" w:rsidR="00CE3A94" w:rsidRPr="00F61C23" w:rsidRDefault="005703A3" w:rsidP="006B0F95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  <w:cs/>
              </w:rPr>
              <w:t>ธุรกิจส่งออกแบตเตอรี่และกระจก</w:t>
            </w:r>
          </w:p>
        </w:tc>
        <w:tc>
          <w:tcPr>
            <w:tcW w:w="900" w:type="dxa"/>
          </w:tcPr>
          <w:p w14:paraId="663D663E" w14:textId="77777777" w:rsidR="00CE3A94" w:rsidRPr="00F61C23" w:rsidRDefault="00CE3A94" w:rsidP="00421B9D">
            <w:pPr>
              <w:ind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</w:tcPr>
          <w:p w14:paraId="5C88514E" w14:textId="2FC44E80" w:rsidR="00CE3A94" w:rsidRPr="00F61C23" w:rsidRDefault="00A453AA" w:rsidP="00A574E8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</w:rPr>
              <w:t>99</w:t>
            </w:r>
            <w:r w:rsidR="001D0E0A" w:rsidRPr="00F61C23">
              <w:rPr>
                <w:rFonts w:ascii="Angsana New" w:hAnsi="Angsana New"/>
                <w:sz w:val="26"/>
                <w:szCs w:val="26"/>
              </w:rPr>
              <w:t>.</w:t>
            </w:r>
            <w:r w:rsidRPr="00F61C23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74A4160B" w14:textId="77777777" w:rsidR="00CE3A94" w:rsidRPr="00F61C23" w:rsidRDefault="00CE3A94" w:rsidP="00421B9D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55EE95BC" w14:textId="7B95D9E0" w:rsidR="00CE3A94" w:rsidRPr="00F61C23" w:rsidRDefault="00A453AA" w:rsidP="00421B9D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</w:rPr>
              <w:t>99</w:t>
            </w:r>
            <w:r w:rsidR="005703A3" w:rsidRPr="00F61C23">
              <w:rPr>
                <w:rFonts w:ascii="Angsana New" w:hAnsi="Angsana New"/>
                <w:sz w:val="26"/>
                <w:szCs w:val="26"/>
              </w:rPr>
              <w:t>.</w:t>
            </w:r>
            <w:r w:rsidRPr="00F61C23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FD7734" w:rsidRPr="00F61C23" w14:paraId="3BB33CA2" w14:textId="77777777" w:rsidTr="007D001C">
        <w:tc>
          <w:tcPr>
            <w:tcW w:w="3132" w:type="dxa"/>
          </w:tcPr>
          <w:p w14:paraId="34BF84E0" w14:textId="1C5CD62A" w:rsidR="00FD7734" w:rsidRPr="00F61C23" w:rsidRDefault="00FD7734" w:rsidP="00FD7734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sz w:val="26"/>
                <w:szCs w:val="26"/>
                <w:cs/>
              </w:rPr>
              <w:t xml:space="preserve">บริษัท สแกน อินเตอร์ โลจิสติกส์ จำกัด </w:t>
            </w:r>
          </w:p>
        </w:tc>
        <w:tc>
          <w:tcPr>
            <w:tcW w:w="3330" w:type="dxa"/>
          </w:tcPr>
          <w:p w14:paraId="325951F4" w14:textId="3090D610" w:rsidR="00FD7734" w:rsidRPr="00F61C23" w:rsidRDefault="00FD7734" w:rsidP="00FD7734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sz w:val="26"/>
                <w:szCs w:val="26"/>
                <w:cs/>
              </w:rPr>
              <w:t>ธุรกิจให้บริการขนส่งสินค้า รับฝาก</w:t>
            </w:r>
            <w:r w:rsidRPr="00F61C23">
              <w:rPr>
                <w:rFonts w:ascii="Angsana New" w:hAnsi="Angsana New"/>
                <w:sz w:val="26"/>
                <w:szCs w:val="26"/>
                <w:cs/>
              </w:rPr>
              <w:br/>
              <w:t>และกระจายสินค้าทางบก</w:t>
            </w:r>
          </w:p>
        </w:tc>
        <w:tc>
          <w:tcPr>
            <w:tcW w:w="900" w:type="dxa"/>
          </w:tcPr>
          <w:p w14:paraId="27A9C98B" w14:textId="680B5786" w:rsidR="00FD7734" w:rsidRPr="00F61C23" w:rsidRDefault="00FD7734" w:rsidP="00FD7734">
            <w:pPr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</w:tcPr>
          <w:p w14:paraId="37A5B369" w14:textId="584A62E7" w:rsidR="00FD7734" w:rsidRPr="00F61C23" w:rsidRDefault="00FD7734" w:rsidP="00FD7734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  <w:tc>
          <w:tcPr>
            <w:tcW w:w="270" w:type="dxa"/>
          </w:tcPr>
          <w:p w14:paraId="6AE09BC8" w14:textId="77777777" w:rsidR="00FD7734" w:rsidRPr="00F61C23" w:rsidRDefault="00FD7734" w:rsidP="00FD7734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45C5434A" w14:textId="625FEACF" w:rsidR="00FD7734" w:rsidRPr="00F61C23" w:rsidRDefault="00FD7734" w:rsidP="00FD7734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</w:rPr>
              <w:t>99.99</w:t>
            </w:r>
          </w:p>
        </w:tc>
      </w:tr>
      <w:tr w:rsidR="0037441E" w:rsidRPr="00F61C23" w14:paraId="0ED08089" w14:textId="77777777" w:rsidTr="007D32F5">
        <w:trPr>
          <w:trHeight w:val="362"/>
        </w:trPr>
        <w:tc>
          <w:tcPr>
            <w:tcW w:w="3132" w:type="dxa"/>
          </w:tcPr>
          <w:p w14:paraId="1EA55D9D" w14:textId="0B1FE64F" w:rsidR="006C1D43" w:rsidRPr="00F61C23" w:rsidRDefault="0037441E" w:rsidP="0037441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sz w:val="26"/>
                <w:szCs w:val="26"/>
                <w:cs/>
              </w:rPr>
              <w:t>บริษัท วี</w:t>
            </w:r>
            <w:r w:rsidR="00BA41BB" w:rsidRPr="00F61C23">
              <w:rPr>
                <w:rFonts w:ascii="Angsana New" w:hAnsi="Angsana New"/>
                <w:sz w:val="26"/>
                <w:szCs w:val="26"/>
              </w:rPr>
              <w:t>.</w:t>
            </w:r>
            <w:r w:rsidRPr="00F61C23">
              <w:rPr>
                <w:rFonts w:ascii="Angsana New" w:hAnsi="Angsana New"/>
                <w:sz w:val="26"/>
                <w:szCs w:val="26"/>
                <w:cs/>
              </w:rPr>
              <w:t>โอ</w:t>
            </w:r>
            <w:r w:rsidR="00BA41BB" w:rsidRPr="00F61C23">
              <w:rPr>
                <w:rFonts w:ascii="Angsana New" w:hAnsi="Angsana New"/>
                <w:sz w:val="26"/>
                <w:szCs w:val="26"/>
              </w:rPr>
              <w:t>.</w:t>
            </w:r>
            <w:r w:rsidRPr="00F61C23">
              <w:rPr>
                <w:rFonts w:ascii="Angsana New" w:hAnsi="Angsana New"/>
                <w:sz w:val="26"/>
                <w:szCs w:val="26"/>
                <w:cs/>
              </w:rPr>
              <w:t>เน็ต ไบโอดีเซล เอเ</w:t>
            </w:r>
            <w:r w:rsidR="00D37149" w:rsidRPr="00F61C23">
              <w:rPr>
                <w:rFonts w:ascii="Angsana New" w:hAnsi="Angsana New"/>
                <w:sz w:val="26"/>
                <w:szCs w:val="26"/>
                <w:cs/>
              </w:rPr>
              <w:t>ซี</w:t>
            </w:r>
            <w:r w:rsidRPr="00F61C23">
              <w:rPr>
                <w:rFonts w:ascii="Angsana New" w:hAnsi="Angsana New"/>
                <w:sz w:val="26"/>
                <w:szCs w:val="26"/>
                <w:cs/>
              </w:rPr>
              <w:t>ย จำกั</w:t>
            </w:r>
            <w:r w:rsidR="007D32F5" w:rsidRPr="00F61C23">
              <w:rPr>
                <w:rFonts w:ascii="Angsana New" w:hAnsi="Angsana New"/>
                <w:sz w:val="26"/>
                <w:szCs w:val="26"/>
                <w:cs/>
              </w:rPr>
              <w:t>ด</w:t>
            </w:r>
          </w:p>
        </w:tc>
        <w:tc>
          <w:tcPr>
            <w:tcW w:w="3330" w:type="dxa"/>
          </w:tcPr>
          <w:p w14:paraId="4905041C" w14:textId="77777777" w:rsidR="006C1D43" w:rsidRPr="00F61C23" w:rsidRDefault="0037441E" w:rsidP="007D32F5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sz w:val="26"/>
                <w:szCs w:val="26"/>
                <w:cs/>
              </w:rPr>
              <w:t>ธุรกิจ</w:t>
            </w:r>
            <w:r w:rsidR="00B01E33" w:rsidRPr="00F61C23">
              <w:rPr>
                <w:rFonts w:ascii="Angsana New" w:hAnsi="Angsana New"/>
                <w:sz w:val="26"/>
                <w:szCs w:val="26"/>
                <w:cs/>
              </w:rPr>
              <w:t>ผลิตกระแสไฟฟ้าจากพลังงานแสงอาทิต</w:t>
            </w:r>
            <w:r w:rsidR="007D32F5" w:rsidRPr="00F61C23">
              <w:rPr>
                <w:rFonts w:ascii="Angsana New" w:hAnsi="Angsana New"/>
                <w:sz w:val="26"/>
                <w:szCs w:val="26"/>
                <w:cs/>
              </w:rPr>
              <w:t>ย์</w:t>
            </w:r>
          </w:p>
        </w:tc>
        <w:tc>
          <w:tcPr>
            <w:tcW w:w="900" w:type="dxa"/>
          </w:tcPr>
          <w:p w14:paraId="607B893A" w14:textId="77777777" w:rsidR="006C1D43" w:rsidRPr="00F61C23" w:rsidRDefault="0037441E" w:rsidP="007D32F5">
            <w:pPr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</w:tcPr>
          <w:p w14:paraId="7E4C54DA" w14:textId="51D3FDBE" w:rsidR="006C1D43" w:rsidRPr="00F61C23" w:rsidRDefault="00A453AA" w:rsidP="007D32F5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</w:rPr>
              <w:t>99</w:t>
            </w:r>
            <w:r w:rsidR="001D0E0A" w:rsidRPr="00F61C23">
              <w:rPr>
                <w:rFonts w:ascii="Angsana New" w:hAnsi="Angsana New"/>
                <w:sz w:val="26"/>
                <w:szCs w:val="26"/>
              </w:rPr>
              <w:t>.</w:t>
            </w:r>
            <w:r w:rsidRPr="00F61C23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516026C8" w14:textId="77777777" w:rsidR="0037441E" w:rsidRPr="00F61C23" w:rsidRDefault="0037441E" w:rsidP="0037441E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0BC9C99" w14:textId="176E2F5D" w:rsidR="006C1D43" w:rsidRPr="00F61C23" w:rsidRDefault="00A453AA" w:rsidP="007D32F5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</w:rPr>
              <w:t>99</w:t>
            </w:r>
            <w:r w:rsidR="006C1D43" w:rsidRPr="00F61C2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61C23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E043E1" w:rsidRPr="00F61C23" w14:paraId="3D16AE22" w14:textId="77777777" w:rsidTr="007D32F5">
        <w:trPr>
          <w:trHeight w:val="353"/>
        </w:trPr>
        <w:tc>
          <w:tcPr>
            <w:tcW w:w="3132" w:type="dxa"/>
          </w:tcPr>
          <w:p w14:paraId="6FDFD16C" w14:textId="77777777" w:rsidR="00E043E1" w:rsidRPr="00F61C23" w:rsidRDefault="00E043E1" w:rsidP="00E043E1">
            <w:pPr>
              <w:tabs>
                <w:tab w:val="left" w:pos="36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sz w:val="26"/>
                <w:szCs w:val="26"/>
                <w:cs/>
              </w:rPr>
              <w:t>บริษัท แพนเทอรา มอเตอร์ส จำกัด</w:t>
            </w:r>
          </w:p>
        </w:tc>
        <w:tc>
          <w:tcPr>
            <w:tcW w:w="3330" w:type="dxa"/>
          </w:tcPr>
          <w:p w14:paraId="78720B46" w14:textId="1610FFB9" w:rsidR="00E043E1" w:rsidRPr="00F61C23" w:rsidRDefault="00E043E1" w:rsidP="00E043E1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sz w:val="26"/>
                <w:szCs w:val="26"/>
                <w:cs/>
              </w:rPr>
              <w:t>ธุรกิจผลิตและให้เช่ารถโดยสารขนาดเล็ก</w:t>
            </w:r>
          </w:p>
        </w:tc>
        <w:tc>
          <w:tcPr>
            <w:tcW w:w="900" w:type="dxa"/>
          </w:tcPr>
          <w:p w14:paraId="4A278420" w14:textId="77777777" w:rsidR="00E043E1" w:rsidRPr="00F61C23" w:rsidRDefault="00E043E1" w:rsidP="00E043E1">
            <w:pPr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</w:tcPr>
          <w:p w14:paraId="690497AA" w14:textId="5B021CF9" w:rsidR="00E043E1" w:rsidRPr="00F61C23" w:rsidRDefault="00A453AA" w:rsidP="00E043E1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</w:rPr>
              <w:t>99</w:t>
            </w:r>
            <w:r w:rsidR="00E043E1" w:rsidRPr="00F61C2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61C23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703B3F01" w14:textId="77777777" w:rsidR="00E043E1" w:rsidRPr="00F61C23" w:rsidRDefault="00E043E1" w:rsidP="00E043E1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BECF8EF" w14:textId="0E0A69DF" w:rsidR="00E043E1" w:rsidRPr="00F61C23" w:rsidRDefault="00A453AA" w:rsidP="00E043E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20" w:right="-2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sz w:val="26"/>
                <w:szCs w:val="26"/>
              </w:rPr>
              <w:t>99</w:t>
            </w:r>
            <w:r w:rsidR="00E043E1" w:rsidRPr="00F61C2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61C23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303F4D" w:rsidRPr="00F61C23" w14:paraId="5FAC56D0" w14:textId="77777777" w:rsidTr="007D32F5">
        <w:trPr>
          <w:trHeight w:val="353"/>
        </w:trPr>
        <w:tc>
          <w:tcPr>
            <w:tcW w:w="3132" w:type="dxa"/>
          </w:tcPr>
          <w:p w14:paraId="09822A43" w14:textId="36D87E8E" w:rsidR="00303F4D" w:rsidRPr="00F61C23" w:rsidRDefault="00303F4D" w:rsidP="00303F4D">
            <w:pPr>
              <w:tabs>
                <w:tab w:val="left" w:pos="36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sz w:val="26"/>
                <w:szCs w:val="26"/>
                <w:cs/>
              </w:rPr>
              <w:t>บริษัท สแกน เอิร์ธ พาวเวอร์ จำกัด</w:t>
            </w:r>
          </w:p>
        </w:tc>
        <w:tc>
          <w:tcPr>
            <w:tcW w:w="3330" w:type="dxa"/>
          </w:tcPr>
          <w:p w14:paraId="619C038F" w14:textId="749A12EA" w:rsidR="00303F4D" w:rsidRPr="00F61C23" w:rsidRDefault="00B61592" w:rsidP="00303F4D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1C23">
              <w:rPr>
                <w:rFonts w:ascii="Angsana New" w:hAnsi="Angsana New" w:hint="cs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900" w:type="dxa"/>
          </w:tcPr>
          <w:p w14:paraId="39418022" w14:textId="34B403B9" w:rsidR="00303F4D" w:rsidRPr="00F61C23" w:rsidRDefault="00303F4D" w:rsidP="00303F4D">
            <w:pPr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</w:tcPr>
          <w:p w14:paraId="20DD6382" w14:textId="5FB0A81A" w:rsidR="00303F4D" w:rsidRPr="00F61C23" w:rsidRDefault="00A453AA" w:rsidP="00303F4D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</w:rPr>
              <w:t>99</w:t>
            </w:r>
            <w:r w:rsidR="00303F4D" w:rsidRPr="00F61C2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F61C23"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270" w:type="dxa"/>
          </w:tcPr>
          <w:p w14:paraId="683F2CD2" w14:textId="77777777" w:rsidR="00303F4D" w:rsidRPr="00F61C23" w:rsidRDefault="00303F4D" w:rsidP="00303F4D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5AA74FC6" w14:textId="473180BF" w:rsidR="00303F4D" w:rsidRPr="00F61C23" w:rsidRDefault="00303F4D" w:rsidP="00303F4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20" w:right="-2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37E63" w:rsidRPr="00F61C23" w14:paraId="3BD3CA3F" w14:textId="77777777" w:rsidTr="007D32F5">
        <w:trPr>
          <w:trHeight w:val="353"/>
        </w:trPr>
        <w:tc>
          <w:tcPr>
            <w:tcW w:w="3132" w:type="dxa"/>
          </w:tcPr>
          <w:p w14:paraId="3BB1D86A" w14:textId="66FA0F7A" w:rsidR="00C37E63" w:rsidRPr="00F61C23" w:rsidRDefault="00C37E63" w:rsidP="00C37E63">
            <w:pPr>
              <w:tabs>
                <w:tab w:val="left" w:pos="36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sz w:val="26"/>
                <w:szCs w:val="26"/>
                <w:cs/>
              </w:rPr>
              <w:t>บริษัท เก้าก้อง ปิโตรเลียม จำกัด</w:t>
            </w:r>
          </w:p>
        </w:tc>
        <w:tc>
          <w:tcPr>
            <w:tcW w:w="3330" w:type="dxa"/>
          </w:tcPr>
          <w:p w14:paraId="30C83612" w14:textId="22309683" w:rsidR="00C37E63" w:rsidRPr="00F61C23" w:rsidRDefault="00C37E63" w:rsidP="00C37E63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sz w:val="26"/>
                <w:szCs w:val="26"/>
                <w:cs/>
              </w:rPr>
              <w:t>ธุรกิจสถานีบริการก๊าซธรรมชาติ</w:t>
            </w:r>
          </w:p>
        </w:tc>
        <w:tc>
          <w:tcPr>
            <w:tcW w:w="900" w:type="dxa"/>
          </w:tcPr>
          <w:p w14:paraId="0BCF2908" w14:textId="3D0AD53D" w:rsidR="00C37E63" w:rsidRPr="00F61C23" w:rsidRDefault="00C37E63" w:rsidP="00C37E63">
            <w:pPr>
              <w:ind w:right="-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720" w:type="dxa"/>
          </w:tcPr>
          <w:p w14:paraId="2565DF3D" w14:textId="63A36118" w:rsidR="00C37E63" w:rsidRPr="00F61C23" w:rsidRDefault="00C37E63" w:rsidP="00C37E63">
            <w:pPr>
              <w:ind w:left="-108" w:right="-1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</w:rPr>
              <w:t>99.96</w:t>
            </w:r>
          </w:p>
        </w:tc>
        <w:tc>
          <w:tcPr>
            <w:tcW w:w="270" w:type="dxa"/>
          </w:tcPr>
          <w:p w14:paraId="5031FE00" w14:textId="77777777" w:rsidR="00C37E63" w:rsidRPr="00F61C23" w:rsidRDefault="00C37E63" w:rsidP="00C37E63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28EA33D9" w14:textId="0DD0D10E" w:rsidR="00C37E63" w:rsidRPr="00F61C23" w:rsidRDefault="00C37E63" w:rsidP="00C37E6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20" w:right="-2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</w:rPr>
              <w:t>99.96</w:t>
            </w:r>
          </w:p>
        </w:tc>
      </w:tr>
    </w:tbl>
    <w:p w14:paraId="5AB5D650" w14:textId="77777777" w:rsidR="005E29BC" w:rsidRPr="00F61C23" w:rsidRDefault="005E29BC" w:rsidP="005E2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12"/>
          <w:szCs w:val="12"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22"/>
        <w:gridCol w:w="3060"/>
        <w:gridCol w:w="1080"/>
        <w:gridCol w:w="720"/>
        <w:gridCol w:w="288"/>
        <w:gridCol w:w="702"/>
      </w:tblGrid>
      <w:tr w:rsidR="005443F1" w:rsidRPr="00F61C23" w14:paraId="1B19866C" w14:textId="77777777" w:rsidTr="007D001C">
        <w:tc>
          <w:tcPr>
            <w:tcW w:w="3222" w:type="dxa"/>
          </w:tcPr>
          <w:p w14:paraId="3224015D" w14:textId="77777777" w:rsidR="005443F1" w:rsidRPr="00F61C23" w:rsidRDefault="005443F1" w:rsidP="00A10E10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bookmarkStart w:id="0" w:name="_GoBack"/>
            <w:bookmarkEnd w:id="0"/>
          </w:p>
        </w:tc>
        <w:tc>
          <w:tcPr>
            <w:tcW w:w="3060" w:type="dxa"/>
          </w:tcPr>
          <w:p w14:paraId="2A551E62" w14:textId="77777777" w:rsidR="005443F1" w:rsidRPr="00F61C23" w:rsidRDefault="005443F1" w:rsidP="00A10E10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1E7B6806" w14:textId="1248DF23" w:rsidR="005443F1" w:rsidRPr="00F61C23" w:rsidRDefault="005443F1" w:rsidP="002C4361">
            <w:pPr>
              <w:ind w:left="-108" w:right="-16"/>
              <w:jc w:val="center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710" w:type="dxa"/>
            <w:gridSpan w:val="3"/>
          </w:tcPr>
          <w:p w14:paraId="7F528086" w14:textId="12EFBD96" w:rsidR="005443F1" w:rsidRPr="00F61C23" w:rsidRDefault="005443F1" w:rsidP="00A10E10">
            <w:pPr>
              <w:ind w:left="-108" w:right="-16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B7322C" w:rsidRPr="00F61C23" w14:paraId="3916BD16" w14:textId="77777777" w:rsidTr="007D001C">
        <w:tc>
          <w:tcPr>
            <w:tcW w:w="3222" w:type="dxa"/>
          </w:tcPr>
          <w:p w14:paraId="53FB7D38" w14:textId="77777777" w:rsidR="00B7322C" w:rsidRPr="00F61C23" w:rsidRDefault="00B7322C" w:rsidP="00A10E10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3060" w:type="dxa"/>
          </w:tcPr>
          <w:p w14:paraId="71FFC0F5" w14:textId="77777777" w:rsidR="00B7322C" w:rsidRPr="00F61C23" w:rsidRDefault="00B7322C" w:rsidP="00A10E10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B9A5B41" w14:textId="77777777" w:rsidR="00B7322C" w:rsidRPr="00F61C23" w:rsidRDefault="00B7322C" w:rsidP="002C4361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710" w:type="dxa"/>
            <w:gridSpan w:val="3"/>
          </w:tcPr>
          <w:p w14:paraId="6BABCE50" w14:textId="77777777" w:rsidR="00B7322C" w:rsidRPr="00F61C23" w:rsidRDefault="00B7322C" w:rsidP="00A10E10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</w:tr>
      <w:tr w:rsidR="00B7322C" w:rsidRPr="00F61C23" w14:paraId="19E55AA3" w14:textId="77777777" w:rsidTr="007D001C">
        <w:tc>
          <w:tcPr>
            <w:tcW w:w="3222" w:type="dxa"/>
          </w:tcPr>
          <w:p w14:paraId="1E62FA33" w14:textId="77777777" w:rsidR="00B7322C" w:rsidRPr="00F61C23" w:rsidRDefault="00B7322C" w:rsidP="00A10E10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3060" w:type="dxa"/>
          </w:tcPr>
          <w:p w14:paraId="5625437A" w14:textId="77777777" w:rsidR="00B7322C" w:rsidRPr="00F61C23" w:rsidRDefault="00B7322C" w:rsidP="00A10E10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E9A8E10" w14:textId="77777777" w:rsidR="00B7322C" w:rsidRPr="00F61C23" w:rsidRDefault="00B7322C" w:rsidP="002C4361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710" w:type="dxa"/>
            <w:gridSpan w:val="3"/>
          </w:tcPr>
          <w:p w14:paraId="3A48E77C" w14:textId="77777777" w:rsidR="00B7322C" w:rsidRPr="00F61C23" w:rsidRDefault="00B7322C" w:rsidP="00A10E10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</w:tr>
      <w:tr w:rsidR="00B7322C" w:rsidRPr="00F61C23" w14:paraId="4D517C43" w14:textId="77777777" w:rsidTr="007D001C">
        <w:tc>
          <w:tcPr>
            <w:tcW w:w="3222" w:type="dxa"/>
          </w:tcPr>
          <w:p w14:paraId="75BDDDD5" w14:textId="77777777" w:rsidR="00B7322C" w:rsidRPr="00F61C23" w:rsidRDefault="00B7322C" w:rsidP="00A10E10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3060" w:type="dxa"/>
          </w:tcPr>
          <w:p w14:paraId="0FF41D95" w14:textId="77777777" w:rsidR="00B7322C" w:rsidRPr="00F61C23" w:rsidRDefault="00B7322C" w:rsidP="00A10E10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31F9182" w14:textId="77777777" w:rsidR="00B7322C" w:rsidRPr="00F61C23" w:rsidRDefault="00B7322C" w:rsidP="002C4361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710" w:type="dxa"/>
            <w:gridSpan w:val="3"/>
          </w:tcPr>
          <w:p w14:paraId="0D1DDA6F" w14:textId="77777777" w:rsidR="00B7322C" w:rsidRPr="00F61C23" w:rsidRDefault="00B7322C" w:rsidP="00A10E10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</w:tr>
      <w:tr w:rsidR="00B7322C" w:rsidRPr="00F61C23" w14:paraId="5E68A62A" w14:textId="77777777" w:rsidTr="007D001C">
        <w:tc>
          <w:tcPr>
            <w:tcW w:w="3222" w:type="dxa"/>
          </w:tcPr>
          <w:p w14:paraId="139C2833" w14:textId="77777777" w:rsidR="00B7322C" w:rsidRPr="00F61C23" w:rsidRDefault="00B7322C" w:rsidP="00B7322C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3060" w:type="dxa"/>
          </w:tcPr>
          <w:p w14:paraId="68BEECBD" w14:textId="77777777" w:rsidR="00B7322C" w:rsidRPr="00F61C23" w:rsidRDefault="00B7322C" w:rsidP="00B7322C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F8D020C" w14:textId="30C39567" w:rsidR="00B7322C" w:rsidRPr="00F61C23" w:rsidRDefault="00B7322C" w:rsidP="00B7322C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ประเทศที่</w:t>
            </w:r>
          </w:p>
        </w:tc>
        <w:tc>
          <w:tcPr>
            <w:tcW w:w="1710" w:type="dxa"/>
            <w:gridSpan w:val="3"/>
          </w:tcPr>
          <w:p w14:paraId="5F947C12" w14:textId="5A47574D" w:rsidR="00B7322C" w:rsidRPr="00F61C23" w:rsidRDefault="00B7322C" w:rsidP="00B7322C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บริษัทถือหุ้นร้อยละ</w:t>
            </w:r>
          </w:p>
        </w:tc>
      </w:tr>
      <w:tr w:rsidR="005443F1" w:rsidRPr="00F61C23" w14:paraId="7A534417" w14:textId="77777777" w:rsidTr="007D001C">
        <w:tc>
          <w:tcPr>
            <w:tcW w:w="3222" w:type="dxa"/>
          </w:tcPr>
          <w:p w14:paraId="3D46ACE2" w14:textId="77777777" w:rsidR="005443F1" w:rsidRPr="00F61C23" w:rsidRDefault="005443F1" w:rsidP="00861B2F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center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ชื่อกิจการ</w:t>
            </w:r>
          </w:p>
        </w:tc>
        <w:tc>
          <w:tcPr>
            <w:tcW w:w="3060" w:type="dxa"/>
          </w:tcPr>
          <w:p w14:paraId="5B633729" w14:textId="77777777" w:rsidR="005443F1" w:rsidRPr="00F61C23" w:rsidRDefault="005443F1" w:rsidP="00A10E10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ลักษณะธุรกิจ</w:t>
            </w:r>
          </w:p>
        </w:tc>
        <w:tc>
          <w:tcPr>
            <w:tcW w:w="1080" w:type="dxa"/>
          </w:tcPr>
          <w:p w14:paraId="084810AA" w14:textId="77777777" w:rsidR="005443F1" w:rsidRPr="00F61C23" w:rsidRDefault="005443F1" w:rsidP="002C4361">
            <w:pPr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กิจการจัดตั้ง</w:t>
            </w:r>
          </w:p>
        </w:tc>
        <w:tc>
          <w:tcPr>
            <w:tcW w:w="720" w:type="dxa"/>
          </w:tcPr>
          <w:p w14:paraId="4FB40B65" w14:textId="4186C86F" w:rsidR="005443F1" w:rsidRPr="00F61C23" w:rsidRDefault="00A453AA" w:rsidP="002C4361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288" w:type="dxa"/>
          </w:tcPr>
          <w:p w14:paraId="49260007" w14:textId="77777777" w:rsidR="005443F1" w:rsidRPr="00F61C23" w:rsidRDefault="005443F1" w:rsidP="00A10E10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702" w:type="dxa"/>
          </w:tcPr>
          <w:p w14:paraId="51DBDA51" w14:textId="4CD06751" w:rsidR="005443F1" w:rsidRPr="00F61C23" w:rsidRDefault="00A453AA" w:rsidP="00A10E10">
            <w:pPr>
              <w:ind w:left="-108" w:right="-1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</w:tr>
      <w:tr w:rsidR="005443F1" w:rsidRPr="00F61C23" w14:paraId="36594F06" w14:textId="77777777" w:rsidTr="007D001C">
        <w:tc>
          <w:tcPr>
            <w:tcW w:w="3222" w:type="dxa"/>
          </w:tcPr>
          <w:p w14:paraId="6768316C" w14:textId="77777777" w:rsidR="005443F1" w:rsidRPr="00F61C23" w:rsidRDefault="005443F1" w:rsidP="00A10E10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3060" w:type="dxa"/>
          </w:tcPr>
          <w:p w14:paraId="233CDADF" w14:textId="77777777" w:rsidR="005443F1" w:rsidRPr="00F61C23" w:rsidRDefault="005443F1" w:rsidP="00A10E10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70A5604B" w14:textId="77777777" w:rsidR="005443F1" w:rsidRPr="00F61C23" w:rsidRDefault="005443F1" w:rsidP="00A10E10">
            <w:pPr>
              <w:ind w:right="-16"/>
              <w:jc w:val="center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1710" w:type="dxa"/>
            <w:gridSpan w:val="3"/>
          </w:tcPr>
          <w:p w14:paraId="136C21CC" w14:textId="77777777" w:rsidR="005443F1" w:rsidRPr="00F61C23" w:rsidRDefault="005443F1" w:rsidP="00A10E10">
            <w:pPr>
              <w:ind w:left="-108" w:right="-1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(ร้อยละ)</w:t>
            </w:r>
          </w:p>
        </w:tc>
      </w:tr>
      <w:tr w:rsidR="005443F1" w:rsidRPr="00F61C23" w14:paraId="57F90EF2" w14:textId="77777777" w:rsidTr="007D001C">
        <w:tc>
          <w:tcPr>
            <w:tcW w:w="3222" w:type="dxa"/>
          </w:tcPr>
          <w:p w14:paraId="1B3970B3" w14:textId="77777777" w:rsidR="005443F1" w:rsidRPr="00F61C23" w:rsidRDefault="005443F1" w:rsidP="00A10E10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บริษัทย่อยทางอ้อม </w:t>
            </w:r>
          </w:p>
        </w:tc>
        <w:tc>
          <w:tcPr>
            <w:tcW w:w="3060" w:type="dxa"/>
          </w:tcPr>
          <w:p w14:paraId="05A53C80" w14:textId="77777777" w:rsidR="005443F1" w:rsidRPr="00F61C23" w:rsidRDefault="005443F1" w:rsidP="00A10E10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2F0EBA31" w14:textId="77777777" w:rsidR="005443F1" w:rsidRPr="00F61C23" w:rsidRDefault="005443F1" w:rsidP="00A10E10">
            <w:pPr>
              <w:ind w:right="-16"/>
              <w:jc w:val="center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720" w:type="dxa"/>
          </w:tcPr>
          <w:p w14:paraId="6309AC69" w14:textId="77777777" w:rsidR="005443F1" w:rsidRPr="00F61C23" w:rsidRDefault="005443F1" w:rsidP="00A10E10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8" w:type="dxa"/>
          </w:tcPr>
          <w:p w14:paraId="05282458" w14:textId="77777777" w:rsidR="005443F1" w:rsidRPr="00F61C23" w:rsidRDefault="005443F1" w:rsidP="00A10E10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702" w:type="dxa"/>
          </w:tcPr>
          <w:p w14:paraId="70070288" w14:textId="77777777" w:rsidR="005443F1" w:rsidRPr="00F61C23" w:rsidRDefault="005443F1" w:rsidP="00A10E10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443F1" w:rsidRPr="00F61C23" w14:paraId="23B4ED82" w14:textId="77777777" w:rsidTr="007D001C">
        <w:tc>
          <w:tcPr>
            <w:tcW w:w="3222" w:type="dxa"/>
          </w:tcPr>
          <w:p w14:paraId="08BF375A" w14:textId="77777777" w:rsidR="005443F1" w:rsidRPr="00F61C23" w:rsidRDefault="005443F1" w:rsidP="00A10E10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   ถือหุ้นโดยบริษัท สยามวาสโก จำกัด</w:t>
            </w:r>
          </w:p>
        </w:tc>
        <w:tc>
          <w:tcPr>
            <w:tcW w:w="3060" w:type="dxa"/>
          </w:tcPr>
          <w:p w14:paraId="2ABB3E94" w14:textId="77777777" w:rsidR="005443F1" w:rsidRPr="00F61C23" w:rsidRDefault="005443F1" w:rsidP="00A10E10">
            <w:pPr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</w:tcPr>
          <w:p w14:paraId="6C5C8729" w14:textId="77777777" w:rsidR="005443F1" w:rsidRPr="00F61C23" w:rsidRDefault="005443F1" w:rsidP="00A10E10">
            <w:pPr>
              <w:ind w:right="-16"/>
              <w:jc w:val="center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720" w:type="dxa"/>
          </w:tcPr>
          <w:p w14:paraId="34BA101A" w14:textId="77777777" w:rsidR="005443F1" w:rsidRPr="00F61C23" w:rsidRDefault="005443F1" w:rsidP="00A10E10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8" w:type="dxa"/>
          </w:tcPr>
          <w:p w14:paraId="610897F9" w14:textId="77777777" w:rsidR="005443F1" w:rsidRPr="00F61C23" w:rsidRDefault="005443F1" w:rsidP="00A10E10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702" w:type="dxa"/>
          </w:tcPr>
          <w:p w14:paraId="21BB2631" w14:textId="77777777" w:rsidR="005443F1" w:rsidRPr="00F61C23" w:rsidRDefault="005443F1" w:rsidP="00A10E10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443F1" w:rsidRPr="00F61C23" w14:paraId="4A7F01B5" w14:textId="77777777" w:rsidTr="007D001C">
        <w:tc>
          <w:tcPr>
            <w:tcW w:w="3222" w:type="dxa"/>
          </w:tcPr>
          <w:p w14:paraId="6F08678B" w14:textId="242AB85F" w:rsidR="005443F1" w:rsidRPr="00F61C23" w:rsidRDefault="005443F1" w:rsidP="00A10E10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F61C23">
              <w:rPr>
                <w:rFonts w:ascii="Angsana New" w:hAnsi="Angsana New"/>
                <w:sz w:val="27"/>
                <w:szCs w:val="27"/>
                <w:cs/>
              </w:rPr>
              <w:t>บริษัท บี.พี.เอ อินเตอร์เทรด จำกัด</w:t>
            </w:r>
          </w:p>
        </w:tc>
        <w:tc>
          <w:tcPr>
            <w:tcW w:w="3060" w:type="dxa"/>
          </w:tcPr>
          <w:p w14:paraId="30793F1A" w14:textId="77777777" w:rsidR="005443F1" w:rsidRPr="00F61C23" w:rsidRDefault="005443F1" w:rsidP="00130229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  <w:cs/>
              </w:rPr>
              <w:t>ธุรกิจสถานีบริการก๊าซธรรมชาติ</w:t>
            </w:r>
          </w:p>
        </w:tc>
        <w:tc>
          <w:tcPr>
            <w:tcW w:w="1080" w:type="dxa"/>
          </w:tcPr>
          <w:p w14:paraId="367688CF" w14:textId="77777777" w:rsidR="005443F1" w:rsidRPr="00F61C23" w:rsidRDefault="005443F1" w:rsidP="00A10E10">
            <w:pPr>
              <w:ind w:right="-1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  <w:cs/>
              </w:rPr>
              <w:t>ไทย</w:t>
            </w:r>
          </w:p>
        </w:tc>
        <w:tc>
          <w:tcPr>
            <w:tcW w:w="720" w:type="dxa"/>
          </w:tcPr>
          <w:p w14:paraId="7C6B4829" w14:textId="1ADA7CA6" w:rsidR="005443F1" w:rsidRPr="00F61C23" w:rsidRDefault="00A453AA" w:rsidP="00A10E10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</w:rPr>
              <w:t>100</w:t>
            </w:r>
            <w:r w:rsidR="001D0E0A" w:rsidRPr="00F61C23">
              <w:rPr>
                <w:rFonts w:ascii="Angsana New" w:hAnsi="Angsana New"/>
                <w:sz w:val="27"/>
                <w:szCs w:val="27"/>
              </w:rPr>
              <w:t>.</w:t>
            </w:r>
            <w:r w:rsidRPr="00F61C23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288" w:type="dxa"/>
          </w:tcPr>
          <w:p w14:paraId="3ABC3A5E" w14:textId="77777777" w:rsidR="005443F1" w:rsidRPr="00F61C23" w:rsidRDefault="005443F1" w:rsidP="00A10E10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02" w:type="dxa"/>
          </w:tcPr>
          <w:p w14:paraId="6217EA29" w14:textId="10901611" w:rsidR="005443F1" w:rsidRPr="00F61C23" w:rsidRDefault="00A453AA" w:rsidP="00A10E10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</w:rPr>
              <w:t>100</w:t>
            </w:r>
            <w:r w:rsidR="005443F1" w:rsidRPr="00F61C23">
              <w:rPr>
                <w:rFonts w:ascii="Angsana New" w:hAnsi="Angsana New"/>
                <w:sz w:val="27"/>
                <w:szCs w:val="27"/>
              </w:rPr>
              <w:t>.</w:t>
            </w:r>
            <w:r w:rsidRPr="00F61C23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3E00D3" w:rsidRPr="00F61C23" w14:paraId="30FA4047" w14:textId="77777777" w:rsidTr="007D001C">
        <w:tc>
          <w:tcPr>
            <w:tcW w:w="3222" w:type="dxa"/>
          </w:tcPr>
          <w:p w14:paraId="7A9F2198" w14:textId="37794ED8" w:rsidR="003E00D3" w:rsidRPr="00F61C23" w:rsidRDefault="003E00D3" w:rsidP="00A10E10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27"/>
                <w:szCs w:val="27"/>
                <w:cs/>
              </w:rPr>
            </w:pPr>
            <w:r w:rsidRPr="00F61C23">
              <w:rPr>
                <w:rFonts w:ascii="Angsana New" w:hAnsi="Angsana New"/>
                <w:sz w:val="27"/>
                <w:szCs w:val="27"/>
                <w:cs/>
              </w:rPr>
              <w:t>(ยังไม่ได้ดำเนินธุรกิจ)</w:t>
            </w:r>
          </w:p>
        </w:tc>
        <w:tc>
          <w:tcPr>
            <w:tcW w:w="3060" w:type="dxa"/>
          </w:tcPr>
          <w:p w14:paraId="45D8BC7B" w14:textId="77777777" w:rsidR="003E00D3" w:rsidRPr="00F61C23" w:rsidRDefault="003E00D3" w:rsidP="00130229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26C382B1" w14:textId="77777777" w:rsidR="003E00D3" w:rsidRPr="00F61C23" w:rsidRDefault="003E00D3" w:rsidP="00A10E10">
            <w:pPr>
              <w:ind w:right="-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0" w:type="dxa"/>
          </w:tcPr>
          <w:p w14:paraId="35798922" w14:textId="77777777" w:rsidR="003E00D3" w:rsidRPr="00F61C23" w:rsidRDefault="003E00D3" w:rsidP="00A10E10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88" w:type="dxa"/>
          </w:tcPr>
          <w:p w14:paraId="128EA61C" w14:textId="77777777" w:rsidR="003E00D3" w:rsidRPr="00F61C23" w:rsidRDefault="003E00D3" w:rsidP="00A10E10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02" w:type="dxa"/>
          </w:tcPr>
          <w:p w14:paraId="058741F6" w14:textId="77777777" w:rsidR="003E00D3" w:rsidRPr="00F61C23" w:rsidRDefault="003E00D3" w:rsidP="00A10E10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5443F1" w:rsidRPr="00F61C23" w14:paraId="7163E8B3" w14:textId="77777777" w:rsidTr="007D001C">
        <w:trPr>
          <w:trHeight w:val="60"/>
        </w:trPr>
        <w:tc>
          <w:tcPr>
            <w:tcW w:w="3222" w:type="dxa"/>
          </w:tcPr>
          <w:p w14:paraId="05715C4B" w14:textId="61ECC492" w:rsidR="005443F1" w:rsidRPr="00F61C23" w:rsidRDefault="005443F1" w:rsidP="00A10E10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F61C23"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  <w:t>บริษัท วรปภา จำกัด</w:t>
            </w:r>
          </w:p>
        </w:tc>
        <w:tc>
          <w:tcPr>
            <w:tcW w:w="3060" w:type="dxa"/>
          </w:tcPr>
          <w:p w14:paraId="68EE4D0F" w14:textId="77777777" w:rsidR="005443F1" w:rsidRPr="00F61C23" w:rsidRDefault="005443F1" w:rsidP="007C5D77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eastAsia="MS Mincho" w:hAnsi="Angsana New"/>
                <w:sz w:val="27"/>
                <w:szCs w:val="27"/>
                <w:cs/>
                <w:lang w:val="en-GB"/>
              </w:rPr>
            </w:pPr>
            <w:r w:rsidRPr="00F61C23">
              <w:rPr>
                <w:rFonts w:ascii="Angsana New" w:eastAsia="MS Mincho" w:hAnsi="Angsana New"/>
                <w:sz w:val="27"/>
                <w:szCs w:val="27"/>
                <w:cs/>
                <w:lang w:val="en-GB"/>
              </w:rPr>
              <w:t>ธุรกิจสถานีบริการก๊าซธรรมชาติ</w:t>
            </w:r>
          </w:p>
        </w:tc>
        <w:tc>
          <w:tcPr>
            <w:tcW w:w="1080" w:type="dxa"/>
          </w:tcPr>
          <w:p w14:paraId="190F31E9" w14:textId="77777777" w:rsidR="005443F1" w:rsidRPr="00F61C23" w:rsidRDefault="005443F1" w:rsidP="00A10E10">
            <w:pPr>
              <w:ind w:right="-1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  <w:cs/>
              </w:rPr>
              <w:t>ไทย</w:t>
            </w:r>
          </w:p>
        </w:tc>
        <w:tc>
          <w:tcPr>
            <w:tcW w:w="720" w:type="dxa"/>
          </w:tcPr>
          <w:p w14:paraId="76FA7BFA" w14:textId="41C03542" w:rsidR="005443F1" w:rsidRPr="00F61C23" w:rsidRDefault="00A453AA" w:rsidP="00A10E10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</w:rPr>
              <w:t>100</w:t>
            </w:r>
            <w:r w:rsidR="001D0E0A" w:rsidRPr="00F61C23">
              <w:rPr>
                <w:rFonts w:ascii="Angsana New" w:hAnsi="Angsana New"/>
                <w:sz w:val="27"/>
                <w:szCs w:val="27"/>
              </w:rPr>
              <w:t>.</w:t>
            </w:r>
            <w:r w:rsidRPr="00F61C23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288" w:type="dxa"/>
          </w:tcPr>
          <w:p w14:paraId="027318D7" w14:textId="77777777" w:rsidR="005443F1" w:rsidRPr="00F61C23" w:rsidRDefault="005443F1" w:rsidP="00A10E10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02" w:type="dxa"/>
          </w:tcPr>
          <w:p w14:paraId="148C9CB1" w14:textId="124E14D8" w:rsidR="005443F1" w:rsidRPr="00F61C23" w:rsidRDefault="00A453AA" w:rsidP="00A10E10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</w:rPr>
              <w:t>100</w:t>
            </w:r>
            <w:r w:rsidR="005443F1" w:rsidRPr="00F61C23">
              <w:rPr>
                <w:rFonts w:ascii="Angsana New" w:hAnsi="Angsana New"/>
                <w:sz w:val="27"/>
                <w:szCs w:val="27"/>
              </w:rPr>
              <w:t>.</w:t>
            </w:r>
            <w:r w:rsidRPr="00F61C23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5443F1" w:rsidRPr="00F61C23" w14:paraId="46D03726" w14:textId="77777777" w:rsidTr="007D001C">
        <w:tc>
          <w:tcPr>
            <w:tcW w:w="3222" w:type="dxa"/>
          </w:tcPr>
          <w:p w14:paraId="20E306ED" w14:textId="77777777" w:rsidR="005443F1" w:rsidRPr="00F61C23" w:rsidRDefault="005443F1" w:rsidP="00A10E10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F61C23"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  <w:t xml:space="preserve">บริษัท </w:t>
            </w:r>
            <w:r w:rsidRPr="00F61C23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 xml:space="preserve">เอ็น ที เอนเนอจี ก๊าซ </w:t>
            </w:r>
            <w:r w:rsidRPr="00F61C23"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  <w:t>จำกัด</w:t>
            </w:r>
          </w:p>
        </w:tc>
        <w:tc>
          <w:tcPr>
            <w:tcW w:w="3060" w:type="dxa"/>
          </w:tcPr>
          <w:p w14:paraId="408D7B27" w14:textId="77777777" w:rsidR="005443F1" w:rsidRPr="00F61C23" w:rsidRDefault="005443F1" w:rsidP="00A10E10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eastAsia="MS Mincho" w:hAnsi="Angsana New"/>
                <w:sz w:val="27"/>
                <w:szCs w:val="27"/>
                <w:cs/>
                <w:lang w:val="en-GB"/>
              </w:rPr>
              <w:t>ธุรกิจ</w:t>
            </w:r>
            <w:r w:rsidRPr="00F61C23">
              <w:rPr>
                <w:rFonts w:ascii="Angsana New" w:hAnsi="Angsana New"/>
                <w:sz w:val="27"/>
                <w:szCs w:val="27"/>
                <w:cs/>
              </w:rPr>
              <w:t>สถานี</w:t>
            </w:r>
            <w:r w:rsidRPr="00F61C23">
              <w:rPr>
                <w:rFonts w:ascii="Angsana New" w:eastAsia="MS Mincho" w:hAnsi="Angsana New"/>
                <w:sz w:val="27"/>
                <w:szCs w:val="27"/>
                <w:cs/>
                <w:lang w:val="en-GB"/>
              </w:rPr>
              <w:t>บริการก๊าซธรรมชาติ</w:t>
            </w:r>
          </w:p>
        </w:tc>
        <w:tc>
          <w:tcPr>
            <w:tcW w:w="1080" w:type="dxa"/>
          </w:tcPr>
          <w:p w14:paraId="0EBA64D5" w14:textId="77777777" w:rsidR="005443F1" w:rsidRPr="00F61C23" w:rsidRDefault="005443F1" w:rsidP="00A10E10">
            <w:pPr>
              <w:ind w:right="-1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  <w:cs/>
              </w:rPr>
              <w:t>ไทย</w:t>
            </w:r>
          </w:p>
        </w:tc>
        <w:tc>
          <w:tcPr>
            <w:tcW w:w="720" w:type="dxa"/>
          </w:tcPr>
          <w:p w14:paraId="1FBAF4CE" w14:textId="200D79CB" w:rsidR="005443F1" w:rsidRPr="00F61C23" w:rsidRDefault="00A453AA" w:rsidP="00A10E10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</w:rPr>
              <w:t>100</w:t>
            </w:r>
            <w:r w:rsidR="001D0E0A" w:rsidRPr="00F61C23">
              <w:rPr>
                <w:rFonts w:ascii="Angsana New" w:hAnsi="Angsana New"/>
                <w:sz w:val="27"/>
                <w:szCs w:val="27"/>
              </w:rPr>
              <w:t>.</w:t>
            </w:r>
            <w:r w:rsidRPr="00F61C23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288" w:type="dxa"/>
          </w:tcPr>
          <w:p w14:paraId="624E49DE" w14:textId="77777777" w:rsidR="005443F1" w:rsidRPr="00F61C23" w:rsidRDefault="005443F1" w:rsidP="00A10E10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02" w:type="dxa"/>
          </w:tcPr>
          <w:p w14:paraId="7074AAFA" w14:textId="4240C9F0" w:rsidR="005443F1" w:rsidRPr="00F61C23" w:rsidRDefault="00A453AA" w:rsidP="00A10E10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</w:rPr>
              <w:t>100</w:t>
            </w:r>
            <w:r w:rsidR="005443F1" w:rsidRPr="00F61C23">
              <w:rPr>
                <w:rFonts w:ascii="Angsana New" w:hAnsi="Angsana New"/>
                <w:sz w:val="27"/>
                <w:szCs w:val="27"/>
              </w:rPr>
              <w:t>.</w:t>
            </w:r>
            <w:r w:rsidRPr="00F61C23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5443F1" w:rsidRPr="00F61C23" w14:paraId="053F5222" w14:textId="77777777" w:rsidTr="007D001C">
        <w:tc>
          <w:tcPr>
            <w:tcW w:w="3222" w:type="dxa"/>
          </w:tcPr>
          <w:p w14:paraId="3CE0903C" w14:textId="77777777" w:rsidR="005443F1" w:rsidRPr="00F61C23" w:rsidRDefault="005443F1" w:rsidP="00A10E10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F61C23"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  <w:t xml:space="preserve">บริษัท </w:t>
            </w:r>
            <w:r w:rsidRPr="00F61C23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 xml:space="preserve">เอ็มมี่ เอ็นจีวี </w:t>
            </w:r>
            <w:r w:rsidRPr="00F61C23"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  <w:t>จำกัด</w:t>
            </w:r>
          </w:p>
        </w:tc>
        <w:tc>
          <w:tcPr>
            <w:tcW w:w="3060" w:type="dxa"/>
          </w:tcPr>
          <w:p w14:paraId="0E0A2910" w14:textId="77777777" w:rsidR="005443F1" w:rsidRPr="00F61C23" w:rsidRDefault="005443F1" w:rsidP="00130229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61C23">
              <w:rPr>
                <w:rFonts w:ascii="Angsana New" w:hAnsi="Angsana New"/>
                <w:sz w:val="27"/>
                <w:szCs w:val="27"/>
                <w:cs/>
              </w:rPr>
              <w:t>ธุรกิจสถานีบริการก๊าซธรรมชาติ</w:t>
            </w:r>
          </w:p>
        </w:tc>
        <w:tc>
          <w:tcPr>
            <w:tcW w:w="1080" w:type="dxa"/>
          </w:tcPr>
          <w:p w14:paraId="36D6076E" w14:textId="77777777" w:rsidR="005443F1" w:rsidRPr="00F61C23" w:rsidRDefault="005443F1" w:rsidP="00A10E10">
            <w:pPr>
              <w:ind w:right="-1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  <w:cs/>
              </w:rPr>
              <w:t>ไทย</w:t>
            </w:r>
          </w:p>
        </w:tc>
        <w:tc>
          <w:tcPr>
            <w:tcW w:w="720" w:type="dxa"/>
          </w:tcPr>
          <w:p w14:paraId="4BE7DEC7" w14:textId="3A4DF019" w:rsidR="005443F1" w:rsidRPr="00F61C23" w:rsidRDefault="00A453AA" w:rsidP="00A10E10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</w:rPr>
              <w:t>100</w:t>
            </w:r>
            <w:r w:rsidR="001D0E0A" w:rsidRPr="00F61C23">
              <w:rPr>
                <w:rFonts w:ascii="Angsana New" w:hAnsi="Angsana New"/>
                <w:sz w:val="27"/>
                <w:szCs w:val="27"/>
              </w:rPr>
              <w:t>.</w:t>
            </w:r>
            <w:r w:rsidRPr="00F61C23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288" w:type="dxa"/>
          </w:tcPr>
          <w:p w14:paraId="195A4DA4" w14:textId="77777777" w:rsidR="005443F1" w:rsidRPr="00F61C23" w:rsidRDefault="005443F1" w:rsidP="00A10E10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02" w:type="dxa"/>
          </w:tcPr>
          <w:p w14:paraId="38613BC9" w14:textId="6EB012C8" w:rsidR="005443F1" w:rsidRPr="00F61C23" w:rsidRDefault="00A453AA" w:rsidP="00A10E10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</w:rPr>
              <w:t>100</w:t>
            </w:r>
            <w:r w:rsidR="005443F1" w:rsidRPr="00F61C23">
              <w:rPr>
                <w:rFonts w:ascii="Angsana New" w:hAnsi="Angsana New"/>
                <w:sz w:val="27"/>
                <w:szCs w:val="27"/>
              </w:rPr>
              <w:t>.</w:t>
            </w:r>
            <w:r w:rsidRPr="00F61C23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  <w:tr w:rsidR="005443F1" w:rsidRPr="00F61C23" w14:paraId="7B6EB2C0" w14:textId="77777777" w:rsidTr="007D001C">
        <w:tc>
          <w:tcPr>
            <w:tcW w:w="3222" w:type="dxa"/>
          </w:tcPr>
          <w:p w14:paraId="693E9A19" w14:textId="0356A90B" w:rsidR="005443F1" w:rsidRPr="00F61C23" w:rsidRDefault="005443F1" w:rsidP="00A10E10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</w:pPr>
            <w:r w:rsidRPr="00F61C23"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  <w:t xml:space="preserve">บริษัท </w:t>
            </w:r>
            <w:r w:rsidRPr="00F61C23">
              <w:rPr>
                <w:rFonts w:ascii="Angsana New" w:hAnsi="Angsana New"/>
                <w:snapToGrid w:val="0"/>
                <w:sz w:val="27"/>
                <w:szCs w:val="27"/>
                <w:cs/>
                <w:lang w:val="en-GB" w:eastAsia="th-TH"/>
              </w:rPr>
              <w:t>น้ำพอง</w:t>
            </w:r>
            <w:r w:rsidRPr="00F61C23">
              <w:rPr>
                <w:rFonts w:ascii="Angsana New" w:hAnsi="Angsana New"/>
                <w:snapToGrid w:val="0"/>
                <w:sz w:val="27"/>
                <w:szCs w:val="27"/>
                <w:lang w:val="en-GB" w:eastAsia="th-TH"/>
              </w:rPr>
              <w:t xml:space="preserve"> </w:t>
            </w:r>
            <w:r w:rsidRPr="00F61C23">
              <w:rPr>
                <w:rFonts w:ascii="Angsana New" w:hAnsi="Angsana New"/>
                <w:snapToGrid w:val="0"/>
                <w:sz w:val="27"/>
                <w:szCs w:val="27"/>
                <w:cs/>
                <w:lang w:eastAsia="th-TH"/>
              </w:rPr>
              <w:t xml:space="preserve">เอ็นจีวี </w:t>
            </w:r>
            <w:r w:rsidR="00A453AA" w:rsidRPr="00F61C23">
              <w:rPr>
                <w:rFonts w:ascii="Angsana New" w:hAnsi="Angsana New"/>
                <w:snapToGrid w:val="0"/>
                <w:sz w:val="27"/>
                <w:szCs w:val="27"/>
                <w:lang w:eastAsia="th-TH"/>
              </w:rPr>
              <w:t>2558</w:t>
            </w:r>
            <w:r w:rsidRPr="00F61C23">
              <w:rPr>
                <w:rFonts w:ascii="Angsana New" w:hAnsi="Angsana New"/>
                <w:snapToGrid w:val="0"/>
                <w:sz w:val="27"/>
                <w:szCs w:val="27"/>
                <w:lang w:val="en-GB" w:eastAsia="th-TH"/>
              </w:rPr>
              <w:t xml:space="preserve"> </w:t>
            </w:r>
            <w:r w:rsidRPr="00F61C23"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  <w:t>จำกัด</w:t>
            </w:r>
          </w:p>
        </w:tc>
        <w:tc>
          <w:tcPr>
            <w:tcW w:w="3060" w:type="dxa"/>
          </w:tcPr>
          <w:p w14:paraId="21AA9051" w14:textId="77777777" w:rsidR="005443F1" w:rsidRPr="00F61C23" w:rsidRDefault="005443F1" w:rsidP="001709B5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61C23">
              <w:rPr>
                <w:rFonts w:ascii="Angsana New" w:hAnsi="Angsana New"/>
                <w:sz w:val="27"/>
                <w:szCs w:val="27"/>
                <w:cs/>
              </w:rPr>
              <w:t>ธุรกิจสถานีบริการก๊าซธรรมชาติ</w:t>
            </w:r>
          </w:p>
        </w:tc>
        <w:tc>
          <w:tcPr>
            <w:tcW w:w="1080" w:type="dxa"/>
          </w:tcPr>
          <w:p w14:paraId="276F4819" w14:textId="77777777" w:rsidR="005443F1" w:rsidRPr="00F61C23" w:rsidRDefault="005443F1" w:rsidP="00A10E10">
            <w:pPr>
              <w:ind w:right="-1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  <w:cs/>
              </w:rPr>
              <w:t>ไทย</w:t>
            </w:r>
          </w:p>
        </w:tc>
        <w:tc>
          <w:tcPr>
            <w:tcW w:w="720" w:type="dxa"/>
          </w:tcPr>
          <w:p w14:paraId="732DA44C" w14:textId="0BC9C844" w:rsidR="005443F1" w:rsidRPr="00F61C23" w:rsidRDefault="00A453AA" w:rsidP="00A10E10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</w:rPr>
              <w:t>100</w:t>
            </w:r>
            <w:r w:rsidR="001D0E0A" w:rsidRPr="00F61C23">
              <w:rPr>
                <w:rFonts w:ascii="Angsana New" w:hAnsi="Angsana New"/>
                <w:sz w:val="27"/>
                <w:szCs w:val="27"/>
              </w:rPr>
              <w:t>.</w:t>
            </w:r>
            <w:r w:rsidRPr="00F61C23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288" w:type="dxa"/>
          </w:tcPr>
          <w:p w14:paraId="3904E0CF" w14:textId="77777777" w:rsidR="005443F1" w:rsidRPr="00F61C23" w:rsidRDefault="005443F1" w:rsidP="00A10E10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02" w:type="dxa"/>
          </w:tcPr>
          <w:p w14:paraId="0B313FF1" w14:textId="774092C5" w:rsidR="005443F1" w:rsidRPr="00F61C23" w:rsidRDefault="00A453AA" w:rsidP="00A10E10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</w:rPr>
              <w:t>100</w:t>
            </w:r>
            <w:r w:rsidR="005443F1" w:rsidRPr="00F61C23">
              <w:rPr>
                <w:rFonts w:ascii="Angsana New" w:hAnsi="Angsana New"/>
                <w:sz w:val="27"/>
                <w:szCs w:val="27"/>
              </w:rPr>
              <w:t>.</w:t>
            </w:r>
            <w:r w:rsidRPr="00F61C23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</w:tbl>
    <w:p w14:paraId="184C78FA" w14:textId="77777777" w:rsidR="00130229" w:rsidRPr="00F61C23" w:rsidRDefault="00130229" w:rsidP="009C59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firstLine="576"/>
        <w:jc w:val="thaiDistribute"/>
        <w:rPr>
          <w:rFonts w:ascii="Angsana New" w:hAnsi="Angsana New"/>
          <w:sz w:val="22"/>
          <w:cs/>
        </w:rPr>
      </w:pPr>
    </w:p>
    <w:p w14:paraId="48C9DE2B" w14:textId="1732CADB" w:rsidR="00CD31F8" w:rsidRPr="00F61C23" w:rsidRDefault="000779C5" w:rsidP="00EF4E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pacing w:val="6"/>
          <w:sz w:val="30"/>
          <w:szCs w:val="30"/>
        </w:rPr>
      </w:pPr>
      <w:r w:rsidRPr="00F61C23">
        <w:rPr>
          <w:rFonts w:ascii="Angsana New" w:hAnsi="Angsana New"/>
          <w:spacing w:val="2"/>
          <w:sz w:val="30"/>
          <w:szCs w:val="30"/>
          <w:cs/>
        </w:rPr>
        <w:t xml:space="preserve">บริษัทมีการร่วมการงานประเภทการดำเนินงานร่วมกัน </w:t>
      </w:r>
      <w:r w:rsidRPr="00F61C23">
        <w:rPr>
          <w:rFonts w:ascii="Angsana New" w:hAnsi="Angsana New"/>
          <w:spacing w:val="2"/>
          <w:sz w:val="30"/>
          <w:szCs w:val="30"/>
        </w:rPr>
        <w:t>(Joint</w:t>
      </w:r>
      <w:r w:rsidRPr="00F61C23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pacing w:val="2"/>
          <w:sz w:val="30"/>
          <w:szCs w:val="30"/>
        </w:rPr>
        <w:t>operation)</w:t>
      </w:r>
      <w:r w:rsidR="00F83350" w:rsidRPr="00F61C23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pacing w:val="2"/>
          <w:sz w:val="30"/>
          <w:szCs w:val="30"/>
          <w:cs/>
        </w:rPr>
        <w:t>ระหว่างบริษัทและผู้ร่วมดำเนินงานอื่น</w:t>
      </w:r>
      <w:r w:rsidRPr="00F61C23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945FFE" w:rsidRPr="00F61C23">
        <w:rPr>
          <w:rFonts w:ascii="Angsana New" w:hAnsi="Angsana New"/>
          <w:spacing w:val="-4"/>
          <w:sz w:val="30"/>
          <w:szCs w:val="30"/>
        </w:rPr>
        <w:t>(</w:t>
      </w:r>
      <w:r w:rsidR="00945FFE" w:rsidRPr="00F61C23">
        <w:rPr>
          <w:rFonts w:ascii="Angsana New" w:hAnsi="Angsana New"/>
          <w:spacing w:val="-4"/>
          <w:sz w:val="30"/>
          <w:szCs w:val="30"/>
          <w:cs/>
        </w:rPr>
        <w:t xml:space="preserve">หมายเหตุข้อ </w:t>
      </w:r>
      <w:r w:rsidR="00A453AA" w:rsidRPr="00F61C23">
        <w:rPr>
          <w:rFonts w:ascii="Angsana New" w:hAnsi="Angsana New"/>
          <w:spacing w:val="-4"/>
          <w:sz w:val="30"/>
          <w:szCs w:val="30"/>
        </w:rPr>
        <w:t>11</w:t>
      </w:r>
      <w:r w:rsidRPr="00F61C23">
        <w:rPr>
          <w:rFonts w:ascii="Angsana New" w:hAnsi="Angsana New"/>
          <w:spacing w:val="-4"/>
          <w:sz w:val="30"/>
          <w:szCs w:val="30"/>
        </w:rPr>
        <w:t>)</w:t>
      </w:r>
      <w:r w:rsidR="00F83350" w:rsidRPr="00F61C2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pacing w:val="-4"/>
          <w:sz w:val="30"/>
          <w:szCs w:val="30"/>
          <w:cs/>
        </w:rPr>
        <w:t>บริษัทรับรู้ส่วน</w:t>
      </w:r>
      <w:r w:rsidR="00D05366" w:rsidRPr="00F61C23">
        <w:rPr>
          <w:rFonts w:ascii="Angsana New" w:hAnsi="Angsana New"/>
          <w:spacing w:val="-4"/>
          <w:sz w:val="30"/>
          <w:szCs w:val="30"/>
          <w:cs/>
        </w:rPr>
        <w:t>ได้เสีย</w:t>
      </w:r>
      <w:r w:rsidRPr="00F61C23">
        <w:rPr>
          <w:rFonts w:ascii="Angsana New" w:hAnsi="Angsana New"/>
          <w:spacing w:val="-4"/>
          <w:sz w:val="30"/>
          <w:szCs w:val="30"/>
          <w:cs/>
        </w:rPr>
        <w:t>ในสินทรัพย์ หนี้สิน รายได้และค่าใช้จ่าย แต่ละรายการ</w:t>
      </w:r>
      <w:r w:rsidRPr="00F61C23">
        <w:rPr>
          <w:rFonts w:ascii="Angsana New" w:hAnsi="Angsana New"/>
          <w:spacing w:val="6"/>
          <w:sz w:val="30"/>
          <w:szCs w:val="30"/>
          <w:cs/>
        </w:rPr>
        <w:t>ของการดำเนินงานร่วมกันตามส่วนของตนใน</w:t>
      </w:r>
      <w:r w:rsidR="00D05366" w:rsidRPr="00F61C23">
        <w:rPr>
          <w:rFonts w:ascii="Angsana New" w:hAnsi="Angsana New"/>
          <w:spacing w:val="6"/>
          <w:sz w:val="30"/>
          <w:szCs w:val="30"/>
          <w:cs/>
        </w:rPr>
        <w:t>งบการเงินรวมและ</w:t>
      </w:r>
      <w:r w:rsidRPr="00F61C23">
        <w:rPr>
          <w:rFonts w:ascii="Angsana New" w:hAnsi="Angsana New"/>
          <w:spacing w:val="6"/>
          <w:sz w:val="30"/>
          <w:szCs w:val="30"/>
          <w:cs/>
        </w:rPr>
        <w:t>งบ</w:t>
      </w:r>
      <w:r w:rsidR="00C41AEE" w:rsidRPr="00F61C23">
        <w:rPr>
          <w:rFonts w:ascii="Angsana New" w:hAnsi="Angsana New"/>
          <w:spacing w:val="6"/>
          <w:sz w:val="30"/>
          <w:szCs w:val="30"/>
          <w:cs/>
        </w:rPr>
        <w:t>การ</w:t>
      </w:r>
      <w:r w:rsidR="00D05366" w:rsidRPr="00F61C23">
        <w:rPr>
          <w:rFonts w:ascii="Angsana New" w:hAnsi="Angsana New"/>
          <w:spacing w:val="6"/>
          <w:sz w:val="30"/>
          <w:szCs w:val="30"/>
          <w:cs/>
        </w:rPr>
        <w:t>เงิน</w:t>
      </w:r>
      <w:r w:rsidR="00A56109" w:rsidRPr="00F61C23">
        <w:rPr>
          <w:rFonts w:ascii="Angsana New" w:hAnsi="Angsana New"/>
          <w:spacing w:val="6"/>
          <w:sz w:val="30"/>
          <w:szCs w:val="30"/>
          <w:cs/>
        </w:rPr>
        <w:t xml:space="preserve">เฉพาะกิจการ </w:t>
      </w:r>
      <w:r w:rsidRPr="00F61C23">
        <w:rPr>
          <w:rFonts w:ascii="Angsana New" w:hAnsi="Angsana New"/>
          <w:spacing w:val="6"/>
          <w:sz w:val="30"/>
          <w:szCs w:val="30"/>
          <w:cs/>
        </w:rPr>
        <w:t>โดยมีรายละเอียด</w:t>
      </w:r>
      <w:r w:rsidR="002C4361" w:rsidRPr="00F61C23">
        <w:rPr>
          <w:rFonts w:ascii="Angsana New" w:hAnsi="Angsana New"/>
          <w:spacing w:val="6"/>
          <w:sz w:val="30"/>
          <w:szCs w:val="30"/>
          <w:cs/>
        </w:rPr>
        <w:t xml:space="preserve"> ณ </w:t>
      </w:r>
      <w:r w:rsidR="00A453AA" w:rsidRPr="00F61C23">
        <w:rPr>
          <w:rFonts w:ascii="Angsana New" w:hAnsi="Angsana New"/>
          <w:spacing w:val="6"/>
          <w:sz w:val="30"/>
          <w:szCs w:val="30"/>
        </w:rPr>
        <w:t>31</w:t>
      </w:r>
      <w:r w:rsidR="001D1116" w:rsidRPr="00F61C23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2C4361" w:rsidRPr="00F61C23">
        <w:rPr>
          <w:rFonts w:ascii="Angsana New" w:hAnsi="Angsana New"/>
          <w:spacing w:val="6"/>
          <w:sz w:val="30"/>
          <w:szCs w:val="30"/>
          <w:cs/>
        </w:rPr>
        <w:t xml:space="preserve">ธันวาคม </w:t>
      </w:r>
      <w:r w:rsidRPr="00F61C23">
        <w:rPr>
          <w:rFonts w:ascii="Angsana New" w:hAnsi="Angsana New"/>
          <w:spacing w:val="6"/>
          <w:sz w:val="30"/>
          <w:szCs w:val="30"/>
          <w:cs/>
        </w:rPr>
        <w:t>ดังนี้</w:t>
      </w:r>
    </w:p>
    <w:p w14:paraId="035CFF2D" w14:textId="7A0DD907" w:rsidR="000779C5" w:rsidRPr="00F61C23" w:rsidRDefault="0072212A" w:rsidP="000779C5">
      <w:pPr>
        <w:ind w:left="630" w:right="-297"/>
        <w:jc w:val="both"/>
        <w:rPr>
          <w:rFonts w:ascii="Angsana New" w:hAnsi="Angsana New"/>
          <w:sz w:val="22"/>
          <w:szCs w:val="22"/>
          <w:cs/>
        </w:rPr>
      </w:pPr>
      <w:r w:rsidRPr="00F61C23">
        <w:rPr>
          <w:rFonts w:ascii="Angsana New" w:hAnsi="Angsana New"/>
          <w:sz w:val="22"/>
          <w:szCs w:val="22"/>
        </w:rPr>
        <w:tab/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22"/>
        <w:gridCol w:w="3060"/>
        <w:gridCol w:w="1080"/>
        <w:gridCol w:w="720"/>
        <w:gridCol w:w="270"/>
        <w:gridCol w:w="720"/>
      </w:tblGrid>
      <w:tr w:rsidR="000779C5" w:rsidRPr="00F61C23" w14:paraId="74D7B6AA" w14:textId="77777777" w:rsidTr="007D001C">
        <w:tc>
          <w:tcPr>
            <w:tcW w:w="3222" w:type="dxa"/>
          </w:tcPr>
          <w:p w14:paraId="21B615E0" w14:textId="77777777" w:rsidR="000779C5" w:rsidRPr="00F61C23" w:rsidRDefault="000779C5" w:rsidP="000779C5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3060" w:type="dxa"/>
          </w:tcPr>
          <w:p w14:paraId="6171F283" w14:textId="77777777" w:rsidR="000779C5" w:rsidRPr="00F61C23" w:rsidRDefault="000779C5" w:rsidP="000779C5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6B717802" w14:textId="77777777" w:rsidR="00D17C76" w:rsidRPr="00F61C23" w:rsidRDefault="00D17C76" w:rsidP="000779C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  <w:p w14:paraId="7B15DE8F" w14:textId="77777777" w:rsidR="000779C5" w:rsidRPr="00F61C23" w:rsidRDefault="000779C5" w:rsidP="000779C5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ประเทศที่</w:t>
            </w:r>
          </w:p>
        </w:tc>
        <w:tc>
          <w:tcPr>
            <w:tcW w:w="1710" w:type="dxa"/>
            <w:gridSpan w:val="3"/>
          </w:tcPr>
          <w:p w14:paraId="1107FB47" w14:textId="77777777" w:rsidR="00D17C76" w:rsidRPr="00F61C23" w:rsidRDefault="000779C5" w:rsidP="000779C5">
            <w:pPr>
              <w:ind w:left="-36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61C2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ส่วนได้เสียในการ</w:t>
            </w:r>
          </w:p>
          <w:p w14:paraId="7A3F98D9" w14:textId="77777777" w:rsidR="000779C5" w:rsidRPr="00F61C23" w:rsidRDefault="000779C5" w:rsidP="000779C5">
            <w:pPr>
              <w:ind w:left="-36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ดำเนินงานร่วมกัน</w:t>
            </w:r>
          </w:p>
        </w:tc>
      </w:tr>
      <w:tr w:rsidR="000779C5" w:rsidRPr="00F61C23" w14:paraId="516C6F4D" w14:textId="77777777" w:rsidTr="007D001C">
        <w:tc>
          <w:tcPr>
            <w:tcW w:w="3222" w:type="dxa"/>
          </w:tcPr>
          <w:p w14:paraId="12877F16" w14:textId="77777777" w:rsidR="000779C5" w:rsidRPr="00F61C23" w:rsidRDefault="000779C5" w:rsidP="00861B2F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center"/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ชื่อกิจการ</w:t>
            </w:r>
          </w:p>
        </w:tc>
        <w:tc>
          <w:tcPr>
            <w:tcW w:w="3060" w:type="dxa"/>
          </w:tcPr>
          <w:p w14:paraId="7323350C" w14:textId="77777777" w:rsidR="000779C5" w:rsidRPr="00F61C23" w:rsidRDefault="000779C5" w:rsidP="000779C5">
            <w:pPr>
              <w:tabs>
                <w:tab w:val="clear" w:pos="907"/>
                <w:tab w:val="left" w:pos="360"/>
                <w:tab w:val="left" w:pos="90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ลักษณะธุรกิจ</w:t>
            </w:r>
          </w:p>
        </w:tc>
        <w:tc>
          <w:tcPr>
            <w:tcW w:w="1080" w:type="dxa"/>
          </w:tcPr>
          <w:p w14:paraId="28B70732" w14:textId="77777777" w:rsidR="000779C5" w:rsidRPr="00F61C23" w:rsidRDefault="000779C5" w:rsidP="007D001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กิจการจัดตั้ง</w:t>
            </w:r>
          </w:p>
        </w:tc>
        <w:tc>
          <w:tcPr>
            <w:tcW w:w="720" w:type="dxa"/>
          </w:tcPr>
          <w:p w14:paraId="109BCA21" w14:textId="7F016C15" w:rsidR="000779C5" w:rsidRPr="00F61C23" w:rsidRDefault="00A453AA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270" w:type="dxa"/>
          </w:tcPr>
          <w:p w14:paraId="43A619F9" w14:textId="77777777" w:rsidR="000779C5" w:rsidRPr="00F61C23" w:rsidRDefault="000779C5" w:rsidP="000779C5">
            <w:pPr>
              <w:tabs>
                <w:tab w:val="clear" w:pos="454"/>
                <w:tab w:val="decimal" w:pos="432"/>
              </w:tabs>
              <w:spacing w:line="240" w:lineRule="auto"/>
              <w:ind w:left="-108" w:right="-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0" w:type="dxa"/>
          </w:tcPr>
          <w:p w14:paraId="563F31F5" w14:textId="23287BC2" w:rsidR="000779C5" w:rsidRPr="00F61C23" w:rsidRDefault="00A453AA" w:rsidP="002C4580">
            <w:pPr>
              <w:tabs>
                <w:tab w:val="clear" w:pos="454"/>
                <w:tab w:val="clear" w:pos="68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</w:tr>
      <w:tr w:rsidR="000779C5" w:rsidRPr="00F61C23" w14:paraId="597C5B2C" w14:textId="77777777" w:rsidTr="007D001C">
        <w:tc>
          <w:tcPr>
            <w:tcW w:w="3222" w:type="dxa"/>
          </w:tcPr>
          <w:p w14:paraId="47F6BB02" w14:textId="77777777" w:rsidR="000779C5" w:rsidRPr="00F61C23" w:rsidRDefault="000779C5" w:rsidP="000779C5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</w:pPr>
          </w:p>
        </w:tc>
        <w:tc>
          <w:tcPr>
            <w:tcW w:w="3060" w:type="dxa"/>
          </w:tcPr>
          <w:p w14:paraId="5F7113FE" w14:textId="77777777" w:rsidR="000779C5" w:rsidRPr="00F61C23" w:rsidRDefault="000779C5" w:rsidP="000779C5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080" w:type="dxa"/>
          </w:tcPr>
          <w:p w14:paraId="1018D011" w14:textId="77777777" w:rsidR="000779C5" w:rsidRPr="00F61C23" w:rsidRDefault="000779C5" w:rsidP="000779C5">
            <w:pPr>
              <w:ind w:right="-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710" w:type="dxa"/>
            <w:gridSpan w:val="3"/>
          </w:tcPr>
          <w:p w14:paraId="22F2D905" w14:textId="77777777" w:rsidR="000779C5" w:rsidRPr="00F61C23" w:rsidRDefault="000779C5" w:rsidP="000779C5">
            <w:pPr>
              <w:ind w:left="-108" w:right="-1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(ร้อยละ)</w:t>
            </w:r>
          </w:p>
        </w:tc>
      </w:tr>
      <w:tr w:rsidR="00C86379" w:rsidRPr="00F61C23" w14:paraId="17653900" w14:textId="77777777" w:rsidTr="007D001C">
        <w:tc>
          <w:tcPr>
            <w:tcW w:w="3222" w:type="dxa"/>
          </w:tcPr>
          <w:p w14:paraId="12C29655" w14:textId="77777777" w:rsidR="00CD31F8" w:rsidRPr="00F61C23" w:rsidRDefault="00CD31F8" w:rsidP="00341167">
            <w:pPr>
              <w:tabs>
                <w:tab w:val="left" w:pos="360"/>
                <w:tab w:val="left" w:pos="1440"/>
              </w:tabs>
              <w:ind w:left="144" w:right="-16" w:hanging="144"/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</w:pPr>
            <w:r w:rsidRPr="00F61C23"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  <w:t>กิจการร่วมค้า</w:t>
            </w:r>
            <w:r w:rsidR="00341167" w:rsidRPr="00F61C23"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  <w:t xml:space="preserve">กลุ่มร่วมทำงาน  </w:t>
            </w:r>
            <w:r w:rsidR="00341167" w:rsidRPr="00F61C23"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  <w:br/>
            </w:r>
            <w:r w:rsidRPr="00F61C23"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  <w:t>บริษัท สแกน อินเตอร์ จำกัด</w:t>
            </w:r>
            <w:r w:rsidR="00341167" w:rsidRPr="00F61C23"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  <w:t xml:space="preserve"> (มหาชน)</w:t>
            </w:r>
            <w:r w:rsidR="001D1116" w:rsidRPr="00F61C23"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  <w:t xml:space="preserve"> </w:t>
            </w:r>
            <w:r w:rsidR="00341167" w:rsidRPr="00F61C23"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  <w:t>และ</w:t>
            </w:r>
            <w:r w:rsidRPr="00F61C23"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  <w:t xml:space="preserve">บริษัท ช ทวี จำกัด </w:t>
            </w:r>
            <w:r w:rsidR="00341167" w:rsidRPr="00F61C23"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  <w:t xml:space="preserve">(มหาชน) </w:t>
            </w:r>
            <w:r w:rsidRPr="00F61C23"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  <w:t>(ซึ่งต่อไปนี้ เรียกว่า</w:t>
            </w:r>
            <w:r w:rsidR="00341167" w:rsidRPr="00F61C23"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  <w:t xml:space="preserve"> </w:t>
            </w:r>
            <w:r w:rsidRPr="00F61C23">
              <w:rPr>
                <w:rFonts w:ascii="Angsana New" w:eastAsia="MS Mincho" w:hAnsi="Angsana New"/>
                <w:spacing w:val="-4"/>
                <w:sz w:val="27"/>
                <w:szCs w:val="27"/>
              </w:rPr>
              <w:t>“</w:t>
            </w:r>
            <w:r w:rsidRPr="00F61C23"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  <w:t>กิจการร่วมค้า</w:t>
            </w:r>
            <w:r w:rsidR="00784E4F" w:rsidRPr="00F61C23"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  <w:t>กลุ่มร่วมทำงาน</w:t>
            </w:r>
            <w:r w:rsidR="001664C4" w:rsidRPr="00F61C23">
              <w:rPr>
                <w:rFonts w:ascii="Angsana New" w:eastAsia="MS Mincho" w:hAnsi="Angsana New"/>
                <w:spacing w:val="-4"/>
                <w:sz w:val="27"/>
                <w:szCs w:val="27"/>
                <w:cs/>
              </w:rPr>
              <w:t xml:space="preserve"> </w:t>
            </w:r>
            <w:r w:rsidR="001664C4" w:rsidRPr="00F61C23">
              <w:rPr>
                <w:rFonts w:ascii="Angsana New" w:eastAsia="MS Mincho" w:hAnsi="Angsana New"/>
                <w:spacing w:val="-4"/>
                <w:sz w:val="27"/>
                <w:szCs w:val="27"/>
              </w:rPr>
              <w:t>SCN-CHO</w:t>
            </w:r>
            <w:r w:rsidRPr="00F61C23">
              <w:rPr>
                <w:rFonts w:ascii="Angsana New" w:eastAsia="MS Mincho" w:hAnsi="Angsana New"/>
                <w:spacing w:val="-4"/>
                <w:sz w:val="27"/>
                <w:szCs w:val="27"/>
              </w:rPr>
              <w:t>”)</w:t>
            </w:r>
          </w:p>
        </w:tc>
        <w:tc>
          <w:tcPr>
            <w:tcW w:w="3060" w:type="dxa"/>
          </w:tcPr>
          <w:p w14:paraId="4E0DEB35" w14:textId="0692ABF0" w:rsidR="00C86379" w:rsidRPr="00F61C23" w:rsidRDefault="00CD31F8" w:rsidP="0037441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61C23">
              <w:rPr>
                <w:rFonts w:ascii="Angsana New" w:hAnsi="Angsana New"/>
                <w:sz w:val="27"/>
                <w:szCs w:val="27"/>
                <w:cs/>
              </w:rPr>
              <w:t xml:space="preserve">ธุรกิจขายรถโดยสารปรับอากาศใช้เชื้อเพลิงก๊าซธรรมชาติ </w:t>
            </w:r>
            <w:r w:rsidRPr="00F61C23">
              <w:rPr>
                <w:rFonts w:ascii="Angsana New" w:hAnsi="Angsana New"/>
                <w:sz w:val="27"/>
                <w:szCs w:val="27"/>
              </w:rPr>
              <w:t>(NGV)</w:t>
            </w:r>
            <w:r w:rsidR="00F83350" w:rsidRPr="00F61C23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F61C23">
              <w:rPr>
                <w:rFonts w:ascii="Angsana New" w:hAnsi="Angsana New"/>
                <w:sz w:val="27"/>
                <w:szCs w:val="27"/>
                <w:cs/>
              </w:rPr>
              <w:t xml:space="preserve">พร้อมซ่อมแซมและบำรุงรักษารถโดยสาร จำนวน </w:t>
            </w:r>
            <w:r w:rsidR="00A453AA" w:rsidRPr="00F61C23">
              <w:rPr>
                <w:rFonts w:ascii="Angsana New" w:hAnsi="Angsana New"/>
                <w:sz w:val="27"/>
                <w:szCs w:val="27"/>
              </w:rPr>
              <w:t>489</w:t>
            </w:r>
            <w:r w:rsidR="00F83350" w:rsidRPr="00F61C23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F61C23">
              <w:rPr>
                <w:rFonts w:ascii="Angsana New" w:hAnsi="Angsana New"/>
                <w:sz w:val="27"/>
                <w:szCs w:val="27"/>
                <w:cs/>
              </w:rPr>
              <w:t>คัน</w:t>
            </w:r>
          </w:p>
        </w:tc>
        <w:tc>
          <w:tcPr>
            <w:tcW w:w="1080" w:type="dxa"/>
          </w:tcPr>
          <w:p w14:paraId="0705302A" w14:textId="77777777" w:rsidR="00C86379" w:rsidRPr="00F61C23" w:rsidRDefault="00CD31F8" w:rsidP="0037441E">
            <w:pPr>
              <w:ind w:right="-16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61C23">
              <w:rPr>
                <w:rFonts w:ascii="Angsana New" w:hAnsi="Angsana New"/>
                <w:sz w:val="27"/>
                <w:szCs w:val="27"/>
                <w:cs/>
              </w:rPr>
              <w:t>ไทย</w:t>
            </w:r>
          </w:p>
        </w:tc>
        <w:tc>
          <w:tcPr>
            <w:tcW w:w="720" w:type="dxa"/>
          </w:tcPr>
          <w:p w14:paraId="6D1581EA" w14:textId="0427B7DE" w:rsidR="00C86379" w:rsidRPr="00F61C23" w:rsidRDefault="00A453AA" w:rsidP="0037441E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</w:rPr>
              <w:t>50</w:t>
            </w:r>
            <w:r w:rsidR="001D0E0A" w:rsidRPr="00F61C23">
              <w:rPr>
                <w:rFonts w:ascii="Angsana New" w:hAnsi="Angsana New"/>
                <w:sz w:val="27"/>
                <w:szCs w:val="27"/>
              </w:rPr>
              <w:t>.</w:t>
            </w:r>
            <w:r w:rsidRPr="00F61C23">
              <w:rPr>
                <w:rFonts w:ascii="Angsana New" w:hAnsi="Angsana New"/>
                <w:sz w:val="27"/>
                <w:szCs w:val="27"/>
              </w:rPr>
              <w:t>00</w:t>
            </w:r>
          </w:p>
        </w:tc>
        <w:tc>
          <w:tcPr>
            <w:tcW w:w="270" w:type="dxa"/>
          </w:tcPr>
          <w:p w14:paraId="6D25D2DC" w14:textId="77777777" w:rsidR="00C86379" w:rsidRPr="00F61C23" w:rsidRDefault="00C86379" w:rsidP="0037441E">
            <w:pPr>
              <w:tabs>
                <w:tab w:val="clear" w:pos="454"/>
                <w:tab w:val="decimal" w:pos="432"/>
              </w:tabs>
              <w:ind w:left="-108" w:right="-1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720" w:type="dxa"/>
          </w:tcPr>
          <w:p w14:paraId="5F172EA4" w14:textId="20E4C2E5" w:rsidR="00C86379" w:rsidRPr="00F61C23" w:rsidRDefault="00A453AA" w:rsidP="0037441E">
            <w:pPr>
              <w:ind w:left="-108" w:right="-1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</w:rPr>
              <w:t>50</w:t>
            </w:r>
            <w:r w:rsidR="00CD31F8" w:rsidRPr="00F61C23">
              <w:rPr>
                <w:rFonts w:ascii="Angsana New" w:hAnsi="Angsana New"/>
                <w:sz w:val="27"/>
                <w:szCs w:val="27"/>
              </w:rPr>
              <w:t>.</w:t>
            </w:r>
            <w:r w:rsidRPr="00F61C23">
              <w:rPr>
                <w:rFonts w:ascii="Angsana New" w:hAnsi="Angsana New"/>
                <w:sz w:val="27"/>
                <w:szCs w:val="27"/>
              </w:rPr>
              <w:t>00</w:t>
            </w:r>
          </w:p>
        </w:tc>
      </w:tr>
    </w:tbl>
    <w:p w14:paraId="21486C4D" w14:textId="4D09B0B3" w:rsidR="009C594E" w:rsidRPr="00F61C23" w:rsidRDefault="009C59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p w14:paraId="39DDBF16" w14:textId="77777777" w:rsidR="00661CC0" w:rsidRPr="00F61C23" w:rsidRDefault="002D7611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61C23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0AF89054" w14:textId="77777777" w:rsidR="00661CC0" w:rsidRPr="00F61C23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14:paraId="7CC5981D" w14:textId="77777777" w:rsidR="002D7611" w:rsidRPr="00F61C23" w:rsidRDefault="002D7611" w:rsidP="00F625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F61C23">
        <w:rPr>
          <w:rFonts w:ascii="Angsana New" w:hAnsi="Angsana New"/>
          <w:i/>
          <w:iCs/>
          <w:sz w:val="30"/>
          <w:szCs w:val="30"/>
          <w:cs/>
        </w:rPr>
        <w:t>(ก)</w:t>
      </w:r>
      <w:r w:rsidRPr="00F61C23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43699A2E" w14:textId="77777777" w:rsidR="002D7611" w:rsidRPr="00F61C23" w:rsidRDefault="002D7611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2"/>
          <w:szCs w:val="22"/>
        </w:rPr>
      </w:pPr>
    </w:p>
    <w:p w14:paraId="454CA41D" w14:textId="7A6C04DE" w:rsidR="000F017F" w:rsidRPr="00F61C23" w:rsidRDefault="000F017F" w:rsidP="000F0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4661FF" w:rsidRPr="00F61C23">
        <w:rPr>
          <w:rFonts w:ascii="Angsana New" w:hAnsi="Angsana New"/>
          <w:sz w:val="30"/>
          <w:szCs w:val="30"/>
          <w:cs/>
        </w:rPr>
        <w:t xml:space="preserve">       </w:t>
      </w:r>
      <w:r w:rsidRPr="00F61C23">
        <w:rPr>
          <w:rFonts w:ascii="Angsana New" w:hAnsi="Angsana New"/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 </w:t>
      </w:r>
    </w:p>
    <w:p w14:paraId="2840B85D" w14:textId="77777777" w:rsidR="003D626F" w:rsidRPr="00F61C23" w:rsidRDefault="003D626F" w:rsidP="00F66A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2"/>
          <w:szCs w:val="22"/>
        </w:rPr>
      </w:pPr>
    </w:p>
    <w:p w14:paraId="42482315" w14:textId="694BC629" w:rsidR="00644FCD" w:rsidRPr="00F61C23" w:rsidRDefault="00644FCD" w:rsidP="00644FC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F61C23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="0010079B" w:rsidRPr="00F61C23">
        <w:rPr>
          <w:rFonts w:ascii="Angsana New" w:hAnsi="Angsana New"/>
          <w:sz w:val="30"/>
          <w:szCs w:val="30"/>
          <w:lang w:bidi="th-TH"/>
        </w:rPr>
        <w:t xml:space="preserve"> </w:t>
      </w:r>
      <w:r w:rsidR="00A453AA" w:rsidRPr="00F61C23">
        <w:rPr>
          <w:rFonts w:ascii="Angsana New" w:hAnsi="Angsana New"/>
          <w:sz w:val="30"/>
          <w:szCs w:val="30"/>
          <w:lang w:val="en-US" w:bidi="th-TH"/>
        </w:rPr>
        <w:t>1</w:t>
      </w:r>
      <w:r w:rsidRPr="00F61C23">
        <w:rPr>
          <w:rFonts w:ascii="Angsana New" w:hAnsi="Angsana New"/>
          <w:sz w:val="30"/>
          <w:szCs w:val="30"/>
          <w:lang w:bidi="th-TH"/>
        </w:rPr>
        <w:t xml:space="preserve"> </w:t>
      </w:r>
      <w:r w:rsidRPr="00F61C23">
        <w:rPr>
          <w:rFonts w:ascii="Angsana New" w:hAnsi="Angsana New"/>
          <w:sz w:val="30"/>
          <w:szCs w:val="30"/>
          <w:cs/>
          <w:lang w:bidi="th-TH"/>
        </w:rPr>
        <w:t xml:space="preserve">มกราคม </w:t>
      </w:r>
      <w:r w:rsidR="00A453AA" w:rsidRPr="00F61C23">
        <w:rPr>
          <w:rFonts w:ascii="Angsana New" w:hAnsi="Angsana New"/>
          <w:sz w:val="30"/>
          <w:szCs w:val="30"/>
          <w:lang w:val="en-US" w:bidi="th-TH"/>
        </w:rPr>
        <w:t>2563</w:t>
      </w:r>
      <w:r w:rsidRPr="00F61C23">
        <w:rPr>
          <w:rFonts w:ascii="Angsana New" w:hAnsi="Angsana New"/>
          <w:sz w:val="30"/>
          <w:szCs w:val="30"/>
          <w:lang w:bidi="th-TH"/>
        </w:rPr>
        <w:t xml:space="preserve"> </w:t>
      </w:r>
      <w:r w:rsidRPr="00F61C23">
        <w:rPr>
          <w:rFonts w:ascii="Angsana New" w:hAnsi="Angsana New"/>
          <w:sz w:val="30"/>
          <w:szCs w:val="30"/>
          <w:cs/>
          <w:lang w:bidi="th-TH"/>
        </w:rPr>
        <w:t>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</w:t>
      </w:r>
      <w:r w:rsidR="000F017F" w:rsidRPr="00F61C23">
        <w:rPr>
          <w:rFonts w:ascii="Angsana New" w:hAnsi="Angsana New"/>
          <w:sz w:val="30"/>
          <w:szCs w:val="30"/>
          <w:cs/>
          <w:lang w:bidi="th-TH"/>
        </w:rPr>
        <w:t>กลุ่มบริษัท</w:t>
      </w:r>
      <w:r w:rsidR="00364810" w:rsidRPr="00F61C23">
        <w:rPr>
          <w:rFonts w:ascii="Angsana New" w:hAnsi="Angsana New"/>
          <w:sz w:val="30"/>
          <w:szCs w:val="30"/>
          <w:cs/>
          <w:lang w:bidi="th-TH"/>
        </w:rPr>
        <w:t>และบริษัท</w:t>
      </w:r>
      <w:r w:rsidR="00021CB6" w:rsidRPr="00F61C23">
        <w:rPr>
          <w:rFonts w:ascii="Angsana New" w:hAnsi="Angsana New"/>
          <w:sz w:val="30"/>
          <w:szCs w:val="30"/>
          <w:cs/>
          <w:lang w:bidi="th-TH"/>
        </w:rPr>
        <w:t xml:space="preserve"> </w:t>
      </w:r>
    </w:p>
    <w:p w14:paraId="5B2F88B3" w14:textId="71EB47BF" w:rsidR="00644FCD" w:rsidRPr="00F61C23" w:rsidRDefault="00644FCD" w:rsidP="00644FC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F61C23">
        <w:rPr>
          <w:rFonts w:ascii="Angsana New" w:hAnsi="Angsana New"/>
          <w:sz w:val="30"/>
          <w:szCs w:val="30"/>
          <w:cs/>
          <w:lang w:bidi="th-TH"/>
        </w:rPr>
        <w:lastRenderedPageBreak/>
        <w:t>กลุ่มบริษัทและบริษัท</w:t>
      </w:r>
      <w:r w:rsidRPr="00F61C23">
        <w:rPr>
          <w:rFonts w:ascii="Angsana New" w:hAnsi="Angsana New"/>
          <w:sz w:val="30"/>
          <w:szCs w:val="30"/>
          <w:cs/>
        </w:rPr>
        <w:t xml:space="preserve">ถือปฏิบัติตามมาตรฐานการรายงานทางการเงินกลุ่มเครื่องมือทางการเงิน ซึ่งประกอบด้วยมาตรฐานการรายงานทางการเงิน ฉบับที่ </w:t>
      </w:r>
      <w:r w:rsidR="00A453AA" w:rsidRPr="00F61C23">
        <w:rPr>
          <w:rFonts w:ascii="Angsana New" w:hAnsi="Angsana New"/>
          <w:sz w:val="30"/>
          <w:szCs w:val="30"/>
          <w:lang w:val="en-US"/>
        </w:rPr>
        <w:t>9</w:t>
      </w:r>
      <w:r w:rsidRPr="00F61C23">
        <w:rPr>
          <w:rFonts w:ascii="Angsana New" w:hAnsi="Angsana New"/>
          <w:sz w:val="30"/>
          <w:szCs w:val="30"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 xml:space="preserve">เรื่อง </w:t>
      </w:r>
      <w:r w:rsidRPr="00F61C23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  <w:r w:rsidRPr="00F61C23">
        <w:rPr>
          <w:rFonts w:ascii="Angsana New" w:hAnsi="Angsana New"/>
          <w:sz w:val="30"/>
          <w:szCs w:val="30"/>
          <w:cs/>
        </w:rPr>
        <w:t xml:space="preserve"> (</w:t>
      </w:r>
      <w:r w:rsidRPr="00F61C23">
        <w:rPr>
          <w:rFonts w:ascii="Angsana New" w:hAnsi="Angsana New"/>
          <w:sz w:val="30"/>
          <w:szCs w:val="30"/>
        </w:rPr>
        <w:t xml:space="preserve">TFRS </w:t>
      </w:r>
      <w:r w:rsidR="00A453AA" w:rsidRPr="00F61C23">
        <w:rPr>
          <w:rFonts w:ascii="Angsana New" w:hAnsi="Angsana New"/>
          <w:sz w:val="30"/>
          <w:szCs w:val="30"/>
          <w:lang w:val="en-US"/>
        </w:rPr>
        <w:t>9</w:t>
      </w:r>
      <w:r w:rsidRPr="00F61C23">
        <w:rPr>
          <w:rFonts w:ascii="Angsana New" w:hAnsi="Angsana New"/>
          <w:sz w:val="30"/>
          <w:szCs w:val="30"/>
        </w:rPr>
        <w:t xml:space="preserve">) </w:t>
      </w:r>
      <w:r w:rsidRPr="00F61C23">
        <w:rPr>
          <w:rFonts w:ascii="Angsana New" w:hAnsi="Angsana New"/>
          <w:sz w:val="30"/>
          <w:szCs w:val="30"/>
          <w:cs/>
        </w:rPr>
        <w:t xml:space="preserve">รวมถึงมาตรฐานและการตีความมาตรฐานที่เกี่ยวข้อง และมาตรฐานการรายงานทางการเงิน ฉบับที่ </w:t>
      </w:r>
      <w:r w:rsidR="00A453AA" w:rsidRPr="00F61C23">
        <w:rPr>
          <w:rFonts w:ascii="Angsana New" w:hAnsi="Angsana New"/>
          <w:sz w:val="30"/>
          <w:szCs w:val="30"/>
          <w:lang w:val="en-US"/>
        </w:rPr>
        <w:t>16</w:t>
      </w:r>
      <w:r w:rsidRPr="00F61C23">
        <w:rPr>
          <w:rFonts w:ascii="Angsana New" w:hAnsi="Angsana New"/>
          <w:sz w:val="30"/>
          <w:szCs w:val="30"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 xml:space="preserve">เรื่อง </w:t>
      </w:r>
      <w:r w:rsidRPr="00F61C23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F61C23">
        <w:rPr>
          <w:rFonts w:ascii="Angsana New" w:hAnsi="Angsana New"/>
          <w:i/>
          <w:iCs/>
          <w:sz w:val="30"/>
          <w:szCs w:val="30"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(</w:t>
      </w:r>
      <w:r w:rsidRPr="00F61C23">
        <w:rPr>
          <w:rFonts w:ascii="Angsana New" w:hAnsi="Angsana New"/>
          <w:sz w:val="30"/>
          <w:szCs w:val="30"/>
        </w:rPr>
        <w:t xml:space="preserve">TFRS </w:t>
      </w:r>
      <w:r w:rsidR="00A453AA" w:rsidRPr="00F61C23">
        <w:rPr>
          <w:rFonts w:ascii="Angsana New" w:hAnsi="Angsana New"/>
          <w:sz w:val="30"/>
          <w:szCs w:val="30"/>
          <w:lang w:val="en-US"/>
        </w:rPr>
        <w:t>16</w:t>
      </w:r>
      <w:r w:rsidRPr="00F61C23">
        <w:rPr>
          <w:rFonts w:ascii="Angsana New" w:hAnsi="Angsana New"/>
          <w:sz w:val="30"/>
          <w:szCs w:val="30"/>
          <w:cs/>
        </w:rPr>
        <w:t>)</w:t>
      </w:r>
      <w:r w:rsidRPr="00F61C2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เป็นครั้งแรกซึ่ง</w:t>
      </w:r>
      <w:r w:rsidR="00E675D3" w:rsidRPr="00F61C23">
        <w:rPr>
          <w:rFonts w:ascii="Angsana New" w:hAnsi="Angsana New"/>
          <w:sz w:val="30"/>
          <w:szCs w:val="30"/>
          <w:cs/>
        </w:rPr>
        <w:t xml:space="preserve">ได้เปิดเผยผลกระทบจากการเปลี่ยนแปลงนโยบายการบัญชีไว้ในหมายเหตุข้อ </w:t>
      </w:r>
      <w:r w:rsidR="00EF45B8">
        <w:rPr>
          <w:rFonts w:ascii="Angsana New" w:hAnsi="Angsana New"/>
          <w:sz w:val="30"/>
          <w:szCs w:val="30"/>
          <w:lang w:val="en-US" w:bidi="th-TH"/>
        </w:rPr>
        <w:t>4</w:t>
      </w:r>
    </w:p>
    <w:p w14:paraId="42E9B827" w14:textId="632577F5" w:rsidR="00644FCD" w:rsidRPr="00F61C23" w:rsidRDefault="00644FCD" w:rsidP="00644FC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6"/>
          <w:szCs w:val="26"/>
          <w:lang w:bidi="th-TH"/>
        </w:rPr>
      </w:pPr>
    </w:p>
    <w:p w14:paraId="239A1AB6" w14:textId="7A8DD7FC" w:rsidR="00892E02" w:rsidRPr="00F61C23" w:rsidRDefault="00892E02" w:rsidP="00892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นอกจากนี้กลุ่มบริษัทและ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="00B60682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กลุ่มบริษัทและ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2F77D7AF" w14:textId="77777777" w:rsidR="00892E02" w:rsidRPr="00F61C23" w:rsidRDefault="00892E02" w:rsidP="00644FCD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6"/>
          <w:szCs w:val="26"/>
          <w:lang w:bidi="th-TH"/>
        </w:rPr>
      </w:pPr>
    </w:p>
    <w:p w14:paraId="4819D4A6" w14:textId="6BE937ED" w:rsidR="002D7611" w:rsidRPr="00F61C23" w:rsidRDefault="009C0658" w:rsidP="000460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i/>
          <w:iCs/>
          <w:sz w:val="30"/>
          <w:szCs w:val="30"/>
          <w:cs/>
        </w:rPr>
        <w:t>(</w:t>
      </w:r>
      <w:r w:rsidR="000460B1" w:rsidRPr="00F61C23">
        <w:rPr>
          <w:rFonts w:ascii="Angsana New" w:hAnsi="Angsana New"/>
          <w:i/>
          <w:iCs/>
          <w:sz w:val="30"/>
          <w:szCs w:val="30"/>
          <w:cs/>
        </w:rPr>
        <w:t>ข</w:t>
      </w:r>
      <w:r w:rsidR="002D7611" w:rsidRPr="00F61C23">
        <w:rPr>
          <w:rFonts w:ascii="Angsana New" w:hAnsi="Angsana New"/>
          <w:i/>
          <w:iCs/>
          <w:sz w:val="30"/>
          <w:szCs w:val="30"/>
          <w:cs/>
        </w:rPr>
        <w:t>)</w:t>
      </w:r>
      <w:r w:rsidR="002D7611" w:rsidRPr="00F61C23">
        <w:rPr>
          <w:rFonts w:ascii="Angsana New" w:hAnsi="Angsana New"/>
          <w:color w:val="0000FF"/>
          <w:sz w:val="30"/>
          <w:szCs w:val="30"/>
          <w:cs/>
        </w:rPr>
        <w:tab/>
      </w:r>
      <w:r w:rsidR="002D7611" w:rsidRPr="00F61C23">
        <w:rPr>
          <w:rFonts w:ascii="Angsana New" w:hAnsi="Angsana New"/>
          <w:i/>
          <w:iCs/>
          <w:sz w:val="30"/>
          <w:szCs w:val="30"/>
          <w:cs/>
        </w:rPr>
        <w:t>สกุลเงินที่</w:t>
      </w:r>
      <w:r w:rsidR="00CB6F4E" w:rsidRPr="00F61C23">
        <w:rPr>
          <w:rFonts w:ascii="Angsana New" w:hAnsi="Angsana New"/>
          <w:i/>
          <w:iCs/>
          <w:sz w:val="30"/>
          <w:szCs w:val="30"/>
          <w:cs/>
        </w:rPr>
        <w:t>ใช้ในการดำเนินงานและ</w:t>
      </w:r>
      <w:r w:rsidR="002D7611" w:rsidRPr="00F61C23">
        <w:rPr>
          <w:rFonts w:ascii="Angsana New" w:hAnsi="Angsana New"/>
          <w:i/>
          <w:iCs/>
          <w:sz w:val="30"/>
          <w:szCs w:val="30"/>
          <w:cs/>
        </w:rPr>
        <w:t xml:space="preserve">นำเสนองบการเงิน  </w:t>
      </w:r>
    </w:p>
    <w:p w14:paraId="21FFC411" w14:textId="77777777" w:rsidR="002D7611" w:rsidRPr="00F61C23" w:rsidRDefault="002D7611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6C1178E5" w14:textId="60EFCEB3" w:rsidR="002D7611" w:rsidRPr="00F61C23" w:rsidRDefault="00CF0526" w:rsidP="00CF0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30"/>
          <w:szCs w:val="30"/>
          <w:cs/>
        </w:rPr>
      </w:pPr>
      <w:r w:rsidRPr="00F61C23">
        <w:rPr>
          <w:rFonts w:ascii="Angsana New" w:hAnsi="Angsana New"/>
          <w:sz w:val="30"/>
          <w:szCs w:val="30"/>
          <w:cs/>
        </w:rPr>
        <w:t>งบการเงินนี้</w:t>
      </w:r>
      <w:r w:rsidR="000C57DD" w:rsidRPr="00F61C23">
        <w:rPr>
          <w:rFonts w:ascii="Angsana New" w:hAnsi="Angsana New"/>
          <w:sz w:val="30"/>
          <w:szCs w:val="30"/>
          <w:cs/>
        </w:rPr>
        <w:t>นำเสนอ</w:t>
      </w:r>
      <w:r w:rsidRPr="00F61C23">
        <w:rPr>
          <w:rFonts w:ascii="Angsana New" w:hAnsi="Angsana New"/>
          <w:sz w:val="30"/>
          <w:szCs w:val="30"/>
          <w:cs/>
        </w:rPr>
        <w:t>เป็นเงินบาท</w:t>
      </w:r>
      <w:r w:rsidR="00B60682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ซึ่งเป็นสกุลเงินที่ใช้ในการดำเนินงานของกลุ่มบริษัทและ</w:t>
      </w:r>
      <w:r w:rsidR="00422BD1" w:rsidRPr="00F61C23">
        <w:rPr>
          <w:rFonts w:ascii="Angsana New" w:hAnsi="Angsana New"/>
          <w:sz w:val="30"/>
          <w:szCs w:val="30"/>
          <w:cs/>
        </w:rPr>
        <w:t>บริษัท</w:t>
      </w:r>
    </w:p>
    <w:p w14:paraId="313200C6" w14:textId="77777777" w:rsidR="00127026" w:rsidRPr="00F61C23" w:rsidRDefault="00127026" w:rsidP="00CF0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26"/>
          <w:szCs w:val="26"/>
        </w:rPr>
      </w:pPr>
    </w:p>
    <w:p w14:paraId="45C49A57" w14:textId="44A683AA" w:rsidR="002D7611" w:rsidRPr="00F61C23" w:rsidRDefault="00184376" w:rsidP="000460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color w:val="0000FF"/>
          <w:sz w:val="30"/>
          <w:szCs w:val="30"/>
        </w:rPr>
      </w:pPr>
      <w:r w:rsidRPr="00F61C23">
        <w:rPr>
          <w:rFonts w:ascii="Angsana New" w:hAnsi="Angsana New"/>
          <w:i/>
          <w:iCs/>
          <w:sz w:val="30"/>
          <w:szCs w:val="30"/>
          <w:cs/>
        </w:rPr>
        <w:t>(</w:t>
      </w:r>
      <w:r w:rsidR="000460B1" w:rsidRPr="00F61C23">
        <w:rPr>
          <w:rFonts w:ascii="Angsana New" w:hAnsi="Angsana New"/>
          <w:i/>
          <w:iCs/>
          <w:sz w:val="30"/>
          <w:szCs w:val="30"/>
          <w:cs/>
        </w:rPr>
        <w:t>ค</w:t>
      </w:r>
      <w:r w:rsidR="002D7611" w:rsidRPr="00F61C23">
        <w:rPr>
          <w:rFonts w:ascii="Angsana New" w:hAnsi="Angsana New"/>
          <w:i/>
          <w:iCs/>
          <w:sz w:val="30"/>
          <w:szCs w:val="30"/>
          <w:cs/>
        </w:rPr>
        <w:t>)</w:t>
      </w:r>
      <w:r w:rsidR="002D7611" w:rsidRPr="00F61C23">
        <w:rPr>
          <w:rFonts w:ascii="Angsana New" w:hAnsi="Angsana New"/>
          <w:i/>
          <w:iCs/>
          <w:sz w:val="30"/>
          <w:szCs w:val="30"/>
          <w:cs/>
        </w:rPr>
        <w:tab/>
      </w:r>
      <w:r w:rsidR="003E0777" w:rsidRPr="00F61C23">
        <w:rPr>
          <w:rFonts w:ascii="Angsana New" w:hAnsi="Angsana New"/>
          <w:i/>
          <w:iCs/>
          <w:sz w:val="30"/>
          <w:szCs w:val="30"/>
          <w:cs/>
        </w:rPr>
        <w:t>การใช้วิจารณญาณและการประมาณการ</w:t>
      </w:r>
    </w:p>
    <w:p w14:paraId="2261E422" w14:textId="77777777" w:rsidR="002D7611" w:rsidRPr="00F61C23" w:rsidRDefault="002D7611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3C3ADE92" w14:textId="357B7073" w:rsidR="00684AEF" w:rsidRPr="00F61C23" w:rsidRDefault="00FC76BE" w:rsidP="002A4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ในการจัดทำงบการเงิน</w:t>
      </w:r>
      <w:r w:rsidR="0006189A" w:rsidRPr="00F61C23">
        <w:rPr>
          <w:rFonts w:ascii="Angsana New" w:hAnsi="Angsana New"/>
          <w:sz w:val="30"/>
          <w:szCs w:val="30"/>
          <w:cs/>
        </w:rPr>
        <w:t>ให้</w:t>
      </w:r>
      <w:r w:rsidRPr="00F61C23">
        <w:rPr>
          <w:rFonts w:ascii="Angsana New" w:hAnsi="Angsana New"/>
          <w:sz w:val="30"/>
          <w:szCs w:val="30"/>
          <w:cs/>
        </w:rPr>
        <w:t>เป็นไปตามมาตรฐานการรายงานทางการเงิน ผู้บริหารใช้</w:t>
      </w:r>
      <w:r w:rsidR="00EE2525" w:rsidRPr="00F61C23">
        <w:rPr>
          <w:rFonts w:ascii="Angsana New" w:hAnsi="Angsana New"/>
          <w:sz w:val="30"/>
          <w:szCs w:val="30"/>
          <w:cs/>
        </w:rPr>
        <w:t>วิจารณญาณ</w:t>
      </w:r>
      <w:r w:rsidR="002270A6" w:rsidRPr="00F61C23">
        <w:rPr>
          <w:rFonts w:ascii="Angsana New" w:hAnsi="Angsana New"/>
          <w:spacing w:val="-2"/>
          <w:sz w:val="30"/>
          <w:szCs w:val="30"/>
          <w:cs/>
        </w:rPr>
        <w:t>การประมาณ</w:t>
      </w:r>
      <w:r w:rsidR="00532D6A" w:rsidRPr="00F61C23">
        <w:rPr>
          <w:rFonts w:ascii="Angsana New" w:hAnsi="Angsana New"/>
          <w:spacing w:val="-2"/>
          <w:sz w:val="30"/>
          <w:szCs w:val="30"/>
          <w:cs/>
        </w:rPr>
        <w:t>การ</w:t>
      </w:r>
      <w:r w:rsidR="002270A6" w:rsidRPr="00F61C23">
        <w:rPr>
          <w:rFonts w:ascii="Angsana New" w:hAnsi="Angsana New"/>
          <w:spacing w:val="-2"/>
          <w:sz w:val="30"/>
          <w:szCs w:val="30"/>
          <w:cs/>
        </w:rPr>
        <w:t>และข้อสมมติ</w:t>
      </w:r>
      <w:r w:rsidRPr="00F61C23">
        <w:rPr>
          <w:rFonts w:ascii="Angsana New" w:hAnsi="Angsana New"/>
          <w:spacing w:val="-2"/>
          <w:sz w:val="30"/>
          <w:szCs w:val="30"/>
          <w:cs/>
        </w:rPr>
        <w:t>หลายประการ ซึ่งมีผลกระทบต่อการ</w:t>
      </w:r>
      <w:r w:rsidR="00E27755" w:rsidRPr="00F61C23">
        <w:rPr>
          <w:rFonts w:ascii="Angsana New" w:hAnsi="Angsana New"/>
          <w:spacing w:val="-2"/>
          <w:sz w:val="30"/>
          <w:szCs w:val="30"/>
          <w:cs/>
        </w:rPr>
        <w:t>ปฏิบัติตาม</w:t>
      </w:r>
      <w:r w:rsidRPr="00F61C23">
        <w:rPr>
          <w:rFonts w:ascii="Angsana New" w:hAnsi="Angsana New"/>
          <w:spacing w:val="-2"/>
          <w:sz w:val="30"/>
          <w:szCs w:val="30"/>
          <w:cs/>
        </w:rPr>
        <w:t>นโยบายการบัญชี</w:t>
      </w:r>
      <w:r w:rsidR="00EB06F2" w:rsidRPr="00F61C23">
        <w:rPr>
          <w:rFonts w:ascii="Angsana New" w:hAnsi="Angsana New"/>
          <w:spacing w:val="-2"/>
          <w:sz w:val="30"/>
          <w:szCs w:val="30"/>
          <w:cs/>
        </w:rPr>
        <w:t>ของกลุ่มบริษัทและบริษัท ทั้งนี้</w:t>
      </w:r>
      <w:r w:rsidR="00B60682" w:rsidRPr="00F61C2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ผลที่เกิดขึ้นจริงอาจแตกต่างจากที่ประมาณไว้</w:t>
      </w:r>
      <w:r w:rsidR="00324C5A" w:rsidRPr="00F61C23">
        <w:rPr>
          <w:rFonts w:ascii="Angsana New" w:hAnsi="Angsana New"/>
          <w:sz w:val="30"/>
          <w:szCs w:val="30"/>
          <w:cs/>
        </w:rPr>
        <w:t xml:space="preserve"> </w:t>
      </w:r>
      <w:r w:rsidR="00684AEF" w:rsidRPr="00F61C23">
        <w:rPr>
          <w:rFonts w:ascii="Angsana New" w:hAnsi="Angsana New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58FEBC20" w14:textId="3F83EB78" w:rsidR="008F14B8" w:rsidRPr="00F61C23" w:rsidRDefault="008F14B8" w:rsidP="002A4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42ED3E40" w14:textId="6C70E949" w:rsidR="008F14B8" w:rsidRPr="00F61C23" w:rsidRDefault="008F14B8" w:rsidP="00CF755A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การใช้วิจารณญาณ</w:t>
      </w:r>
    </w:p>
    <w:p w14:paraId="42B284CA" w14:textId="77777777" w:rsidR="009541DD" w:rsidRPr="00F61C23" w:rsidRDefault="009541DD" w:rsidP="00954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</w:p>
    <w:p w14:paraId="7E758134" w14:textId="3EEE17F5" w:rsidR="00684AEF" w:rsidRPr="00F61C23" w:rsidRDefault="00684AEF" w:rsidP="00FC1B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ข้อมูลเกี่ยวกับการใช้วิจารณญาณในการ</w:t>
      </w:r>
      <w:r w:rsidR="00B34B1A" w:rsidRPr="00F61C23">
        <w:rPr>
          <w:rFonts w:ascii="Angsana New" w:hAnsi="Angsana New"/>
          <w:sz w:val="30"/>
          <w:szCs w:val="30"/>
          <w:cs/>
        </w:rPr>
        <w:t>ปฏิบัติตาม</w:t>
      </w:r>
      <w:r w:rsidRPr="00F61C23">
        <w:rPr>
          <w:rFonts w:ascii="Angsana New" w:hAnsi="Angsana New"/>
          <w:sz w:val="30"/>
          <w:szCs w:val="30"/>
          <w:cs/>
        </w:rPr>
        <w:t>นโยบายการบัญชีซึ่งมีผลกระทบที่มีนัยสำคัญที่สุดต่อจำนวนเงินที่รับรู้ในงบการเงิน</w:t>
      </w:r>
      <w:r w:rsidR="00B34B1A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ประกอบด้วยหมายเหตุ</w:t>
      </w:r>
      <w:r w:rsidR="00B34B1A" w:rsidRPr="00F61C23">
        <w:rPr>
          <w:rFonts w:ascii="Angsana New" w:hAnsi="Angsana New"/>
          <w:sz w:val="30"/>
          <w:szCs w:val="30"/>
          <w:cs/>
        </w:rPr>
        <w:t>ข้อ</w:t>
      </w:r>
      <w:r w:rsidRPr="00F61C23">
        <w:rPr>
          <w:rFonts w:ascii="Angsana New" w:hAnsi="Angsana New"/>
          <w:sz w:val="30"/>
          <w:szCs w:val="30"/>
          <w:cs/>
        </w:rPr>
        <w:t>ต่อไปนี้</w:t>
      </w:r>
    </w:p>
    <w:p w14:paraId="4F19DC08" w14:textId="2E1B0A6E" w:rsidR="000329B2" w:rsidRPr="00F61C23" w:rsidRDefault="000329B2" w:rsidP="00FC1B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0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18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7299"/>
      </w:tblGrid>
      <w:tr w:rsidR="00E7700E" w:rsidRPr="00F61C23" w14:paraId="55837420" w14:textId="77777777" w:rsidTr="004C3A38">
        <w:tc>
          <w:tcPr>
            <w:tcW w:w="1890" w:type="dxa"/>
          </w:tcPr>
          <w:p w14:paraId="174BBE71" w14:textId="4773FE7A" w:rsidR="00E7700E" w:rsidRPr="00F61C23" w:rsidRDefault="00A453AA" w:rsidP="00E7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4</w:t>
            </w:r>
            <w:r w:rsidR="00E7700E" w:rsidRPr="00F61C23">
              <w:rPr>
                <w:rFonts w:ascii="Angsana New" w:hAnsi="Angsana New"/>
                <w:sz w:val="30"/>
                <w:szCs w:val="30"/>
              </w:rPr>
              <w:t>(</w:t>
            </w:r>
            <w:r w:rsidR="006704F7" w:rsidRPr="00F61C23">
              <w:rPr>
                <w:rFonts w:ascii="Angsana New" w:hAnsi="Angsana New" w:hint="cs"/>
                <w:sz w:val="30"/>
                <w:szCs w:val="30"/>
                <w:cs/>
              </w:rPr>
              <w:t>ฎ</w:t>
            </w:r>
            <w:r w:rsidR="00E7700E" w:rsidRPr="00F61C23">
              <w:rPr>
                <w:rFonts w:ascii="Angsana New" w:hAnsi="Angsana New"/>
                <w:sz w:val="30"/>
                <w:szCs w:val="30"/>
              </w:rPr>
              <w:t>)</w:t>
            </w:r>
            <w:r w:rsidR="00E7700E" w:rsidRPr="00F61C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61C23">
              <w:rPr>
                <w:rFonts w:ascii="Angsana New" w:hAnsi="Angsana New"/>
                <w:sz w:val="30"/>
                <w:szCs w:val="30"/>
              </w:rPr>
              <w:t>9</w:t>
            </w:r>
            <w:r w:rsidR="00E7700E" w:rsidRPr="00F61C23">
              <w:rPr>
                <w:rFonts w:ascii="Angsana New" w:hAnsi="Angsana New"/>
                <w:sz w:val="30"/>
                <w:szCs w:val="30"/>
                <w:cs/>
              </w:rPr>
              <w:t xml:space="preserve"> และ </w:t>
            </w:r>
            <w:r w:rsidRPr="00F61C23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7299" w:type="dxa"/>
          </w:tcPr>
          <w:p w14:paraId="0DABE00F" w14:textId="77777777" w:rsidR="00E7700E" w:rsidRPr="00F61C23" w:rsidRDefault="00E7700E" w:rsidP="00E7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  <w:p w14:paraId="7484E194" w14:textId="0CA8CFF3" w:rsidR="00EE690A" w:rsidRPr="00F61C23" w:rsidRDefault="00E7700E" w:rsidP="00EE690A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  <w:p w14:paraId="4C10D7D7" w14:textId="77777777" w:rsidR="00ED43AD" w:rsidRPr="00F61C23" w:rsidRDefault="00ED43AD" w:rsidP="004C3A38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26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กลุ่มบริษัทและบริษัทพิจารณาถึงความแน่นอนอย่างสมเหตุสมผลที่จะใช้สิทธิต่ออายุสัญญาเช่าหรือไม่</w:t>
            </w:r>
          </w:p>
          <w:p w14:paraId="592E5657" w14:textId="2B5B7237" w:rsidR="00E7700E" w:rsidRPr="00F61C23" w:rsidRDefault="00E7700E" w:rsidP="00E7700E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กลุ่มบริษัทและบริษัทจะใช้สิทธิยกเลิกสัญญาเช่าหรือไม่</w:t>
            </w:r>
            <w:r w:rsidR="005F1F06"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</w:p>
          <w:p w14:paraId="4FD5BB68" w14:textId="02F9A7EB" w:rsidR="00E7700E" w:rsidRPr="00F61C23" w:rsidRDefault="00E7700E" w:rsidP="004C3A38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26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5832">
              <w:rPr>
                <w:rFonts w:ascii="Angsana New" w:hAnsi="Angsana New"/>
                <w:spacing w:val="2"/>
                <w:sz w:val="30"/>
                <w:szCs w:val="30"/>
                <w:cs/>
              </w:rPr>
              <w:t>กลุ่มบริษัทและบริษัทได้โอนความเสี่ยงและผลตอบแทนเกือบทั้งหมดของสินทรัพย์ที่</w:t>
            </w:r>
            <w:r w:rsidRPr="00F61C23">
              <w:rPr>
                <w:rFonts w:ascii="Angsana New" w:hAnsi="Angsana New"/>
                <w:sz w:val="30"/>
                <w:szCs w:val="30"/>
                <w:cs/>
              </w:rPr>
              <w:t>ผู้เป็นเจ้าของพึงได้รับให้กับผู้เช่าหรือไม่</w:t>
            </w:r>
          </w:p>
        </w:tc>
      </w:tr>
      <w:tr w:rsidR="00045E36" w:rsidRPr="00F61C23" w14:paraId="5D59340E" w14:textId="77777777" w:rsidTr="004C3A38">
        <w:tc>
          <w:tcPr>
            <w:tcW w:w="1890" w:type="dxa"/>
          </w:tcPr>
          <w:p w14:paraId="4556E082" w14:textId="40F4335C" w:rsidR="00045E36" w:rsidRPr="00F61C23" w:rsidRDefault="00A453AA" w:rsidP="00B26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lastRenderedPageBreak/>
              <w:t>4</w:t>
            </w:r>
            <w:r w:rsidR="00045E36" w:rsidRPr="00F61C2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675B93">
              <w:rPr>
                <w:rFonts w:ascii="Angsana New" w:hAnsi="Angsana New" w:hint="cs"/>
                <w:sz w:val="30"/>
                <w:szCs w:val="30"/>
                <w:cs/>
              </w:rPr>
              <w:t>ต</w:t>
            </w:r>
            <w:r w:rsidR="00045E36" w:rsidRPr="00F61C23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="000A019C" w:rsidRPr="00F61C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B76BA" w:rsidRPr="00F61C23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F61C23">
              <w:rPr>
                <w:rFonts w:ascii="Angsana New" w:hAnsi="Angsana New"/>
                <w:sz w:val="30"/>
                <w:szCs w:val="30"/>
              </w:rPr>
              <w:t>23</w:t>
            </w:r>
            <w:r w:rsidR="00B60682" w:rsidRPr="00F61C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299" w:type="dxa"/>
          </w:tcPr>
          <w:p w14:paraId="30EFB571" w14:textId="3781019A" w:rsidR="00045E36" w:rsidRPr="00F61C23" w:rsidRDefault="00045E36" w:rsidP="00B26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การพิจารณาเกี่ยวกับการรับรู้รายได้</w:t>
            </w:r>
            <w:r w:rsidR="00B60682" w:rsidRPr="00F61C23"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  <w:p w14:paraId="77107E33" w14:textId="77777777" w:rsidR="00045E36" w:rsidRPr="00F61C23" w:rsidRDefault="00045E36" w:rsidP="00CF755A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การขายสินค้าและบริการหลายประเภทเข้าด้วยกันจะสามารถบันทึกรายการแยกจากกันได้หรือไม่</w:t>
            </w:r>
          </w:p>
          <w:p w14:paraId="69AAED29" w14:textId="3DC7010D" w:rsidR="00045E36" w:rsidRPr="00F61C23" w:rsidRDefault="00045E36" w:rsidP="00DD66B8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การขายสินค้าสั่งทำควรจะรับรู้รายได้ตลอดช่วงเวลาหนึ่ง หรือควรจะรับรู้ ณ เวลาใดเวลาหนึ่ง</w:t>
            </w:r>
            <w:r w:rsidR="00B60682" w:rsidRPr="00F61C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E7700E" w:rsidRPr="00F61C23" w14:paraId="0217FEEC" w14:textId="77777777" w:rsidTr="004C3A38">
        <w:tc>
          <w:tcPr>
            <w:tcW w:w="1890" w:type="dxa"/>
          </w:tcPr>
          <w:p w14:paraId="422EE815" w14:textId="58186D5B" w:rsidR="00E7700E" w:rsidRPr="00F61C23" w:rsidRDefault="00A453AA" w:rsidP="00E7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7299" w:type="dxa"/>
          </w:tcPr>
          <w:p w14:paraId="1C8A5628" w14:textId="24332B7B" w:rsidR="00E7700E" w:rsidRPr="00F61C23" w:rsidRDefault="00E7700E" w:rsidP="00E7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การพิจารณาว่าเงินลงทุนตามวิธีส่วนได้เสีย กลุ่มบริษัทมีอิทธิพลอย่างมีนัยสำคัญในกิจการที่กลุ่มบริษัทลงทุนหรือไม่</w:t>
            </w:r>
            <w:r w:rsidR="005F1F0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F1F06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</w:tr>
      <w:tr w:rsidR="00E7700E" w:rsidRPr="00F61C23" w14:paraId="7DC0C7DC" w14:textId="77777777" w:rsidTr="004C3A38">
        <w:tc>
          <w:tcPr>
            <w:tcW w:w="1890" w:type="dxa"/>
          </w:tcPr>
          <w:p w14:paraId="173AFB5E" w14:textId="6CFEBAA2" w:rsidR="00E7700E" w:rsidRPr="00F61C23" w:rsidRDefault="00A453AA" w:rsidP="00E7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7299" w:type="dxa"/>
          </w:tcPr>
          <w:p w14:paraId="4CCA08CF" w14:textId="31D6D2C6" w:rsidR="00E7700E" w:rsidRPr="00F61C23" w:rsidRDefault="00E7700E" w:rsidP="00E77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การดำเนินงานร่วมกัน</w:t>
            </w:r>
          </w:p>
        </w:tc>
      </w:tr>
    </w:tbl>
    <w:p w14:paraId="7CEA9EA6" w14:textId="0DD49003" w:rsidR="00684AEF" w:rsidRPr="00F61C23" w:rsidRDefault="00684AEF" w:rsidP="00684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2EA58614" w14:textId="0D0E6587" w:rsidR="001E35F4" w:rsidRPr="00F61C23" w:rsidRDefault="001E35F4" w:rsidP="00CF755A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ข้อสมมติและความไม่แน่นอนของการประมาณการ</w:t>
      </w:r>
    </w:p>
    <w:p w14:paraId="56924B12" w14:textId="277D63E9" w:rsidR="00045E36" w:rsidRPr="00F61C23" w:rsidRDefault="00045E36" w:rsidP="00684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4264ACF2" w14:textId="1C965AC8" w:rsidR="008164AE" w:rsidRPr="00F61C23" w:rsidRDefault="008911EF" w:rsidP="00C229C9">
      <w:pPr>
        <w:pStyle w:val="AccountingPolicy"/>
        <w:tabs>
          <w:tab w:val="clear" w:pos="1531"/>
          <w:tab w:val="clear" w:pos="1871"/>
          <w:tab w:val="left" w:pos="-6210"/>
        </w:tabs>
        <w:ind w:left="990" w:hanging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F61C23">
        <w:rPr>
          <w:rFonts w:ascii="Angsana New" w:hAnsi="Angsana New" w:cs="Angsana New"/>
          <w:sz w:val="30"/>
          <w:szCs w:val="30"/>
          <w:lang w:bidi="th-TH"/>
        </w:rPr>
        <w:tab/>
      </w:r>
      <w:r w:rsidR="008164AE" w:rsidRPr="00F61C23">
        <w:rPr>
          <w:rFonts w:ascii="Angsana New" w:hAnsi="Angsana New" w:cs="Angsana New"/>
          <w:sz w:val="30"/>
          <w:szCs w:val="30"/>
          <w:cs/>
          <w:lang w:bidi="th-TH"/>
        </w:rPr>
        <w:t>ข้อมูลเกี่ยวกับข้อสมมติและความไม่แน่นอนของการประมาณการ</w:t>
      </w:r>
      <w:r w:rsidR="008164AE" w:rsidRPr="00F61C23">
        <w:rPr>
          <w:rFonts w:ascii="Angsana New" w:hAnsi="Angsana New" w:cs="Angsana New"/>
          <w:sz w:val="30"/>
          <w:szCs w:val="30"/>
        </w:rPr>
        <w:t xml:space="preserve"> </w:t>
      </w:r>
      <w:r w:rsidR="008164AE" w:rsidRPr="00F61C23">
        <w:rPr>
          <w:rFonts w:ascii="Angsana New" w:hAnsi="Angsana New" w:cs="Angsana New"/>
          <w:sz w:val="30"/>
          <w:szCs w:val="30"/>
          <w:cs/>
          <w:lang w:bidi="th-TH"/>
        </w:rPr>
        <w:t xml:space="preserve">ณ วันที่ </w:t>
      </w:r>
      <w:r w:rsidR="00A453AA" w:rsidRPr="00F61C23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="00B60682" w:rsidRPr="00F61C23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8164AE" w:rsidRPr="00F61C23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ธันวาคม </w:t>
      </w:r>
      <w:r w:rsidR="00A453AA" w:rsidRPr="00F61C23"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="00B60682" w:rsidRPr="00F61C23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8164AE" w:rsidRPr="00F61C23">
        <w:rPr>
          <w:rFonts w:ascii="Angsana New" w:hAnsi="Angsana New" w:cs="Angsana New"/>
          <w:sz w:val="30"/>
          <w:szCs w:val="30"/>
          <w:cs/>
          <w:lang w:bidi="th-TH"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="008164AE" w:rsidRPr="00F61C23">
        <w:rPr>
          <w:rFonts w:ascii="Angsana New" w:hAnsi="Angsana New" w:cs="Angsana New"/>
          <w:sz w:val="30"/>
          <w:szCs w:val="30"/>
          <w:rtl/>
        </w:rPr>
        <w:t xml:space="preserve"> </w:t>
      </w:r>
      <w:r w:rsidR="008164AE" w:rsidRPr="00F61C23">
        <w:rPr>
          <w:rFonts w:ascii="Angsana New" w:hAnsi="Angsana New" w:cs="Angsana New"/>
          <w:sz w:val="30"/>
          <w:szCs w:val="30"/>
          <w:cs/>
          <w:lang w:bidi="th-TH"/>
        </w:rPr>
        <w:t xml:space="preserve">ได้เปิดเผยในหมายเหตุข้อต่อไปนี้ </w:t>
      </w:r>
    </w:p>
    <w:p w14:paraId="06AC4CBF" w14:textId="2A182FC0" w:rsidR="008164AE" w:rsidRPr="00F61C23" w:rsidRDefault="000329B2" w:rsidP="008164AE">
      <w:pPr>
        <w:pStyle w:val="AccountingPolicy"/>
        <w:tabs>
          <w:tab w:val="clear" w:pos="1531"/>
          <w:tab w:val="clear" w:pos="1871"/>
          <w:tab w:val="left" w:pos="-6210"/>
        </w:tabs>
        <w:ind w:left="1080" w:firstLine="0"/>
        <w:jc w:val="thaiDistribute"/>
        <w:rPr>
          <w:rFonts w:ascii="Angsana New" w:hAnsi="Angsana New" w:cs="Angsana New"/>
        </w:rPr>
      </w:pPr>
      <w:r w:rsidRPr="00F61C23">
        <w:rPr>
          <w:rFonts w:ascii="Angsana New" w:hAnsi="Angsana New" w:cs="Angsana New"/>
        </w:rPr>
        <w:tab/>
      </w:r>
    </w:p>
    <w:tbl>
      <w:tblPr>
        <w:tblW w:w="9189" w:type="dxa"/>
        <w:tblInd w:w="540" w:type="dxa"/>
        <w:tblLook w:val="04A0" w:firstRow="1" w:lastRow="0" w:firstColumn="1" w:lastColumn="0" w:noHBand="0" w:noVBand="1"/>
      </w:tblPr>
      <w:tblGrid>
        <w:gridCol w:w="1890"/>
        <w:gridCol w:w="7299"/>
      </w:tblGrid>
      <w:tr w:rsidR="00E7700E" w:rsidRPr="00F61C23" w14:paraId="1957CB81" w14:textId="77777777" w:rsidTr="00F450C4">
        <w:tc>
          <w:tcPr>
            <w:tcW w:w="1890" w:type="dxa"/>
          </w:tcPr>
          <w:p w14:paraId="640070EE" w14:textId="68008B5E" w:rsidR="00E7700E" w:rsidRPr="00F61C23" w:rsidRDefault="00A453AA" w:rsidP="00B26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4</w:t>
            </w:r>
            <w:r w:rsidR="00E7700E" w:rsidRPr="00F61C23">
              <w:rPr>
                <w:rFonts w:ascii="Angsana New" w:hAnsi="Angsana New"/>
                <w:sz w:val="30"/>
                <w:szCs w:val="30"/>
              </w:rPr>
              <w:t>(</w:t>
            </w:r>
            <w:r w:rsidR="006704F7" w:rsidRPr="00F61C23">
              <w:rPr>
                <w:rFonts w:ascii="Angsana New" w:hAnsi="Angsana New" w:hint="cs"/>
                <w:sz w:val="30"/>
                <w:szCs w:val="30"/>
                <w:cs/>
              </w:rPr>
              <w:t>ฎ</w:t>
            </w:r>
            <w:r w:rsidR="00E7700E" w:rsidRPr="00F61C2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7299" w:type="dxa"/>
          </w:tcPr>
          <w:p w14:paraId="7FF9484E" w14:textId="3C728599" w:rsidR="00E7700E" w:rsidRPr="00F61C23" w:rsidRDefault="00E7700E" w:rsidP="00B26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การกำหนดอัตราดอกเบี้ยเงินกู้ยืมส่วนเพิ่มที่ใช้ในการวัดมูลค่าหนี้สินตามสัญญาเช่า</w:t>
            </w:r>
          </w:p>
        </w:tc>
      </w:tr>
      <w:tr w:rsidR="008164AE" w:rsidRPr="00F61C23" w14:paraId="563CDC0F" w14:textId="77777777" w:rsidTr="00F450C4">
        <w:tc>
          <w:tcPr>
            <w:tcW w:w="1890" w:type="dxa"/>
          </w:tcPr>
          <w:p w14:paraId="2B4B8AEB" w14:textId="11405CD3" w:rsidR="008164AE" w:rsidRPr="00F61C23" w:rsidRDefault="00A453AA" w:rsidP="00B26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4</w:t>
            </w:r>
            <w:r w:rsidR="008164AE" w:rsidRPr="00F61C2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675B93">
              <w:rPr>
                <w:rFonts w:ascii="Angsana New" w:hAnsi="Angsana New" w:hint="cs"/>
                <w:sz w:val="30"/>
                <w:szCs w:val="30"/>
                <w:cs/>
              </w:rPr>
              <w:t>ต</w:t>
            </w:r>
            <w:r w:rsidR="008164AE" w:rsidRPr="00F61C23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="00FB309A" w:rsidRPr="00F61C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671F3" w:rsidRPr="00F61C23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F61C23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7299" w:type="dxa"/>
          </w:tcPr>
          <w:p w14:paraId="0C1D2C65" w14:textId="77777777" w:rsidR="008164AE" w:rsidRPr="00F61C23" w:rsidRDefault="008164AE" w:rsidP="00B26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 xml:space="preserve">การรับรู้รายได้ที่มีการประมาณการรับคืนสินค้า </w:t>
            </w:r>
          </w:p>
        </w:tc>
      </w:tr>
      <w:tr w:rsidR="006704F7" w:rsidRPr="00F61C23" w14:paraId="537D8E4B" w14:textId="77777777" w:rsidTr="00F450C4">
        <w:tc>
          <w:tcPr>
            <w:tcW w:w="1890" w:type="dxa"/>
          </w:tcPr>
          <w:p w14:paraId="1D693F78" w14:textId="2165C086" w:rsidR="006704F7" w:rsidRPr="00F61C23" w:rsidRDefault="00A453AA" w:rsidP="00B26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299" w:type="dxa"/>
          </w:tcPr>
          <w:p w14:paraId="69B4ADD4" w14:textId="7216551B" w:rsidR="006704F7" w:rsidRPr="00F61C23" w:rsidRDefault="006704F7" w:rsidP="00B26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 w:hint="cs"/>
                <w:sz w:val="30"/>
                <w:szCs w:val="30"/>
                <w:cs/>
              </w:rPr>
              <w:t xml:space="preserve">ผลกระทบจากการแพร่ระบาดของโรคติดเชื้อไวรัสโคโรนา </w:t>
            </w:r>
            <w:r w:rsidR="00A453AA" w:rsidRPr="00F61C23">
              <w:rPr>
                <w:rFonts w:ascii="Angsana New" w:hAnsi="Angsana New"/>
                <w:sz w:val="30"/>
                <w:szCs w:val="30"/>
              </w:rPr>
              <w:t>2019</w:t>
            </w:r>
            <w:r w:rsidR="004661FF" w:rsidRPr="00F61C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61C23">
              <w:rPr>
                <w:rFonts w:ascii="Angsana New" w:hAnsi="Angsana New"/>
                <w:sz w:val="30"/>
                <w:szCs w:val="30"/>
              </w:rPr>
              <w:t>(</w:t>
            </w:r>
            <w:r w:rsidR="00A12015">
              <w:rPr>
                <w:rFonts w:ascii="Angsana New" w:hAnsi="Angsana New"/>
                <w:sz w:val="30"/>
                <w:szCs w:val="30"/>
              </w:rPr>
              <w:t>COVID</w:t>
            </w:r>
            <w:r w:rsidRPr="00F61C23">
              <w:rPr>
                <w:rFonts w:ascii="Angsana New" w:hAnsi="Angsana New"/>
                <w:sz w:val="30"/>
                <w:szCs w:val="30"/>
              </w:rPr>
              <w:t>-</w:t>
            </w:r>
            <w:r w:rsidR="00A453AA" w:rsidRPr="00F61C23">
              <w:rPr>
                <w:rFonts w:ascii="Angsana New" w:hAnsi="Angsana New"/>
                <w:sz w:val="30"/>
                <w:szCs w:val="30"/>
              </w:rPr>
              <w:t>19</w:t>
            </w:r>
            <w:r w:rsidRPr="00F61C2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164AE" w:rsidRPr="00F61C23" w14:paraId="6924C4DB" w14:textId="77777777" w:rsidTr="00F450C4">
        <w:tc>
          <w:tcPr>
            <w:tcW w:w="1890" w:type="dxa"/>
          </w:tcPr>
          <w:p w14:paraId="56916B3F" w14:textId="18DDA268" w:rsidR="008164AE" w:rsidRPr="00F61C23" w:rsidRDefault="00A453AA" w:rsidP="00B26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7299" w:type="dxa"/>
          </w:tcPr>
          <w:p w14:paraId="23CC2143" w14:textId="745A4B1D" w:rsidR="008164AE" w:rsidRPr="00F61C23" w:rsidRDefault="008164AE" w:rsidP="00B26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 xml:space="preserve">การทดสอบการด้อยค่าของค่าความนิยมเกี่ยวกับการใช้ข้อสมมติที่สำคัญในการประมาณมูลค่าที่คาดว่าจะได้รับคืน </w:t>
            </w:r>
          </w:p>
        </w:tc>
      </w:tr>
      <w:tr w:rsidR="008164AE" w:rsidRPr="00F61C23" w14:paraId="160D24DB" w14:textId="77777777" w:rsidTr="00F450C4">
        <w:tc>
          <w:tcPr>
            <w:tcW w:w="1890" w:type="dxa"/>
          </w:tcPr>
          <w:p w14:paraId="42A0E445" w14:textId="2E219202" w:rsidR="008164AE" w:rsidRPr="00F61C23" w:rsidRDefault="00A453AA" w:rsidP="00B26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7299" w:type="dxa"/>
          </w:tcPr>
          <w:p w14:paraId="3161F552" w14:textId="77777777" w:rsidR="008164AE" w:rsidRPr="00F61C23" w:rsidRDefault="008164AE" w:rsidP="00B26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  <w:tr w:rsidR="00E7700E" w:rsidRPr="00F61C23" w14:paraId="2DCC1EA7" w14:textId="77777777" w:rsidTr="00F450C4">
        <w:tc>
          <w:tcPr>
            <w:tcW w:w="1890" w:type="dxa"/>
          </w:tcPr>
          <w:p w14:paraId="73C8AD35" w14:textId="36C2E7D5" w:rsidR="00E7700E" w:rsidRPr="00F61C23" w:rsidRDefault="00A453AA" w:rsidP="00B26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23</w:t>
            </w:r>
            <w:r w:rsidR="00E7700E" w:rsidRPr="00F61C23">
              <w:rPr>
                <w:rFonts w:ascii="Angsana New" w:hAnsi="Angsana New"/>
                <w:sz w:val="30"/>
                <w:szCs w:val="30"/>
                <w:cs/>
              </w:rPr>
              <w:t xml:space="preserve"> และ </w:t>
            </w:r>
            <w:r w:rsidRPr="00F61C23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7299" w:type="dxa"/>
          </w:tcPr>
          <w:p w14:paraId="74A9B686" w14:textId="415B299E" w:rsidR="00E7700E" w:rsidRPr="00F61C23" w:rsidRDefault="00E7700E" w:rsidP="00B26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การวัดมูลค่าค่าเผื่อผลขาดทุนจากการด้อยค่าของลูกหนี้การค้าและสินทรัพย์ที่เกิดจากสัญญาเกี่ยวกับข้อสมมติที่สำคัญที่ใช้ในการกำหนดอัตราสูญเสียถัวเฉลี่ยถ่วงน้ำหนัก (</w:t>
            </w:r>
            <w:r w:rsidRPr="00F61C23">
              <w:rPr>
                <w:rFonts w:ascii="Angsana New" w:hAnsi="Angsana New"/>
                <w:sz w:val="30"/>
                <w:szCs w:val="30"/>
              </w:rPr>
              <w:t>Weighted-average</w:t>
            </w:r>
            <w:r w:rsidR="00B60682" w:rsidRPr="00F61C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61C23">
              <w:rPr>
                <w:rFonts w:ascii="Angsana New" w:hAnsi="Angsana New"/>
                <w:sz w:val="30"/>
                <w:szCs w:val="30"/>
              </w:rPr>
              <w:t>loss</w:t>
            </w:r>
            <w:r w:rsidR="00B60682" w:rsidRPr="00F61C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61C23">
              <w:rPr>
                <w:rFonts w:ascii="Angsana New" w:hAnsi="Angsana New"/>
                <w:sz w:val="30"/>
                <w:szCs w:val="30"/>
              </w:rPr>
              <w:t>rate)</w:t>
            </w:r>
          </w:p>
        </w:tc>
      </w:tr>
      <w:tr w:rsidR="0081527A" w:rsidRPr="00F61C23" w14:paraId="71496A1B" w14:textId="77777777" w:rsidTr="00F450C4">
        <w:tc>
          <w:tcPr>
            <w:tcW w:w="1890" w:type="dxa"/>
          </w:tcPr>
          <w:p w14:paraId="2180C670" w14:textId="5D8D95FA" w:rsidR="0081527A" w:rsidRPr="00F61C23" w:rsidRDefault="00A453AA" w:rsidP="0081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7299" w:type="dxa"/>
          </w:tcPr>
          <w:p w14:paraId="6449763A" w14:textId="49208E65" w:rsidR="0081527A" w:rsidRPr="00F61C23" w:rsidRDefault="0081527A" w:rsidP="0081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  <w:r w:rsidR="005F1F06"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</w:p>
        </w:tc>
      </w:tr>
      <w:tr w:rsidR="009A0EA5" w:rsidRPr="00F61C23" w14:paraId="4E36FED0" w14:textId="77777777" w:rsidTr="00F450C4">
        <w:tc>
          <w:tcPr>
            <w:tcW w:w="1890" w:type="dxa"/>
          </w:tcPr>
          <w:p w14:paraId="44B7E33E" w14:textId="1E550595" w:rsidR="009A0EA5" w:rsidRPr="00F61C23" w:rsidRDefault="00A453AA" w:rsidP="0081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7299" w:type="dxa"/>
          </w:tcPr>
          <w:p w14:paraId="5D95930B" w14:textId="2E1C64E0" w:rsidR="009A0EA5" w:rsidRPr="00F61C23" w:rsidRDefault="009A0EA5" w:rsidP="00815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การวัดมูลค่ายุติธรรมของเครื่องมือทางการเงินที่นำข้อมูลที่ไม่สามารถสังเกตได้มาใช้</w:t>
            </w:r>
          </w:p>
        </w:tc>
      </w:tr>
    </w:tbl>
    <w:p w14:paraId="106EB438" w14:textId="3F4D58BB" w:rsidR="00745E91" w:rsidRPr="00F61C23" w:rsidRDefault="00745E91" w:rsidP="00684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1551D77A" w14:textId="77777777" w:rsidR="00745E91" w:rsidRPr="00F61C23" w:rsidRDefault="00745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F61C23">
        <w:rPr>
          <w:rFonts w:ascii="Angsana New" w:hAnsi="Angsana New"/>
          <w:sz w:val="28"/>
          <w:szCs w:val="28"/>
        </w:rPr>
        <w:br w:type="page"/>
      </w:r>
    </w:p>
    <w:p w14:paraId="35A02F65" w14:textId="0D1B315C" w:rsidR="009F0386" w:rsidRPr="00F61C23" w:rsidRDefault="009F0386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61C23">
        <w:rPr>
          <w:rFonts w:ascii="Angsana New" w:hAnsi="Angsana New"/>
          <w:b/>
          <w:bCs/>
          <w:sz w:val="30"/>
          <w:szCs w:val="30"/>
          <w:cs/>
        </w:rPr>
        <w:lastRenderedPageBreak/>
        <w:t>การเปลี่ยนแปลงนโยบายการบัญชี</w:t>
      </w:r>
    </w:p>
    <w:p w14:paraId="67414D6B" w14:textId="2146123F" w:rsidR="009F0386" w:rsidRPr="00F61C23" w:rsidRDefault="009F0386" w:rsidP="009F0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F5EE84C" w14:textId="2439F25E" w:rsidR="009F0386" w:rsidRPr="00F61C23" w:rsidRDefault="009F0386" w:rsidP="009F0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A453AA" w:rsidRPr="00F61C23">
        <w:rPr>
          <w:rFonts w:ascii="Angsana New" w:hAnsi="Angsana New"/>
          <w:sz w:val="30"/>
          <w:szCs w:val="30"/>
        </w:rPr>
        <w:t>1</w:t>
      </w:r>
      <w:r w:rsidRPr="00F61C23">
        <w:rPr>
          <w:rFonts w:ascii="Angsana New" w:hAnsi="Angsana New"/>
          <w:sz w:val="30"/>
          <w:szCs w:val="30"/>
          <w:cs/>
        </w:rPr>
        <w:t xml:space="preserve"> มกราคม </w:t>
      </w:r>
      <w:r w:rsidR="00A453AA" w:rsidRPr="00F61C23">
        <w:rPr>
          <w:rFonts w:ascii="Angsana New" w:hAnsi="Angsana New"/>
          <w:sz w:val="30"/>
          <w:szCs w:val="30"/>
        </w:rPr>
        <w:t>2563</w:t>
      </w:r>
      <w:r w:rsidRPr="00F61C23">
        <w:rPr>
          <w:rFonts w:ascii="Angsana New" w:hAnsi="Angsana New"/>
          <w:sz w:val="30"/>
          <w:szCs w:val="30"/>
          <w:cs/>
        </w:rPr>
        <w:t xml:space="preserve"> กลุ่มบริษัทและบริษัทได้ถือปฏิบัติตามมาตรฐานการรายงานทางการเงินกลุ่มเครื่องมือทางการเงินและ </w:t>
      </w:r>
      <w:r w:rsidRPr="00F61C23">
        <w:rPr>
          <w:rFonts w:ascii="Angsana New" w:hAnsi="Angsana New"/>
          <w:sz w:val="30"/>
          <w:szCs w:val="30"/>
        </w:rPr>
        <w:t>TFRS</w:t>
      </w:r>
      <w:r w:rsidRPr="00F61C23">
        <w:rPr>
          <w:rFonts w:ascii="Angsana New" w:hAnsi="Angsana New"/>
          <w:sz w:val="30"/>
          <w:szCs w:val="30"/>
          <w:cs/>
        </w:rPr>
        <w:t xml:space="preserve"> </w:t>
      </w:r>
      <w:r w:rsidR="00A453AA" w:rsidRPr="00F61C23">
        <w:rPr>
          <w:rFonts w:ascii="Angsana New" w:hAnsi="Angsana New"/>
          <w:sz w:val="30"/>
          <w:szCs w:val="30"/>
        </w:rPr>
        <w:t>16</w:t>
      </w:r>
      <w:r w:rsidRPr="00F61C23">
        <w:rPr>
          <w:rFonts w:ascii="Angsana New" w:hAnsi="Angsana New"/>
          <w:sz w:val="30"/>
          <w:szCs w:val="30"/>
          <w:cs/>
        </w:rPr>
        <w:t xml:space="preserve"> เป็นครั้งแรก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40"/>
        <w:gridCol w:w="1080"/>
        <w:gridCol w:w="1440"/>
        <w:gridCol w:w="180"/>
        <w:gridCol w:w="1440"/>
      </w:tblGrid>
      <w:tr w:rsidR="007F7A4D" w:rsidRPr="00F61C23" w14:paraId="47290B05" w14:textId="77777777" w:rsidTr="0075137E">
        <w:trPr>
          <w:cantSplit/>
          <w:trHeight w:val="299"/>
          <w:tblHeader/>
        </w:trPr>
        <w:tc>
          <w:tcPr>
            <w:tcW w:w="5040" w:type="dxa"/>
            <w:vAlign w:val="bottom"/>
          </w:tcPr>
          <w:p w14:paraId="393AA5D9" w14:textId="77777777" w:rsidR="007F7A4D" w:rsidRPr="00F61C23" w:rsidRDefault="007F7A4D" w:rsidP="0075137E">
            <w:pPr>
              <w:spacing w:line="240" w:lineRule="auto"/>
              <w:ind w:left="175" w:right="8" w:hanging="17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F93706" w14:textId="77777777" w:rsidR="007F7A4D" w:rsidRPr="00F61C23" w:rsidRDefault="007F7A4D" w:rsidP="0075137E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8C095B5" w14:textId="77777777" w:rsidR="007F7A4D" w:rsidRPr="00F61C23" w:rsidRDefault="007F7A4D" w:rsidP="0075137E">
            <w:pPr>
              <w:spacing w:line="240" w:lineRule="auto"/>
              <w:ind w:left="175" w:right="8" w:hanging="175"/>
              <w:jc w:val="center"/>
              <w:rPr>
                <w:rFonts w:ascii="Angsana New" w:hAnsi="Angsana New"/>
                <w:color w:val="FF0000"/>
                <w:sz w:val="30"/>
                <w:szCs w:val="30"/>
                <w:shd w:val="clear" w:color="auto" w:fill="FFFFFF"/>
                <w:cs/>
              </w:rPr>
            </w:pPr>
            <w:r w:rsidRPr="00F61C2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F3C00E4" w14:textId="77777777" w:rsidR="007F7A4D" w:rsidRPr="00F61C23" w:rsidRDefault="007F7A4D" w:rsidP="0075137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BFB1740" w14:textId="77777777" w:rsidR="007F7A4D" w:rsidRPr="00F61C23" w:rsidRDefault="007F7A4D" w:rsidP="0075137E">
            <w:pPr>
              <w:spacing w:line="240" w:lineRule="auto"/>
              <w:ind w:left="175" w:right="8" w:hanging="17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</w:p>
          <w:p w14:paraId="0AB7C5B9" w14:textId="77777777" w:rsidR="007F7A4D" w:rsidRPr="00F61C23" w:rsidRDefault="007F7A4D" w:rsidP="0075137E">
            <w:pPr>
              <w:spacing w:line="240" w:lineRule="auto"/>
              <w:ind w:left="175" w:right="8" w:hanging="175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7F7A4D" w:rsidRPr="00F61C23" w14:paraId="414A99D4" w14:textId="77777777" w:rsidTr="0075137E">
        <w:trPr>
          <w:cantSplit/>
          <w:trHeight w:val="20"/>
          <w:tblHeader/>
        </w:trPr>
        <w:tc>
          <w:tcPr>
            <w:tcW w:w="5040" w:type="dxa"/>
            <w:vAlign w:val="bottom"/>
          </w:tcPr>
          <w:p w14:paraId="0C989D3B" w14:textId="76386B20" w:rsidR="007F7A4D" w:rsidRPr="00F61C23" w:rsidRDefault="007E7DC8" w:rsidP="0075137E">
            <w:pPr>
              <w:spacing w:line="240" w:lineRule="auto"/>
              <w:ind w:left="175" w:right="8" w:hanging="17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080" w:type="dxa"/>
          </w:tcPr>
          <w:p w14:paraId="55D48ED0" w14:textId="77777777" w:rsidR="007F7A4D" w:rsidRPr="00F61C23" w:rsidRDefault="007F7A4D" w:rsidP="0075137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61C2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440" w:type="dxa"/>
            <w:vAlign w:val="bottom"/>
          </w:tcPr>
          <w:p w14:paraId="5677AC1C" w14:textId="77777777" w:rsidR="007F7A4D" w:rsidRPr="00F61C23" w:rsidRDefault="007F7A4D" w:rsidP="0075137E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48129340" w14:textId="77777777" w:rsidR="007F7A4D" w:rsidRPr="00F61C23" w:rsidRDefault="007F7A4D" w:rsidP="0075137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BA7D95E" w14:textId="77777777" w:rsidR="007F7A4D" w:rsidRPr="00F61C23" w:rsidRDefault="007F7A4D" w:rsidP="0075137E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กำไรสะสม</w:t>
            </w:r>
          </w:p>
        </w:tc>
      </w:tr>
      <w:tr w:rsidR="007F7A4D" w:rsidRPr="00F61C23" w14:paraId="6FDC57B4" w14:textId="77777777" w:rsidTr="0075137E">
        <w:trPr>
          <w:cantSplit/>
          <w:trHeight w:val="20"/>
          <w:tblHeader/>
        </w:trPr>
        <w:tc>
          <w:tcPr>
            <w:tcW w:w="5040" w:type="dxa"/>
          </w:tcPr>
          <w:p w14:paraId="65FC3A12" w14:textId="77777777" w:rsidR="007F7A4D" w:rsidRPr="00F61C23" w:rsidRDefault="007F7A4D" w:rsidP="0075137E">
            <w:pPr>
              <w:spacing w:line="240" w:lineRule="auto"/>
              <w:ind w:left="175" w:hanging="1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84CBF80" w14:textId="77777777" w:rsidR="007F7A4D" w:rsidRPr="00F61C23" w:rsidRDefault="007F7A4D" w:rsidP="0075137E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535B47BF" w14:textId="77777777" w:rsidR="007F7A4D" w:rsidRPr="00F61C23" w:rsidRDefault="007F7A4D" w:rsidP="0075137E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F7A4D" w:rsidRPr="00F61C23" w14:paraId="4B87F902" w14:textId="77777777" w:rsidTr="0075137E">
        <w:trPr>
          <w:cantSplit/>
          <w:trHeight w:val="20"/>
        </w:trPr>
        <w:tc>
          <w:tcPr>
            <w:tcW w:w="5040" w:type="dxa"/>
          </w:tcPr>
          <w:p w14:paraId="731D951D" w14:textId="2C1EB3E1" w:rsidR="007F7A4D" w:rsidRPr="00F61C23" w:rsidRDefault="007F7A4D" w:rsidP="0075137E">
            <w:pPr>
              <w:spacing w:line="240" w:lineRule="auto"/>
              <w:ind w:left="175" w:hanging="175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A453AA" w:rsidRPr="00F61C23">
              <w:rPr>
                <w:rFonts w:ascii="Angsana New" w:hAnsi="Angsana New"/>
                <w:sz w:val="30"/>
                <w:szCs w:val="30"/>
              </w:rPr>
              <w:t>31</w:t>
            </w:r>
            <w:r w:rsidRPr="00F61C23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A453AA" w:rsidRPr="00F61C23">
              <w:rPr>
                <w:rFonts w:ascii="Angsana New" w:hAnsi="Angsana New"/>
                <w:sz w:val="30"/>
                <w:szCs w:val="30"/>
              </w:rPr>
              <w:t>2562</w:t>
            </w:r>
            <w:r w:rsidRPr="00F61C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61C23">
              <w:rPr>
                <w:rFonts w:ascii="Angsana New" w:hAnsi="Angsana New"/>
                <w:sz w:val="30"/>
                <w:szCs w:val="30"/>
              </w:rPr>
              <w:t>-</w:t>
            </w:r>
            <w:r w:rsidRPr="00F61C23">
              <w:rPr>
                <w:rFonts w:ascii="Angsana New" w:hAnsi="Angsana New"/>
                <w:sz w:val="30"/>
                <w:szCs w:val="30"/>
                <w:cs/>
              </w:rPr>
              <w:t xml:space="preserve"> ตามที่รายงาน</w:t>
            </w:r>
          </w:p>
        </w:tc>
        <w:tc>
          <w:tcPr>
            <w:tcW w:w="1080" w:type="dxa"/>
            <w:vAlign w:val="bottom"/>
          </w:tcPr>
          <w:p w14:paraId="50EE7C22" w14:textId="77777777" w:rsidR="007F7A4D" w:rsidRPr="00F61C23" w:rsidRDefault="007F7A4D" w:rsidP="0075137E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81D1544" w14:textId="44CB001F" w:rsidR="007F7A4D" w:rsidRPr="00F61C23" w:rsidRDefault="00A453AA" w:rsidP="0075137E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637</w:t>
            </w:r>
            <w:r w:rsidR="007F7A4D"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205</w:t>
            </w:r>
          </w:p>
        </w:tc>
        <w:tc>
          <w:tcPr>
            <w:tcW w:w="180" w:type="dxa"/>
            <w:vAlign w:val="bottom"/>
          </w:tcPr>
          <w:p w14:paraId="3EC5C7A4" w14:textId="77777777" w:rsidR="007F7A4D" w:rsidRPr="00F61C23" w:rsidRDefault="007F7A4D" w:rsidP="0075137E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488B4AC" w14:textId="157A4C95" w:rsidR="007F7A4D" w:rsidRPr="00F61C23" w:rsidRDefault="00A453AA" w:rsidP="0075137E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641</w:t>
            </w:r>
            <w:r w:rsidR="007F7A4D"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853</w:t>
            </w:r>
          </w:p>
        </w:tc>
      </w:tr>
      <w:tr w:rsidR="007F7A4D" w:rsidRPr="00F61C23" w14:paraId="59808D07" w14:textId="77777777" w:rsidTr="0075137E">
        <w:trPr>
          <w:cantSplit/>
          <w:trHeight w:val="254"/>
        </w:trPr>
        <w:tc>
          <w:tcPr>
            <w:tcW w:w="5040" w:type="dxa"/>
          </w:tcPr>
          <w:p w14:paraId="3A68A95A" w14:textId="77777777" w:rsidR="007F7A4D" w:rsidRPr="00F61C23" w:rsidRDefault="007F7A4D" w:rsidP="0075137E">
            <w:pPr>
              <w:spacing w:line="240" w:lineRule="auto"/>
              <w:ind w:left="175" w:right="8" w:hanging="175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61C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1080" w:type="dxa"/>
            <w:vAlign w:val="bottom"/>
          </w:tcPr>
          <w:p w14:paraId="5C35C38D" w14:textId="77777777" w:rsidR="007F7A4D" w:rsidRPr="00F61C23" w:rsidRDefault="007F7A4D" w:rsidP="0075137E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59BDA9B" w14:textId="77777777" w:rsidR="007F7A4D" w:rsidRPr="00F61C23" w:rsidRDefault="007F7A4D" w:rsidP="0075137E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71E32BE" w14:textId="77777777" w:rsidR="007F7A4D" w:rsidRPr="00F61C23" w:rsidRDefault="007F7A4D" w:rsidP="0075137E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C8D72F8" w14:textId="77777777" w:rsidR="007F7A4D" w:rsidRPr="00F61C23" w:rsidRDefault="007F7A4D" w:rsidP="0075137E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7A4D" w:rsidRPr="00F61C23" w14:paraId="3678C669" w14:textId="77777777" w:rsidTr="0075137E">
        <w:trPr>
          <w:cantSplit/>
          <w:trHeight w:val="254"/>
        </w:trPr>
        <w:tc>
          <w:tcPr>
            <w:tcW w:w="5040" w:type="dxa"/>
          </w:tcPr>
          <w:p w14:paraId="33AF25FA" w14:textId="77777777" w:rsidR="007F7A4D" w:rsidRPr="00F61C23" w:rsidRDefault="007F7A4D" w:rsidP="0075137E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การถือปฏิบัติตามมาตรฐานการรายงานทางการเงินกลุ่ม</w:t>
            </w:r>
          </w:p>
          <w:p w14:paraId="6150B8E4" w14:textId="77777777" w:rsidR="007F7A4D" w:rsidRPr="00F61C23" w:rsidRDefault="007F7A4D" w:rsidP="0075137E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 xml:space="preserve">    เครื่องมือทางการเงิน</w:t>
            </w:r>
          </w:p>
        </w:tc>
        <w:tc>
          <w:tcPr>
            <w:tcW w:w="1080" w:type="dxa"/>
            <w:vAlign w:val="bottom"/>
          </w:tcPr>
          <w:p w14:paraId="70D1F132" w14:textId="77777777" w:rsidR="007F7A4D" w:rsidRPr="00F61C23" w:rsidRDefault="007F7A4D" w:rsidP="0075137E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11EFA5C" w14:textId="77777777" w:rsidR="007F7A4D" w:rsidRPr="00F61C23" w:rsidRDefault="007F7A4D" w:rsidP="0075137E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C77642D" w14:textId="77777777" w:rsidR="007F7A4D" w:rsidRPr="00F61C23" w:rsidRDefault="007F7A4D" w:rsidP="0075137E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B4AFA7F" w14:textId="77777777" w:rsidR="007F7A4D" w:rsidRPr="00F61C23" w:rsidRDefault="007F7A4D" w:rsidP="0075137E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7A4D" w:rsidRPr="00F61C23" w14:paraId="5710A4A3" w14:textId="77777777" w:rsidTr="0075137E">
        <w:trPr>
          <w:cantSplit/>
          <w:trHeight w:val="20"/>
        </w:trPr>
        <w:tc>
          <w:tcPr>
            <w:tcW w:w="5040" w:type="dxa"/>
          </w:tcPr>
          <w:p w14:paraId="52606FC1" w14:textId="77777777" w:rsidR="007F7A4D" w:rsidRPr="00F61C23" w:rsidRDefault="007F7A4D" w:rsidP="0075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3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1080" w:type="dxa"/>
            <w:vAlign w:val="bottom"/>
          </w:tcPr>
          <w:p w14:paraId="58AC0F23" w14:textId="0736E9E5" w:rsidR="007F7A4D" w:rsidRPr="00F61C23" w:rsidRDefault="007F7A4D" w:rsidP="0075137E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61C2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F61C23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="00A453AA" w:rsidRPr="00F61C23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1</w:t>
            </w:r>
            <w:r w:rsidRPr="00F61C23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5BCD8B41" w14:textId="0CE9F35B" w:rsidR="007F7A4D" w:rsidRPr="00F61C23" w:rsidRDefault="007F7A4D" w:rsidP="0075137E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(</w:t>
            </w:r>
            <w:r w:rsidR="00A453AA" w:rsidRPr="00F61C23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="00A453AA" w:rsidRPr="00F61C23">
              <w:rPr>
                <w:rFonts w:ascii="Angsana New" w:hAnsi="Angsana New"/>
                <w:sz w:val="30"/>
                <w:szCs w:val="30"/>
                <w:lang w:val="en-US"/>
              </w:rPr>
              <w:t>355</w:t>
            </w:r>
            <w:r w:rsidRPr="00F61C2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76418C6" w14:textId="77777777" w:rsidR="007F7A4D" w:rsidRPr="00F61C23" w:rsidRDefault="007F7A4D" w:rsidP="0075137E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6174DCD" w14:textId="1B9ED7D1" w:rsidR="007F7A4D" w:rsidRPr="00F61C23" w:rsidRDefault="007F7A4D" w:rsidP="0075137E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(</w:t>
            </w:r>
            <w:r w:rsidR="00A453AA" w:rsidRPr="00F61C2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="00A453AA" w:rsidRPr="00F61C23">
              <w:rPr>
                <w:rFonts w:ascii="Angsana New" w:hAnsi="Angsana New"/>
                <w:sz w:val="30"/>
                <w:szCs w:val="30"/>
                <w:lang w:val="en-US"/>
              </w:rPr>
              <w:t>390</w:t>
            </w:r>
            <w:r w:rsidRPr="00F61C2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F7A4D" w:rsidRPr="00F61C23" w14:paraId="4309CF90" w14:textId="77777777" w:rsidTr="0075137E">
        <w:trPr>
          <w:cantSplit/>
          <w:trHeight w:val="20"/>
        </w:trPr>
        <w:tc>
          <w:tcPr>
            <w:tcW w:w="5040" w:type="dxa"/>
          </w:tcPr>
          <w:p w14:paraId="3488E206" w14:textId="77777777" w:rsidR="007F7A4D" w:rsidRPr="00F61C23" w:rsidRDefault="007F7A4D" w:rsidP="0075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1080" w:type="dxa"/>
            <w:vAlign w:val="bottom"/>
          </w:tcPr>
          <w:p w14:paraId="0253CDBC" w14:textId="77777777" w:rsidR="007F7A4D" w:rsidRPr="00F61C23" w:rsidRDefault="007F7A4D" w:rsidP="0075137E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40858B2" w14:textId="425AADF7" w:rsidR="007F7A4D" w:rsidRPr="00F61C23" w:rsidRDefault="00A453AA" w:rsidP="0075137E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671</w:t>
            </w:r>
          </w:p>
        </w:tc>
        <w:tc>
          <w:tcPr>
            <w:tcW w:w="180" w:type="dxa"/>
            <w:vAlign w:val="bottom"/>
          </w:tcPr>
          <w:p w14:paraId="2F3F95BC" w14:textId="77777777" w:rsidR="007F7A4D" w:rsidRPr="00F61C23" w:rsidRDefault="007F7A4D" w:rsidP="0075137E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5601B73" w14:textId="16D9CC99" w:rsidR="007F7A4D" w:rsidRPr="00F61C23" w:rsidRDefault="00A453AA" w:rsidP="0075137E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  <w:r w:rsidR="008E7A4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7F7A4D" w:rsidRPr="00F61C23" w14:paraId="55D9D046" w14:textId="77777777" w:rsidTr="0075137E">
        <w:trPr>
          <w:cantSplit/>
          <w:trHeight w:val="20"/>
        </w:trPr>
        <w:tc>
          <w:tcPr>
            <w:tcW w:w="5040" w:type="dxa"/>
          </w:tcPr>
          <w:p w14:paraId="6A6C9769" w14:textId="6C6816B6" w:rsidR="007F7A4D" w:rsidRPr="00F61C23" w:rsidRDefault="007F7A4D" w:rsidP="0075137E">
            <w:pPr>
              <w:spacing w:line="240" w:lineRule="auto"/>
              <w:ind w:left="178" w:right="8" w:hanging="17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453AA" w:rsidRPr="00F61C2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A453AA" w:rsidRPr="00F61C23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ปรับปรุงใหม่</w:t>
            </w:r>
          </w:p>
        </w:tc>
        <w:tc>
          <w:tcPr>
            <w:tcW w:w="1080" w:type="dxa"/>
            <w:vAlign w:val="bottom"/>
          </w:tcPr>
          <w:p w14:paraId="62F977A6" w14:textId="77777777" w:rsidR="007F7A4D" w:rsidRPr="00F61C23" w:rsidRDefault="007F7A4D" w:rsidP="0075137E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7019B6" w14:textId="232366B0" w:rsidR="007F7A4D" w:rsidRPr="00F61C23" w:rsidRDefault="00A453AA" w:rsidP="0075137E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634</w:t>
            </w:r>
            <w:r w:rsidR="007F7A4D" w:rsidRPr="00F61C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521</w:t>
            </w:r>
          </w:p>
        </w:tc>
        <w:tc>
          <w:tcPr>
            <w:tcW w:w="180" w:type="dxa"/>
            <w:vAlign w:val="bottom"/>
          </w:tcPr>
          <w:p w14:paraId="42971F01" w14:textId="77777777" w:rsidR="007F7A4D" w:rsidRPr="00F61C23" w:rsidRDefault="007F7A4D" w:rsidP="0075137E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1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8D3292" w14:textId="270E4F1C" w:rsidR="007F7A4D" w:rsidRPr="00F61C23" w:rsidRDefault="00A453AA" w:rsidP="0075137E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639</w:t>
            </w:r>
            <w:r w:rsidR="007F7A4D" w:rsidRPr="00F61C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</w:t>
            </w:r>
            <w:r w:rsidR="008E7A4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</w:tr>
    </w:tbl>
    <w:p w14:paraId="38927D30" w14:textId="66D97001" w:rsidR="007F7A4D" w:rsidRPr="00F61C23" w:rsidRDefault="007F7A4D" w:rsidP="00017C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</w:p>
    <w:p w14:paraId="0DC7F6AC" w14:textId="77777777" w:rsidR="00570C71" w:rsidRPr="00F61C23" w:rsidRDefault="00570C71" w:rsidP="00B70765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hanging="18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F61C2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639EB4C9" w14:textId="77777777" w:rsidR="00570C71" w:rsidRPr="00F61C23" w:rsidRDefault="00570C71" w:rsidP="00017C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</w:p>
    <w:p w14:paraId="3EAAC0D6" w14:textId="69660950" w:rsidR="007F7A4D" w:rsidRPr="00F61C23" w:rsidRDefault="009F3FD2" w:rsidP="00B707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 xml:space="preserve">กลุ่มบริษัทและ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และองค์ประกอบอื่นของส่วนของผู้ถือหุ้น ณ วันที่ </w:t>
      </w:r>
      <w:r w:rsidR="00A453AA" w:rsidRPr="00F61C23">
        <w:rPr>
          <w:rFonts w:ascii="Angsana New" w:hAnsi="Angsana New"/>
          <w:sz w:val="30"/>
          <w:szCs w:val="30"/>
        </w:rPr>
        <w:t>1</w:t>
      </w:r>
      <w:r w:rsidRPr="00F61C23">
        <w:rPr>
          <w:rFonts w:ascii="Angsana New" w:hAnsi="Angsana New"/>
          <w:sz w:val="30"/>
          <w:szCs w:val="30"/>
          <w:cs/>
        </w:rPr>
        <w:t xml:space="preserve"> มกราคม </w:t>
      </w:r>
      <w:r w:rsidR="00A453AA" w:rsidRPr="00F61C23">
        <w:rPr>
          <w:rFonts w:ascii="Angsana New" w:hAnsi="Angsana New"/>
          <w:sz w:val="30"/>
          <w:szCs w:val="30"/>
        </w:rPr>
        <w:t>2563</w:t>
      </w:r>
      <w:r w:rsidRPr="00F61C23">
        <w:rPr>
          <w:rFonts w:ascii="Angsana New" w:hAnsi="Angsana New"/>
          <w:sz w:val="30"/>
          <w:szCs w:val="30"/>
          <w:cs/>
        </w:rPr>
        <w:t xml:space="preserve"> ดังนั้นกลุ่มบริษัทและบริษัทจึงไม่ปรับปรุงข้อมูลที่นำเสนอในปี </w:t>
      </w:r>
      <w:r w:rsidR="00A453AA" w:rsidRPr="00F61C23">
        <w:rPr>
          <w:rFonts w:ascii="Angsana New" w:hAnsi="Angsana New"/>
          <w:sz w:val="30"/>
          <w:szCs w:val="30"/>
        </w:rPr>
        <w:t>2562</w:t>
      </w:r>
      <w:r w:rsidR="00B60682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และไม่นำข้อกำหนดเกี่ยวกับการเปิดเผยข้อมูลตามมาตรฐานการรายงานทางการเงินที่เกี่ยวข้องกับเครื่องมือทางการเงินมาถือปฏิบัติกับข้อมูลเปรียบเทียบ</w:t>
      </w:r>
    </w:p>
    <w:p w14:paraId="3AD682CE" w14:textId="77777777" w:rsidR="009C1D52" w:rsidRPr="00F61C23" w:rsidRDefault="009C1D52" w:rsidP="00017C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</w:p>
    <w:p w14:paraId="12A04BD0" w14:textId="7525DE74" w:rsidR="009F3FD2" w:rsidRPr="00F61C23" w:rsidRDefault="009F3FD2" w:rsidP="00B707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โดยรายละเอียดของนโยบายการบัญชีเปิดเผยในหมายเหตุข้อ </w:t>
      </w:r>
      <w:r w:rsidR="00A453AA" w:rsidRPr="00F61C23">
        <w:rPr>
          <w:rFonts w:ascii="Angsana New" w:hAnsi="Angsana New"/>
          <w:sz w:val="30"/>
          <w:szCs w:val="30"/>
        </w:rPr>
        <w:t>4</w:t>
      </w:r>
      <w:r w:rsidRPr="00F61C23">
        <w:rPr>
          <w:rFonts w:ascii="Angsana New" w:hAnsi="Angsana New"/>
          <w:sz w:val="30"/>
          <w:szCs w:val="30"/>
          <w:cs/>
        </w:rPr>
        <w:t xml:space="preserve">(ง) และข้อ </w:t>
      </w:r>
      <w:r w:rsidR="00A453AA" w:rsidRPr="00F61C23">
        <w:rPr>
          <w:rFonts w:ascii="Angsana New" w:hAnsi="Angsana New"/>
          <w:sz w:val="30"/>
          <w:szCs w:val="30"/>
        </w:rPr>
        <w:t>4</w:t>
      </w:r>
      <w:r w:rsidRPr="00F61C23">
        <w:rPr>
          <w:rFonts w:ascii="Angsana New" w:hAnsi="Angsana New"/>
          <w:sz w:val="30"/>
          <w:szCs w:val="30"/>
          <w:cs/>
        </w:rPr>
        <w:t>(</w:t>
      </w:r>
      <w:r w:rsidR="00883BF4" w:rsidRPr="00F61C23">
        <w:rPr>
          <w:rFonts w:ascii="Angsana New" w:hAnsi="Angsana New" w:hint="cs"/>
          <w:sz w:val="30"/>
          <w:szCs w:val="30"/>
          <w:cs/>
        </w:rPr>
        <w:t>ฐ</w:t>
      </w:r>
      <w:r w:rsidRPr="00F61C23">
        <w:rPr>
          <w:rFonts w:ascii="Angsana New" w:hAnsi="Angsana New"/>
          <w:sz w:val="30"/>
          <w:szCs w:val="30"/>
          <w:cs/>
        </w:rPr>
        <w:t>) 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</w:p>
    <w:p w14:paraId="603FE8B8" w14:textId="28C65C34" w:rsidR="00DE4FFC" w:rsidRPr="00F61C23" w:rsidRDefault="00DE4FFC" w:rsidP="00017C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530"/>
        <w:jc w:val="thaiDistribute"/>
        <w:rPr>
          <w:rFonts w:ascii="Angsana New" w:hAnsi="Angsana New"/>
          <w:sz w:val="19"/>
          <w:szCs w:val="19"/>
        </w:rPr>
      </w:pPr>
    </w:p>
    <w:p w14:paraId="5CCBF036" w14:textId="16CB1FBC" w:rsidR="00745E91" w:rsidRPr="00F61C23" w:rsidRDefault="00745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9"/>
          <w:szCs w:val="19"/>
        </w:rPr>
      </w:pPr>
      <w:r w:rsidRPr="00F61C23">
        <w:rPr>
          <w:rFonts w:ascii="Angsana New" w:hAnsi="Angsana New"/>
          <w:sz w:val="19"/>
          <w:szCs w:val="19"/>
        </w:rPr>
        <w:br w:type="page"/>
      </w:r>
    </w:p>
    <w:p w14:paraId="793E3370" w14:textId="48D3F3F6" w:rsidR="00B70765" w:rsidRPr="00F61C23" w:rsidRDefault="00B70765" w:rsidP="00B70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lastRenderedPageBreak/>
        <w:t>(ก.</w:t>
      </w:r>
      <w:r w:rsidR="00A453AA" w:rsidRPr="00F61C23">
        <w:rPr>
          <w:rFonts w:ascii="Angsana New" w:hAnsi="Angsana New"/>
          <w:sz w:val="30"/>
          <w:szCs w:val="30"/>
        </w:rPr>
        <w:t>1</w:t>
      </w:r>
      <w:r w:rsidRPr="00F61C23">
        <w:rPr>
          <w:rFonts w:ascii="Angsana New" w:hAnsi="Angsana New"/>
          <w:sz w:val="30"/>
          <w:szCs w:val="30"/>
          <w:cs/>
        </w:rPr>
        <w:t xml:space="preserve">) </w:t>
      </w:r>
      <w:r w:rsidR="00B60682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62483D02" w14:textId="77777777" w:rsidR="00B70765" w:rsidRPr="00F61C23" w:rsidRDefault="00B70765" w:rsidP="00B10D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</w:p>
    <w:p w14:paraId="0859502B" w14:textId="57364C21" w:rsidR="00B70765" w:rsidRPr="00F61C23" w:rsidRDefault="00B70765" w:rsidP="00B707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</w:rPr>
        <w:t>TFRS</w:t>
      </w:r>
      <w:r w:rsidR="00B60682" w:rsidRPr="00F61C23">
        <w:rPr>
          <w:rFonts w:ascii="Angsana New" w:hAnsi="Angsana New"/>
          <w:sz w:val="30"/>
          <w:szCs w:val="30"/>
          <w:cs/>
        </w:rPr>
        <w:t xml:space="preserve"> </w:t>
      </w:r>
      <w:r w:rsidR="00A453AA" w:rsidRPr="00F61C23">
        <w:rPr>
          <w:rFonts w:ascii="Angsana New" w:hAnsi="Angsana New"/>
          <w:sz w:val="30"/>
          <w:szCs w:val="30"/>
        </w:rPr>
        <w:t>9</w:t>
      </w:r>
      <w:r w:rsidR="00B60682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 xml:space="preserve">กำหนดการจัดประเภทสินทรัพย์ทางการเงินเป็น </w:t>
      </w:r>
      <w:r w:rsidR="00A453AA" w:rsidRPr="00F61C23">
        <w:rPr>
          <w:rFonts w:ascii="Angsana New" w:hAnsi="Angsana New"/>
          <w:sz w:val="30"/>
          <w:szCs w:val="30"/>
        </w:rPr>
        <w:t>3</w:t>
      </w:r>
      <w:r w:rsidR="00B60682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ประเภท ได้แก่</w:t>
      </w:r>
      <w:r w:rsidR="00B60682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F61C23">
        <w:rPr>
          <w:rFonts w:ascii="Angsana New" w:hAnsi="Angsana New"/>
          <w:sz w:val="30"/>
          <w:szCs w:val="30"/>
        </w:rPr>
        <w:t>(FVOCI)</w:t>
      </w:r>
      <w:r w:rsidRPr="00F61C23">
        <w:rPr>
          <w:rFonts w:ascii="Angsana New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="00B60682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</w:rPr>
        <w:t>(FVTPL)</w:t>
      </w:r>
      <w:r w:rsidR="00B60682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 xml:space="preserve">โดยจัดประเภทตามลักษณะของกระแสเงินสดของสินทรัพย์ทางการเงินและโมเดลธุรกิจในการบริหารจัดการสินทรัพย์ทางการเงินนั้น อย่างไรก็ตามกลุ่มบริษัทและบริษัทอาจเลือกกำหนดให้วัดมูลค่าเมื่อเริ่มแรกด้วยมูลค่ายุติธรรมผ่านกำไรหรือขาดทุนทั้งนี้เมื่อกำหนดแล้วไม่สามารถยกเลิกได้ </w:t>
      </w:r>
      <w:r w:rsidRPr="00F61C23">
        <w:rPr>
          <w:rFonts w:ascii="Angsana New" w:hAnsi="Angsana New"/>
          <w:sz w:val="30"/>
          <w:szCs w:val="30"/>
        </w:rPr>
        <w:t>TFRS</w:t>
      </w:r>
      <w:r w:rsidR="00B60682" w:rsidRPr="00F61C23">
        <w:rPr>
          <w:rFonts w:ascii="Angsana New" w:hAnsi="Angsana New"/>
          <w:sz w:val="30"/>
          <w:szCs w:val="30"/>
          <w:cs/>
        </w:rPr>
        <w:t xml:space="preserve"> </w:t>
      </w:r>
      <w:r w:rsidR="00A453AA" w:rsidRPr="00F61C23">
        <w:rPr>
          <w:rFonts w:ascii="Angsana New" w:hAnsi="Angsana New"/>
          <w:sz w:val="30"/>
          <w:szCs w:val="30"/>
        </w:rPr>
        <w:t>9</w:t>
      </w:r>
      <w:r w:rsidR="00B60682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A453AA" w:rsidRPr="00F61C23">
        <w:rPr>
          <w:rFonts w:ascii="Angsana New" w:hAnsi="Angsana New"/>
          <w:sz w:val="30"/>
          <w:szCs w:val="30"/>
        </w:rPr>
        <w:t>105</w:t>
      </w:r>
      <w:r w:rsidRPr="00F61C23">
        <w:rPr>
          <w:rFonts w:ascii="Angsana New" w:hAnsi="Angsana New"/>
          <w:sz w:val="30"/>
          <w:szCs w:val="30"/>
          <w:cs/>
        </w:rPr>
        <w:t xml:space="preserve"> (</w:t>
      </w:r>
      <w:r w:rsidRPr="00F61C23">
        <w:rPr>
          <w:rFonts w:ascii="Angsana New" w:hAnsi="Angsana New"/>
          <w:sz w:val="30"/>
          <w:szCs w:val="30"/>
        </w:rPr>
        <w:t>TAS</w:t>
      </w:r>
      <w:r w:rsidR="00B60682" w:rsidRPr="00F61C23">
        <w:rPr>
          <w:rFonts w:ascii="Angsana New" w:hAnsi="Angsana New"/>
          <w:sz w:val="30"/>
          <w:szCs w:val="30"/>
          <w:cs/>
        </w:rPr>
        <w:t xml:space="preserve"> </w:t>
      </w:r>
      <w:r w:rsidR="00A453AA" w:rsidRPr="00F61C23">
        <w:rPr>
          <w:rFonts w:ascii="Angsana New" w:hAnsi="Angsana New"/>
          <w:sz w:val="30"/>
          <w:szCs w:val="30"/>
        </w:rPr>
        <w:t>105</w:t>
      </w:r>
      <w:r w:rsidRPr="00F61C23">
        <w:rPr>
          <w:rFonts w:ascii="Angsana New" w:hAnsi="Angsana New"/>
          <w:sz w:val="30"/>
          <w:szCs w:val="30"/>
        </w:rPr>
        <w:t>)</w:t>
      </w:r>
    </w:p>
    <w:p w14:paraId="3E120059" w14:textId="77777777" w:rsidR="00C7241D" w:rsidRDefault="00C7241D" w:rsidP="00B707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</w:p>
    <w:p w14:paraId="7C58D9CA" w14:textId="2850C7E9" w:rsidR="00B70765" w:rsidRPr="00F61C23" w:rsidRDefault="00B70765" w:rsidP="00B707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 xml:space="preserve">ตาม </w:t>
      </w:r>
      <w:r w:rsidRPr="00F61C23">
        <w:rPr>
          <w:rFonts w:ascii="Angsana New" w:hAnsi="Angsana New"/>
          <w:sz w:val="30"/>
          <w:szCs w:val="30"/>
        </w:rPr>
        <w:t>TFRS</w:t>
      </w:r>
      <w:r w:rsidRPr="00F61C23">
        <w:rPr>
          <w:rFonts w:ascii="Angsana New" w:hAnsi="Angsana New"/>
          <w:sz w:val="30"/>
          <w:szCs w:val="30"/>
          <w:cs/>
        </w:rPr>
        <w:t xml:space="preserve"> </w:t>
      </w:r>
      <w:r w:rsidR="00A453AA" w:rsidRPr="00F61C23">
        <w:rPr>
          <w:rFonts w:ascii="Angsana New" w:hAnsi="Angsana New"/>
          <w:sz w:val="30"/>
          <w:szCs w:val="30"/>
        </w:rPr>
        <w:t>9</w:t>
      </w:r>
      <w:r w:rsidRPr="00F61C23">
        <w:rPr>
          <w:rFonts w:ascii="Angsana New" w:hAnsi="Angsana New"/>
          <w:sz w:val="30"/>
          <w:szCs w:val="30"/>
          <w:cs/>
        </w:rPr>
        <w:t xml:space="preserve"> 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</w:t>
      </w:r>
      <w:bookmarkStart w:id="1" w:name="_Hlk57904660"/>
      <w:r w:rsidRPr="00F61C23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bookmarkEnd w:id="1"/>
      <w:r w:rsidRPr="00F61C23">
        <w:rPr>
          <w:rFonts w:ascii="Angsana New" w:hAnsi="Angsana New"/>
          <w:sz w:val="30"/>
          <w:szCs w:val="30"/>
          <w:cs/>
        </w:rPr>
        <w:t>รับรู้ดอกเบี้ยรับและดอกเบี้ยจ่ายด้วยอัตราดอกเบี้ยตามสัญญา</w:t>
      </w:r>
    </w:p>
    <w:p w14:paraId="5202DCEB" w14:textId="77777777" w:rsidR="00CF6802" w:rsidRPr="00F61C23" w:rsidRDefault="00CF6802" w:rsidP="00B707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</w:p>
    <w:p w14:paraId="04C1FFB4" w14:textId="1C9B6FF8" w:rsidR="00CF6802" w:rsidRPr="00F61C23" w:rsidRDefault="00CF6802" w:rsidP="00ED46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firstLine="45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 xml:space="preserve">ตารางดังต่อไปนี้แสดงเปรียบเทียบการจัดประเภทและการวัดมูลค่าของเงินลงทุนตาม </w:t>
      </w:r>
      <w:r w:rsidRPr="00F61C23">
        <w:rPr>
          <w:rFonts w:ascii="Angsana New" w:hAnsi="Angsana New"/>
          <w:sz w:val="30"/>
          <w:szCs w:val="30"/>
        </w:rPr>
        <w:t>TAS</w:t>
      </w:r>
      <w:r w:rsidR="00B60682" w:rsidRPr="00F61C23">
        <w:rPr>
          <w:rFonts w:ascii="Angsana New" w:hAnsi="Angsana New"/>
          <w:sz w:val="30"/>
          <w:szCs w:val="30"/>
          <w:cs/>
        </w:rPr>
        <w:t xml:space="preserve"> </w:t>
      </w:r>
      <w:r w:rsidR="00A453AA" w:rsidRPr="00F61C23">
        <w:rPr>
          <w:rFonts w:ascii="Angsana New" w:hAnsi="Angsana New"/>
          <w:sz w:val="30"/>
          <w:szCs w:val="30"/>
        </w:rPr>
        <w:t>105</w:t>
      </w:r>
      <w:r w:rsidR="00B60682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 xml:space="preserve">และ </w:t>
      </w:r>
      <w:r w:rsidRPr="00F61C23">
        <w:rPr>
          <w:rFonts w:ascii="Angsana New" w:hAnsi="Angsana New"/>
          <w:sz w:val="30"/>
          <w:szCs w:val="30"/>
        </w:rPr>
        <w:t>TFRS</w:t>
      </w:r>
      <w:r w:rsidR="00B60682" w:rsidRPr="00F61C23">
        <w:rPr>
          <w:rFonts w:ascii="Angsana New" w:hAnsi="Angsana New"/>
          <w:sz w:val="30"/>
          <w:szCs w:val="30"/>
          <w:cs/>
        </w:rPr>
        <w:t xml:space="preserve"> </w:t>
      </w:r>
      <w:r w:rsidR="00A453AA" w:rsidRPr="00F61C23">
        <w:rPr>
          <w:rFonts w:ascii="Angsana New" w:hAnsi="Angsana New"/>
          <w:sz w:val="30"/>
          <w:szCs w:val="30"/>
        </w:rPr>
        <w:t>9</w:t>
      </w:r>
    </w:p>
    <w:p w14:paraId="22EC2089" w14:textId="57A8E8A8" w:rsidR="005E6A30" w:rsidRPr="00F61C23" w:rsidRDefault="005E6A30" w:rsidP="00883B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8865" w:type="dxa"/>
        <w:tblInd w:w="9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1683"/>
        <w:gridCol w:w="279"/>
        <w:gridCol w:w="2151"/>
        <w:gridCol w:w="1747"/>
        <w:gridCol w:w="17"/>
      </w:tblGrid>
      <w:tr w:rsidR="003A6611" w:rsidRPr="00F61C23" w14:paraId="3DEB5D08" w14:textId="77777777" w:rsidTr="006156B8">
        <w:tc>
          <w:tcPr>
            <w:tcW w:w="8865" w:type="dxa"/>
            <w:gridSpan w:val="6"/>
            <w:vAlign w:val="center"/>
          </w:tcPr>
          <w:p w14:paraId="5B288E63" w14:textId="77777777" w:rsidR="003A6611" w:rsidRPr="00F61C23" w:rsidRDefault="003A6611" w:rsidP="00615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249" w:right="-115" w:hanging="313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3A6611" w:rsidRPr="00F61C23" w14:paraId="4E02FA44" w14:textId="77777777" w:rsidTr="006156B8">
        <w:tc>
          <w:tcPr>
            <w:tcW w:w="4671" w:type="dxa"/>
            <w:gridSpan w:val="2"/>
            <w:tcBorders>
              <w:bottom w:val="single" w:sz="4" w:space="0" w:color="auto"/>
            </w:tcBorders>
            <w:vAlign w:val="bottom"/>
          </w:tcPr>
          <w:p w14:paraId="095CD96C" w14:textId="6700A821" w:rsidR="003A6611" w:rsidRPr="00F61C23" w:rsidRDefault="00CE3255" w:rsidP="007513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การจัดประเภทตาม </w:t>
            </w:r>
            <w:r w:rsidRPr="00F61C23">
              <w:rPr>
                <w:rFonts w:ascii="Angsana New" w:hAnsi="Angsana New"/>
                <w:color w:val="000000"/>
                <w:sz w:val="26"/>
                <w:szCs w:val="26"/>
              </w:rPr>
              <w:t>TAS</w:t>
            </w:r>
            <w:r w:rsidRPr="00F61C2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="00A453AA" w:rsidRPr="00F61C23">
              <w:rPr>
                <w:rFonts w:ascii="Angsana New" w:hAnsi="Angsana New"/>
                <w:color w:val="000000"/>
                <w:sz w:val="26"/>
                <w:szCs w:val="26"/>
              </w:rPr>
              <w:t>105</w:t>
            </w:r>
            <w:r w:rsidRPr="00F61C2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ณ วันที่ </w:t>
            </w:r>
            <w:r w:rsidR="00A453AA" w:rsidRPr="00F61C23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F61C2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A453AA" w:rsidRPr="00F61C23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79" w:type="dxa"/>
          </w:tcPr>
          <w:p w14:paraId="4A0DABB9" w14:textId="77777777" w:rsidR="003A6611" w:rsidRPr="00F61C23" w:rsidRDefault="003A6611" w:rsidP="007513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915" w:type="dxa"/>
            <w:gridSpan w:val="3"/>
            <w:vAlign w:val="bottom"/>
          </w:tcPr>
          <w:p w14:paraId="0981A77C" w14:textId="41A9AE40" w:rsidR="003A6611" w:rsidRPr="00F61C23" w:rsidRDefault="003A6611" w:rsidP="007513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การจัดประเภทตาม </w:t>
            </w:r>
            <w:r w:rsidRPr="00F61C23">
              <w:rPr>
                <w:rFonts w:ascii="Angsana New" w:hAnsi="Angsana New"/>
                <w:color w:val="000000"/>
                <w:sz w:val="26"/>
                <w:szCs w:val="26"/>
              </w:rPr>
              <w:t>TFRS</w:t>
            </w:r>
            <w:r w:rsidRPr="00F61C2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="00A453AA" w:rsidRPr="00F61C23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Pr="00F61C2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ณ วันที่ </w:t>
            </w:r>
            <w:r w:rsidR="00A453AA" w:rsidRPr="00F61C2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F61C2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มกราคม </w:t>
            </w:r>
            <w:r w:rsidR="00A453AA" w:rsidRPr="00F61C23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</w:tr>
      <w:tr w:rsidR="003A2BAA" w:rsidRPr="00F61C23" w14:paraId="12AEAFE5" w14:textId="77777777" w:rsidTr="006156B8">
        <w:tc>
          <w:tcPr>
            <w:tcW w:w="2988" w:type="dxa"/>
            <w:tcBorders>
              <w:top w:val="single" w:sz="4" w:space="0" w:color="auto"/>
            </w:tcBorders>
          </w:tcPr>
          <w:p w14:paraId="6347E1B6" w14:textId="77777777" w:rsidR="003A2BAA" w:rsidRPr="00F61C23" w:rsidRDefault="003A2BAA" w:rsidP="007513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14:paraId="57AAE93E" w14:textId="77777777" w:rsidR="003A2BAA" w:rsidRPr="00F61C23" w:rsidRDefault="003A2BAA" w:rsidP="007513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9" w:type="dxa"/>
          </w:tcPr>
          <w:p w14:paraId="52C2DF77" w14:textId="77777777" w:rsidR="003A2BAA" w:rsidRPr="00F61C23" w:rsidRDefault="003A2BAA" w:rsidP="007513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51" w:type="dxa"/>
            <w:tcBorders>
              <w:top w:val="single" w:sz="4" w:space="0" w:color="auto"/>
            </w:tcBorders>
          </w:tcPr>
          <w:p w14:paraId="3AE11030" w14:textId="77777777" w:rsidR="003A2BAA" w:rsidRPr="00F61C23" w:rsidRDefault="003A2BAA" w:rsidP="007513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</w:tcBorders>
            <w:vAlign w:val="bottom"/>
          </w:tcPr>
          <w:p w14:paraId="1903C04F" w14:textId="7272D84E" w:rsidR="003A2BAA" w:rsidRPr="00F61C23" w:rsidRDefault="003A2BAA" w:rsidP="007513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61C2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มูลค่ายุติธรรมผ่าน</w:t>
            </w:r>
          </w:p>
          <w:p w14:paraId="3FF555A4" w14:textId="77777777" w:rsidR="003A2BAA" w:rsidRPr="00F61C23" w:rsidRDefault="003A2BAA" w:rsidP="007513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</w:tr>
      <w:tr w:rsidR="003A6611" w:rsidRPr="00F61C23" w14:paraId="72D17F54" w14:textId="77777777" w:rsidTr="006156B8">
        <w:trPr>
          <w:gridAfter w:val="1"/>
          <w:wAfter w:w="17" w:type="dxa"/>
        </w:trPr>
        <w:tc>
          <w:tcPr>
            <w:tcW w:w="2988" w:type="dxa"/>
          </w:tcPr>
          <w:p w14:paraId="529EA959" w14:textId="77777777" w:rsidR="003A6611" w:rsidRPr="00F61C23" w:rsidRDefault="003A6611" w:rsidP="007513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60" w:type="dxa"/>
            <w:gridSpan w:val="4"/>
          </w:tcPr>
          <w:p w14:paraId="2BD3AE46" w14:textId="77777777" w:rsidR="003A6611" w:rsidRPr="00F61C23" w:rsidRDefault="003A6611" w:rsidP="007513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i/>
                <w:iCs/>
                <w:color w:val="000000"/>
                <w:sz w:val="26"/>
                <w:szCs w:val="26"/>
                <w:cs/>
              </w:rPr>
              <w:t>(พันบาท)</w:t>
            </w:r>
          </w:p>
        </w:tc>
      </w:tr>
      <w:tr w:rsidR="003A2BAA" w:rsidRPr="00F61C23" w14:paraId="019B3760" w14:textId="77777777" w:rsidTr="006156B8">
        <w:tc>
          <w:tcPr>
            <w:tcW w:w="2988" w:type="dxa"/>
          </w:tcPr>
          <w:p w14:paraId="7350D27A" w14:textId="77777777" w:rsidR="003A2BAA" w:rsidRPr="00F61C23" w:rsidRDefault="003A2BAA" w:rsidP="00615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9" w:right="-115" w:hanging="182"/>
              <w:rPr>
                <w:rFonts w:ascii="Angsana New" w:hAnsi="Angsana New"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bottom"/>
          </w:tcPr>
          <w:p w14:paraId="7EA79272" w14:textId="77777777" w:rsidR="003A2BAA" w:rsidRPr="00F61C23" w:rsidRDefault="003A2BAA" w:rsidP="007513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45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7DAA10A1" w14:textId="77777777" w:rsidR="003A2BAA" w:rsidRPr="00F61C23" w:rsidRDefault="003A2BAA" w:rsidP="007513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51" w:type="dxa"/>
          </w:tcPr>
          <w:p w14:paraId="33E6B156" w14:textId="77777777" w:rsidR="003A2BAA" w:rsidRPr="00F61C23" w:rsidRDefault="003A2BAA" w:rsidP="007513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ind w:left="-90" w:right="12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64" w:type="dxa"/>
            <w:gridSpan w:val="2"/>
            <w:tcBorders>
              <w:bottom w:val="single" w:sz="4" w:space="0" w:color="auto"/>
            </w:tcBorders>
            <w:vAlign w:val="bottom"/>
          </w:tcPr>
          <w:p w14:paraId="004CDC04" w14:textId="74CE92E8" w:rsidR="003A2BAA" w:rsidRPr="00F61C23" w:rsidRDefault="003A2BAA" w:rsidP="00401AA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ind w:left="-90" w:right="12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color w:val="000000"/>
                <w:sz w:val="26"/>
                <w:szCs w:val="26"/>
              </w:rPr>
              <w:t>3,355</w:t>
            </w:r>
          </w:p>
        </w:tc>
      </w:tr>
      <w:tr w:rsidR="003A2BAA" w:rsidRPr="00F61C23" w14:paraId="172445E9" w14:textId="77777777" w:rsidTr="006156B8">
        <w:tc>
          <w:tcPr>
            <w:tcW w:w="2988" w:type="dxa"/>
          </w:tcPr>
          <w:p w14:paraId="3AA80BBB" w14:textId="77777777" w:rsidR="003A2BAA" w:rsidRPr="00F61C23" w:rsidRDefault="003A2BAA" w:rsidP="00615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 w:hanging="11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D6E511" w14:textId="07B0A646" w:rsidR="003A2BAA" w:rsidRPr="00F61C23" w:rsidRDefault="002E1BA4" w:rsidP="002E1BA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448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5E1EA433" w14:textId="77777777" w:rsidR="003A2BAA" w:rsidRPr="00F61C23" w:rsidRDefault="003A2BAA" w:rsidP="007513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51" w:type="dxa"/>
          </w:tcPr>
          <w:p w14:paraId="66091081" w14:textId="77777777" w:rsidR="003A2BAA" w:rsidRPr="00F61C23" w:rsidRDefault="003A2BAA" w:rsidP="007513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ind w:left="-90" w:right="12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8E2F5D" w14:textId="342E0F2D" w:rsidR="003A2BAA" w:rsidRPr="00F61C23" w:rsidRDefault="003A2BAA" w:rsidP="007513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ind w:left="-90" w:right="12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3,355</w:t>
            </w:r>
          </w:p>
        </w:tc>
      </w:tr>
    </w:tbl>
    <w:p w14:paraId="79F2720A" w14:textId="1A35ACC7" w:rsidR="003A2BAA" w:rsidRPr="00F61C23" w:rsidRDefault="003A2BAA">
      <w:pPr>
        <w:rPr>
          <w:rFonts w:ascii="Angsana New" w:hAnsi="Angsana New"/>
          <w:sz w:val="30"/>
          <w:szCs w:val="30"/>
        </w:rPr>
      </w:pPr>
    </w:p>
    <w:tbl>
      <w:tblPr>
        <w:tblStyle w:val="TableGrid"/>
        <w:tblW w:w="882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1683"/>
        <w:gridCol w:w="279"/>
        <w:gridCol w:w="2106"/>
        <w:gridCol w:w="1752"/>
        <w:gridCol w:w="12"/>
      </w:tblGrid>
      <w:tr w:rsidR="009B6A13" w:rsidRPr="00F61C23" w14:paraId="0F79E2B0" w14:textId="77777777" w:rsidTr="006156B8">
        <w:tc>
          <w:tcPr>
            <w:tcW w:w="8820" w:type="dxa"/>
            <w:gridSpan w:val="6"/>
            <w:vAlign w:val="center"/>
          </w:tcPr>
          <w:p w14:paraId="266518EC" w14:textId="54C8E6D6" w:rsidR="009B6A13" w:rsidRPr="00F61C23" w:rsidRDefault="009B6A13" w:rsidP="00BD7AB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B6A13" w:rsidRPr="00F61C23" w14:paraId="6214573E" w14:textId="77777777" w:rsidTr="006156B8">
        <w:tc>
          <w:tcPr>
            <w:tcW w:w="4671" w:type="dxa"/>
            <w:gridSpan w:val="2"/>
            <w:tcBorders>
              <w:bottom w:val="single" w:sz="4" w:space="0" w:color="auto"/>
            </w:tcBorders>
            <w:vAlign w:val="bottom"/>
          </w:tcPr>
          <w:p w14:paraId="51FA4251" w14:textId="77777777" w:rsidR="009B6A13" w:rsidRPr="00F61C23" w:rsidRDefault="009B6A13" w:rsidP="00BD7AB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การจัดประเภทตาม </w:t>
            </w:r>
            <w:r w:rsidRPr="00F61C23">
              <w:rPr>
                <w:rFonts w:ascii="Angsana New" w:hAnsi="Angsana New"/>
                <w:color w:val="000000"/>
                <w:sz w:val="26"/>
                <w:szCs w:val="26"/>
              </w:rPr>
              <w:t>TAS</w:t>
            </w:r>
            <w:r w:rsidRPr="00F61C2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F61C23">
              <w:rPr>
                <w:rFonts w:ascii="Angsana New" w:hAnsi="Angsana New"/>
                <w:color w:val="000000"/>
                <w:sz w:val="26"/>
                <w:szCs w:val="26"/>
              </w:rPr>
              <w:t>105</w:t>
            </w:r>
            <w:r w:rsidRPr="00F61C2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ณ วันที่ </w:t>
            </w:r>
            <w:r w:rsidRPr="00F61C23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F61C2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F61C23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79" w:type="dxa"/>
          </w:tcPr>
          <w:p w14:paraId="08CF091A" w14:textId="77777777" w:rsidR="009B6A13" w:rsidRPr="00F61C23" w:rsidRDefault="009B6A13" w:rsidP="00BD7AB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870" w:type="dxa"/>
            <w:gridSpan w:val="3"/>
            <w:vAlign w:val="bottom"/>
          </w:tcPr>
          <w:p w14:paraId="099CDE99" w14:textId="77777777" w:rsidR="009B6A13" w:rsidRPr="00F61C23" w:rsidRDefault="009B6A13" w:rsidP="00BD7AB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การจัดประเภทตาม </w:t>
            </w:r>
            <w:r w:rsidRPr="00F61C23">
              <w:rPr>
                <w:rFonts w:ascii="Angsana New" w:hAnsi="Angsana New"/>
                <w:color w:val="000000"/>
                <w:sz w:val="26"/>
                <w:szCs w:val="26"/>
              </w:rPr>
              <w:t>TFRS</w:t>
            </w:r>
            <w:r w:rsidRPr="00F61C2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F61C23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Pr="00F61C2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ณ วันที่ </w:t>
            </w:r>
            <w:r w:rsidRPr="00F61C23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F61C2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F61C23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</w:tr>
      <w:tr w:rsidR="009B6A13" w:rsidRPr="00F61C23" w14:paraId="6B418A06" w14:textId="77777777" w:rsidTr="006156B8">
        <w:tc>
          <w:tcPr>
            <w:tcW w:w="2988" w:type="dxa"/>
            <w:tcBorders>
              <w:top w:val="single" w:sz="4" w:space="0" w:color="auto"/>
            </w:tcBorders>
          </w:tcPr>
          <w:p w14:paraId="4163C030" w14:textId="77777777" w:rsidR="009B6A13" w:rsidRPr="00F61C23" w:rsidRDefault="009B6A13" w:rsidP="00BD7AB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14:paraId="2AD0C309" w14:textId="77777777" w:rsidR="009B6A13" w:rsidRPr="00F61C23" w:rsidRDefault="009B6A13" w:rsidP="00BD7AB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9" w:type="dxa"/>
          </w:tcPr>
          <w:p w14:paraId="25D702B1" w14:textId="77777777" w:rsidR="009B6A13" w:rsidRPr="00F61C23" w:rsidRDefault="009B6A13" w:rsidP="00BD7AB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06" w:type="dxa"/>
            <w:tcBorders>
              <w:top w:val="single" w:sz="4" w:space="0" w:color="auto"/>
            </w:tcBorders>
          </w:tcPr>
          <w:p w14:paraId="448F12A6" w14:textId="77777777" w:rsidR="009B6A13" w:rsidRPr="00F61C23" w:rsidRDefault="009B6A13" w:rsidP="00BD7AB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</w:tcBorders>
            <w:vAlign w:val="bottom"/>
          </w:tcPr>
          <w:p w14:paraId="3FCB35AF" w14:textId="77777777" w:rsidR="009B6A13" w:rsidRPr="00F61C23" w:rsidRDefault="009B6A13" w:rsidP="00BD7AB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61C2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มูลค่ายุติธรรมผ่าน</w:t>
            </w:r>
          </w:p>
          <w:p w14:paraId="71D74A12" w14:textId="77777777" w:rsidR="009B6A13" w:rsidRPr="00F61C23" w:rsidRDefault="009B6A13" w:rsidP="00BD7AB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</w:tr>
      <w:tr w:rsidR="009B6A13" w:rsidRPr="00F61C23" w14:paraId="53A5A62F" w14:textId="77777777" w:rsidTr="006156B8">
        <w:trPr>
          <w:gridAfter w:val="1"/>
          <w:wAfter w:w="12" w:type="dxa"/>
        </w:trPr>
        <w:tc>
          <w:tcPr>
            <w:tcW w:w="2988" w:type="dxa"/>
          </w:tcPr>
          <w:p w14:paraId="4C590130" w14:textId="77777777" w:rsidR="009B6A13" w:rsidRPr="00F61C23" w:rsidRDefault="009B6A13" w:rsidP="00BD7AB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20" w:type="dxa"/>
            <w:gridSpan w:val="4"/>
          </w:tcPr>
          <w:p w14:paraId="0D8F75C4" w14:textId="77777777" w:rsidR="009B6A13" w:rsidRPr="00F61C23" w:rsidRDefault="009B6A13" w:rsidP="00BD7AB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i/>
                <w:iCs/>
                <w:color w:val="000000"/>
                <w:sz w:val="26"/>
                <w:szCs w:val="26"/>
                <w:cs/>
              </w:rPr>
              <w:t>(พันบาท)</w:t>
            </w:r>
          </w:p>
        </w:tc>
      </w:tr>
      <w:tr w:rsidR="009B6A13" w:rsidRPr="00F61C23" w14:paraId="01673A65" w14:textId="77777777" w:rsidTr="006156B8">
        <w:tc>
          <w:tcPr>
            <w:tcW w:w="2988" w:type="dxa"/>
          </w:tcPr>
          <w:p w14:paraId="14E54BF1" w14:textId="77777777" w:rsidR="009B6A13" w:rsidRPr="00F61C23" w:rsidRDefault="009B6A13" w:rsidP="00615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0" w:right="-115" w:hanging="163"/>
              <w:rPr>
                <w:rFonts w:ascii="Angsana New" w:hAnsi="Angsana New"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683" w:type="dxa"/>
            <w:tcBorders>
              <w:bottom w:val="single" w:sz="4" w:space="0" w:color="auto"/>
            </w:tcBorders>
            <w:vAlign w:val="bottom"/>
          </w:tcPr>
          <w:p w14:paraId="3B9F217C" w14:textId="77777777" w:rsidR="009B6A13" w:rsidRPr="00F61C23" w:rsidRDefault="009B6A13" w:rsidP="00BD7AB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450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62D47015" w14:textId="77777777" w:rsidR="009B6A13" w:rsidRPr="00F61C23" w:rsidRDefault="009B6A13" w:rsidP="00BD7AB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06" w:type="dxa"/>
          </w:tcPr>
          <w:p w14:paraId="0ADCADE6" w14:textId="77777777" w:rsidR="009B6A13" w:rsidRPr="00F61C23" w:rsidRDefault="009B6A13" w:rsidP="00BD7AB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ind w:left="-90" w:right="12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64" w:type="dxa"/>
            <w:gridSpan w:val="2"/>
            <w:tcBorders>
              <w:bottom w:val="single" w:sz="4" w:space="0" w:color="auto"/>
            </w:tcBorders>
            <w:vAlign w:val="bottom"/>
          </w:tcPr>
          <w:p w14:paraId="4F0802FB" w14:textId="044202E5" w:rsidR="009B6A13" w:rsidRPr="00F61C23" w:rsidRDefault="009B6A13" w:rsidP="00BD7AB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ind w:left="-90" w:right="12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color w:val="000000"/>
                <w:sz w:val="26"/>
                <w:szCs w:val="26"/>
              </w:rPr>
              <w:t>2,390</w:t>
            </w:r>
          </w:p>
        </w:tc>
      </w:tr>
      <w:tr w:rsidR="009B6A13" w:rsidRPr="00F61C23" w14:paraId="7BE3C45D" w14:textId="77777777" w:rsidTr="006156B8">
        <w:tc>
          <w:tcPr>
            <w:tcW w:w="2988" w:type="dxa"/>
          </w:tcPr>
          <w:p w14:paraId="7037D4AF" w14:textId="77777777" w:rsidR="009B6A13" w:rsidRPr="00F61C23" w:rsidRDefault="009B6A13" w:rsidP="00615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0" w:right="-115" w:hanging="16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E72CEC" w14:textId="79104A04" w:rsidR="009B6A13" w:rsidRPr="00F61C23" w:rsidRDefault="003A7F30" w:rsidP="003A7F3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448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79" w:type="dxa"/>
          </w:tcPr>
          <w:p w14:paraId="47B3159A" w14:textId="77777777" w:rsidR="009B6A13" w:rsidRPr="00F61C23" w:rsidRDefault="009B6A13" w:rsidP="00BD7AB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06" w:type="dxa"/>
          </w:tcPr>
          <w:p w14:paraId="3C5093CE" w14:textId="77777777" w:rsidR="009B6A13" w:rsidRPr="00F61C23" w:rsidRDefault="009B6A13" w:rsidP="00BD7AB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ind w:left="-90" w:right="120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431E06" w14:textId="45B82DE2" w:rsidR="009B6A13" w:rsidRPr="00F61C23" w:rsidRDefault="009B6A13" w:rsidP="00BD7AB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ind w:left="-90" w:right="12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2,390</w:t>
            </w:r>
          </w:p>
        </w:tc>
      </w:tr>
    </w:tbl>
    <w:p w14:paraId="18321C4C" w14:textId="55744675" w:rsidR="009B6A13" w:rsidRPr="00F61C23" w:rsidRDefault="009B6A13">
      <w:pPr>
        <w:rPr>
          <w:rFonts w:ascii="Angsana New" w:hAnsi="Angsana New"/>
        </w:rPr>
      </w:pPr>
    </w:p>
    <w:p w14:paraId="68BFCED8" w14:textId="7AA6DFEA" w:rsidR="008539AE" w:rsidRPr="00F61C23" w:rsidRDefault="00853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r w:rsidRPr="00F61C23">
        <w:rPr>
          <w:rFonts w:ascii="Angsana New" w:hAnsi="Angsana New"/>
        </w:rPr>
        <w:br w:type="page"/>
      </w:r>
    </w:p>
    <w:p w14:paraId="3EAEDE0A" w14:textId="58658E26" w:rsidR="0098397A" w:rsidRPr="00F61C23" w:rsidRDefault="0098397A" w:rsidP="009839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lastRenderedPageBreak/>
        <w:t>(ก.</w:t>
      </w:r>
      <w:r w:rsidR="00A453AA" w:rsidRPr="00F61C23">
        <w:rPr>
          <w:rFonts w:ascii="Angsana New" w:hAnsi="Angsana New"/>
          <w:sz w:val="30"/>
          <w:szCs w:val="30"/>
        </w:rPr>
        <w:t>2</w:t>
      </w:r>
      <w:r w:rsidRPr="00F61C23">
        <w:rPr>
          <w:rFonts w:ascii="Angsana New" w:hAnsi="Angsana New"/>
          <w:sz w:val="30"/>
          <w:szCs w:val="30"/>
          <w:cs/>
        </w:rPr>
        <w:t xml:space="preserve">) </w:t>
      </w:r>
      <w:r w:rsidR="00B60682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 xml:space="preserve">การด้อยค่าของสินทรัพย์ทางการเงินและสินทรัพย์ที่เกิดจากสัญญา </w:t>
      </w:r>
    </w:p>
    <w:p w14:paraId="5588EACA" w14:textId="77777777" w:rsidR="0098397A" w:rsidRPr="00F61C23" w:rsidRDefault="0098397A" w:rsidP="009839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8"/>
          <w:szCs w:val="28"/>
          <w:cs/>
        </w:rPr>
      </w:pPr>
    </w:p>
    <w:p w14:paraId="00A43A54" w14:textId="3CE91C59" w:rsidR="0098397A" w:rsidRPr="00F61C23" w:rsidRDefault="0098397A" w:rsidP="004815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512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</w:rPr>
        <w:t>TFRS</w:t>
      </w:r>
      <w:r w:rsidRPr="00F61C23">
        <w:rPr>
          <w:rFonts w:ascii="Angsana New" w:hAnsi="Angsana New"/>
          <w:sz w:val="30"/>
          <w:szCs w:val="30"/>
          <w:cs/>
        </w:rPr>
        <w:t xml:space="preserve"> </w:t>
      </w:r>
      <w:r w:rsidR="00A453AA" w:rsidRPr="00F61C23">
        <w:rPr>
          <w:rFonts w:ascii="Angsana New" w:hAnsi="Angsana New"/>
          <w:sz w:val="30"/>
          <w:szCs w:val="30"/>
        </w:rPr>
        <w:t>9</w:t>
      </w:r>
      <w:r w:rsidRPr="00F61C23">
        <w:rPr>
          <w:rFonts w:ascii="Angsana New" w:hAnsi="Angsana New"/>
          <w:sz w:val="30"/>
          <w:szCs w:val="30"/>
          <w:cs/>
        </w:rPr>
        <w:t xml:space="preserve"> 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เดิมกลุ่มบริษัทและ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F61C23">
        <w:rPr>
          <w:rFonts w:ascii="Angsana New" w:hAnsi="Angsana New"/>
          <w:sz w:val="30"/>
          <w:szCs w:val="30"/>
        </w:rPr>
        <w:t>TFRS</w:t>
      </w:r>
      <w:r w:rsidRPr="00F61C23">
        <w:rPr>
          <w:rFonts w:ascii="Angsana New" w:hAnsi="Angsana New"/>
          <w:sz w:val="30"/>
          <w:szCs w:val="30"/>
          <w:cs/>
        </w:rPr>
        <w:t xml:space="preserve"> </w:t>
      </w:r>
      <w:r w:rsidR="00A453AA" w:rsidRPr="00F61C23">
        <w:rPr>
          <w:rFonts w:ascii="Angsana New" w:hAnsi="Angsana New"/>
          <w:sz w:val="30"/>
          <w:szCs w:val="30"/>
        </w:rPr>
        <w:t>9</w:t>
      </w:r>
      <w:r w:rsidRPr="00F61C23">
        <w:rPr>
          <w:rFonts w:ascii="Angsana New" w:hAnsi="Angsana New"/>
          <w:sz w:val="30"/>
          <w:szCs w:val="30"/>
          <w:cs/>
        </w:rPr>
        <w:t xml:space="preserve"> 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 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 สินทรัพย์ที่เกิดจากสัญญาและเงินลงทุนในตราสารหนี้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ซึ่งไม่รวมเงินลงทุนในตราสารทุน</w:t>
      </w:r>
    </w:p>
    <w:p w14:paraId="375E4E0E" w14:textId="77777777" w:rsidR="0098397A" w:rsidRPr="00F61C23" w:rsidRDefault="0098397A" w:rsidP="009839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</w:p>
    <w:p w14:paraId="37E54900" w14:textId="1BF7D7A7" w:rsidR="0098397A" w:rsidRPr="00F61C23" w:rsidRDefault="0098397A" w:rsidP="00F537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17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 xml:space="preserve">กลุ่มบริษัทและบริษัทได้ประเมินการด้อยค่าตาม </w:t>
      </w:r>
      <w:r w:rsidRPr="00F61C23">
        <w:rPr>
          <w:rFonts w:ascii="Angsana New" w:hAnsi="Angsana New"/>
          <w:sz w:val="30"/>
          <w:szCs w:val="30"/>
        </w:rPr>
        <w:t>TFRS</w:t>
      </w:r>
      <w:r w:rsidRPr="00F61C23">
        <w:rPr>
          <w:rFonts w:ascii="Angsana New" w:hAnsi="Angsana New"/>
          <w:sz w:val="30"/>
          <w:szCs w:val="30"/>
          <w:cs/>
        </w:rPr>
        <w:t xml:space="preserve"> </w:t>
      </w:r>
      <w:r w:rsidR="00A453AA" w:rsidRPr="00F61C23">
        <w:rPr>
          <w:rFonts w:ascii="Angsana New" w:hAnsi="Angsana New"/>
          <w:sz w:val="30"/>
          <w:szCs w:val="30"/>
        </w:rPr>
        <w:t>9</w:t>
      </w:r>
      <w:r w:rsidRPr="00F61C23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A453AA" w:rsidRPr="00F61C23">
        <w:rPr>
          <w:rFonts w:ascii="Angsana New" w:hAnsi="Angsana New"/>
          <w:sz w:val="30"/>
          <w:szCs w:val="30"/>
        </w:rPr>
        <w:t>1</w:t>
      </w:r>
      <w:r w:rsidRPr="00F61C23">
        <w:rPr>
          <w:rFonts w:ascii="Angsana New" w:hAnsi="Angsana New"/>
          <w:sz w:val="30"/>
          <w:szCs w:val="30"/>
          <w:cs/>
        </w:rPr>
        <w:t xml:space="preserve"> มกราคม </w:t>
      </w:r>
      <w:r w:rsidR="00A453AA" w:rsidRPr="00F61C23">
        <w:rPr>
          <w:rFonts w:ascii="Angsana New" w:hAnsi="Angsana New"/>
          <w:sz w:val="30"/>
          <w:szCs w:val="30"/>
        </w:rPr>
        <w:t>2563</w:t>
      </w:r>
      <w:r w:rsidRPr="00F61C23">
        <w:rPr>
          <w:rFonts w:ascii="Angsana New" w:hAnsi="Angsana New"/>
          <w:sz w:val="30"/>
          <w:szCs w:val="30"/>
          <w:cs/>
        </w:rPr>
        <w:t xml:space="preserve"> ส่งผลให้มีค่าเผื่อผลขาดทุนจากการด้อยค่าเพิ่มขึ้น ดังนี้</w:t>
      </w:r>
    </w:p>
    <w:p w14:paraId="4C3C246C" w14:textId="02145D50" w:rsidR="009F0386" w:rsidRPr="00F61C23" w:rsidRDefault="009F0386" w:rsidP="009F0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8667" w:type="dxa"/>
        <w:tblInd w:w="91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07"/>
        <w:gridCol w:w="1350"/>
        <w:gridCol w:w="180"/>
        <w:gridCol w:w="1530"/>
      </w:tblGrid>
      <w:tr w:rsidR="00F537B5" w:rsidRPr="00F61C23" w14:paraId="30F83B9A" w14:textId="77777777" w:rsidTr="00F537B5">
        <w:trPr>
          <w:cantSplit/>
          <w:tblHeader/>
        </w:trPr>
        <w:tc>
          <w:tcPr>
            <w:tcW w:w="5607" w:type="dxa"/>
            <w:shd w:val="clear" w:color="auto" w:fill="auto"/>
            <w:vAlign w:val="bottom"/>
          </w:tcPr>
          <w:p w14:paraId="3F2B0976" w14:textId="77777777" w:rsidR="00F537B5" w:rsidRPr="00F61C23" w:rsidRDefault="00F537B5" w:rsidP="0075137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16D9EB" w14:textId="77777777" w:rsidR="00F537B5" w:rsidRPr="00F61C23" w:rsidRDefault="00F537B5" w:rsidP="0075137E">
            <w:pPr>
              <w:pStyle w:val="acctmergecolhdg"/>
              <w:spacing w:line="240" w:lineRule="auto"/>
              <w:ind w:left="-77" w:right="-81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  <w:p w14:paraId="14B2F559" w14:textId="77777777" w:rsidR="00F537B5" w:rsidRPr="00F61C23" w:rsidRDefault="00F537B5" w:rsidP="0075137E">
            <w:pPr>
              <w:pStyle w:val="acctmergecolhdg"/>
              <w:spacing w:line="240" w:lineRule="auto"/>
              <w:ind w:left="-77" w:right="-81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307B1D3E" w14:textId="77777777" w:rsidR="00F537B5" w:rsidRPr="00F61C23" w:rsidRDefault="00F537B5" w:rsidP="0075137E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E1D990E" w14:textId="77777777" w:rsidR="00F537B5" w:rsidRPr="00F61C23" w:rsidRDefault="00F537B5" w:rsidP="0075137E">
            <w:pPr>
              <w:pStyle w:val="acctmergecolhdg"/>
              <w:spacing w:line="240" w:lineRule="auto"/>
              <w:ind w:left="-85" w:right="-82"/>
              <w:rPr>
                <w:rFonts w:ascii="Angsana New" w:hAnsi="Angsana New"/>
                <w:b w:val="0"/>
                <w:bCs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50859D81" w14:textId="77777777" w:rsidR="00F537B5" w:rsidRPr="00F61C23" w:rsidRDefault="00F537B5" w:rsidP="0075137E">
            <w:pPr>
              <w:pStyle w:val="acctmergecolhdg"/>
              <w:spacing w:line="240" w:lineRule="auto"/>
              <w:ind w:left="-85" w:right="-82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  <w:r w:rsidRPr="00F61C23">
              <w:rPr>
                <w:rFonts w:ascii="Angsana New" w:hAnsi="Angsana New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F537B5" w:rsidRPr="00F61C23" w14:paraId="3B673CA9" w14:textId="77777777" w:rsidTr="00F537B5">
        <w:trPr>
          <w:cantSplit/>
          <w:tblHeader/>
        </w:trPr>
        <w:tc>
          <w:tcPr>
            <w:tcW w:w="5607" w:type="dxa"/>
          </w:tcPr>
          <w:p w14:paraId="3E133F57" w14:textId="77777777" w:rsidR="00F537B5" w:rsidRPr="00F61C23" w:rsidRDefault="00F537B5" w:rsidP="0075137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0371AF85" w14:textId="77777777" w:rsidR="00F537B5" w:rsidRPr="00F61C23" w:rsidRDefault="00F537B5" w:rsidP="0075137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537B5" w:rsidRPr="00F61C23" w14:paraId="490AD26A" w14:textId="77777777" w:rsidTr="00F537B5">
        <w:trPr>
          <w:cantSplit/>
          <w:trHeight w:val="191"/>
        </w:trPr>
        <w:tc>
          <w:tcPr>
            <w:tcW w:w="5607" w:type="dxa"/>
          </w:tcPr>
          <w:p w14:paraId="028EF3D8" w14:textId="469942AD" w:rsidR="00F537B5" w:rsidRPr="00F61C23" w:rsidRDefault="00F537B5" w:rsidP="0075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ค่าเผื่อผลขาดทุนจากการด้อยค่า ณ วันที่ </w:t>
            </w:r>
            <w:r w:rsidR="00A453AA" w:rsidRPr="00F61C2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A453AA" w:rsidRPr="00F61C23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14:paraId="412D4DC8" w14:textId="77777777" w:rsidR="00F537B5" w:rsidRPr="00F61C23" w:rsidRDefault="00F537B5" w:rsidP="0075137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20DC0DD" w14:textId="77777777" w:rsidR="00F537B5" w:rsidRPr="00F61C23" w:rsidRDefault="00F537B5" w:rsidP="0075137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4AC822D" w14:textId="77777777" w:rsidR="00F537B5" w:rsidRPr="00F61C23" w:rsidRDefault="00F537B5" w:rsidP="0075137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37B5" w:rsidRPr="00F61C23" w14:paraId="4770DA85" w14:textId="77777777" w:rsidTr="00F537B5">
        <w:trPr>
          <w:cantSplit/>
          <w:trHeight w:val="191"/>
        </w:trPr>
        <w:tc>
          <w:tcPr>
            <w:tcW w:w="5607" w:type="dxa"/>
          </w:tcPr>
          <w:p w14:paraId="3F3703BA" w14:textId="77777777" w:rsidR="00F537B5" w:rsidRPr="00F61C23" w:rsidRDefault="00F537B5" w:rsidP="0075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ค่าเผื่อหนี้สงสัยจะสูญ </w:t>
            </w: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 ลูกหนี้การค้า</w:t>
            </w:r>
          </w:p>
        </w:tc>
        <w:tc>
          <w:tcPr>
            <w:tcW w:w="1350" w:type="dxa"/>
          </w:tcPr>
          <w:p w14:paraId="3C96BA88" w14:textId="6D358E89" w:rsidR="00F537B5" w:rsidRPr="00F61C23" w:rsidRDefault="00A453AA" w:rsidP="0075137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F537B5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925</w:t>
            </w:r>
          </w:p>
        </w:tc>
        <w:tc>
          <w:tcPr>
            <w:tcW w:w="180" w:type="dxa"/>
          </w:tcPr>
          <w:p w14:paraId="7D7EC393" w14:textId="77777777" w:rsidR="00F537B5" w:rsidRPr="00F61C23" w:rsidRDefault="00F537B5" w:rsidP="0075137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321EC3F" w14:textId="47E1BCDE" w:rsidR="00F537B5" w:rsidRPr="00F61C23" w:rsidRDefault="00A453AA" w:rsidP="00BB2C27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F537B5" w:rsidRPr="00F61C23">
              <w:rPr>
                <w:rFonts w:ascii="Angsana New" w:hAnsi="Angsana New"/>
                <w:sz w:val="28"/>
                <w:szCs w:val="28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135</w:t>
            </w:r>
          </w:p>
        </w:tc>
      </w:tr>
      <w:tr w:rsidR="00F537B5" w:rsidRPr="00F61C23" w14:paraId="6731C2A6" w14:textId="77777777" w:rsidTr="00F537B5">
        <w:trPr>
          <w:cantSplit/>
          <w:trHeight w:val="281"/>
        </w:trPr>
        <w:tc>
          <w:tcPr>
            <w:tcW w:w="5607" w:type="dxa"/>
          </w:tcPr>
          <w:p w14:paraId="4F7BEB8C" w14:textId="77777777" w:rsidR="00F537B5" w:rsidRPr="00F61C23" w:rsidRDefault="00F537B5" w:rsidP="0075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79"/>
              <w:rPr>
                <w:rFonts w:ascii="Angsana New" w:hAnsi="Angsana New"/>
                <w:sz w:val="22"/>
                <w:szCs w:val="22"/>
              </w:rPr>
            </w:pPr>
            <w:r w:rsidRPr="00F61C2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350" w:type="dxa"/>
          </w:tcPr>
          <w:p w14:paraId="6008326C" w14:textId="77777777" w:rsidR="00F537B5" w:rsidRPr="00F61C23" w:rsidRDefault="00F537B5" w:rsidP="0075137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5834DE6" w14:textId="77777777" w:rsidR="00F537B5" w:rsidRPr="00F61C23" w:rsidRDefault="00F537B5" w:rsidP="0075137E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530" w:type="dxa"/>
          </w:tcPr>
          <w:p w14:paraId="09504347" w14:textId="77777777" w:rsidR="00F537B5" w:rsidRPr="00F61C23" w:rsidRDefault="00F537B5" w:rsidP="0075137E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Cs w:val="22"/>
              </w:rPr>
            </w:pPr>
          </w:p>
        </w:tc>
      </w:tr>
      <w:tr w:rsidR="00F537B5" w:rsidRPr="00F61C23" w14:paraId="35287754" w14:textId="77777777" w:rsidTr="00F537B5">
        <w:trPr>
          <w:cantSplit/>
          <w:trHeight w:val="191"/>
        </w:trPr>
        <w:tc>
          <w:tcPr>
            <w:tcW w:w="5607" w:type="dxa"/>
          </w:tcPr>
          <w:p w14:paraId="7B053B8F" w14:textId="34F680EF" w:rsidR="00F537B5" w:rsidRPr="00F61C23" w:rsidRDefault="00F537B5" w:rsidP="0075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79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61C2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ผลขาดทุนจากการด้อยค่าที่รับรู้เพิ่มเติม ณ วันที่ </w:t>
            </w:r>
            <w:r w:rsidR="00A453AA" w:rsidRPr="00F61C23">
              <w:rPr>
                <w:rFonts w:ascii="Angsana New" w:hAnsi="Angsana New"/>
                <w:i/>
                <w:iCs/>
                <w:sz w:val="28"/>
                <w:szCs w:val="28"/>
              </w:rPr>
              <w:t>1</w:t>
            </w:r>
            <w:r w:rsidRPr="00F61C2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มกราคม </w:t>
            </w:r>
            <w:r w:rsidR="00A453AA" w:rsidRPr="00F61C23">
              <w:rPr>
                <w:rFonts w:ascii="Angsana New" w:hAnsi="Angsana New"/>
                <w:i/>
                <w:iCs/>
                <w:sz w:val="28"/>
                <w:szCs w:val="28"/>
              </w:rPr>
              <w:t>2563</w:t>
            </w:r>
            <w:r w:rsidRPr="00F61C2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สำหรับ</w:t>
            </w:r>
          </w:p>
        </w:tc>
        <w:tc>
          <w:tcPr>
            <w:tcW w:w="1350" w:type="dxa"/>
          </w:tcPr>
          <w:p w14:paraId="12CAD450" w14:textId="77777777" w:rsidR="00F537B5" w:rsidRPr="00F61C23" w:rsidRDefault="00F537B5" w:rsidP="0075137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A3FC22E" w14:textId="77777777" w:rsidR="00F537B5" w:rsidRPr="00F61C23" w:rsidRDefault="00F537B5" w:rsidP="0075137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B090C44" w14:textId="77777777" w:rsidR="00F537B5" w:rsidRPr="00F61C23" w:rsidRDefault="00F537B5" w:rsidP="0075137E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37B5" w:rsidRPr="00F61C23" w14:paraId="044BECA0" w14:textId="77777777" w:rsidTr="00F537B5">
        <w:trPr>
          <w:cantSplit/>
        </w:trPr>
        <w:tc>
          <w:tcPr>
            <w:tcW w:w="5607" w:type="dxa"/>
          </w:tcPr>
          <w:p w14:paraId="6C769732" w14:textId="77777777" w:rsidR="00F537B5" w:rsidRPr="00F61C23" w:rsidRDefault="00F537B5" w:rsidP="0075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80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 ลูกหนี้การค้า</w:t>
            </w:r>
          </w:p>
        </w:tc>
        <w:tc>
          <w:tcPr>
            <w:tcW w:w="1350" w:type="dxa"/>
          </w:tcPr>
          <w:p w14:paraId="1C935686" w14:textId="10AFAAEA" w:rsidR="00F537B5" w:rsidRPr="00F61C23" w:rsidRDefault="00A453AA" w:rsidP="0075137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F537B5" w:rsidRPr="00F61C23">
              <w:rPr>
                <w:rFonts w:ascii="Angsana New" w:hAnsi="Angsana New"/>
                <w:sz w:val="28"/>
                <w:szCs w:val="28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866</w:t>
            </w:r>
          </w:p>
        </w:tc>
        <w:tc>
          <w:tcPr>
            <w:tcW w:w="180" w:type="dxa"/>
          </w:tcPr>
          <w:p w14:paraId="5B6B01CF" w14:textId="77777777" w:rsidR="00F537B5" w:rsidRPr="00F61C23" w:rsidRDefault="00F537B5" w:rsidP="0075137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33145B5" w14:textId="3B3ECF7D" w:rsidR="00F537B5" w:rsidRPr="00F61C23" w:rsidRDefault="00A453AA" w:rsidP="0075137E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5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F537B5" w:rsidRPr="00F61C23">
              <w:rPr>
                <w:rFonts w:ascii="Angsana New" w:hAnsi="Angsana New"/>
                <w:sz w:val="28"/>
                <w:szCs w:val="28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712</w:t>
            </w:r>
          </w:p>
        </w:tc>
      </w:tr>
      <w:tr w:rsidR="00F537B5" w:rsidRPr="00F61C23" w14:paraId="4957430A" w14:textId="77777777" w:rsidTr="00F537B5">
        <w:trPr>
          <w:cantSplit/>
        </w:trPr>
        <w:tc>
          <w:tcPr>
            <w:tcW w:w="5607" w:type="dxa"/>
          </w:tcPr>
          <w:p w14:paraId="6FC16E9E" w14:textId="77777777" w:rsidR="00F537B5" w:rsidRPr="00F61C23" w:rsidRDefault="00F537B5" w:rsidP="0075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80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 ผลขาดทุนจากการด้อยค่าที่ยังไม่ได้รับรู้</w:t>
            </w:r>
          </w:p>
        </w:tc>
        <w:tc>
          <w:tcPr>
            <w:tcW w:w="1350" w:type="dxa"/>
          </w:tcPr>
          <w:p w14:paraId="6ABDA1F3" w14:textId="624E1203" w:rsidR="00F537B5" w:rsidRPr="00F61C23" w:rsidRDefault="00F537B5" w:rsidP="00BB2C27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453AA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A453AA" w:rsidRPr="00F61C23">
              <w:rPr>
                <w:rFonts w:ascii="Angsana New" w:hAnsi="Angsana New"/>
                <w:sz w:val="28"/>
                <w:szCs w:val="28"/>
                <w:lang w:val="en-US"/>
              </w:rPr>
              <w:t>866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7FADF8A" w14:textId="77777777" w:rsidR="00F537B5" w:rsidRPr="00F61C23" w:rsidRDefault="00F537B5" w:rsidP="0075137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E5E7910" w14:textId="088992EA" w:rsidR="00F537B5" w:rsidRPr="00F61C23" w:rsidRDefault="00F537B5" w:rsidP="0075137E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5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(</w:t>
            </w:r>
            <w:r w:rsidR="00A453AA" w:rsidRPr="00F61C23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F61C23">
              <w:rPr>
                <w:rFonts w:ascii="Angsana New" w:hAnsi="Angsana New"/>
                <w:sz w:val="28"/>
                <w:szCs w:val="28"/>
              </w:rPr>
              <w:t>,</w:t>
            </w:r>
            <w:r w:rsidR="00A453AA" w:rsidRPr="00F61C23">
              <w:rPr>
                <w:rFonts w:ascii="Angsana New" w:hAnsi="Angsana New"/>
                <w:sz w:val="28"/>
                <w:szCs w:val="28"/>
                <w:lang w:val="en-US"/>
              </w:rPr>
              <w:t>712</w:t>
            </w:r>
            <w:r w:rsidRPr="00F61C2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537B5" w:rsidRPr="00F61C23" w14:paraId="4AF685A5" w14:textId="77777777" w:rsidTr="00F537B5">
        <w:trPr>
          <w:cantSplit/>
        </w:trPr>
        <w:tc>
          <w:tcPr>
            <w:tcW w:w="5607" w:type="dxa"/>
            <w:vAlign w:val="bottom"/>
          </w:tcPr>
          <w:p w14:paraId="33B3A383" w14:textId="0C366588" w:rsidR="00F537B5" w:rsidRPr="00F61C23" w:rsidRDefault="00F537B5" w:rsidP="0075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ค่าเผื่อผลขาดทุนจากการด้อยค่า ณ วันที่ </w:t>
            </w:r>
            <w:r w:rsidR="00A453AA" w:rsidRPr="00F61C2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A453AA" w:rsidRPr="00F61C23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949A01" w14:textId="3AA71414" w:rsidR="00F537B5" w:rsidRPr="00F61C23" w:rsidRDefault="00A453AA" w:rsidP="0075137E">
            <w:pPr>
              <w:pStyle w:val="acctfourfigures"/>
              <w:tabs>
                <w:tab w:val="clear" w:pos="765"/>
                <w:tab w:val="decimal" w:pos="731"/>
                <w:tab w:val="left" w:pos="1076"/>
                <w:tab w:val="decimal" w:pos="1642"/>
              </w:tabs>
              <w:spacing w:line="240" w:lineRule="auto"/>
              <w:ind w:right="11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F537B5"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925</w:t>
            </w:r>
          </w:p>
        </w:tc>
        <w:tc>
          <w:tcPr>
            <w:tcW w:w="180" w:type="dxa"/>
          </w:tcPr>
          <w:p w14:paraId="18E4E1CC" w14:textId="77777777" w:rsidR="00F537B5" w:rsidRPr="00F61C23" w:rsidRDefault="00F537B5" w:rsidP="0075137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B702E3" w14:textId="4C223203" w:rsidR="00F537B5" w:rsidRPr="00F61C23" w:rsidRDefault="00A453AA" w:rsidP="0075137E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</w:t>
            </w:r>
            <w:r w:rsidR="00F537B5" w:rsidRPr="00F61C2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135</w:t>
            </w:r>
          </w:p>
        </w:tc>
      </w:tr>
    </w:tbl>
    <w:p w14:paraId="624C7D48" w14:textId="2B6F2E58" w:rsidR="00865B1B" w:rsidRPr="00F61C23" w:rsidRDefault="00865B1B" w:rsidP="009F0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2267479" w14:textId="3C2A38F8" w:rsidR="00F537B5" w:rsidRPr="00F61C23" w:rsidRDefault="00F537B5" w:rsidP="00F537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 xml:space="preserve">กลุ่มบริษัทและบริษัทเลือกที่จะรับรู้การเพิ่มขึ้นของผลขาดทุนจากการด้อยค่าโดยรับรู้เป็นค่าใช้จ่ายโดยใช้เกณฑ์เส้นตรงตลอดระยะเวลา </w:t>
      </w:r>
      <w:r w:rsidR="00A453AA" w:rsidRPr="00F61C23">
        <w:rPr>
          <w:rFonts w:ascii="Angsana New" w:hAnsi="Angsana New"/>
          <w:sz w:val="30"/>
          <w:szCs w:val="30"/>
        </w:rPr>
        <w:t>3</w:t>
      </w:r>
      <w:r w:rsidRPr="00F61C23">
        <w:rPr>
          <w:rFonts w:ascii="Angsana New" w:hAnsi="Angsana New"/>
          <w:sz w:val="30"/>
          <w:szCs w:val="30"/>
          <w:cs/>
        </w:rPr>
        <w:t xml:space="preserve"> ปีนับจากวันที่ถือปฏิบัติตาม </w:t>
      </w:r>
      <w:r w:rsidRPr="00F61C23">
        <w:rPr>
          <w:rFonts w:ascii="Angsana New" w:hAnsi="Angsana New"/>
          <w:sz w:val="30"/>
          <w:szCs w:val="30"/>
        </w:rPr>
        <w:t>TFRS</w:t>
      </w:r>
      <w:r w:rsidRPr="00F61C23">
        <w:rPr>
          <w:rFonts w:ascii="Angsana New" w:hAnsi="Angsana New"/>
          <w:sz w:val="30"/>
          <w:szCs w:val="30"/>
          <w:cs/>
        </w:rPr>
        <w:t xml:space="preserve"> </w:t>
      </w:r>
      <w:r w:rsidR="00A453AA" w:rsidRPr="00F61C23">
        <w:rPr>
          <w:rFonts w:ascii="Angsana New" w:hAnsi="Angsana New"/>
          <w:sz w:val="30"/>
          <w:szCs w:val="30"/>
        </w:rPr>
        <w:t>9</w:t>
      </w:r>
    </w:p>
    <w:p w14:paraId="6351A1C2" w14:textId="4DB78DBB" w:rsidR="00865B1B" w:rsidRPr="00F61C23" w:rsidRDefault="00865B1B" w:rsidP="009F038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8694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34"/>
        <w:gridCol w:w="1350"/>
        <w:gridCol w:w="180"/>
        <w:gridCol w:w="1530"/>
      </w:tblGrid>
      <w:tr w:rsidR="00F537B5" w:rsidRPr="00F61C23" w14:paraId="6681FE5A" w14:textId="77777777" w:rsidTr="00BB2C27">
        <w:trPr>
          <w:cantSplit/>
          <w:trHeight w:val="515"/>
          <w:tblHeader/>
        </w:trPr>
        <w:tc>
          <w:tcPr>
            <w:tcW w:w="5634" w:type="dxa"/>
            <w:shd w:val="clear" w:color="auto" w:fill="auto"/>
            <w:vAlign w:val="bottom"/>
          </w:tcPr>
          <w:p w14:paraId="22211B1D" w14:textId="77777777" w:rsidR="00F537B5" w:rsidRPr="00F61C23" w:rsidRDefault="00F537B5" w:rsidP="0075137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B19FEF9" w14:textId="77777777" w:rsidR="00F537B5" w:rsidRPr="00F61C23" w:rsidRDefault="00F537B5" w:rsidP="0075137E">
            <w:pPr>
              <w:pStyle w:val="acctmergecolhdg"/>
              <w:spacing w:line="240" w:lineRule="auto"/>
              <w:ind w:left="-77" w:right="-81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  <w:p w14:paraId="5F5795AF" w14:textId="77777777" w:rsidR="00F537B5" w:rsidRPr="00F61C23" w:rsidRDefault="00F537B5" w:rsidP="0075137E">
            <w:pPr>
              <w:pStyle w:val="acctmergecolhdg"/>
              <w:spacing w:line="240" w:lineRule="auto"/>
              <w:ind w:left="-77" w:right="-81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3E1644E6" w14:textId="77777777" w:rsidR="00F537B5" w:rsidRPr="00F61C23" w:rsidRDefault="00F537B5" w:rsidP="0075137E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75DFBBA" w14:textId="77777777" w:rsidR="00F537B5" w:rsidRPr="00F61C23" w:rsidRDefault="00F537B5" w:rsidP="0075137E">
            <w:pPr>
              <w:pStyle w:val="acctmergecolhdg"/>
              <w:spacing w:line="240" w:lineRule="auto"/>
              <w:ind w:left="-85" w:right="-82"/>
              <w:rPr>
                <w:rFonts w:ascii="Angsana New" w:hAnsi="Angsana New"/>
                <w:b w:val="0"/>
                <w:bCs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6B8EF60B" w14:textId="77777777" w:rsidR="00F537B5" w:rsidRPr="00F61C23" w:rsidRDefault="00F537B5" w:rsidP="0075137E">
            <w:pPr>
              <w:pStyle w:val="acctmergecolhdg"/>
              <w:spacing w:line="240" w:lineRule="auto"/>
              <w:ind w:left="-85" w:right="-82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  <w:r w:rsidRPr="00F61C23">
              <w:rPr>
                <w:rFonts w:ascii="Angsana New" w:hAnsi="Angsana New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F537B5" w:rsidRPr="00F61C23" w14:paraId="310E22AC" w14:textId="77777777" w:rsidTr="00BB2C27">
        <w:trPr>
          <w:cantSplit/>
          <w:tblHeader/>
        </w:trPr>
        <w:tc>
          <w:tcPr>
            <w:tcW w:w="5634" w:type="dxa"/>
          </w:tcPr>
          <w:p w14:paraId="2407B45D" w14:textId="77777777" w:rsidR="00F537B5" w:rsidRPr="00F61C23" w:rsidRDefault="00F537B5" w:rsidP="0075137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569F1C51" w14:textId="77777777" w:rsidR="00F537B5" w:rsidRPr="00F61C23" w:rsidRDefault="00F537B5" w:rsidP="0075137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537B5" w:rsidRPr="00F61C23" w14:paraId="1AD71945" w14:textId="77777777" w:rsidTr="00BB2C27">
        <w:trPr>
          <w:cantSplit/>
          <w:trHeight w:val="191"/>
        </w:trPr>
        <w:tc>
          <w:tcPr>
            <w:tcW w:w="5634" w:type="dxa"/>
            <w:vAlign w:val="bottom"/>
          </w:tcPr>
          <w:p w14:paraId="0654F2C2" w14:textId="5E3DC6E0" w:rsidR="00F537B5" w:rsidRPr="00F61C23" w:rsidRDefault="00F537B5" w:rsidP="0075137E">
            <w:pPr>
              <w:spacing w:line="240" w:lineRule="auto"/>
              <w:ind w:left="175" w:hanging="17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ผลขาดทุนจากการด้อยค่าที่ยังไม่ได้รับรู้ ณ วันที่ </w:t>
            </w:r>
            <w:r w:rsidR="00A453AA" w:rsidRPr="00F61C23">
              <w:rPr>
                <w:rFonts w:ascii="Angsana New" w:hAnsi="Angsana New"/>
                <w:sz w:val="28"/>
                <w:szCs w:val="28"/>
              </w:rPr>
              <w:t>1</w:t>
            </w: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A453AA" w:rsidRPr="00F61C23">
              <w:rPr>
                <w:rFonts w:ascii="Angsana New" w:hAnsi="Angsana New"/>
                <w:sz w:val="28"/>
                <w:szCs w:val="28"/>
              </w:rPr>
              <w:t>2563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3F1C0E4" w14:textId="70C33482" w:rsidR="00F537B5" w:rsidRPr="00F61C23" w:rsidRDefault="00A453AA" w:rsidP="0075137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F537B5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866</w:t>
            </w:r>
          </w:p>
        </w:tc>
        <w:tc>
          <w:tcPr>
            <w:tcW w:w="180" w:type="dxa"/>
          </w:tcPr>
          <w:p w14:paraId="6C819815" w14:textId="77777777" w:rsidR="00F537B5" w:rsidRPr="00F61C23" w:rsidRDefault="00F537B5" w:rsidP="0075137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2B452BE" w14:textId="28075F71" w:rsidR="00F537B5" w:rsidRPr="00F61C23" w:rsidRDefault="00A453AA" w:rsidP="0075137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F537B5" w:rsidRPr="00F61C23">
              <w:rPr>
                <w:rFonts w:ascii="Angsana New" w:hAnsi="Angsana New"/>
                <w:sz w:val="28"/>
                <w:szCs w:val="28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712</w:t>
            </w:r>
          </w:p>
        </w:tc>
      </w:tr>
      <w:tr w:rsidR="00F537B5" w:rsidRPr="00F61C23" w14:paraId="57BD6E2B" w14:textId="77777777" w:rsidTr="00BB2C27">
        <w:trPr>
          <w:cantSplit/>
          <w:trHeight w:val="191"/>
        </w:trPr>
        <w:tc>
          <w:tcPr>
            <w:tcW w:w="5634" w:type="dxa"/>
            <w:vAlign w:val="bottom"/>
          </w:tcPr>
          <w:p w14:paraId="48F1222A" w14:textId="6212882E" w:rsidR="00F537B5" w:rsidRPr="00F61C23" w:rsidRDefault="00F537B5" w:rsidP="0075137E">
            <w:pPr>
              <w:spacing w:line="240" w:lineRule="auto"/>
              <w:ind w:left="175" w:hanging="175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รับรู้ในกำไรหรือขาดทุนระหว่าง</w:t>
            </w:r>
            <w:r w:rsidR="007511FD" w:rsidRPr="00F61C2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5B884A4" w14:textId="61A25FD6" w:rsidR="00F537B5" w:rsidRPr="00F61C23" w:rsidRDefault="00992188" w:rsidP="0075137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(</w:t>
            </w:r>
            <w:r w:rsidR="00B21149" w:rsidRPr="00F61C23">
              <w:rPr>
                <w:rFonts w:ascii="Angsana New" w:hAnsi="Angsana New"/>
                <w:sz w:val="28"/>
                <w:szCs w:val="28"/>
              </w:rPr>
              <w:t>1</w:t>
            </w:r>
            <w:r w:rsidRPr="00F61C23">
              <w:rPr>
                <w:rFonts w:ascii="Angsana New" w:hAnsi="Angsana New"/>
                <w:sz w:val="28"/>
                <w:szCs w:val="28"/>
              </w:rPr>
              <w:t>,</w:t>
            </w:r>
            <w:r w:rsidR="00B21149" w:rsidRPr="00F61C23">
              <w:rPr>
                <w:rFonts w:ascii="Angsana New" w:hAnsi="Angsana New"/>
                <w:sz w:val="28"/>
                <w:szCs w:val="28"/>
              </w:rPr>
              <w:t>288</w:t>
            </w:r>
            <w:r w:rsidRPr="00F61C2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2C56A2E" w14:textId="77777777" w:rsidR="00F537B5" w:rsidRPr="00F61C23" w:rsidRDefault="00F537B5" w:rsidP="0075137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A87686A" w14:textId="27766167" w:rsidR="00F537B5" w:rsidRPr="00F61C23" w:rsidRDefault="00992188" w:rsidP="0075137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(</w:t>
            </w:r>
            <w:r w:rsidR="00B21149" w:rsidRPr="00F61C23">
              <w:rPr>
                <w:rFonts w:ascii="Angsana New" w:hAnsi="Angsana New"/>
                <w:sz w:val="28"/>
                <w:szCs w:val="28"/>
              </w:rPr>
              <w:t>1</w:t>
            </w:r>
            <w:r w:rsidRPr="00F61C23">
              <w:rPr>
                <w:rFonts w:ascii="Angsana New" w:hAnsi="Angsana New"/>
                <w:sz w:val="28"/>
                <w:szCs w:val="28"/>
              </w:rPr>
              <w:t>,</w:t>
            </w:r>
            <w:r w:rsidR="00B21149" w:rsidRPr="00F61C23">
              <w:rPr>
                <w:rFonts w:ascii="Angsana New" w:hAnsi="Angsana New"/>
                <w:sz w:val="28"/>
                <w:szCs w:val="28"/>
              </w:rPr>
              <w:t>237</w:t>
            </w:r>
            <w:r w:rsidRPr="00F61C2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537B5" w:rsidRPr="00F61C23" w14:paraId="1C417B18" w14:textId="77777777" w:rsidTr="00BB2C27">
        <w:trPr>
          <w:cantSplit/>
          <w:trHeight w:val="191"/>
        </w:trPr>
        <w:tc>
          <w:tcPr>
            <w:tcW w:w="5634" w:type="dxa"/>
            <w:vAlign w:val="bottom"/>
          </w:tcPr>
          <w:p w14:paraId="19384249" w14:textId="63FCCA7C" w:rsidR="00F537B5" w:rsidRPr="00F61C23" w:rsidRDefault="00F537B5" w:rsidP="0075137E">
            <w:pPr>
              <w:spacing w:line="240" w:lineRule="auto"/>
              <w:ind w:left="175" w:hanging="175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ผลขาดทุนจากการด้อยค่าที่ยังไม่ได้รับรู้ ณ วันที่</w:t>
            </w: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453AA" w:rsidRPr="00F61C2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4661FF"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A202C5" w:rsidRPr="00F61C2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A453AA" w:rsidRPr="00F61C23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53BC1E" w14:textId="4282514E" w:rsidR="00F537B5" w:rsidRPr="00F61C23" w:rsidRDefault="00B21149" w:rsidP="0075137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992188" w:rsidRPr="00F61C2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578</w:t>
            </w:r>
          </w:p>
        </w:tc>
        <w:tc>
          <w:tcPr>
            <w:tcW w:w="180" w:type="dxa"/>
          </w:tcPr>
          <w:p w14:paraId="0D649D53" w14:textId="77777777" w:rsidR="00F537B5" w:rsidRPr="00F61C23" w:rsidRDefault="00F537B5" w:rsidP="0075137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42522" w14:textId="4EF7285D" w:rsidR="00F537B5" w:rsidRPr="00F61C23" w:rsidRDefault="00B21149" w:rsidP="0075137E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992188" w:rsidRPr="00F61C2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475</w:t>
            </w:r>
          </w:p>
        </w:tc>
      </w:tr>
    </w:tbl>
    <w:p w14:paraId="271FA4C0" w14:textId="740DF572" w:rsidR="002B42D5" w:rsidRPr="00F61C23" w:rsidRDefault="002B42D5" w:rsidP="002B4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lastRenderedPageBreak/>
        <w:t>(ก.</w:t>
      </w:r>
      <w:r w:rsidR="00A453AA" w:rsidRPr="00F61C23">
        <w:rPr>
          <w:rFonts w:ascii="Angsana New" w:hAnsi="Angsana New"/>
          <w:sz w:val="30"/>
          <w:szCs w:val="30"/>
        </w:rPr>
        <w:t>3</w:t>
      </w:r>
      <w:r w:rsidRPr="00F61C23">
        <w:rPr>
          <w:rFonts w:ascii="Angsana New" w:hAnsi="Angsana New"/>
          <w:sz w:val="30"/>
          <w:szCs w:val="30"/>
          <w:cs/>
        </w:rPr>
        <w:t>)  อนุพันธ์</w:t>
      </w:r>
    </w:p>
    <w:p w14:paraId="7B61585A" w14:textId="60876862" w:rsidR="002B42D5" w:rsidRPr="00F61C23" w:rsidRDefault="002B42D5" w:rsidP="002B4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p w14:paraId="0352A582" w14:textId="78D9A601" w:rsidR="003860CE" w:rsidRPr="00F61C23" w:rsidRDefault="003860CE" w:rsidP="003860CE">
      <w:pPr>
        <w:pStyle w:val="ListParagraph"/>
        <w:tabs>
          <w:tab w:val="left" w:pos="1260"/>
        </w:tabs>
        <w:autoSpaceDE w:val="0"/>
        <w:autoSpaceDN w:val="0"/>
        <w:adjustRightInd w:val="0"/>
        <w:spacing w:line="240" w:lineRule="auto"/>
        <w:ind w:left="1260" w:firstLine="243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 xml:space="preserve">ตาม </w:t>
      </w:r>
      <w:r w:rsidRPr="00F61C23">
        <w:rPr>
          <w:rFonts w:ascii="Angsana New" w:hAnsi="Angsana New"/>
          <w:sz w:val="30"/>
          <w:szCs w:val="30"/>
        </w:rPr>
        <w:t>TFRS</w:t>
      </w:r>
      <w:r w:rsidR="004661FF" w:rsidRPr="00F61C23">
        <w:rPr>
          <w:rFonts w:ascii="Angsana New" w:hAnsi="Angsana New"/>
          <w:sz w:val="30"/>
          <w:szCs w:val="30"/>
          <w:cs/>
        </w:rPr>
        <w:t xml:space="preserve"> </w:t>
      </w:r>
      <w:r w:rsidR="00A453AA" w:rsidRPr="00F61C23">
        <w:rPr>
          <w:rFonts w:ascii="Angsana New" w:hAnsi="Angsana New"/>
          <w:sz w:val="30"/>
          <w:szCs w:val="30"/>
        </w:rPr>
        <w:t>9</w:t>
      </w:r>
      <w:r w:rsidR="004661FF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อนุพันธ์ทั้งหมดวัดมูลค่าด้วยมูลค่ายุติธรรมในงบแสดงฐานะการเงิน</w:t>
      </w:r>
    </w:p>
    <w:p w14:paraId="14A42433" w14:textId="77777777" w:rsidR="003860CE" w:rsidRPr="00F61C23" w:rsidRDefault="003860CE" w:rsidP="003860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7"/>
        <w:jc w:val="thaiDistribute"/>
        <w:rPr>
          <w:rFonts w:ascii="Angsana New" w:hAnsi="Angsana New"/>
          <w:sz w:val="28"/>
          <w:szCs w:val="28"/>
        </w:rPr>
      </w:pPr>
    </w:p>
    <w:p w14:paraId="780D864D" w14:textId="0E74B9C7" w:rsidR="003860CE" w:rsidRPr="00F61C23" w:rsidRDefault="003860CE" w:rsidP="003860CE">
      <w:pPr>
        <w:pStyle w:val="ListParagraph"/>
        <w:tabs>
          <w:tab w:val="clear" w:pos="1644"/>
          <w:tab w:val="left" w:pos="1530"/>
          <w:tab w:val="left" w:pos="1620"/>
        </w:tabs>
        <w:autoSpaceDE w:val="0"/>
        <w:autoSpaceDN w:val="0"/>
        <w:adjustRightInd w:val="0"/>
        <w:spacing w:line="240" w:lineRule="auto"/>
        <w:ind w:left="1512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กลุ่มบริษัทและบริษัทกำหนดให้อนุพันธ์บางรายการเป็นอนุพันธ์ที่ถือไว้เพื่อการบริหารความเสี่ยง</w:t>
      </w:r>
    </w:p>
    <w:p w14:paraId="7FB71339" w14:textId="77777777" w:rsidR="003860CE" w:rsidRPr="00F61C23" w:rsidRDefault="003860CE" w:rsidP="00FA2D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45BC62D3" w14:textId="44197708" w:rsidR="002B42D5" w:rsidRPr="00F61C23" w:rsidRDefault="003860CE" w:rsidP="003860CE">
      <w:pPr>
        <w:pStyle w:val="ListParagraph"/>
        <w:tabs>
          <w:tab w:val="left" w:pos="1530"/>
        </w:tabs>
        <w:autoSpaceDE w:val="0"/>
        <w:autoSpaceDN w:val="0"/>
        <w:adjustRightInd w:val="0"/>
        <w:spacing w:line="240" w:lineRule="auto"/>
        <w:ind w:left="1512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มาตรฐานการรายงานทางการเงินเดิมไม่ได้กล่าวถึงข้อกำหนดขอ</w:t>
      </w:r>
      <w:r w:rsidR="00AA1F7B" w:rsidRPr="00F61C23">
        <w:rPr>
          <w:rFonts w:ascii="Angsana New" w:hAnsi="Angsana New"/>
          <w:sz w:val="30"/>
          <w:szCs w:val="30"/>
          <w:cs/>
        </w:rPr>
        <w:t>ง</w:t>
      </w:r>
      <w:r w:rsidRPr="00F61C23">
        <w:rPr>
          <w:rFonts w:ascii="Angsana New" w:hAnsi="Angsana New"/>
          <w:sz w:val="30"/>
          <w:szCs w:val="30"/>
          <w:cs/>
        </w:rPr>
        <w:t xml:space="preserve">อนุพันธ์ที่ถือไว้เพื่อวัตถุประสงค์ในการบริหารความเสี่ยงในปี </w:t>
      </w:r>
      <w:r w:rsidR="00A453AA" w:rsidRPr="00F61C23">
        <w:rPr>
          <w:rFonts w:ascii="Angsana New" w:hAnsi="Angsana New"/>
          <w:sz w:val="30"/>
          <w:szCs w:val="30"/>
        </w:rPr>
        <w:t>2562</w:t>
      </w:r>
      <w:r w:rsidR="004661FF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 xml:space="preserve">กลุ่มบริษัทและบริษัทรับรู้รายการดังกล่าวตามที่ได้อธิบายไว้ในนโยบายการบัญชีในหมายเหตุข้อ </w:t>
      </w:r>
      <w:r w:rsidR="00A453AA" w:rsidRPr="00F61C23">
        <w:rPr>
          <w:rFonts w:ascii="Angsana New" w:hAnsi="Angsana New"/>
          <w:sz w:val="30"/>
          <w:szCs w:val="30"/>
        </w:rPr>
        <w:t>4</w:t>
      </w:r>
      <w:r w:rsidRPr="00F61C23">
        <w:rPr>
          <w:rFonts w:ascii="Angsana New" w:hAnsi="Angsana New"/>
          <w:sz w:val="30"/>
          <w:szCs w:val="30"/>
        </w:rPr>
        <w:t>(</w:t>
      </w:r>
      <w:r w:rsidRPr="00F61C23">
        <w:rPr>
          <w:rFonts w:ascii="Angsana New" w:hAnsi="Angsana New"/>
          <w:sz w:val="30"/>
          <w:szCs w:val="30"/>
          <w:cs/>
        </w:rPr>
        <w:t>ง</w:t>
      </w:r>
      <w:r w:rsidRPr="00F61C23">
        <w:rPr>
          <w:rFonts w:ascii="Angsana New" w:hAnsi="Angsana New"/>
          <w:sz w:val="30"/>
          <w:szCs w:val="30"/>
        </w:rPr>
        <w:t>.</w:t>
      </w:r>
      <w:r w:rsidR="00154E5D">
        <w:rPr>
          <w:rFonts w:ascii="Angsana New" w:hAnsi="Angsana New"/>
          <w:sz w:val="30"/>
          <w:szCs w:val="30"/>
        </w:rPr>
        <w:t>3</w:t>
      </w:r>
      <w:r w:rsidRPr="00F61C23">
        <w:rPr>
          <w:rFonts w:ascii="Angsana New" w:hAnsi="Angsana New"/>
          <w:sz w:val="30"/>
          <w:szCs w:val="30"/>
        </w:rPr>
        <w:t>)</w:t>
      </w:r>
      <w:r w:rsidR="004661FF" w:rsidRPr="00F61C23">
        <w:rPr>
          <w:rFonts w:ascii="Angsana New" w:hAnsi="Angsana New"/>
          <w:sz w:val="30"/>
          <w:szCs w:val="30"/>
          <w:cs/>
        </w:rPr>
        <w:t xml:space="preserve"> </w:t>
      </w:r>
      <w:r w:rsidR="00431BAA" w:rsidRPr="00F61C23">
        <w:rPr>
          <w:rFonts w:ascii="Angsana New" w:hAnsi="Angsana New" w:hint="cs"/>
          <w:sz w:val="30"/>
          <w:szCs w:val="30"/>
          <w:cs/>
        </w:rPr>
        <w:t xml:space="preserve">และ </w:t>
      </w:r>
      <w:r w:rsidR="00A453AA" w:rsidRPr="00F61C23">
        <w:rPr>
          <w:rFonts w:ascii="Angsana New" w:hAnsi="Angsana New"/>
          <w:sz w:val="30"/>
          <w:szCs w:val="30"/>
        </w:rPr>
        <w:t>4</w:t>
      </w:r>
      <w:r w:rsidR="00431BAA" w:rsidRPr="00F61C23">
        <w:rPr>
          <w:rFonts w:ascii="Angsana New" w:hAnsi="Angsana New"/>
          <w:sz w:val="30"/>
          <w:szCs w:val="30"/>
        </w:rPr>
        <w:t>(</w:t>
      </w:r>
      <w:r w:rsidR="00431BAA" w:rsidRPr="00F61C23">
        <w:rPr>
          <w:rFonts w:ascii="Angsana New" w:hAnsi="Angsana New" w:hint="cs"/>
          <w:sz w:val="30"/>
          <w:szCs w:val="30"/>
          <w:cs/>
        </w:rPr>
        <w:t>ง.</w:t>
      </w:r>
      <w:r w:rsidR="00154E5D">
        <w:rPr>
          <w:rFonts w:ascii="Angsana New" w:hAnsi="Angsana New"/>
          <w:sz w:val="30"/>
          <w:szCs w:val="30"/>
        </w:rPr>
        <w:t>4</w:t>
      </w:r>
      <w:r w:rsidR="00431BAA" w:rsidRPr="00F61C23">
        <w:rPr>
          <w:rFonts w:ascii="Angsana New" w:hAnsi="Angsana New"/>
          <w:sz w:val="30"/>
          <w:szCs w:val="30"/>
        </w:rPr>
        <w:t>)</w:t>
      </w:r>
    </w:p>
    <w:p w14:paraId="06EFE23C" w14:textId="3BC6C9D9" w:rsidR="002B42D5" w:rsidRPr="00F61C23" w:rsidRDefault="002B42D5" w:rsidP="002B4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tbl>
      <w:tblPr>
        <w:tblW w:w="8190" w:type="dxa"/>
        <w:tblInd w:w="1440" w:type="dxa"/>
        <w:tblLayout w:type="fixed"/>
        <w:tblLook w:val="0000" w:firstRow="0" w:lastRow="0" w:firstColumn="0" w:lastColumn="0" w:noHBand="0" w:noVBand="0"/>
      </w:tblPr>
      <w:tblGrid>
        <w:gridCol w:w="5042"/>
        <w:gridCol w:w="1261"/>
        <w:gridCol w:w="270"/>
        <w:gridCol w:w="1617"/>
      </w:tblGrid>
      <w:tr w:rsidR="00D81335" w:rsidRPr="00F61C23" w14:paraId="2F6304FB" w14:textId="77777777" w:rsidTr="00185CAC">
        <w:trPr>
          <w:tblHeader/>
        </w:trPr>
        <w:tc>
          <w:tcPr>
            <w:tcW w:w="3078" w:type="pct"/>
            <w:vAlign w:val="bottom"/>
          </w:tcPr>
          <w:p w14:paraId="4CBBBB57" w14:textId="07C6D884" w:rsidR="00D81335" w:rsidRPr="00F61C23" w:rsidRDefault="00D81335" w:rsidP="00105C64">
            <w:pPr>
              <w:ind w:left="75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ผลกระทบของอนุพันธ์ ณ วันที่ </w:t>
            </w:r>
            <w:r w:rsidR="00A453AA" w:rsidRPr="00F6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="004661FF" w:rsidRPr="00F6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6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A453AA" w:rsidRPr="00F6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770" w:type="pct"/>
            <w:vAlign w:val="bottom"/>
          </w:tcPr>
          <w:p w14:paraId="590EE733" w14:textId="13D6FAA6" w:rsidR="00D81335" w:rsidRPr="00F61C23" w:rsidRDefault="00D81335" w:rsidP="00105C64">
            <w:pPr>
              <w:tabs>
                <w:tab w:val="clear" w:pos="227"/>
                <w:tab w:val="left" w:pos="343"/>
              </w:tabs>
              <w:spacing w:line="240" w:lineRule="auto"/>
              <w:ind w:left="73" w:right="-104" w:hanging="175"/>
              <w:jc w:val="center"/>
              <w:rPr>
                <w:rFonts w:ascii="Angsana New" w:hAnsi="Angsana New"/>
                <w:color w:val="FF0000"/>
                <w:sz w:val="30"/>
                <w:szCs w:val="30"/>
                <w:shd w:val="clear" w:color="auto" w:fill="FFFFFF"/>
                <w:cs/>
              </w:rPr>
            </w:pPr>
            <w:r w:rsidRPr="00F61C2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5" w:type="pct"/>
          </w:tcPr>
          <w:p w14:paraId="2BC86D44" w14:textId="77777777" w:rsidR="00D81335" w:rsidRPr="00F61C23" w:rsidRDefault="00D81335" w:rsidP="00105C6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pct"/>
            <w:vAlign w:val="bottom"/>
          </w:tcPr>
          <w:p w14:paraId="43148618" w14:textId="77777777" w:rsidR="00D81335" w:rsidRPr="00F61C23" w:rsidRDefault="00D81335" w:rsidP="00105C64">
            <w:pPr>
              <w:spacing w:line="240" w:lineRule="auto"/>
              <w:ind w:left="175" w:right="8" w:hanging="175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</w:p>
          <w:p w14:paraId="05692FFF" w14:textId="58425172" w:rsidR="00D81335" w:rsidRPr="00F61C23" w:rsidRDefault="00D81335" w:rsidP="00105C64">
            <w:pPr>
              <w:spacing w:line="240" w:lineRule="auto"/>
              <w:ind w:left="175" w:right="8" w:hanging="175"/>
              <w:jc w:val="center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bCs/>
                <w:sz w:val="30"/>
                <w:szCs w:val="30"/>
                <w:cs/>
              </w:rPr>
              <w:t>เฉพาะกิจการ</w:t>
            </w:r>
            <w:r w:rsidR="004661FF" w:rsidRPr="00F61C23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D81335" w:rsidRPr="00F61C23" w14:paraId="6E0EBA74" w14:textId="77777777" w:rsidTr="00185CAC">
        <w:trPr>
          <w:tblHeader/>
        </w:trPr>
        <w:tc>
          <w:tcPr>
            <w:tcW w:w="3078" w:type="pct"/>
          </w:tcPr>
          <w:p w14:paraId="04C2E5A2" w14:textId="77777777" w:rsidR="00D81335" w:rsidRPr="00F61C23" w:rsidRDefault="00D81335" w:rsidP="00105C64">
            <w:pPr>
              <w:ind w:left="75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22" w:type="pct"/>
            <w:gridSpan w:val="3"/>
          </w:tcPr>
          <w:p w14:paraId="43F0202A" w14:textId="225264B5" w:rsidR="00D81335" w:rsidRPr="00F61C23" w:rsidRDefault="00D81335" w:rsidP="00105C64">
            <w:pPr>
              <w:ind w:left="-108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61C2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78566A" w:rsidRPr="00F61C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</w:t>
            </w:r>
            <w:r w:rsidRPr="00F61C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F61C2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81335" w:rsidRPr="00F61C23" w14:paraId="229E07E2" w14:textId="77777777" w:rsidTr="00185CAC">
        <w:tc>
          <w:tcPr>
            <w:tcW w:w="3078" w:type="pct"/>
          </w:tcPr>
          <w:p w14:paraId="1900A052" w14:textId="0AA9DBFE" w:rsidR="00D81335" w:rsidRPr="00F61C23" w:rsidRDefault="00D81335" w:rsidP="00105C64">
            <w:pPr>
              <w:ind w:left="75" w:hanging="90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  <w:r w:rsidR="00185CAC" w:rsidRPr="00F61C23">
              <w:rPr>
                <w:rFonts w:ascii="Angsana New" w:hAnsi="Angsana New" w:hint="cs"/>
                <w:sz w:val="30"/>
                <w:szCs w:val="30"/>
                <w:cs/>
              </w:rPr>
              <w:t>อนุพันธ์</w:t>
            </w:r>
            <w:r w:rsidR="001B0EA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70" w:type="pct"/>
          </w:tcPr>
          <w:p w14:paraId="481326DB" w14:textId="33D8A074" w:rsidR="00D81335" w:rsidRPr="00F61C23" w:rsidRDefault="00185CAC" w:rsidP="00105C64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3,355</w:t>
            </w:r>
          </w:p>
        </w:tc>
        <w:tc>
          <w:tcPr>
            <w:tcW w:w="165" w:type="pct"/>
          </w:tcPr>
          <w:p w14:paraId="21C67AD3" w14:textId="77777777" w:rsidR="00D81335" w:rsidRPr="00F61C23" w:rsidRDefault="00D81335" w:rsidP="00105C64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pct"/>
          </w:tcPr>
          <w:p w14:paraId="5662AD45" w14:textId="223B463E" w:rsidR="00D81335" w:rsidRPr="00F61C23" w:rsidRDefault="00185CAC" w:rsidP="00105C64">
            <w:pPr>
              <w:pStyle w:val="BodyText"/>
              <w:tabs>
                <w:tab w:val="decimal" w:pos="975"/>
              </w:tabs>
              <w:spacing w:after="0"/>
              <w:ind w:left="-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2,390</w:t>
            </w:r>
          </w:p>
        </w:tc>
      </w:tr>
      <w:tr w:rsidR="00D81335" w:rsidRPr="00F61C23" w14:paraId="79DB522E" w14:textId="77777777" w:rsidTr="00185CAC">
        <w:tc>
          <w:tcPr>
            <w:tcW w:w="3078" w:type="pct"/>
          </w:tcPr>
          <w:p w14:paraId="23A13E72" w14:textId="3550F5EB" w:rsidR="00D81335" w:rsidRPr="00F61C23" w:rsidRDefault="00185CAC" w:rsidP="00105C64">
            <w:pPr>
              <w:ind w:left="75" w:hanging="90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D81335" w:rsidRPr="00F61C23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ภาษีเงินได้รอการตัดบัญชีเพิ่มขึ้น</w:t>
            </w:r>
          </w:p>
        </w:tc>
        <w:tc>
          <w:tcPr>
            <w:tcW w:w="770" w:type="pct"/>
          </w:tcPr>
          <w:p w14:paraId="7BE570FB" w14:textId="68913F9A" w:rsidR="00D81335" w:rsidRPr="00F61C23" w:rsidRDefault="00185CAC" w:rsidP="00105C6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671</w:t>
            </w:r>
          </w:p>
        </w:tc>
        <w:tc>
          <w:tcPr>
            <w:tcW w:w="165" w:type="pct"/>
          </w:tcPr>
          <w:p w14:paraId="2C2C37A9" w14:textId="77777777" w:rsidR="00D81335" w:rsidRPr="00F61C23" w:rsidRDefault="00D81335" w:rsidP="00105C6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pct"/>
          </w:tcPr>
          <w:p w14:paraId="37600638" w14:textId="24577FBD" w:rsidR="00D81335" w:rsidRPr="00F61C23" w:rsidRDefault="00185CAC" w:rsidP="00105C6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477</w:t>
            </w:r>
          </w:p>
        </w:tc>
      </w:tr>
      <w:tr w:rsidR="00D81335" w:rsidRPr="00F61C23" w14:paraId="16D9AA14" w14:textId="77777777" w:rsidTr="00185CAC">
        <w:tc>
          <w:tcPr>
            <w:tcW w:w="3078" w:type="pct"/>
          </w:tcPr>
          <w:p w14:paraId="6DECA59F" w14:textId="0BD850C8" w:rsidR="00D81335" w:rsidRPr="00F61C23" w:rsidRDefault="00D81335" w:rsidP="00105C64">
            <w:pPr>
              <w:ind w:left="75" w:hanging="90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กำไรสะสม</w:t>
            </w:r>
            <w:r w:rsidR="00185CAC" w:rsidRPr="00F61C23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770" w:type="pct"/>
          </w:tcPr>
          <w:p w14:paraId="2A9AA8CB" w14:textId="44D86C34" w:rsidR="00D81335" w:rsidRPr="00F61C23" w:rsidRDefault="00185CAC" w:rsidP="00105C6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2,684</w:t>
            </w:r>
          </w:p>
        </w:tc>
        <w:tc>
          <w:tcPr>
            <w:tcW w:w="165" w:type="pct"/>
          </w:tcPr>
          <w:p w14:paraId="0A4A3A1B" w14:textId="77777777" w:rsidR="00D81335" w:rsidRPr="00F61C23" w:rsidRDefault="00D81335" w:rsidP="00105C6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pct"/>
          </w:tcPr>
          <w:p w14:paraId="5CA3E6CA" w14:textId="0A13F8ED" w:rsidR="00D81335" w:rsidRPr="00F61C23" w:rsidRDefault="00185CAC" w:rsidP="00105C6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1,913</w:t>
            </w:r>
          </w:p>
        </w:tc>
      </w:tr>
    </w:tbl>
    <w:p w14:paraId="4D9B973E" w14:textId="77777777" w:rsidR="002B42D5" w:rsidRPr="00F61C23" w:rsidRDefault="002B42D5" w:rsidP="002B42D5">
      <w:p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305591A6" w14:textId="6D3FBB45" w:rsidR="004B2ADC" w:rsidRPr="00F61C23" w:rsidRDefault="004B2ADC" w:rsidP="004B2ADC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hanging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61C2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TFRS</w:t>
      </w:r>
      <w:r w:rsidRPr="00F61C2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="00A453AA" w:rsidRPr="00F61C2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F61C2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สัญญาเช่า</w:t>
      </w:r>
    </w:p>
    <w:p w14:paraId="5DC16A54" w14:textId="77777777" w:rsidR="004B2ADC" w:rsidRPr="00F61C23" w:rsidRDefault="004B2ADC" w:rsidP="004B2A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018F29E" w14:textId="68DE44C1" w:rsidR="0005454F" w:rsidRPr="00F61C23" w:rsidRDefault="004B2ADC" w:rsidP="004B2A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  <w:cs/>
        </w:rPr>
      </w:pPr>
      <w:r w:rsidRPr="00F61C23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A453AA" w:rsidRPr="00F61C23">
        <w:rPr>
          <w:rFonts w:ascii="Angsana New" w:hAnsi="Angsana New"/>
          <w:sz w:val="30"/>
          <w:szCs w:val="30"/>
        </w:rPr>
        <w:t>1</w:t>
      </w:r>
      <w:r w:rsidRPr="00F61C23">
        <w:rPr>
          <w:rFonts w:ascii="Angsana New" w:hAnsi="Angsana New"/>
          <w:sz w:val="30"/>
          <w:szCs w:val="30"/>
          <w:cs/>
        </w:rPr>
        <w:t xml:space="preserve"> มกราคม </w:t>
      </w:r>
      <w:r w:rsidR="00A453AA" w:rsidRPr="00F61C23">
        <w:rPr>
          <w:rFonts w:ascii="Angsana New" w:hAnsi="Angsana New"/>
          <w:sz w:val="30"/>
          <w:szCs w:val="30"/>
        </w:rPr>
        <w:t>2563</w:t>
      </w:r>
      <w:r w:rsidRPr="00F61C23">
        <w:rPr>
          <w:rFonts w:ascii="Angsana New" w:hAnsi="Angsana New"/>
          <w:sz w:val="30"/>
          <w:szCs w:val="30"/>
          <w:cs/>
        </w:rPr>
        <w:t xml:space="preserve"> กลุ่มบริษัทและบริษัทถือปฏิบัติตาม </w:t>
      </w:r>
      <w:r w:rsidRPr="00F61C23">
        <w:rPr>
          <w:rFonts w:ascii="Angsana New" w:hAnsi="Angsana New"/>
          <w:sz w:val="30"/>
          <w:szCs w:val="30"/>
        </w:rPr>
        <w:t>TFRS</w:t>
      </w:r>
      <w:r w:rsidRPr="00F61C23">
        <w:rPr>
          <w:rFonts w:ascii="Angsana New" w:hAnsi="Angsana New"/>
          <w:sz w:val="30"/>
          <w:szCs w:val="30"/>
          <w:cs/>
        </w:rPr>
        <w:t xml:space="preserve"> </w:t>
      </w:r>
      <w:r w:rsidR="00A453AA" w:rsidRPr="00F61C23">
        <w:rPr>
          <w:rFonts w:ascii="Angsana New" w:hAnsi="Angsana New"/>
          <w:sz w:val="30"/>
          <w:szCs w:val="30"/>
        </w:rPr>
        <w:t>16</w:t>
      </w:r>
      <w:r w:rsidRPr="00F61C23">
        <w:rPr>
          <w:rFonts w:ascii="Angsana New" w:hAnsi="Angsana New"/>
          <w:sz w:val="30"/>
          <w:szCs w:val="30"/>
          <w:cs/>
        </w:rPr>
        <w:t xml:space="preserve"> เป็นครั้งแรกกับสัญญาที่เคยระบุว่าเป็นสัญญาเช่าตามมาตรฐานการบัญชี ฉบับที่ </w:t>
      </w:r>
      <w:r w:rsidR="00A453AA" w:rsidRPr="00F61C23">
        <w:rPr>
          <w:rFonts w:ascii="Angsana New" w:hAnsi="Angsana New"/>
          <w:sz w:val="30"/>
          <w:szCs w:val="30"/>
        </w:rPr>
        <w:t>17</w:t>
      </w:r>
      <w:r w:rsidRPr="00F61C23">
        <w:rPr>
          <w:rFonts w:ascii="Angsana New" w:hAnsi="Angsana New"/>
          <w:sz w:val="30"/>
          <w:szCs w:val="30"/>
          <w:cs/>
        </w:rPr>
        <w:t xml:space="preserve"> เรื่อง </w:t>
      </w:r>
      <w:r w:rsidRPr="00F61C23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</w:rPr>
        <w:t>(TAS</w:t>
      </w:r>
      <w:r w:rsidRPr="00F61C23">
        <w:rPr>
          <w:rFonts w:ascii="Angsana New" w:hAnsi="Angsana New"/>
          <w:sz w:val="30"/>
          <w:szCs w:val="30"/>
          <w:cs/>
        </w:rPr>
        <w:t xml:space="preserve"> </w:t>
      </w:r>
      <w:r w:rsidR="00A453AA" w:rsidRPr="00F61C23">
        <w:rPr>
          <w:rFonts w:ascii="Angsana New" w:hAnsi="Angsana New"/>
          <w:sz w:val="30"/>
          <w:szCs w:val="30"/>
        </w:rPr>
        <w:t>17</w:t>
      </w:r>
      <w:r w:rsidRPr="00F61C23">
        <w:rPr>
          <w:rFonts w:ascii="Angsana New" w:hAnsi="Angsana New"/>
          <w:sz w:val="30"/>
          <w:szCs w:val="30"/>
        </w:rPr>
        <w:t>)</w:t>
      </w:r>
      <w:r w:rsidRPr="00F61C23">
        <w:rPr>
          <w:rFonts w:ascii="Angsana New" w:hAnsi="Angsana New"/>
          <w:sz w:val="30"/>
          <w:szCs w:val="30"/>
          <w:cs/>
        </w:rPr>
        <w:t xml:space="preserve"> และการตีความมาตรฐานการรายงานทางการเงิน ฉบับที่ </w:t>
      </w:r>
      <w:r w:rsidR="00A453AA" w:rsidRPr="00F61C23">
        <w:rPr>
          <w:rFonts w:ascii="Angsana New" w:hAnsi="Angsana New"/>
          <w:sz w:val="30"/>
          <w:szCs w:val="30"/>
        </w:rPr>
        <w:t>4</w:t>
      </w:r>
      <w:r w:rsidRPr="00F61C23">
        <w:rPr>
          <w:rFonts w:ascii="Angsana New" w:hAnsi="Angsana New"/>
          <w:sz w:val="30"/>
          <w:szCs w:val="30"/>
          <w:cs/>
        </w:rPr>
        <w:t xml:space="preserve"> เรื่อง </w:t>
      </w:r>
      <w:r w:rsidRPr="00F61C23">
        <w:rPr>
          <w:rFonts w:ascii="Angsana New" w:hAnsi="Angsana New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</w:rPr>
        <w:t>(TFRIC</w:t>
      </w:r>
      <w:r w:rsidRPr="00F61C23">
        <w:rPr>
          <w:rFonts w:ascii="Angsana New" w:hAnsi="Angsana New"/>
          <w:sz w:val="30"/>
          <w:szCs w:val="30"/>
          <w:cs/>
        </w:rPr>
        <w:t xml:space="preserve"> </w:t>
      </w:r>
      <w:r w:rsidR="00A453AA" w:rsidRPr="00F61C23">
        <w:rPr>
          <w:rFonts w:ascii="Angsana New" w:hAnsi="Angsana New"/>
          <w:sz w:val="30"/>
          <w:szCs w:val="30"/>
        </w:rPr>
        <w:t>4</w:t>
      </w:r>
      <w:r w:rsidRPr="00F61C23">
        <w:rPr>
          <w:rFonts w:ascii="Angsana New" w:hAnsi="Angsana New"/>
          <w:sz w:val="30"/>
          <w:szCs w:val="30"/>
        </w:rPr>
        <w:t>)</w:t>
      </w:r>
      <w:r w:rsidRPr="00F61C23">
        <w:rPr>
          <w:rFonts w:ascii="Angsana New" w:hAnsi="Angsana New"/>
          <w:sz w:val="30"/>
          <w:szCs w:val="30"/>
          <w:cs/>
        </w:rPr>
        <w:t xml:space="preserve"> ด้วยวิธีปรับปรุงย้อนหลังโดยรับรู้ผลกระทบสะสม </w:t>
      </w:r>
      <w:r w:rsidRPr="00F61C23">
        <w:rPr>
          <w:rFonts w:ascii="Angsana New" w:hAnsi="Angsana New"/>
          <w:sz w:val="30"/>
          <w:szCs w:val="30"/>
        </w:rPr>
        <w:t>(Modified</w:t>
      </w:r>
      <w:r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</w:rPr>
        <w:t>retrospective</w:t>
      </w:r>
      <w:r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</w:rPr>
        <w:t>approach)</w:t>
      </w:r>
      <w:r w:rsidRPr="00F61C23">
        <w:rPr>
          <w:rFonts w:ascii="Angsana New" w:hAnsi="Angsana New"/>
          <w:sz w:val="30"/>
          <w:szCs w:val="30"/>
          <w:cs/>
        </w:rPr>
        <w:t xml:space="preserve"> </w:t>
      </w:r>
    </w:p>
    <w:p w14:paraId="3BB05D08" w14:textId="77777777" w:rsidR="004B2ADC" w:rsidRPr="00F61C23" w:rsidRDefault="004B2ADC" w:rsidP="004B2ADC">
      <w:pPr>
        <w:pStyle w:val="BodyText"/>
        <w:spacing w:after="0" w:line="240" w:lineRule="auto"/>
        <w:ind w:left="126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7EDE1E1" w14:textId="36988A87" w:rsidR="004B2ADC" w:rsidRPr="00F61C23" w:rsidRDefault="004B2ADC" w:rsidP="007856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eastAsia="Calibri" w:hAnsi="Angsana New"/>
          <w:sz w:val="30"/>
          <w:szCs w:val="30"/>
        </w:rPr>
      </w:pPr>
      <w:r w:rsidRPr="00F61C23">
        <w:rPr>
          <w:rFonts w:ascii="Angsana New" w:eastAsia="Calibri" w:hAnsi="Angsana New"/>
          <w:sz w:val="30"/>
          <w:szCs w:val="30"/>
          <w:cs/>
        </w:rPr>
        <w:t>เดิม</w:t>
      </w:r>
      <w:r w:rsidRPr="00F61C23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Pr="00F61C23">
        <w:rPr>
          <w:rFonts w:ascii="Angsana New" w:eastAsia="Calibri" w:hAnsi="Angsana New"/>
          <w:sz w:val="30"/>
          <w:szCs w:val="30"/>
          <w:cs/>
        </w:rPr>
        <w:t>ในฐานะผู้เช่าจะรับรู้รายจ่ายภายใต้สัญญาเช่าดำเนินงาน</w:t>
      </w:r>
      <w:r w:rsidR="004A09F8" w:rsidRPr="00F61C23">
        <w:rPr>
          <w:rFonts w:ascii="Angsana New" w:eastAsia="Calibri" w:hAnsi="Angsana New" w:hint="cs"/>
          <w:sz w:val="30"/>
          <w:szCs w:val="30"/>
          <w:cs/>
        </w:rPr>
        <w:t>และประโยชน์ที่ได้รับเกี่ยวข้องกับสัญญาเช่า</w:t>
      </w:r>
      <w:r w:rsidRPr="00F61C23">
        <w:rPr>
          <w:rFonts w:ascii="Angsana New" w:eastAsia="Calibri" w:hAnsi="Angsana New"/>
          <w:sz w:val="30"/>
          <w:szCs w:val="30"/>
          <w:cs/>
        </w:rPr>
        <w:t xml:space="preserve">ในกำไรหรือขาดทุนโดยวิธีเส้นตรงตลอดอายุสัญญาเช่า ตาม </w:t>
      </w:r>
      <w:r w:rsidRPr="00F61C23">
        <w:rPr>
          <w:rFonts w:ascii="Angsana New" w:eastAsia="Calibri" w:hAnsi="Angsana New"/>
          <w:sz w:val="30"/>
          <w:szCs w:val="30"/>
        </w:rPr>
        <w:t>TFRS</w:t>
      </w:r>
      <w:r w:rsidRPr="00F61C23">
        <w:rPr>
          <w:rFonts w:ascii="Angsana New" w:eastAsia="Calibri" w:hAnsi="Angsana New"/>
          <w:sz w:val="30"/>
          <w:szCs w:val="30"/>
          <w:cs/>
        </w:rPr>
        <w:t xml:space="preserve"> </w:t>
      </w:r>
      <w:r w:rsidR="00A453AA" w:rsidRPr="00F61C23">
        <w:rPr>
          <w:rFonts w:ascii="Angsana New" w:eastAsia="Calibri" w:hAnsi="Angsana New"/>
          <w:sz w:val="30"/>
          <w:szCs w:val="30"/>
        </w:rPr>
        <w:t>16</w:t>
      </w:r>
      <w:r w:rsidRPr="00F61C2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Pr="00F61C23">
        <w:rPr>
          <w:rFonts w:ascii="Angsana New" w:eastAsia="Calibri" w:hAnsi="Angsana New"/>
          <w:sz w:val="30"/>
          <w:szCs w:val="30"/>
          <w:cs/>
        </w:rPr>
        <w:t xml:space="preserve">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</w:t>
      </w:r>
      <w:r w:rsidRPr="00F61C23">
        <w:rPr>
          <w:rFonts w:ascii="Angsana New" w:hAnsi="Angsana New"/>
          <w:sz w:val="30"/>
          <w:szCs w:val="30"/>
          <w:cs/>
        </w:rPr>
        <w:t>กลุ่มบริษัทและบริษัทเลือกที่จะ</w:t>
      </w:r>
      <w:r w:rsidRPr="00F61C23">
        <w:rPr>
          <w:rFonts w:ascii="Angsana New" w:eastAsia="Calibri" w:hAnsi="Angsana New"/>
          <w:sz w:val="30"/>
          <w:szCs w:val="30"/>
          <w:cs/>
        </w:rPr>
        <w:t xml:space="preserve">ปันส่วนสิ่งตอบแทนที่ต้องจ่ายตามราคาขายที่เป็นเอกเทศ ณ วันที่ </w:t>
      </w:r>
      <w:r w:rsidR="00A453AA" w:rsidRPr="00F61C23">
        <w:rPr>
          <w:rFonts w:ascii="Angsana New" w:eastAsia="Calibri" w:hAnsi="Angsana New"/>
          <w:sz w:val="30"/>
          <w:szCs w:val="30"/>
        </w:rPr>
        <w:t>1</w:t>
      </w:r>
      <w:r w:rsidRPr="00F61C23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="00A453AA" w:rsidRPr="00F61C23">
        <w:rPr>
          <w:rFonts w:ascii="Angsana New" w:eastAsia="Calibri" w:hAnsi="Angsana New"/>
          <w:sz w:val="30"/>
          <w:szCs w:val="30"/>
        </w:rPr>
        <w:t>2563</w:t>
      </w:r>
      <w:r w:rsidRPr="00F61C2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Pr="00F61C23">
        <w:rPr>
          <w:rFonts w:ascii="Angsana New" w:eastAsia="Calibri" w:hAnsi="Angsana New"/>
          <w:sz w:val="30"/>
          <w:szCs w:val="30"/>
          <w:cs/>
        </w:rPr>
        <w:t>รับรู้สินทรัพย์สิทธิการใช้และหนี้สินตามสัญญาเช่า ส่งผลให้ลักษณะของค่าใช้จ่ายที่เกี่ยวข้องกับสัญญาเช่าดังกล่าวเปลี่ยนแปลงไปโดย</w:t>
      </w:r>
      <w:r w:rsidRPr="00F61C23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Pr="00F61C23">
        <w:rPr>
          <w:rFonts w:ascii="Angsana New" w:eastAsia="Calibri" w:hAnsi="Angsana New"/>
          <w:sz w:val="30"/>
          <w:szCs w:val="30"/>
          <w:cs/>
        </w:rPr>
        <w:t xml:space="preserve">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7BFF7D1B" w14:textId="79B3CC19" w:rsidR="00BF0BE1" w:rsidRPr="00F61C23" w:rsidRDefault="00BF0B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FF"/>
          <w:sz w:val="28"/>
          <w:szCs w:val="28"/>
        </w:rPr>
      </w:pPr>
      <w:r w:rsidRPr="00F61C23">
        <w:rPr>
          <w:rFonts w:ascii="Angsana New" w:hAnsi="Angsana New"/>
          <w:color w:val="0000FF"/>
          <w:sz w:val="28"/>
          <w:szCs w:val="28"/>
        </w:rPr>
        <w:br w:type="page"/>
      </w:r>
    </w:p>
    <w:p w14:paraId="136F6521" w14:textId="6F80C96A" w:rsidR="004B2ADC" w:rsidRPr="00F61C23" w:rsidRDefault="004B2ADC" w:rsidP="007856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/>
          <w:color w:val="000000"/>
          <w:sz w:val="30"/>
          <w:szCs w:val="30"/>
        </w:rPr>
      </w:pPr>
      <w:r w:rsidRPr="00F61C23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ในการปฏิบัติในช่วงเปลี่ยนแปลง </w:t>
      </w:r>
      <w:r w:rsidRPr="00F61C23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Pr="00F61C23">
        <w:rPr>
          <w:rFonts w:ascii="Angsana New" w:hAnsi="Angsana New"/>
          <w:color w:val="000000"/>
          <w:sz w:val="30"/>
          <w:szCs w:val="30"/>
          <w:cs/>
        </w:rPr>
        <w:t>ได้เลือกใช้ข้อยกเว้นต่อไปนี้</w:t>
      </w:r>
    </w:p>
    <w:p w14:paraId="33876141" w14:textId="40204576" w:rsidR="004B2ADC" w:rsidRPr="00F61C23" w:rsidRDefault="004B2ADC" w:rsidP="0078566A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color w:val="000000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A453AA" w:rsidRPr="00F61C23">
        <w:rPr>
          <w:rFonts w:ascii="Angsana New" w:hAnsi="Angsana New"/>
          <w:color w:val="000000"/>
          <w:sz w:val="30"/>
          <w:szCs w:val="30"/>
        </w:rPr>
        <w:t>12</w:t>
      </w:r>
      <w:r w:rsidRPr="00F61C23">
        <w:rPr>
          <w:rFonts w:ascii="Angsana New" w:hAnsi="Angsana New"/>
          <w:sz w:val="30"/>
          <w:szCs w:val="30"/>
          <w:cs/>
        </w:rPr>
        <w:t xml:space="preserve"> เดือน  </w:t>
      </w:r>
    </w:p>
    <w:p w14:paraId="6BAAD247" w14:textId="77777777" w:rsidR="004B2ADC" w:rsidRPr="00F61C23" w:rsidRDefault="004B2ADC" w:rsidP="0078566A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 </w:t>
      </w:r>
    </w:p>
    <w:p w14:paraId="1351DB91" w14:textId="77777777" w:rsidR="004B2ADC" w:rsidRPr="00F61C23" w:rsidRDefault="004B2ADC" w:rsidP="0078566A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 </w:t>
      </w:r>
    </w:p>
    <w:p w14:paraId="46610133" w14:textId="77777777" w:rsidR="004B2ADC" w:rsidRPr="00F61C23" w:rsidRDefault="004B2ADC" w:rsidP="0078566A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1277CBDC" w14:textId="77777777" w:rsidR="004B2ADC" w:rsidRPr="00F61C23" w:rsidRDefault="004B2ADC" w:rsidP="0078566A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 xml:space="preserve">ไม่รวมต้นทุนทางตรงเริ่มแรกในการวัดมูลค่าสินทรัพย์สิทธิการใช้ </w:t>
      </w:r>
    </w:p>
    <w:p w14:paraId="1E829746" w14:textId="0BEEE505" w:rsidR="00662630" w:rsidRPr="00FC5192" w:rsidRDefault="00662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9109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28"/>
        <w:gridCol w:w="1350"/>
        <w:gridCol w:w="181"/>
        <w:gridCol w:w="1350"/>
      </w:tblGrid>
      <w:tr w:rsidR="00A2645E" w:rsidRPr="00F61C23" w14:paraId="089C9092" w14:textId="77777777" w:rsidTr="00574F39">
        <w:trPr>
          <w:cantSplit/>
          <w:trHeight w:val="20"/>
        </w:trPr>
        <w:tc>
          <w:tcPr>
            <w:tcW w:w="6228" w:type="dxa"/>
            <w:shd w:val="clear" w:color="auto" w:fill="auto"/>
            <w:vAlign w:val="bottom"/>
          </w:tcPr>
          <w:p w14:paraId="37943799" w14:textId="24718988" w:rsidR="00A2645E" w:rsidRPr="00F61C23" w:rsidRDefault="00A2645E" w:rsidP="0075137E">
            <w:pPr>
              <w:pStyle w:val="acctfourfigures"/>
              <w:tabs>
                <w:tab w:val="clear" w:pos="765"/>
              </w:tabs>
              <w:spacing w:line="240" w:lineRule="auto"/>
              <w:ind w:left="370" w:hanging="356"/>
              <w:rPr>
                <w:rFonts w:ascii="Angsana New" w:hAnsi="Angsana New"/>
                <w:b/>
                <w:bCs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  <w:r w:rsidRPr="00F61C23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  <w:lang w:bidi="th-TH"/>
              </w:rPr>
              <w:t xml:space="preserve">ผลกระทบจากการถือปฏิบัติตาม </w:t>
            </w:r>
            <w:r w:rsidRPr="00F61C23">
              <w:rPr>
                <w:rFonts w:ascii="Angsana New" w:hAnsi="Angsana New"/>
                <w:b/>
                <w:i/>
                <w:iCs/>
                <w:sz w:val="28"/>
                <w:szCs w:val="28"/>
              </w:rPr>
              <w:t xml:space="preserve">TFRS </w:t>
            </w:r>
            <w:r w:rsidR="00A453AA" w:rsidRPr="00F61C23">
              <w:rPr>
                <w:rFonts w:ascii="Angsana New" w:hAnsi="Angsana New"/>
                <w:b/>
                <w:i/>
                <w:iCs/>
                <w:sz w:val="28"/>
                <w:szCs w:val="28"/>
                <w:lang w:val="en-US"/>
              </w:rPr>
              <w:t>16</w:t>
            </w:r>
            <w:r w:rsidRPr="00F61C23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C25B695" w14:textId="77777777" w:rsidR="00A2645E" w:rsidRPr="00F61C23" w:rsidRDefault="00A2645E" w:rsidP="0075137E">
            <w:pPr>
              <w:pStyle w:val="acctmergecolhdg"/>
              <w:spacing w:line="240" w:lineRule="auto"/>
              <w:ind w:left="-75" w:right="-79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F61C2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5DDA4F57" w14:textId="77777777" w:rsidR="00A2645E" w:rsidRPr="00F61C23" w:rsidRDefault="00A2645E" w:rsidP="0075137E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B2294F3" w14:textId="77777777" w:rsidR="00A2645E" w:rsidRPr="00F61C23" w:rsidRDefault="00A2645E" w:rsidP="0075137E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b w:val="0"/>
                <w:bCs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18B8E7AD" w14:textId="77777777" w:rsidR="00A2645E" w:rsidRPr="00F61C23" w:rsidRDefault="00A2645E" w:rsidP="0075137E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A2645E" w:rsidRPr="00F61C23" w14:paraId="6E5BBA7D" w14:textId="77777777" w:rsidTr="00574F39">
        <w:trPr>
          <w:cantSplit/>
          <w:trHeight w:val="20"/>
        </w:trPr>
        <w:tc>
          <w:tcPr>
            <w:tcW w:w="6228" w:type="dxa"/>
          </w:tcPr>
          <w:p w14:paraId="7962F7C5" w14:textId="77777777" w:rsidR="00A2645E" w:rsidRPr="00F61C23" w:rsidRDefault="00A2645E" w:rsidP="0075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70" w:hanging="35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1" w:type="dxa"/>
            <w:gridSpan w:val="3"/>
          </w:tcPr>
          <w:p w14:paraId="64C82C63" w14:textId="77777777" w:rsidR="00A2645E" w:rsidRPr="00F61C23" w:rsidRDefault="00A2645E" w:rsidP="0075137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61C23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F61C23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F61C23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A2645E" w:rsidRPr="00F61C23" w14:paraId="656DAE1B" w14:textId="77777777" w:rsidTr="00574F39">
        <w:trPr>
          <w:cantSplit/>
          <w:trHeight w:val="20"/>
        </w:trPr>
        <w:tc>
          <w:tcPr>
            <w:tcW w:w="6228" w:type="dxa"/>
          </w:tcPr>
          <w:p w14:paraId="500E3629" w14:textId="10E91738" w:rsidR="00A2645E" w:rsidRPr="00F61C23" w:rsidRDefault="00A2645E" w:rsidP="0075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70" w:hanging="356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A453AA" w:rsidRPr="00F61C2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1</w:t>
            </w:r>
            <w:r w:rsidRPr="00F61C2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มกราคม </w:t>
            </w:r>
            <w:r w:rsidR="00A453AA" w:rsidRPr="00F61C2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2881" w:type="dxa"/>
            <w:gridSpan w:val="3"/>
          </w:tcPr>
          <w:p w14:paraId="4C409A56" w14:textId="77777777" w:rsidR="00A2645E" w:rsidRPr="00F61C23" w:rsidRDefault="00A2645E" w:rsidP="0075137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A2645E" w:rsidRPr="00F61C23" w14:paraId="788F11A9" w14:textId="77777777" w:rsidTr="00574F39">
        <w:trPr>
          <w:cantSplit/>
          <w:trHeight w:val="20"/>
        </w:trPr>
        <w:tc>
          <w:tcPr>
            <w:tcW w:w="6228" w:type="dxa"/>
          </w:tcPr>
          <w:p w14:paraId="3BBD2BFC" w14:textId="77777777" w:rsidR="00A2645E" w:rsidRPr="00F61C23" w:rsidRDefault="00A2645E" w:rsidP="0075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0" w:hanging="356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634D24C8" w14:textId="790DCCED" w:rsidR="00A2645E" w:rsidRPr="00F61C23" w:rsidRDefault="00A453AA" w:rsidP="0075137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A2645E" w:rsidRPr="00F61C23">
              <w:rPr>
                <w:rFonts w:ascii="Angsana New" w:hAnsi="Angsana New"/>
                <w:sz w:val="28"/>
                <w:szCs w:val="28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397</w:t>
            </w:r>
          </w:p>
        </w:tc>
        <w:tc>
          <w:tcPr>
            <w:tcW w:w="181" w:type="dxa"/>
            <w:vAlign w:val="bottom"/>
          </w:tcPr>
          <w:p w14:paraId="2188FC60" w14:textId="77777777" w:rsidR="00A2645E" w:rsidRPr="00F61C23" w:rsidRDefault="00A2645E" w:rsidP="0075137E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F46C20C" w14:textId="7428D879" w:rsidR="00A2645E" w:rsidRPr="00F61C23" w:rsidRDefault="00A453AA" w:rsidP="0075137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A2645E" w:rsidRPr="00F61C23">
              <w:rPr>
                <w:rFonts w:ascii="Angsana New" w:hAnsi="Angsana New"/>
                <w:sz w:val="28"/>
                <w:szCs w:val="28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397</w:t>
            </w:r>
          </w:p>
        </w:tc>
      </w:tr>
      <w:tr w:rsidR="00A2645E" w:rsidRPr="00F61C23" w14:paraId="0DAD8473" w14:textId="77777777" w:rsidTr="00574F39">
        <w:trPr>
          <w:cantSplit/>
          <w:trHeight w:val="20"/>
        </w:trPr>
        <w:tc>
          <w:tcPr>
            <w:tcW w:w="6228" w:type="dxa"/>
          </w:tcPr>
          <w:p w14:paraId="23A56F4A" w14:textId="77777777" w:rsidR="00A2645E" w:rsidRPr="00F61C23" w:rsidRDefault="00A2645E" w:rsidP="0075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0" w:hanging="356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50" w:type="dxa"/>
            <w:vAlign w:val="bottom"/>
          </w:tcPr>
          <w:p w14:paraId="1CAB3D21" w14:textId="77777777" w:rsidR="00A2645E" w:rsidRPr="00F61C23" w:rsidRDefault="00A2645E" w:rsidP="0075137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1" w:type="dxa"/>
            <w:vAlign w:val="bottom"/>
          </w:tcPr>
          <w:p w14:paraId="7054ED42" w14:textId="77777777" w:rsidR="00A2645E" w:rsidRPr="00F61C23" w:rsidRDefault="00A2645E" w:rsidP="0075137E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50" w:type="dxa"/>
            <w:vAlign w:val="bottom"/>
          </w:tcPr>
          <w:p w14:paraId="051EE7C1" w14:textId="77777777" w:rsidR="00A2645E" w:rsidRPr="00F61C23" w:rsidRDefault="00A2645E" w:rsidP="0075137E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02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A2645E" w:rsidRPr="00F61C23" w14:paraId="51ACB88B" w14:textId="77777777" w:rsidTr="00574F39">
        <w:trPr>
          <w:cantSplit/>
          <w:trHeight w:val="20"/>
        </w:trPr>
        <w:tc>
          <w:tcPr>
            <w:tcW w:w="6228" w:type="dxa"/>
            <w:shd w:val="clear" w:color="auto" w:fill="auto"/>
            <w:vAlign w:val="bottom"/>
          </w:tcPr>
          <w:p w14:paraId="54BEDF22" w14:textId="77777777" w:rsidR="00A2645E" w:rsidRPr="00F61C23" w:rsidRDefault="00A2645E" w:rsidP="0075137E">
            <w:pPr>
              <w:pStyle w:val="acctfourfigures"/>
              <w:tabs>
                <w:tab w:val="clear" w:pos="765"/>
              </w:tabs>
              <w:spacing w:line="240" w:lineRule="auto"/>
              <w:ind w:left="370" w:right="-170" w:hanging="356"/>
              <w:rPr>
                <w:rFonts w:ascii="Angsana New" w:hAnsi="Angsana New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  <w:r w:rsidRPr="00F61C23">
              <w:rPr>
                <w:rFonts w:ascii="Angsana New" w:eastAsia="Calibri" w:hAnsi="Angsana New"/>
                <w:sz w:val="28"/>
                <w:szCs w:val="28"/>
              </w:rPr>
              <w:br w:type="page"/>
            </w:r>
            <w:r w:rsidRPr="00F61C2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การวัดมูลค่าหนี้สินตามสัญญาเช่า</w:t>
            </w:r>
            <w:r w:rsidRPr="00F61C2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982ED66" w14:textId="77777777" w:rsidR="00A2645E" w:rsidRPr="00F61C23" w:rsidRDefault="00A2645E" w:rsidP="0075137E">
            <w:pPr>
              <w:pStyle w:val="acctmergecolhdg"/>
              <w:spacing w:line="240" w:lineRule="auto"/>
              <w:ind w:left="-75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6EDA37EC" w14:textId="77777777" w:rsidR="00A2645E" w:rsidRPr="00F61C23" w:rsidRDefault="00A2645E" w:rsidP="0075137E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4A038B8" w14:textId="77777777" w:rsidR="00A2645E" w:rsidRPr="00F61C23" w:rsidRDefault="00A2645E" w:rsidP="0075137E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645E" w:rsidRPr="00F61C23" w14:paraId="27FA382D" w14:textId="77777777" w:rsidTr="00574F39">
        <w:trPr>
          <w:cantSplit/>
          <w:trHeight w:val="20"/>
        </w:trPr>
        <w:tc>
          <w:tcPr>
            <w:tcW w:w="6228" w:type="dxa"/>
            <w:vAlign w:val="bottom"/>
          </w:tcPr>
          <w:p w14:paraId="6A309432" w14:textId="4F008020" w:rsidR="00A2645E" w:rsidRPr="00F61C23" w:rsidRDefault="00A2645E" w:rsidP="0075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0" w:right="-170" w:hanging="356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A453AA" w:rsidRPr="00F61C23">
              <w:rPr>
                <w:rFonts w:ascii="Angsana New" w:hAnsi="Angsana New"/>
                <w:sz w:val="28"/>
                <w:szCs w:val="28"/>
              </w:rPr>
              <w:t>31</w:t>
            </w: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A453AA" w:rsidRPr="00F61C2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  <w:vAlign w:val="bottom"/>
          </w:tcPr>
          <w:p w14:paraId="64B22AFD" w14:textId="5CD5B1E7" w:rsidR="00A2645E" w:rsidRPr="00F61C23" w:rsidRDefault="00A453AA" w:rsidP="0075137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23</w:t>
            </w:r>
            <w:r w:rsidR="00A2645E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991</w:t>
            </w:r>
          </w:p>
        </w:tc>
        <w:tc>
          <w:tcPr>
            <w:tcW w:w="181" w:type="dxa"/>
            <w:vAlign w:val="bottom"/>
          </w:tcPr>
          <w:p w14:paraId="22280A2C" w14:textId="77777777" w:rsidR="00A2645E" w:rsidRPr="00F61C23" w:rsidRDefault="00A2645E" w:rsidP="0075137E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1B00CA" w14:textId="439D28F2" w:rsidR="00A2645E" w:rsidRPr="00F61C23" w:rsidRDefault="00A453AA" w:rsidP="0075137E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21</w:t>
            </w:r>
            <w:r w:rsidR="00A2645E" w:rsidRPr="00F61C23">
              <w:rPr>
                <w:rFonts w:ascii="Angsana New" w:hAnsi="Angsana New"/>
                <w:sz w:val="28"/>
                <w:szCs w:val="28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653</w:t>
            </w:r>
          </w:p>
        </w:tc>
      </w:tr>
      <w:tr w:rsidR="00A2645E" w:rsidRPr="00F61C23" w14:paraId="6D9BC09E" w14:textId="77777777" w:rsidTr="00574F39">
        <w:trPr>
          <w:cantSplit/>
          <w:trHeight w:val="20"/>
        </w:trPr>
        <w:tc>
          <w:tcPr>
            <w:tcW w:w="6228" w:type="dxa"/>
          </w:tcPr>
          <w:p w14:paraId="4549D450" w14:textId="77777777" w:rsidR="00A2645E" w:rsidRPr="00F61C23" w:rsidRDefault="00A2645E" w:rsidP="0075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0" w:right="-170" w:hanging="356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</w:tcPr>
          <w:p w14:paraId="3C62E338" w14:textId="26C6EED3" w:rsidR="00A2645E" w:rsidRPr="00F61C23" w:rsidRDefault="00A2645E" w:rsidP="0075137E">
            <w:pPr>
              <w:pStyle w:val="acctfourfigures"/>
              <w:tabs>
                <w:tab w:val="clear" w:pos="765"/>
                <w:tab w:val="decimal" w:pos="820"/>
                <w:tab w:val="decimal" w:pos="1642"/>
              </w:tabs>
              <w:spacing w:line="240" w:lineRule="auto"/>
              <w:ind w:right="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(</w:t>
            </w:r>
            <w:r w:rsidR="00A453AA" w:rsidRPr="00F61C23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F61C23">
              <w:rPr>
                <w:rFonts w:ascii="Angsana New" w:hAnsi="Angsana New"/>
                <w:sz w:val="28"/>
                <w:szCs w:val="28"/>
              </w:rPr>
              <w:t>,</w:t>
            </w:r>
            <w:r w:rsidR="00A453AA" w:rsidRPr="00F61C23">
              <w:rPr>
                <w:rFonts w:ascii="Angsana New" w:hAnsi="Angsana New"/>
                <w:sz w:val="28"/>
                <w:szCs w:val="28"/>
                <w:lang w:val="en-US"/>
              </w:rPr>
              <w:t>417</w:t>
            </w:r>
            <w:r w:rsidRPr="00F61C2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1" w:type="dxa"/>
          </w:tcPr>
          <w:p w14:paraId="38B3B33C" w14:textId="77777777" w:rsidR="00A2645E" w:rsidRPr="00F61C23" w:rsidRDefault="00A2645E" w:rsidP="0075137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0EFE11B" w14:textId="0DE9722A" w:rsidR="00A2645E" w:rsidRPr="00F61C23" w:rsidRDefault="00A2645E" w:rsidP="0075137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(</w:t>
            </w:r>
            <w:r w:rsidR="00A453AA" w:rsidRPr="00F61C23">
              <w:rPr>
                <w:rFonts w:ascii="Angsana New" w:hAnsi="Angsana New"/>
                <w:sz w:val="28"/>
                <w:szCs w:val="28"/>
                <w:lang w:val="en-US"/>
              </w:rPr>
              <w:t>825</w:t>
            </w:r>
            <w:r w:rsidRPr="00F61C2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2645E" w:rsidRPr="00F61C23" w14:paraId="7B189BAA" w14:textId="77777777" w:rsidTr="00574F39">
        <w:trPr>
          <w:cantSplit/>
          <w:trHeight w:val="20"/>
        </w:trPr>
        <w:tc>
          <w:tcPr>
            <w:tcW w:w="6228" w:type="dxa"/>
          </w:tcPr>
          <w:p w14:paraId="0B395840" w14:textId="77777777" w:rsidR="00A2645E" w:rsidRPr="00F61C23" w:rsidRDefault="00A2645E" w:rsidP="0075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0" w:right="-170" w:hanging="356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350" w:type="dxa"/>
          </w:tcPr>
          <w:p w14:paraId="31FB43A0" w14:textId="3138C144" w:rsidR="00A2645E" w:rsidRPr="00F61C23" w:rsidRDefault="00A2645E" w:rsidP="0075137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(</w:t>
            </w:r>
            <w:r w:rsidR="00A453AA" w:rsidRPr="00F61C23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F61C23">
              <w:rPr>
                <w:rFonts w:ascii="Angsana New" w:hAnsi="Angsana New"/>
                <w:sz w:val="28"/>
                <w:szCs w:val="28"/>
              </w:rPr>
              <w:t>,</w:t>
            </w:r>
            <w:r w:rsidR="00A453AA" w:rsidRPr="00F61C23">
              <w:rPr>
                <w:rFonts w:ascii="Angsana New" w:hAnsi="Angsana New"/>
                <w:sz w:val="28"/>
                <w:szCs w:val="28"/>
                <w:lang w:val="en-US"/>
              </w:rPr>
              <w:t>007</w:t>
            </w:r>
            <w:r w:rsidRPr="00F61C2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1" w:type="dxa"/>
          </w:tcPr>
          <w:p w14:paraId="0F5E29B2" w14:textId="77777777" w:rsidR="00A2645E" w:rsidRPr="00F61C23" w:rsidRDefault="00A2645E" w:rsidP="0075137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A72399A" w14:textId="1E9EF8D6" w:rsidR="00A2645E" w:rsidRPr="00F61C23" w:rsidRDefault="00A2645E" w:rsidP="0075137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(</w:t>
            </w:r>
            <w:r w:rsidR="00A453AA" w:rsidRPr="00F61C23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F61C23">
              <w:rPr>
                <w:rFonts w:ascii="Angsana New" w:hAnsi="Angsana New"/>
                <w:sz w:val="28"/>
                <w:szCs w:val="28"/>
              </w:rPr>
              <w:t>,</w:t>
            </w:r>
            <w:r w:rsidR="00A453AA" w:rsidRPr="00F61C23">
              <w:rPr>
                <w:rFonts w:ascii="Angsana New" w:hAnsi="Angsana New"/>
                <w:sz w:val="28"/>
                <w:szCs w:val="28"/>
                <w:lang w:val="en-US"/>
              </w:rPr>
              <w:t>838</w:t>
            </w:r>
            <w:r w:rsidRPr="00F61C2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2645E" w:rsidRPr="00F61C23" w14:paraId="2BF42B12" w14:textId="77777777" w:rsidTr="00574F39">
        <w:trPr>
          <w:cantSplit/>
          <w:trHeight w:val="20"/>
        </w:trPr>
        <w:tc>
          <w:tcPr>
            <w:tcW w:w="6228" w:type="dxa"/>
          </w:tcPr>
          <w:p w14:paraId="7A18B6F9" w14:textId="77777777" w:rsidR="00A2645E" w:rsidRPr="00F61C23" w:rsidRDefault="00A2645E" w:rsidP="0075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0" w:right="-170" w:hanging="356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สัญญาที่ไม่ได้ประกอบด้วยสัญญาเช่า</w:t>
            </w:r>
          </w:p>
        </w:tc>
        <w:tc>
          <w:tcPr>
            <w:tcW w:w="1350" w:type="dxa"/>
            <w:vAlign w:val="bottom"/>
          </w:tcPr>
          <w:p w14:paraId="21307628" w14:textId="6AA97748" w:rsidR="00A2645E" w:rsidRPr="00F61C23" w:rsidRDefault="00A2645E" w:rsidP="0075137E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(</w:t>
            </w:r>
            <w:r w:rsidR="00A453AA" w:rsidRPr="00F61C23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Pr="00F61C23">
              <w:rPr>
                <w:rFonts w:ascii="Angsana New" w:hAnsi="Angsana New"/>
                <w:sz w:val="28"/>
                <w:szCs w:val="28"/>
              </w:rPr>
              <w:t>,</w:t>
            </w:r>
            <w:r w:rsidR="00A453AA" w:rsidRPr="00F61C23">
              <w:rPr>
                <w:rFonts w:ascii="Angsana New" w:hAnsi="Angsana New"/>
                <w:sz w:val="28"/>
                <w:szCs w:val="28"/>
                <w:lang w:val="en-US"/>
              </w:rPr>
              <w:t>431</w:t>
            </w:r>
            <w:r w:rsidRPr="00F61C2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1" w:type="dxa"/>
          </w:tcPr>
          <w:p w14:paraId="5B318E35" w14:textId="77777777" w:rsidR="00A2645E" w:rsidRPr="00F61C23" w:rsidRDefault="00A2645E" w:rsidP="0075137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7297181" w14:textId="5955B911" w:rsidR="00A2645E" w:rsidRPr="00F61C23" w:rsidRDefault="00A2645E" w:rsidP="0075137E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(</w:t>
            </w:r>
            <w:r w:rsidR="00A453AA" w:rsidRPr="00F61C23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Pr="00F61C23">
              <w:rPr>
                <w:rFonts w:ascii="Angsana New" w:hAnsi="Angsana New"/>
                <w:sz w:val="28"/>
                <w:szCs w:val="28"/>
              </w:rPr>
              <w:t>,</w:t>
            </w:r>
            <w:r w:rsidR="00A453AA" w:rsidRPr="00F61C23">
              <w:rPr>
                <w:rFonts w:ascii="Angsana New" w:hAnsi="Angsana New"/>
                <w:sz w:val="28"/>
                <w:szCs w:val="28"/>
                <w:lang w:val="en-US"/>
              </w:rPr>
              <w:t>854</w:t>
            </w:r>
            <w:r w:rsidRPr="00F61C2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2645E" w:rsidRPr="00F61C23" w14:paraId="69F9656A" w14:textId="77777777" w:rsidTr="00574F39">
        <w:trPr>
          <w:cantSplit/>
          <w:trHeight w:val="20"/>
        </w:trPr>
        <w:tc>
          <w:tcPr>
            <w:tcW w:w="6228" w:type="dxa"/>
          </w:tcPr>
          <w:p w14:paraId="512516C6" w14:textId="77777777" w:rsidR="00A2645E" w:rsidRPr="00F61C23" w:rsidRDefault="00A2645E" w:rsidP="0075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0" w:right="-170" w:hanging="35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6E77D7A" w14:textId="6791A525" w:rsidR="00A2645E" w:rsidRPr="00F61C23" w:rsidRDefault="00A453AA" w:rsidP="0075137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  <w:r w:rsidR="00A2645E" w:rsidRPr="00F61C2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136</w:t>
            </w:r>
          </w:p>
        </w:tc>
        <w:tc>
          <w:tcPr>
            <w:tcW w:w="181" w:type="dxa"/>
            <w:vAlign w:val="bottom"/>
          </w:tcPr>
          <w:p w14:paraId="49C5791A" w14:textId="77777777" w:rsidR="00A2645E" w:rsidRPr="00F61C23" w:rsidRDefault="00A2645E" w:rsidP="0075137E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7C3B4BC" w14:textId="2518F5AA" w:rsidR="00A2645E" w:rsidRPr="00F61C23" w:rsidRDefault="00A453AA" w:rsidP="0075137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0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  <w:r w:rsidR="00A2645E" w:rsidRPr="00F61C2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136</w:t>
            </w:r>
          </w:p>
        </w:tc>
      </w:tr>
      <w:tr w:rsidR="00A2645E" w:rsidRPr="00F61C23" w14:paraId="36CE00FE" w14:textId="77777777" w:rsidTr="00574F39">
        <w:trPr>
          <w:cantSplit/>
          <w:trHeight w:val="20"/>
        </w:trPr>
        <w:tc>
          <w:tcPr>
            <w:tcW w:w="6228" w:type="dxa"/>
          </w:tcPr>
          <w:p w14:paraId="1FB47A89" w14:textId="77777777" w:rsidR="00A2645E" w:rsidRPr="00F61C23" w:rsidRDefault="00A2645E" w:rsidP="0075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0" w:right="-170" w:hanging="356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69CDAA3E" w14:textId="5A11D13C" w:rsidR="00A2645E" w:rsidRPr="00F61C23" w:rsidRDefault="00A2645E" w:rsidP="0075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0" w:right="-170" w:hanging="356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   ณ วันที่ </w:t>
            </w:r>
            <w:r w:rsidR="00A453AA" w:rsidRPr="00F61C23">
              <w:rPr>
                <w:rFonts w:ascii="Angsana New" w:hAnsi="Angsana New"/>
                <w:sz w:val="28"/>
                <w:szCs w:val="28"/>
              </w:rPr>
              <w:t>1</w:t>
            </w: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A453AA" w:rsidRPr="00F61C23">
              <w:rPr>
                <w:rFonts w:ascii="Angsana New" w:hAnsi="Angsana New"/>
                <w:sz w:val="28"/>
                <w:szCs w:val="28"/>
              </w:rPr>
              <w:t>2563</w:t>
            </w: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208E983" w14:textId="77777777" w:rsidR="00A2645E" w:rsidRPr="00F61C23" w:rsidRDefault="00A2645E" w:rsidP="0075137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AF30A06" w14:textId="23B98328" w:rsidR="00A2645E" w:rsidRPr="00F61C23" w:rsidRDefault="00A453AA" w:rsidP="0075137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A2645E" w:rsidRPr="00F61C23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397</w:t>
            </w:r>
          </w:p>
        </w:tc>
        <w:tc>
          <w:tcPr>
            <w:tcW w:w="181" w:type="dxa"/>
            <w:vAlign w:val="bottom"/>
          </w:tcPr>
          <w:p w14:paraId="58D4744D" w14:textId="77777777" w:rsidR="00A2645E" w:rsidRPr="00F61C23" w:rsidRDefault="00A2645E" w:rsidP="0075137E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97E8C01" w14:textId="759FC811" w:rsidR="00A2645E" w:rsidRPr="00F61C23" w:rsidRDefault="00A453AA" w:rsidP="0075137E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A2645E" w:rsidRPr="00F61C23">
              <w:rPr>
                <w:rFonts w:ascii="Angsana New" w:hAnsi="Angsana New"/>
                <w:sz w:val="28"/>
                <w:szCs w:val="28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397</w:t>
            </w:r>
          </w:p>
        </w:tc>
      </w:tr>
      <w:tr w:rsidR="00A2645E" w:rsidRPr="00F61C23" w14:paraId="0321545D" w14:textId="77777777" w:rsidTr="00574F39">
        <w:trPr>
          <w:cantSplit/>
          <w:trHeight w:val="20"/>
        </w:trPr>
        <w:tc>
          <w:tcPr>
            <w:tcW w:w="6228" w:type="dxa"/>
          </w:tcPr>
          <w:p w14:paraId="1808E911" w14:textId="634CA714" w:rsidR="00A2645E" w:rsidRPr="00F61C23" w:rsidRDefault="00A2645E" w:rsidP="0075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0" w:right="-170" w:hanging="356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หนี้สินตามสัญญาเช่าการเงินที่รับรู้ ณ วันที่ </w:t>
            </w:r>
            <w:r w:rsidR="00A453AA" w:rsidRPr="00F61C23">
              <w:rPr>
                <w:rFonts w:ascii="Angsana New" w:hAnsi="Angsana New"/>
                <w:sz w:val="28"/>
                <w:szCs w:val="28"/>
              </w:rPr>
              <w:t>31</w:t>
            </w: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A453AA" w:rsidRPr="00F61C2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14:paraId="28E1EE05" w14:textId="5C3DBEC8" w:rsidR="00A2645E" w:rsidRPr="00F61C23" w:rsidRDefault="00A453AA" w:rsidP="0075137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141</w:t>
            </w:r>
            <w:r w:rsidR="00A2645E" w:rsidRPr="00F61C23">
              <w:rPr>
                <w:rFonts w:ascii="Angsana New" w:hAnsi="Angsana New"/>
                <w:sz w:val="28"/>
                <w:szCs w:val="28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147</w:t>
            </w:r>
          </w:p>
        </w:tc>
        <w:tc>
          <w:tcPr>
            <w:tcW w:w="181" w:type="dxa"/>
          </w:tcPr>
          <w:p w14:paraId="7E74FC2C" w14:textId="77777777" w:rsidR="00A2645E" w:rsidRPr="00F61C23" w:rsidRDefault="00A2645E" w:rsidP="0075137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8FB1353" w14:textId="61301C66" w:rsidR="00A2645E" w:rsidRPr="00F61C23" w:rsidRDefault="00A453AA" w:rsidP="0075137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62</w:t>
            </w:r>
            <w:r w:rsidR="00A2645E" w:rsidRPr="00F61C23">
              <w:rPr>
                <w:rFonts w:ascii="Angsana New" w:hAnsi="Angsana New"/>
                <w:sz w:val="28"/>
                <w:szCs w:val="28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151</w:t>
            </w:r>
          </w:p>
        </w:tc>
      </w:tr>
      <w:tr w:rsidR="00A2645E" w:rsidRPr="00F61C23" w14:paraId="28B1306E" w14:textId="77777777" w:rsidTr="00574F39">
        <w:trPr>
          <w:cantSplit/>
          <w:trHeight w:val="20"/>
        </w:trPr>
        <w:tc>
          <w:tcPr>
            <w:tcW w:w="6228" w:type="dxa"/>
            <w:vAlign w:val="bottom"/>
          </w:tcPr>
          <w:p w14:paraId="30AE14E8" w14:textId="19B24198" w:rsidR="00A2645E" w:rsidRPr="00F61C23" w:rsidRDefault="00A2645E" w:rsidP="0075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0" w:right="-170" w:hanging="35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หนี้สินตามสัญญาเช่าที่รับรู้ ณ วันที่ </w:t>
            </w:r>
            <w:r w:rsidR="00A453AA" w:rsidRPr="00F61C2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A453AA" w:rsidRPr="00F61C23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64C6B3" w14:textId="271AC9F4" w:rsidR="00A2645E" w:rsidRPr="00F61C23" w:rsidRDefault="00A453AA" w:rsidP="0075137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147</w:t>
            </w:r>
            <w:r w:rsidR="00A2645E" w:rsidRPr="00F61C2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544</w:t>
            </w:r>
          </w:p>
        </w:tc>
        <w:tc>
          <w:tcPr>
            <w:tcW w:w="181" w:type="dxa"/>
          </w:tcPr>
          <w:p w14:paraId="32279745" w14:textId="77777777" w:rsidR="00A2645E" w:rsidRPr="00F61C23" w:rsidRDefault="00A2645E" w:rsidP="0075137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E30E87" w14:textId="4597D642" w:rsidR="00A2645E" w:rsidRPr="00F61C23" w:rsidRDefault="00A453AA" w:rsidP="0075137E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0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68</w:t>
            </w:r>
            <w:r w:rsidR="00A2645E" w:rsidRPr="00F61C2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548</w:t>
            </w:r>
          </w:p>
        </w:tc>
      </w:tr>
      <w:tr w:rsidR="00A2645E" w:rsidRPr="00F61C23" w14:paraId="1A09F763" w14:textId="77777777" w:rsidTr="00574F39">
        <w:trPr>
          <w:cantSplit/>
          <w:trHeight w:val="20"/>
        </w:trPr>
        <w:tc>
          <w:tcPr>
            <w:tcW w:w="6228" w:type="dxa"/>
            <w:vAlign w:val="bottom"/>
          </w:tcPr>
          <w:p w14:paraId="309BA834" w14:textId="77777777" w:rsidR="00A2645E" w:rsidRPr="00F61C23" w:rsidRDefault="00A2645E" w:rsidP="00751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0" w:right="-170" w:hanging="35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อัตราดอกเบี้ยเงินกู้ยืมส่วนเพิ่มถัวเฉลี่ยถ่วงน้ำหนัก </w:t>
            </w:r>
            <w:r w:rsidRPr="00F61C23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F61C2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ร้อยละต่อปี)</w:t>
            </w: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E90AE3A" w14:textId="3856023F" w:rsidR="00A2645E" w:rsidRPr="00F61C23" w:rsidRDefault="00A453AA" w:rsidP="0075137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A2645E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1" w:type="dxa"/>
          </w:tcPr>
          <w:p w14:paraId="6F78D104" w14:textId="77777777" w:rsidR="00A2645E" w:rsidRPr="00F61C23" w:rsidRDefault="00A2645E" w:rsidP="0075137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8F78084" w14:textId="7A2DE604" w:rsidR="00A2645E" w:rsidRPr="00F61C23" w:rsidRDefault="00A453AA" w:rsidP="0075137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10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A2645E" w:rsidRPr="00F61C23">
              <w:rPr>
                <w:rFonts w:ascii="Angsana New" w:hAnsi="Angsana New"/>
                <w:sz w:val="28"/>
                <w:szCs w:val="28"/>
              </w:rPr>
              <w:t>.</w:t>
            </w: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</w:tbl>
    <w:p w14:paraId="302EB545" w14:textId="77777777" w:rsidR="00242CA9" w:rsidRPr="00FC5192" w:rsidRDefault="00242CA9" w:rsidP="00242CA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618CC3E5" w14:textId="186D3248" w:rsidR="001928D0" w:rsidRPr="00F61C23" w:rsidRDefault="001928D0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61C23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70441C8D" w14:textId="77777777" w:rsidR="00731749" w:rsidRPr="00FC5192" w:rsidRDefault="00731749" w:rsidP="007317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00850CD" w14:textId="414D3B38" w:rsidR="001928D0" w:rsidRPr="00F61C23" w:rsidRDefault="00731749" w:rsidP="001928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FC5192">
        <w:rPr>
          <w:rFonts w:ascii="Angsana New" w:hAnsi="Angsana New"/>
          <w:sz w:val="30"/>
          <w:szCs w:val="30"/>
        </w:rPr>
        <w:t xml:space="preserve"> </w:t>
      </w:r>
      <w:r w:rsidR="00FC5192">
        <w:rPr>
          <w:rFonts w:ascii="Angsana New" w:hAnsi="Angsana New" w:hint="cs"/>
          <w:sz w:val="30"/>
          <w:szCs w:val="30"/>
          <w:cs/>
        </w:rPr>
        <w:t xml:space="preserve">ยกเว้นที่ได้กล่าวไว้ในหมายเหตุข้อ </w:t>
      </w:r>
      <w:r w:rsidR="00FC5192">
        <w:rPr>
          <w:rFonts w:ascii="Angsana New" w:hAnsi="Angsana New"/>
          <w:sz w:val="30"/>
          <w:szCs w:val="30"/>
        </w:rPr>
        <w:t>3</w:t>
      </w:r>
    </w:p>
    <w:p w14:paraId="5A107A73" w14:textId="0523EBEB" w:rsidR="00731749" w:rsidRPr="00FC5192" w:rsidRDefault="00731749" w:rsidP="001928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5366D89" w14:textId="77777777" w:rsidR="00731749" w:rsidRPr="00F61C23" w:rsidRDefault="00731749" w:rsidP="00CF755A">
      <w:pPr>
        <w:pStyle w:val="Heading8"/>
        <w:numPr>
          <w:ilvl w:val="1"/>
          <w:numId w:val="22"/>
        </w:numPr>
        <w:ind w:left="540" w:right="63" w:hanging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61C2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54150D7D" w14:textId="77777777" w:rsidR="00731749" w:rsidRPr="00FC5192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16"/>
          <w:szCs w:val="16"/>
        </w:rPr>
      </w:pPr>
    </w:p>
    <w:p w14:paraId="46B363C1" w14:textId="13BC184E" w:rsidR="00731749" w:rsidRPr="00F61C23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  <w:lang w:val="th-TH"/>
        </w:rPr>
        <w:t>งบการเงินรวมประกอบด้วยงบการ</w:t>
      </w:r>
      <w:r w:rsidRPr="00F61C23">
        <w:rPr>
          <w:rFonts w:ascii="Angsana New" w:hAnsi="Angsana New"/>
          <w:sz w:val="30"/>
          <w:szCs w:val="30"/>
          <w:cs/>
        </w:rPr>
        <w:t>เงินของบริษัท และบริษัทย่อย และการดำเนินงานร่วมกัน</w:t>
      </w:r>
      <w:r w:rsidR="001242DF" w:rsidRPr="00F61C23">
        <w:rPr>
          <w:rFonts w:ascii="Angsana New" w:hAnsi="Angsana New"/>
          <w:sz w:val="30"/>
          <w:szCs w:val="30"/>
          <w:cs/>
        </w:rPr>
        <w:t xml:space="preserve"> (รวมกันเรียกว่า</w:t>
      </w:r>
      <w:r w:rsidR="001242DF" w:rsidRPr="00F61C23">
        <w:rPr>
          <w:rFonts w:ascii="Angsana New" w:hAnsi="Angsana New"/>
          <w:sz w:val="30"/>
          <w:szCs w:val="30"/>
          <w:cs/>
        </w:rPr>
        <w:br/>
      </w:r>
      <w:r w:rsidRPr="00F61C23">
        <w:rPr>
          <w:rFonts w:ascii="Angsana New" w:hAnsi="Angsana New"/>
          <w:sz w:val="30"/>
          <w:szCs w:val="30"/>
        </w:rPr>
        <w:t>“</w:t>
      </w:r>
      <w:r w:rsidRPr="00F61C23">
        <w:rPr>
          <w:rFonts w:ascii="Angsana New" w:hAnsi="Angsana New"/>
          <w:sz w:val="30"/>
          <w:szCs w:val="30"/>
          <w:cs/>
        </w:rPr>
        <w:t>กลุ่มบริษัท</w:t>
      </w:r>
      <w:r w:rsidRPr="00F61C23">
        <w:rPr>
          <w:rFonts w:ascii="Angsana New" w:hAnsi="Angsana New"/>
          <w:sz w:val="30"/>
          <w:szCs w:val="30"/>
        </w:rPr>
        <w:t>”</w:t>
      </w:r>
      <w:r w:rsidRPr="00F61C23">
        <w:rPr>
          <w:rFonts w:ascii="Angsana New" w:hAnsi="Angsana New"/>
          <w:sz w:val="30"/>
          <w:szCs w:val="30"/>
          <w:cs/>
        </w:rPr>
        <w:t>) และส่วนได้เสียของกลุ่มบริษัทในบริษัทร่วม</w:t>
      </w:r>
      <w:r w:rsidR="00297AD1" w:rsidRPr="00F61C23">
        <w:rPr>
          <w:rFonts w:ascii="Angsana New" w:hAnsi="Angsana New"/>
          <w:sz w:val="30"/>
          <w:szCs w:val="30"/>
          <w:cs/>
        </w:rPr>
        <w:t>และการร่วมค้า</w:t>
      </w:r>
      <w:r w:rsidR="001D1116" w:rsidRPr="00F61C23">
        <w:rPr>
          <w:rFonts w:ascii="Angsana New" w:hAnsi="Angsana New"/>
          <w:sz w:val="30"/>
          <w:szCs w:val="30"/>
          <w:cs/>
        </w:rPr>
        <w:t xml:space="preserve"> </w:t>
      </w:r>
    </w:p>
    <w:p w14:paraId="7C12F3BE" w14:textId="77777777" w:rsidR="00731749" w:rsidRPr="00F61C23" w:rsidRDefault="00731749" w:rsidP="00731749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F61C23">
        <w:rPr>
          <w:rFonts w:ascii="Angsana New" w:hAnsi="Angsana New"/>
          <w:i/>
          <w:iCs/>
          <w:sz w:val="30"/>
          <w:szCs w:val="30"/>
          <w:cs/>
        </w:rPr>
        <w:lastRenderedPageBreak/>
        <w:t>การรวมธุรกิจ</w:t>
      </w:r>
      <w:r w:rsidR="001D1116" w:rsidRPr="00F61C23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7E1DAD0A" w14:textId="77777777" w:rsidR="00731749" w:rsidRPr="00F61C23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38463EC" w14:textId="77777777" w:rsidR="00731749" w:rsidRPr="00F61C23" w:rsidRDefault="00731749" w:rsidP="00731749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กลุ่มบริษัทบันทึกบัญชีสำหรับการรวมธุรกิจตามวิธีซื้อ เมื่อการควบคุม (ตามที่กล่าวไว้ในส่วนของบริษัทย่อย)</w:t>
      </w:r>
      <w:r w:rsidR="00C6098C" w:rsidRPr="00F61C23">
        <w:rPr>
          <w:rFonts w:ascii="Angsana New" w:hAnsi="Angsana New"/>
          <w:sz w:val="30"/>
          <w:szCs w:val="30"/>
          <w:cs/>
        </w:rPr>
        <w:br/>
      </w:r>
      <w:r w:rsidRPr="00F61C23">
        <w:rPr>
          <w:rFonts w:ascii="Angsana New" w:hAnsi="Angsana New"/>
          <w:sz w:val="30"/>
          <w:szCs w:val="30"/>
          <w:cs/>
        </w:rPr>
        <w:t>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18FA485A" w14:textId="7DACB14E" w:rsidR="00306BCF" w:rsidRPr="00F61C23" w:rsidRDefault="00306BCF" w:rsidP="00731749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51B028E" w14:textId="5E1757F2" w:rsidR="008F7305" w:rsidRPr="00F61C23" w:rsidRDefault="008F7305" w:rsidP="00731749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วันที่ซื้อกิจการคือวันที่อำนาจในการควบคุมนั้นได้ถูกโอนไปยังผู้ซื้อ</w:t>
      </w:r>
    </w:p>
    <w:p w14:paraId="4095B874" w14:textId="77777777" w:rsidR="008B7482" w:rsidRPr="00F61C23" w:rsidRDefault="008B7482" w:rsidP="00731749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D27C238" w14:textId="4C480134" w:rsidR="00731749" w:rsidRPr="00F61C23" w:rsidRDefault="00731749" w:rsidP="00731749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5E3D3010" w14:textId="77777777" w:rsidR="00E1551B" w:rsidRDefault="00E1551B" w:rsidP="00CE3DC8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952E0A4" w14:textId="5CF5D6C5" w:rsidR="00731749" w:rsidRPr="00F61C23" w:rsidRDefault="00731749" w:rsidP="00CE3DC8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สิ่งตอบแทนที่โอนให้ต้องวัดด้วยมูลค่ายุติธรรมของสินทรัพย์ที่โอน</w:t>
      </w:r>
      <w:r w:rsidR="00D83982" w:rsidRPr="00F61C23">
        <w:rPr>
          <w:rFonts w:ascii="Angsana New" w:hAnsi="Angsana New"/>
          <w:sz w:val="30"/>
          <w:szCs w:val="30"/>
          <w:cs/>
        </w:rPr>
        <w:t>ไป</w:t>
      </w:r>
      <w:r w:rsidRPr="00F61C23">
        <w:rPr>
          <w:rFonts w:ascii="Angsana New" w:hAnsi="Angsana New"/>
          <w:sz w:val="30"/>
          <w:szCs w:val="30"/>
          <w:cs/>
        </w:rPr>
        <w:t>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</w:t>
      </w:r>
      <w:r w:rsidR="001D1116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ทั้งนี้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</w:t>
      </w:r>
      <w:r w:rsidR="00CE3DC8" w:rsidRPr="00F61C23">
        <w:rPr>
          <w:rFonts w:ascii="Angsana New" w:hAnsi="Angsana New"/>
          <w:sz w:val="30"/>
          <w:szCs w:val="30"/>
          <w:cs/>
        </w:rPr>
        <w:t xml:space="preserve">      </w:t>
      </w:r>
      <w:r w:rsidRPr="00F61C23">
        <w:rPr>
          <w:rFonts w:ascii="Angsana New" w:hAnsi="Angsana New"/>
          <w:sz w:val="30"/>
          <w:szCs w:val="30"/>
          <w:cs/>
        </w:rPr>
        <w:t>ผู้ถูกซื้อเมื่อรวมธุรกิจ หากการรวมธุรกิจมีผลให้สิ้นสุดความสัมพันธ์ของโครงการเดิมระหว่างกลุ่มบริษัทและ</w:t>
      </w:r>
      <w:r w:rsidR="00B60682" w:rsidRPr="00F61C23">
        <w:rPr>
          <w:rFonts w:ascii="Angsana New" w:hAnsi="Angsana New"/>
          <w:sz w:val="30"/>
          <w:szCs w:val="30"/>
          <w:cs/>
        </w:rPr>
        <w:t xml:space="preserve">         </w:t>
      </w:r>
      <w:r w:rsidRPr="00F61C23">
        <w:rPr>
          <w:rFonts w:ascii="Angsana New" w:hAnsi="Angsana New"/>
          <w:sz w:val="30"/>
          <w:szCs w:val="30"/>
          <w:cs/>
        </w:rPr>
        <w:t>ผู้ถูกซื้อให้ใช้ราคาที่ต่ำกว่าระหว่างมูลค่าจากการยกเลิกสัญญา</w:t>
      </w:r>
      <w:r w:rsidR="0058390C" w:rsidRPr="00F61C23">
        <w:rPr>
          <w:rFonts w:ascii="Angsana New" w:hAnsi="Angsana New"/>
          <w:sz w:val="30"/>
          <w:szCs w:val="30"/>
          <w:cs/>
        </w:rPr>
        <w:t>ตามที่ระบุในสัญญา</w:t>
      </w:r>
      <w:r w:rsidRPr="00F61C23">
        <w:rPr>
          <w:rFonts w:ascii="Angsana New" w:hAnsi="Angsana New"/>
          <w:sz w:val="30"/>
          <w:szCs w:val="30"/>
          <w:cs/>
        </w:rPr>
        <w:t xml:space="preserve">และมูลค่าองค์ประกอบนอกตลาดไปหักจากสิ่งตอบแทนที่โอนให้และรับรู้เป็นค่าใช้จ่ายอื่น </w:t>
      </w:r>
    </w:p>
    <w:p w14:paraId="7B80EEFB" w14:textId="77777777" w:rsidR="00130229" w:rsidRPr="00F61C23" w:rsidRDefault="00130229" w:rsidP="00731749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C5D19AF" w14:textId="77777777" w:rsidR="00731749" w:rsidRPr="00F61C23" w:rsidRDefault="00731749" w:rsidP="00731749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 xml:space="preserve">หากมีการออกโครงการจ่ายโดยใช้หุ้นเป็นเกณฑ์ </w:t>
      </w:r>
      <w:r w:rsidRPr="00F61C23">
        <w:rPr>
          <w:rFonts w:ascii="Angsana New" w:hAnsi="Angsana New"/>
          <w:sz w:val="30"/>
          <w:szCs w:val="30"/>
        </w:rPr>
        <w:t>(</w:t>
      </w:r>
      <w:r w:rsidRPr="00F61C23">
        <w:rPr>
          <w:rFonts w:ascii="Angsana New" w:hAnsi="Angsana New"/>
          <w:sz w:val="30"/>
          <w:szCs w:val="30"/>
          <w:cs/>
        </w:rPr>
        <w:t>โครงการทดแทน) เพื่อแลกเปลี่ยนกับโครงการที่พนักงานของ</w:t>
      </w:r>
      <w:r w:rsidR="00C6098C" w:rsidRPr="00F61C23">
        <w:rPr>
          <w:rFonts w:ascii="Angsana New" w:hAnsi="Angsana New"/>
          <w:sz w:val="30"/>
          <w:szCs w:val="30"/>
          <w:cs/>
        </w:rPr>
        <w:br/>
      </w:r>
      <w:r w:rsidRPr="00F61C23">
        <w:rPr>
          <w:rFonts w:ascii="Angsana New" w:hAnsi="Angsana New"/>
          <w:sz w:val="30"/>
          <w:szCs w:val="30"/>
          <w:cs/>
        </w:rPr>
        <w:t>ผู้ถูกซื้อถืออยู่ (โครงการผู้ถูกซื้อ) ขึ้นอยู่</w:t>
      </w:r>
      <w:r w:rsidR="00C6098C" w:rsidRPr="00F61C23">
        <w:rPr>
          <w:rFonts w:ascii="Angsana New" w:hAnsi="Angsana New"/>
          <w:sz w:val="30"/>
          <w:szCs w:val="30"/>
          <w:cs/>
        </w:rPr>
        <w:t>กับต้นทุนบริการในอดีต</w:t>
      </w:r>
      <w:r w:rsidRPr="00F61C23">
        <w:rPr>
          <w:rFonts w:ascii="Angsana New" w:hAnsi="Angsana New"/>
          <w:sz w:val="30"/>
          <w:szCs w:val="30"/>
          <w:cs/>
        </w:rPr>
        <w:t xml:space="preserve"> ผู้ซื้อต้องวัดส่วนของโครงการทดแทนด้วยมูลค่าตามราคาตลาดซึ่งเป็นส่วนหนึ่งของ</w:t>
      </w:r>
      <w:r w:rsidR="00C6098C" w:rsidRPr="00F61C23">
        <w:rPr>
          <w:rFonts w:ascii="Angsana New" w:hAnsi="Angsana New"/>
          <w:sz w:val="30"/>
          <w:szCs w:val="30"/>
          <w:cs/>
        </w:rPr>
        <w:t xml:space="preserve">สิ่งตอบแทนที่โอน </w:t>
      </w:r>
      <w:r w:rsidRPr="00F61C23">
        <w:rPr>
          <w:rFonts w:ascii="Angsana New" w:hAnsi="Angsana New"/>
          <w:sz w:val="30"/>
          <w:szCs w:val="30"/>
          <w:cs/>
        </w:rPr>
        <w:t>หากมีข้อกำหนดเกี่ยวกับการทำงานในอนาคต ผลต่างระหว่างมูลค่าซึ่งรวมอยู่ในสิ่งตอบแทนที่โอนไปและราคาตลาดของโครงการทด</w:t>
      </w:r>
      <w:r w:rsidR="0058390C" w:rsidRPr="00F61C23">
        <w:rPr>
          <w:rFonts w:ascii="Angsana New" w:hAnsi="Angsana New"/>
          <w:sz w:val="30"/>
          <w:szCs w:val="30"/>
          <w:cs/>
        </w:rPr>
        <w:t>แทน</w:t>
      </w:r>
      <w:r w:rsidRPr="00F61C23">
        <w:rPr>
          <w:rFonts w:ascii="Angsana New" w:hAnsi="Angsana New"/>
          <w:sz w:val="30"/>
          <w:szCs w:val="30"/>
          <w:cs/>
        </w:rPr>
        <w:t>รับรู้เป็นผลตอบแทนพนักงานภายหลังการรวมธุรกิจ</w:t>
      </w:r>
    </w:p>
    <w:p w14:paraId="01EBC939" w14:textId="77777777" w:rsidR="006C71B2" w:rsidRPr="00F61C23" w:rsidRDefault="006C71B2" w:rsidP="00731749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4C954961" w14:textId="516D63B4" w:rsidR="006C71B2" w:rsidRPr="00F61C23" w:rsidRDefault="006C71B2" w:rsidP="00731749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           ณ ทุกวันที่รายงาน การเปลี่ยนแปลงในมูลค่ายุติธรรมรับรู้ในกำไรหรือขาดทุน</w:t>
      </w:r>
    </w:p>
    <w:p w14:paraId="3F8BAF49" w14:textId="77777777" w:rsidR="006C71B2" w:rsidRPr="00F61C23" w:rsidRDefault="006C71B2" w:rsidP="006C71B2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67337B4A" w14:textId="41B80B46" w:rsidR="00731749" w:rsidRPr="00F61C23" w:rsidRDefault="00731749" w:rsidP="00731749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</w:t>
      </w:r>
      <w:r w:rsidR="001242DF" w:rsidRPr="00F61C23">
        <w:rPr>
          <w:rFonts w:ascii="Angsana New" w:hAnsi="Angsana New"/>
          <w:sz w:val="30"/>
          <w:szCs w:val="30"/>
          <w:cs/>
        </w:rPr>
        <w:br/>
      </w:r>
      <w:r w:rsidRPr="00F61C23">
        <w:rPr>
          <w:rFonts w:ascii="Angsana New" w:hAnsi="Angsana New"/>
          <w:sz w:val="30"/>
          <w:szCs w:val="30"/>
          <w:cs/>
        </w:rPr>
        <w:t>ซึ่งเกิดขึ้นจากเหตุการณ์ในอดีต และสามารถวัดมูลค่ายุติธรรมได้อย่างน่าเชื่อถือ</w:t>
      </w:r>
    </w:p>
    <w:p w14:paraId="3D0DAF75" w14:textId="77777777" w:rsidR="00731749" w:rsidRPr="00F61C23" w:rsidRDefault="00731749" w:rsidP="00731749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5110F2B8" w14:textId="77777777" w:rsidR="00731749" w:rsidRPr="00F61C23" w:rsidRDefault="00731749" w:rsidP="00731749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</w:t>
      </w:r>
      <w:r w:rsidR="00A56109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ๆ ถือเป็นค่าใช้จ่ายเมื่อเกิดขึ้น</w:t>
      </w:r>
    </w:p>
    <w:p w14:paraId="324EACCC" w14:textId="12EA583F" w:rsidR="00731749" w:rsidRPr="00F61C23" w:rsidRDefault="00731749" w:rsidP="00731749">
      <w:pPr>
        <w:pStyle w:val="BodyText"/>
        <w:tabs>
          <w:tab w:val="clear" w:pos="454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lastRenderedPageBreak/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</w:t>
      </w:r>
      <w:r w:rsidR="001242DF" w:rsidRPr="00F61C23">
        <w:rPr>
          <w:rFonts w:ascii="Angsana New" w:hAnsi="Angsana New"/>
          <w:sz w:val="30"/>
          <w:szCs w:val="30"/>
          <w:cs/>
        </w:rPr>
        <w:br/>
      </w:r>
      <w:r w:rsidRPr="00F61C23">
        <w:rPr>
          <w:rFonts w:ascii="Angsana New" w:hAnsi="Angsana New"/>
          <w:sz w:val="30"/>
          <w:szCs w:val="30"/>
          <w:cs/>
        </w:rPr>
        <w:t>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</w:t>
      </w:r>
      <w:r w:rsidRPr="00F61C23">
        <w:rPr>
          <w:rFonts w:ascii="Angsana New" w:hAnsi="Angsana New"/>
          <w:spacing w:val="-4"/>
          <w:sz w:val="30"/>
          <w:szCs w:val="30"/>
          <w:cs/>
        </w:rPr>
        <w:t>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</w:t>
      </w:r>
      <w:r w:rsidRPr="00F61C23">
        <w:rPr>
          <w:rFonts w:ascii="Angsana New" w:hAnsi="Angsana New"/>
          <w:sz w:val="30"/>
          <w:szCs w:val="30"/>
          <w:cs/>
        </w:rPr>
        <w:t xml:space="preserve">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</w:t>
      </w:r>
      <w:r w:rsidR="00A56109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ๆ ที่เคยรับรู้ไว้ ณ วันที่ซื้อ</w:t>
      </w:r>
    </w:p>
    <w:p w14:paraId="260634B4" w14:textId="77777777" w:rsidR="002E5AA8" w:rsidRPr="00F61C23" w:rsidRDefault="002E5AA8" w:rsidP="00A6665F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44D31755" w14:textId="3AC155D2" w:rsidR="00A6665F" w:rsidRPr="00F61C23" w:rsidRDefault="00A6665F" w:rsidP="00A6665F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F61C23">
        <w:rPr>
          <w:rFonts w:ascii="Angsana New" w:hAnsi="Angsana New"/>
          <w:i/>
          <w:iCs/>
          <w:sz w:val="30"/>
          <w:szCs w:val="30"/>
          <w:cs/>
        </w:rPr>
        <w:t xml:space="preserve">การรวมธุรกิจภายใต้การควบคุมเดียวกัน </w:t>
      </w:r>
    </w:p>
    <w:p w14:paraId="7132E1C1" w14:textId="77777777" w:rsidR="00A6665F" w:rsidRPr="00F61C23" w:rsidRDefault="00A6665F" w:rsidP="00A66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480BAD10" w14:textId="0E0A6CC3" w:rsidR="00A6665F" w:rsidRPr="00F61C23" w:rsidRDefault="00A6665F" w:rsidP="00A6665F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="00B60682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="00B60682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 xml:space="preserve">รายการส่วนเกินหรือส่วนขาดจะถูกโอนไปยังกำไรสะสมเมื่อมีการขายเงินลงทุนในธุรกิจที่ซื้อดังกล่าวไป </w:t>
      </w:r>
    </w:p>
    <w:p w14:paraId="02FB13B6" w14:textId="77777777" w:rsidR="00A6665F" w:rsidRPr="00F61C23" w:rsidRDefault="00A6665F" w:rsidP="00A6665F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2A44750" w14:textId="7F6E8FC6" w:rsidR="00A6665F" w:rsidRPr="00F61C23" w:rsidRDefault="00A6665F" w:rsidP="00A6665F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4"/>
          <w:szCs w:val="24"/>
        </w:rPr>
      </w:pPr>
      <w:r w:rsidRPr="00F61C23">
        <w:rPr>
          <w:rFonts w:ascii="Angsana New" w:hAnsi="Angsana New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="00B60682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จนถึงวันที่การควบคุมสิ้นสุด</w:t>
      </w:r>
    </w:p>
    <w:p w14:paraId="34469049" w14:textId="77777777" w:rsidR="00A6665F" w:rsidRPr="00F61C23" w:rsidRDefault="00A66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50E591A0" w14:textId="77777777" w:rsidR="00731749" w:rsidRPr="00F61C23" w:rsidRDefault="00731749" w:rsidP="00731749">
      <w:pPr>
        <w:pStyle w:val="BodyText2"/>
        <w:spacing w:line="240" w:lineRule="atLeast"/>
        <w:ind w:left="540" w:right="47" w:firstLine="0"/>
        <w:rPr>
          <w:rFonts w:ascii="Angsana New" w:hAnsi="Angsana New"/>
          <w:i/>
          <w:iCs/>
          <w:sz w:val="30"/>
          <w:szCs w:val="30"/>
        </w:rPr>
      </w:pPr>
      <w:r w:rsidRPr="00F61C23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121091C0" w14:textId="77777777" w:rsidR="00731749" w:rsidRPr="00F61C23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20B43870" w14:textId="5720A7F1" w:rsidR="00731749" w:rsidRPr="00F61C23" w:rsidRDefault="00731749" w:rsidP="00731749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</w:t>
      </w:r>
      <w:r w:rsidR="001939E4" w:rsidRPr="00F61C23">
        <w:rPr>
          <w:rFonts w:ascii="Angsana New" w:hAnsi="Angsana New"/>
          <w:sz w:val="30"/>
          <w:szCs w:val="30"/>
        </w:rPr>
        <w:br/>
      </w:r>
      <w:r w:rsidRPr="00F61C23">
        <w:rPr>
          <w:rFonts w:ascii="Angsana New" w:hAnsi="Angsana New"/>
          <w:sz w:val="30"/>
          <w:szCs w:val="30"/>
          <w:cs/>
        </w:rPr>
        <w:t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="00D83982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งบการเงินของบริ</w:t>
      </w:r>
      <w:r w:rsidR="00D83982" w:rsidRPr="00F61C23">
        <w:rPr>
          <w:rFonts w:ascii="Angsana New" w:hAnsi="Angsana New"/>
          <w:sz w:val="30"/>
          <w:szCs w:val="30"/>
          <w:cs/>
        </w:rPr>
        <w:t>ษัทย่อยได้รวมอยู่ในงบการเงินรวม</w:t>
      </w:r>
      <w:r w:rsidRPr="00F61C23">
        <w:rPr>
          <w:rFonts w:ascii="Angsana New" w:hAnsi="Angsana New"/>
          <w:sz w:val="30"/>
          <w:szCs w:val="30"/>
          <w:cs/>
        </w:rPr>
        <w:t xml:space="preserve">นับแต่วันที่มีการควบคุมจนถึงวันที่การควบคุมสิ้นสุดลง </w:t>
      </w:r>
    </w:p>
    <w:p w14:paraId="1AD7BE7E" w14:textId="77777777" w:rsidR="002E5AA8" w:rsidRPr="00F61C23" w:rsidRDefault="002E5AA8" w:rsidP="00731749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8"/>
          <w:szCs w:val="28"/>
        </w:rPr>
      </w:pPr>
    </w:p>
    <w:p w14:paraId="579BE5D8" w14:textId="77777777" w:rsidR="00731749" w:rsidRPr="00F61C23" w:rsidRDefault="00731749" w:rsidP="00731749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F61C23">
        <w:rPr>
          <w:rFonts w:ascii="Angsana New" w:hAnsi="Angsana New"/>
          <w:i/>
          <w:iCs/>
          <w:sz w:val="30"/>
          <w:szCs w:val="30"/>
          <w:cs/>
        </w:rPr>
        <w:t>ส่วนได้เสียที่ไม่มีอำนาจควบคุม</w:t>
      </w:r>
    </w:p>
    <w:p w14:paraId="12CD6C02" w14:textId="77777777" w:rsidR="00731749" w:rsidRPr="00F61C23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6DB548B6" w14:textId="78CC7156" w:rsidR="00731749" w:rsidRPr="00F61C23" w:rsidRDefault="00731749" w:rsidP="00E3058F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5624E521" w14:textId="681BE590" w:rsidR="003D6905" w:rsidRDefault="003D6905" w:rsidP="00E3058F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1142B51C" w14:textId="77777777" w:rsidR="00463CF9" w:rsidRPr="00F61C23" w:rsidRDefault="00463CF9" w:rsidP="00E3058F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8"/>
          <w:szCs w:val="28"/>
          <w:cs/>
        </w:rPr>
      </w:pPr>
    </w:p>
    <w:p w14:paraId="5EB372F7" w14:textId="472AA6F2" w:rsidR="00731749" w:rsidRDefault="00731749" w:rsidP="00731749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lastRenderedPageBreak/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4A537F75" w14:textId="77777777" w:rsidR="00463CF9" w:rsidRPr="00463CF9" w:rsidRDefault="00463CF9" w:rsidP="00731749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7815B1DF" w14:textId="77777777" w:rsidR="0076107F" w:rsidRPr="00F61C23" w:rsidRDefault="0076107F" w:rsidP="00A666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cs/>
        </w:rPr>
      </w:pPr>
      <w:r w:rsidRPr="00F61C23">
        <w:rPr>
          <w:rFonts w:ascii="Angsana New" w:hAnsi="Angsana New"/>
          <w:i/>
          <w:iCs/>
          <w:sz w:val="30"/>
          <w:szCs w:val="30"/>
          <w:cs/>
        </w:rPr>
        <w:t>การสูญเสียการควบคุม</w:t>
      </w:r>
    </w:p>
    <w:p w14:paraId="7355A9E6" w14:textId="77777777" w:rsidR="0076107F" w:rsidRPr="00463CF9" w:rsidRDefault="0076107F" w:rsidP="00A666F8">
      <w:pPr>
        <w:pStyle w:val="BodyText2"/>
        <w:spacing w:line="240" w:lineRule="atLeast"/>
        <w:ind w:left="540" w:right="47" w:firstLine="0"/>
        <w:jc w:val="left"/>
        <w:rPr>
          <w:rFonts w:ascii="Angsana New" w:hAnsi="Angsana New"/>
          <w:sz w:val="30"/>
          <w:szCs w:val="30"/>
        </w:rPr>
      </w:pPr>
    </w:p>
    <w:p w14:paraId="3863E05B" w14:textId="0C236C7D" w:rsidR="0076107F" w:rsidRPr="00F61C23" w:rsidRDefault="0076107F" w:rsidP="00BB5053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4605B646" w14:textId="77777777" w:rsidR="00A572F9" w:rsidRPr="00463CF9" w:rsidRDefault="00A572F9" w:rsidP="00BB5053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47673A59" w14:textId="77777777" w:rsidR="00731749" w:rsidRPr="00F61C23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  <w:cs/>
        </w:rPr>
      </w:pPr>
      <w:r w:rsidRPr="00F61C23">
        <w:rPr>
          <w:rFonts w:ascii="Angsana New" w:hAnsi="Angsana New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14:paraId="5E3649AA" w14:textId="77777777" w:rsidR="00731749" w:rsidRPr="00463CF9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3B4D6B9" w14:textId="00B811BE" w:rsidR="00731749" w:rsidRPr="00F61C23" w:rsidRDefault="00731749" w:rsidP="00731749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61C23">
        <w:rPr>
          <w:rFonts w:ascii="Angsana New" w:hAnsi="Angsana New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</w:t>
      </w:r>
      <w:r w:rsidR="003D6905" w:rsidRPr="00F61C23">
        <w:rPr>
          <w:rFonts w:ascii="Angsana New" w:hAnsi="Angsana New"/>
          <w:sz w:val="30"/>
          <w:szCs w:val="30"/>
          <w:cs/>
        </w:rPr>
        <w:t>และ</w:t>
      </w:r>
      <w:r w:rsidR="00B60682" w:rsidRPr="00F61C23">
        <w:rPr>
          <w:rFonts w:ascii="Angsana New" w:hAnsi="Angsana New"/>
          <w:sz w:val="30"/>
          <w:szCs w:val="30"/>
          <w:cs/>
        </w:rPr>
        <w:t xml:space="preserve">     </w:t>
      </w:r>
      <w:r w:rsidR="003D6905" w:rsidRPr="00F61C23">
        <w:rPr>
          <w:rFonts w:ascii="Angsana New" w:hAnsi="Angsana New"/>
          <w:sz w:val="30"/>
          <w:szCs w:val="30"/>
          <w:cs/>
        </w:rPr>
        <w:t>การร่วมค้า</w:t>
      </w:r>
    </w:p>
    <w:p w14:paraId="2B9E5A7D" w14:textId="77777777" w:rsidR="00731749" w:rsidRPr="00463CF9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75023ABC" w14:textId="6E180FF2" w:rsidR="00731749" w:rsidRPr="00F61C23" w:rsidRDefault="00731749" w:rsidP="00731749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บริษัทร่วม</w:t>
      </w:r>
      <w:r w:rsidR="009D06B7" w:rsidRPr="00F61C23">
        <w:rPr>
          <w:rFonts w:ascii="Angsana New" w:hAnsi="Angsana New"/>
          <w:sz w:val="30"/>
          <w:szCs w:val="30"/>
          <w:cs/>
        </w:rPr>
        <w:t>และการร่วมค้า</w:t>
      </w:r>
      <w:r w:rsidRPr="00F61C23">
        <w:rPr>
          <w:rFonts w:ascii="Angsana New" w:hAnsi="Angsana New"/>
          <w:sz w:val="30"/>
          <w:szCs w:val="30"/>
          <w:cs/>
        </w:rPr>
        <w:t>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  <w:r w:rsidR="008B61D2" w:rsidRPr="00F61C23">
        <w:rPr>
          <w:rFonts w:ascii="Angsana New" w:hAnsi="Angsana New"/>
          <w:sz w:val="30"/>
          <w:szCs w:val="30"/>
          <w:cs/>
        </w:rPr>
        <w:t xml:space="preserve"> </w:t>
      </w:r>
      <w:r w:rsidR="002373FC" w:rsidRPr="00F61C23">
        <w:rPr>
          <w:rFonts w:ascii="Angsana New" w:hAnsi="Angsana New"/>
          <w:sz w:val="30"/>
          <w:szCs w:val="30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  <w:r w:rsidR="00D83982" w:rsidRPr="00F61C23">
        <w:rPr>
          <w:rFonts w:ascii="Angsana New" w:hAnsi="Angsana New"/>
          <w:sz w:val="30"/>
          <w:szCs w:val="30"/>
          <w:cs/>
        </w:rPr>
        <w:t xml:space="preserve"> </w:t>
      </w:r>
    </w:p>
    <w:p w14:paraId="71942984" w14:textId="77777777" w:rsidR="00731749" w:rsidRPr="00463CF9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C09AA75" w14:textId="66AA6DA8" w:rsidR="00731749" w:rsidRPr="00F61C23" w:rsidRDefault="00FF6767" w:rsidP="00731749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ส่วนได้เสียในบริษัทร่วม</w:t>
      </w:r>
      <w:r w:rsidR="009D06B7" w:rsidRPr="00F61C23">
        <w:rPr>
          <w:rFonts w:ascii="Angsana New" w:hAnsi="Angsana New"/>
          <w:sz w:val="30"/>
          <w:szCs w:val="30"/>
          <w:cs/>
        </w:rPr>
        <w:t>และการร่วมค้า</w:t>
      </w:r>
      <w:r w:rsidR="00731749" w:rsidRPr="00F61C23">
        <w:rPr>
          <w:rFonts w:ascii="Angsana New" w:hAnsi="Angsana New"/>
          <w:sz w:val="30"/>
          <w:szCs w:val="30"/>
          <w:cs/>
        </w:rPr>
        <w:t>บันทึกบัญชีตามวิธีส่วนได้เสีย</w:t>
      </w:r>
      <w:r w:rsidR="001D1116" w:rsidRPr="00F61C23">
        <w:rPr>
          <w:rFonts w:ascii="Angsana New" w:hAnsi="Angsana New"/>
          <w:sz w:val="30"/>
          <w:szCs w:val="30"/>
          <w:cs/>
        </w:rPr>
        <w:t xml:space="preserve"> </w:t>
      </w:r>
      <w:r w:rsidR="00731749" w:rsidRPr="00F61C23">
        <w:rPr>
          <w:rFonts w:ascii="Angsana New" w:hAnsi="Angsana New"/>
          <w:sz w:val="30"/>
          <w:szCs w:val="30"/>
          <w:cs/>
        </w:rPr>
        <w:t>โดยรับรู้รายการเมื่อเริ่มแรกด้วยราคาทุนซึ่งรวมถึงต้นทุน</w:t>
      </w:r>
      <w:r w:rsidR="00731749" w:rsidRPr="00F61C23">
        <w:rPr>
          <w:rFonts w:ascii="Angsana New" w:hAnsi="Angsana New"/>
          <w:spacing w:val="-4"/>
          <w:sz w:val="30"/>
          <w:szCs w:val="30"/>
          <w:cs/>
        </w:rPr>
        <w:t>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</w:t>
      </w:r>
      <w:r w:rsidR="00731749" w:rsidRPr="00F61C23">
        <w:rPr>
          <w:rFonts w:ascii="Angsana New" w:hAnsi="Angsana New"/>
          <w:sz w:val="30"/>
          <w:szCs w:val="30"/>
          <w:cs/>
        </w:rPr>
        <w:t>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 หรือการควบคุมร่วม</w:t>
      </w:r>
      <w:r w:rsidR="001D1116" w:rsidRPr="00F61C23">
        <w:rPr>
          <w:rFonts w:ascii="Angsana New" w:hAnsi="Angsana New"/>
          <w:sz w:val="30"/>
          <w:szCs w:val="30"/>
          <w:cs/>
        </w:rPr>
        <w:t xml:space="preserve"> </w:t>
      </w:r>
    </w:p>
    <w:p w14:paraId="6AFCC55B" w14:textId="6EFAA5A0" w:rsidR="00131025" w:rsidRPr="00463CF9" w:rsidRDefault="00131025" w:rsidP="00731749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eastAsia="EucrosiaUPCBold" w:hAnsi="Angsana New"/>
          <w:i/>
          <w:iCs/>
          <w:sz w:val="30"/>
          <w:szCs w:val="30"/>
        </w:rPr>
      </w:pPr>
    </w:p>
    <w:p w14:paraId="35380516" w14:textId="3A08499C" w:rsidR="00731749" w:rsidRPr="00F61C23" w:rsidRDefault="00731749" w:rsidP="00731749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hAnsi="Angsana New"/>
          <w:i/>
          <w:iCs/>
          <w:sz w:val="30"/>
          <w:szCs w:val="30"/>
        </w:rPr>
      </w:pPr>
      <w:r w:rsidRPr="00F61C23">
        <w:rPr>
          <w:rFonts w:ascii="Angsana New" w:eastAsia="EucrosiaUPCBold" w:hAnsi="Angsana New"/>
          <w:i/>
          <w:iCs/>
          <w:sz w:val="30"/>
          <w:szCs w:val="30"/>
          <w:cs/>
        </w:rPr>
        <w:t>การ</w:t>
      </w:r>
      <w:r w:rsidRPr="00463CF9">
        <w:rPr>
          <w:rFonts w:ascii="Angsana New" w:eastAsia="EucrosiaUPCBold" w:hAnsi="Angsana New"/>
          <w:i/>
          <w:iCs/>
          <w:sz w:val="30"/>
          <w:szCs w:val="30"/>
          <w:cs/>
        </w:rPr>
        <w:t>ตัด</w:t>
      </w:r>
      <w:r w:rsidRPr="00F61C23">
        <w:rPr>
          <w:rFonts w:ascii="Angsana New" w:eastAsia="EucrosiaUPCBold" w:hAnsi="Angsana New"/>
          <w:i/>
          <w:iCs/>
          <w:sz w:val="30"/>
          <w:szCs w:val="30"/>
          <w:cs/>
        </w:rPr>
        <w:t>รายการในงบการเงินรวม</w:t>
      </w:r>
    </w:p>
    <w:p w14:paraId="4128001F" w14:textId="77777777" w:rsidR="00731749" w:rsidRPr="00463CF9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3B76E58E" w14:textId="6914BEAD" w:rsidR="00347B6D" w:rsidRPr="00F61C23" w:rsidRDefault="00731749" w:rsidP="0013102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</w:t>
      </w:r>
      <w:r w:rsidR="00AE4B4B" w:rsidRPr="00F61C23">
        <w:rPr>
          <w:rFonts w:ascii="Angsana New" w:hAnsi="Angsana New"/>
          <w:sz w:val="30"/>
          <w:szCs w:val="30"/>
          <w:cs/>
        </w:rPr>
        <w:t xml:space="preserve">ได้เสียในกิจการที่ถูกลงทุนนั้น </w:t>
      </w:r>
      <w:r w:rsidRPr="00F61C23">
        <w:rPr>
          <w:rFonts w:ascii="Angsana New" w:hAnsi="Angsana New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F61C23">
        <w:rPr>
          <w:rFonts w:ascii="Angsana New" w:eastAsia="EucrosiaUPCBold" w:hAnsi="Angsana New"/>
          <w:sz w:val="30"/>
          <w:szCs w:val="30"/>
          <w:cs/>
        </w:rPr>
        <w:t>เมื่อไม่มีหลักฐานการด้อยค่าเกิดขึ้น</w:t>
      </w:r>
      <w:r w:rsidR="001D1116" w:rsidRPr="00F61C23">
        <w:rPr>
          <w:rFonts w:ascii="Angsana New" w:hAnsi="Angsana New"/>
          <w:b/>
          <w:bCs/>
          <w:color w:val="0000FF"/>
          <w:sz w:val="30"/>
          <w:szCs w:val="30"/>
          <w:cs/>
        </w:rPr>
        <w:t xml:space="preserve">  </w:t>
      </w:r>
    </w:p>
    <w:p w14:paraId="64B9FF19" w14:textId="4E7C5133" w:rsidR="00A3262E" w:rsidRDefault="00A3262E" w:rsidP="0013102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b/>
          <w:bCs/>
          <w:color w:val="0000FF"/>
        </w:rPr>
      </w:pPr>
    </w:p>
    <w:p w14:paraId="26AFF36D" w14:textId="77777777" w:rsidR="00015288" w:rsidRPr="00F61C23" w:rsidRDefault="00015288" w:rsidP="00015288">
      <w:pPr>
        <w:pStyle w:val="Heading8"/>
        <w:numPr>
          <w:ilvl w:val="1"/>
          <w:numId w:val="22"/>
        </w:numPr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F61C23">
        <w:rPr>
          <w:rFonts w:ascii="Angsana New" w:eastAsia="EucrosiaUPCBold" w:hAnsi="Angsana New" w:cs="Angsana New"/>
          <w:i/>
          <w:iCs/>
          <w:sz w:val="30"/>
          <w:szCs w:val="30"/>
          <w:cs/>
        </w:rPr>
        <w:lastRenderedPageBreak/>
        <w:t>เงินลงทุนในบริษัทย่อย บริษัทร่วมและการร่วมค้า</w:t>
      </w:r>
    </w:p>
    <w:p w14:paraId="07DD9FF8" w14:textId="77777777" w:rsidR="008C54B4" w:rsidRPr="002F447F" w:rsidRDefault="008C54B4" w:rsidP="0013102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</w:rPr>
      </w:pPr>
    </w:p>
    <w:p w14:paraId="2CD2A276" w14:textId="494B1739" w:rsidR="002970B7" w:rsidRDefault="00E87E84" w:rsidP="00131025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  <w:cs/>
        </w:rPr>
      </w:pPr>
      <w:r w:rsidRPr="00F61C23">
        <w:rPr>
          <w:rFonts w:ascii="Angsana New" w:hAnsi="Angsana New"/>
          <w:sz w:val="30"/>
          <w:szCs w:val="30"/>
          <w:cs/>
        </w:rPr>
        <w:t>เงินลงทุน</w:t>
      </w:r>
      <w:r w:rsidR="007F7468" w:rsidRPr="00F61C23">
        <w:rPr>
          <w:rFonts w:ascii="Angsana New" w:hAnsi="Angsana New" w:hint="cs"/>
          <w:sz w:val="30"/>
          <w:szCs w:val="30"/>
          <w:cs/>
        </w:rPr>
        <w:t>ใน</w:t>
      </w:r>
      <w:r w:rsidRPr="00F61C23">
        <w:rPr>
          <w:rFonts w:ascii="Angsana New" w:hAnsi="Angsana New"/>
          <w:sz w:val="30"/>
          <w:szCs w:val="30"/>
          <w:cs/>
        </w:rPr>
        <w:t>บริษัทย่อย</w:t>
      </w:r>
      <w:r w:rsidR="004661FF" w:rsidRPr="00F61C23">
        <w:rPr>
          <w:rFonts w:ascii="Angsana New" w:hAnsi="Angsana New"/>
          <w:sz w:val="30"/>
          <w:szCs w:val="30"/>
          <w:cs/>
        </w:rPr>
        <w:t xml:space="preserve"> </w:t>
      </w:r>
      <w:r w:rsidR="00B542B1" w:rsidRPr="00F61C23">
        <w:rPr>
          <w:rFonts w:ascii="Angsana New" w:hAnsi="Angsana New" w:hint="cs"/>
          <w:sz w:val="30"/>
          <w:szCs w:val="30"/>
          <w:cs/>
        </w:rPr>
        <w:t>บริษัทร่วม</w:t>
      </w:r>
      <w:r w:rsidRPr="00F61C23">
        <w:rPr>
          <w:rFonts w:ascii="Angsana New" w:hAnsi="Angsana New"/>
          <w:sz w:val="30"/>
          <w:szCs w:val="30"/>
          <w:cs/>
        </w:rPr>
        <w:t>และการร่วมค้าในงบการเงินเฉพาะกิจการของ</w:t>
      </w:r>
      <w:r w:rsidR="00210358" w:rsidRPr="00F61C23">
        <w:rPr>
          <w:rFonts w:ascii="Angsana New" w:hAnsi="Angsana New" w:hint="cs"/>
          <w:sz w:val="30"/>
          <w:szCs w:val="30"/>
          <w:cs/>
        </w:rPr>
        <w:t>บริษัท</w:t>
      </w:r>
      <w:r w:rsidR="00F45343" w:rsidRPr="00F61C23">
        <w:rPr>
          <w:rFonts w:ascii="Angsana New" w:hAnsi="Angsana New"/>
          <w:sz w:val="28"/>
          <w:szCs w:val="28"/>
          <w:cs/>
        </w:rPr>
        <w:t>วัด</w:t>
      </w:r>
      <w:r w:rsidR="00F45343" w:rsidRPr="00F61C23">
        <w:rPr>
          <w:rFonts w:ascii="Angsana New" w:hAnsi="Angsana New"/>
          <w:sz w:val="30"/>
          <w:szCs w:val="30"/>
          <w:cs/>
        </w:rPr>
        <w:t xml:space="preserve">มูลค่าด้วยราคาทุนหักค่าเผื่อการด้อยค่า </w:t>
      </w:r>
    </w:p>
    <w:p w14:paraId="60C6C996" w14:textId="0345CE2A" w:rsidR="002970B7" w:rsidRPr="00A3262E" w:rsidRDefault="002970B7" w:rsidP="00A326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  <w:cs/>
        </w:rPr>
      </w:pPr>
    </w:p>
    <w:p w14:paraId="0110FB15" w14:textId="76CF94D6" w:rsidR="006C4735" w:rsidRPr="00F61C23" w:rsidRDefault="006C4735" w:rsidP="006C4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eastAsia="EucrosiaUPCBold" w:hAnsi="Angsana New"/>
          <w:i/>
          <w:iCs/>
          <w:sz w:val="30"/>
          <w:szCs w:val="30"/>
        </w:rPr>
      </w:pPr>
      <w:r w:rsidRPr="00F61C23">
        <w:rPr>
          <w:rFonts w:ascii="Angsana New" w:eastAsia="EucrosiaUPCBold" w:hAnsi="Angsana New"/>
          <w:i/>
          <w:iCs/>
          <w:sz w:val="30"/>
          <w:szCs w:val="30"/>
          <w:cs/>
        </w:rPr>
        <w:t>การจำหน่ายเงินลงทุนในงบการเงินเฉพาะกิจการ</w:t>
      </w:r>
    </w:p>
    <w:p w14:paraId="037D1452" w14:textId="77777777" w:rsidR="006C4735" w:rsidRPr="00F61C23" w:rsidRDefault="006C4735" w:rsidP="006C4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657199F8" w14:textId="386F2110" w:rsidR="00E87E84" w:rsidRPr="00F61C23" w:rsidRDefault="00E87E84" w:rsidP="00E87E8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ผลต่างระหว่างจำนวนเงินสุทธิที่ได้รับและมูลค่าตามบัญชีจะถูกบันทึกในกำไรหรือขาดทุน</w:t>
      </w:r>
    </w:p>
    <w:p w14:paraId="4F72D2B6" w14:textId="030A6983" w:rsidR="008C54B4" w:rsidRPr="00F61C23" w:rsidRDefault="008C54B4" w:rsidP="00E87E8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24"/>
          <w:szCs w:val="24"/>
        </w:rPr>
      </w:pPr>
    </w:p>
    <w:p w14:paraId="417E6E74" w14:textId="4B751E77" w:rsidR="008C54B4" w:rsidRPr="00F61C23" w:rsidRDefault="008C54B4" w:rsidP="00E87E8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</w:t>
      </w:r>
      <w:r w:rsidR="00210358" w:rsidRPr="00F61C23">
        <w:rPr>
          <w:rFonts w:ascii="Angsana New" w:hAnsi="Angsana New" w:hint="cs"/>
          <w:sz w:val="30"/>
          <w:szCs w:val="30"/>
          <w:cs/>
        </w:rPr>
        <w:t xml:space="preserve">     </w:t>
      </w:r>
      <w:r w:rsidRPr="00F61C23">
        <w:rPr>
          <w:rFonts w:ascii="Angsana New" w:hAnsi="Angsana New"/>
          <w:sz w:val="30"/>
          <w:szCs w:val="30"/>
          <w:cs/>
        </w:rPr>
        <w:t>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671EAA46" w14:textId="77777777" w:rsidR="00C65FDF" w:rsidRPr="00F61C23" w:rsidRDefault="00C65FDF" w:rsidP="00E87E84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24"/>
          <w:szCs w:val="24"/>
        </w:rPr>
      </w:pPr>
    </w:p>
    <w:p w14:paraId="594CD759" w14:textId="77777777" w:rsidR="00731749" w:rsidRPr="00F61C23" w:rsidRDefault="00731749" w:rsidP="00CF755A">
      <w:pPr>
        <w:pStyle w:val="Heading8"/>
        <w:numPr>
          <w:ilvl w:val="1"/>
          <w:numId w:val="22"/>
        </w:numPr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F61C23">
        <w:rPr>
          <w:rFonts w:ascii="Angsana New" w:eastAsia="EucrosiaUPCBold" w:hAnsi="Angsana New" w:cs="Angsana New"/>
          <w:i/>
          <w:iCs/>
          <w:sz w:val="30"/>
          <w:szCs w:val="30"/>
          <w:cs/>
        </w:rPr>
        <w:t xml:space="preserve">เงินตราต่างประเทศ </w:t>
      </w:r>
    </w:p>
    <w:p w14:paraId="73EE4C98" w14:textId="77777777" w:rsidR="00AE4B4B" w:rsidRPr="00F61C23" w:rsidRDefault="00AE4B4B" w:rsidP="003C10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EucrosiaUPCBold" w:hAnsi="Angsana New"/>
          <w:sz w:val="24"/>
          <w:szCs w:val="24"/>
        </w:rPr>
      </w:pPr>
    </w:p>
    <w:p w14:paraId="17FD4634" w14:textId="77777777" w:rsidR="00731749" w:rsidRPr="00F61C23" w:rsidRDefault="00731749" w:rsidP="00AE4B4B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/>
          <w:i/>
          <w:iCs/>
          <w:sz w:val="30"/>
          <w:szCs w:val="30"/>
        </w:rPr>
      </w:pPr>
      <w:r w:rsidRPr="00F61C23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6A7AEA6A" w14:textId="77777777" w:rsidR="00731749" w:rsidRPr="00F61C23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087FE730" w14:textId="77777777" w:rsidR="00BD39DD" w:rsidRPr="00F61C23" w:rsidRDefault="00731749" w:rsidP="00BD39D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</w:t>
      </w:r>
      <w:r w:rsidR="00BD39DD" w:rsidRPr="00F61C23">
        <w:rPr>
          <w:rFonts w:ascii="Angsana New" w:hAnsi="Angsana New"/>
          <w:sz w:val="30"/>
          <w:szCs w:val="30"/>
          <w:cs/>
        </w:rPr>
        <w:t>แต่ละบริษัทในกลุ่มบริษัท</w:t>
      </w:r>
      <w:r w:rsidR="00364810" w:rsidRPr="00F61C23">
        <w:rPr>
          <w:rFonts w:ascii="Angsana New" w:hAnsi="Angsana New"/>
          <w:sz w:val="30"/>
          <w:szCs w:val="30"/>
          <w:cs/>
        </w:rPr>
        <w:t>และ</w:t>
      </w:r>
      <w:r w:rsidR="008E27E7" w:rsidRPr="00F61C23">
        <w:rPr>
          <w:rFonts w:ascii="Angsana New" w:hAnsi="Angsana New"/>
          <w:sz w:val="30"/>
          <w:szCs w:val="30"/>
          <w:cs/>
        </w:rPr>
        <w:t>ของ</w:t>
      </w:r>
      <w:r w:rsidR="00364810" w:rsidRPr="00F61C23">
        <w:rPr>
          <w:rFonts w:ascii="Angsana New" w:hAnsi="Angsana New"/>
          <w:sz w:val="30"/>
          <w:szCs w:val="30"/>
          <w:cs/>
        </w:rPr>
        <w:t>บริษัท</w:t>
      </w:r>
      <w:r w:rsidR="00BD39DD" w:rsidRPr="00F61C23">
        <w:rPr>
          <w:rFonts w:ascii="Angsana New" w:hAnsi="Angsana New"/>
          <w:sz w:val="30"/>
          <w:szCs w:val="30"/>
          <w:cs/>
        </w:rPr>
        <w:t xml:space="preserve"> โดยใช้อัตราแลกเปลี่ยน ณ วันที่เกิดรายการ</w:t>
      </w:r>
    </w:p>
    <w:p w14:paraId="2DD4C786" w14:textId="77777777" w:rsidR="00AE4B4B" w:rsidRPr="00F61C23" w:rsidRDefault="00AE4B4B" w:rsidP="00731749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24"/>
          <w:szCs w:val="24"/>
        </w:rPr>
      </w:pPr>
    </w:p>
    <w:p w14:paraId="56F7242A" w14:textId="77777777" w:rsidR="00731749" w:rsidRPr="00F61C23" w:rsidRDefault="00731749" w:rsidP="00731749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 </w:t>
      </w:r>
    </w:p>
    <w:p w14:paraId="623339D8" w14:textId="77777777" w:rsidR="00731749" w:rsidRPr="00F61C23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623F0475" w14:textId="77777777" w:rsidR="00731749" w:rsidRPr="00F61C23" w:rsidRDefault="00731749" w:rsidP="00731749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</w:t>
      </w:r>
      <w:r w:rsidR="00A25005" w:rsidRPr="00F61C23">
        <w:rPr>
          <w:rFonts w:ascii="Angsana New" w:hAnsi="Angsana New"/>
          <w:sz w:val="30"/>
          <w:szCs w:val="30"/>
        </w:rPr>
        <w:br/>
      </w:r>
      <w:r w:rsidRPr="00F61C23">
        <w:rPr>
          <w:rFonts w:ascii="Angsana New" w:hAnsi="Angsana New"/>
          <w:sz w:val="30"/>
          <w:szCs w:val="30"/>
          <w:cs/>
        </w:rPr>
        <w:t xml:space="preserve">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269AF969" w14:textId="77777777" w:rsidR="00445D51" w:rsidRPr="00F61C23" w:rsidRDefault="00445D51" w:rsidP="00731749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24"/>
          <w:szCs w:val="24"/>
        </w:rPr>
      </w:pPr>
    </w:p>
    <w:p w14:paraId="2A2EDDD8" w14:textId="78BCBEAF" w:rsidR="00987CD9" w:rsidRPr="00F61C23" w:rsidRDefault="00731749" w:rsidP="00987CD9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F61C23">
        <w:rPr>
          <w:rFonts w:ascii="Angsana New" w:hAnsi="Angsana New"/>
          <w:color w:val="000000" w:themeColor="text1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</w:t>
      </w:r>
      <w:r w:rsidR="00AE4B4B" w:rsidRPr="00F61C23">
        <w:rPr>
          <w:rFonts w:ascii="Angsana New" w:hAnsi="Angsana New"/>
          <w:color w:val="000000" w:themeColor="text1"/>
          <w:sz w:val="30"/>
          <w:szCs w:val="30"/>
          <w:cs/>
        </w:rPr>
        <w:t>ป็นกำไรหรือขาดทุนในงวดบัญชีนั้น</w:t>
      </w:r>
      <w:r w:rsidR="00987CD9" w:rsidRPr="00F61C23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</w:t>
      </w:r>
    </w:p>
    <w:p w14:paraId="51CA5DC3" w14:textId="77777777" w:rsidR="00987CD9" w:rsidRPr="00F61C23" w:rsidRDefault="00987CD9" w:rsidP="00ED467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60B2CA36" w14:textId="6ABE8630" w:rsidR="009E414A" w:rsidRPr="00F61C23" w:rsidRDefault="009E414A" w:rsidP="009E414A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/>
          <w:i/>
          <w:iCs/>
          <w:sz w:val="30"/>
          <w:szCs w:val="30"/>
        </w:rPr>
      </w:pPr>
      <w:r w:rsidRPr="00F61C23">
        <w:rPr>
          <w:rFonts w:ascii="Angsana New" w:hAnsi="Angsana New"/>
          <w:i/>
          <w:iCs/>
          <w:sz w:val="30"/>
          <w:szCs w:val="30"/>
          <w:cs/>
        </w:rPr>
        <w:t>หน่วยงาน</w:t>
      </w:r>
      <w:r w:rsidR="00154B82" w:rsidRPr="00F61C23">
        <w:rPr>
          <w:rFonts w:ascii="Angsana New" w:hAnsi="Angsana New"/>
          <w:i/>
          <w:iCs/>
          <w:sz w:val="30"/>
          <w:szCs w:val="30"/>
          <w:cs/>
        </w:rPr>
        <w:t>ใน</w:t>
      </w:r>
      <w:r w:rsidRPr="00F61C23">
        <w:rPr>
          <w:rFonts w:ascii="Angsana New" w:hAnsi="Angsana New"/>
          <w:i/>
          <w:iCs/>
          <w:sz w:val="30"/>
          <w:szCs w:val="30"/>
          <w:cs/>
        </w:rPr>
        <w:t xml:space="preserve">ต่างประเทศ  </w:t>
      </w:r>
    </w:p>
    <w:p w14:paraId="46046D3B" w14:textId="77777777" w:rsidR="009E414A" w:rsidRPr="00F61C23" w:rsidRDefault="009E414A" w:rsidP="009E4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32DF54B0" w14:textId="73754E41" w:rsidR="009E414A" w:rsidRPr="00F61C23" w:rsidRDefault="009E414A" w:rsidP="009E414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</w:t>
      </w:r>
      <w:r w:rsidR="008F2352" w:rsidRPr="00F61C23">
        <w:rPr>
          <w:rFonts w:ascii="Angsana New" w:hAnsi="Angsana New"/>
          <w:sz w:val="30"/>
          <w:szCs w:val="30"/>
          <w:cs/>
        </w:rPr>
        <w:t>ใน</w:t>
      </w:r>
      <w:r w:rsidRPr="00F61C23">
        <w:rPr>
          <w:rFonts w:ascii="Angsana New" w:hAnsi="Angsana New"/>
          <w:sz w:val="30"/>
          <w:szCs w:val="30"/>
          <w:cs/>
        </w:rPr>
        <w:t>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</w:p>
    <w:p w14:paraId="3CC0BF20" w14:textId="77777777" w:rsidR="009E414A" w:rsidRPr="00F61C23" w:rsidRDefault="009E414A" w:rsidP="009E4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14:paraId="14970C24" w14:textId="48AFCA5D" w:rsidR="009E414A" w:rsidRPr="00F61C23" w:rsidRDefault="009E414A" w:rsidP="009E414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รายได้และค่าใช้จ่ายของหน่วยงาน</w:t>
      </w:r>
      <w:r w:rsidR="005B3018" w:rsidRPr="00F61C23">
        <w:rPr>
          <w:rFonts w:ascii="Angsana New" w:hAnsi="Angsana New"/>
          <w:sz w:val="30"/>
          <w:szCs w:val="30"/>
          <w:cs/>
        </w:rPr>
        <w:t>ใน</w:t>
      </w:r>
      <w:r w:rsidRPr="00F61C23">
        <w:rPr>
          <w:rFonts w:ascii="Angsana New" w:hAnsi="Angsana New"/>
          <w:sz w:val="30"/>
          <w:szCs w:val="30"/>
          <w:cs/>
        </w:rPr>
        <w:t xml:space="preserve">ต่างประเทศแปลงค่าเป็นเงินบาทโดยใช้อัตราแลกเปลี่ยนที่ใกล้เคียงกับอัตรา </w:t>
      </w:r>
      <w:r w:rsidR="00B60682" w:rsidRPr="00F61C23">
        <w:rPr>
          <w:rFonts w:ascii="Angsana New" w:hAnsi="Angsana New"/>
          <w:sz w:val="30"/>
          <w:szCs w:val="30"/>
          <w:cs/>
        </w:rPr>
        <w:t xml:space="preserve">    </w:t>
      </w:r>
      <w:r w:rsidRPr="00F61C23">
        <w:rPr>
          <w:rFonts w:ascii="Angsana New" w:hAnsi="Angsana New"/>
          <w:sz w:val="30"/>
          <w:szCs w:val="30"/>
          <w:cs/>
        </w:rPr>
        <w:t>ณ วันที่เกิดรายการ</w:t>
      </w:r>
    </w:p>
    <w:p w14:paraId="429C7E8D" w14:textId="40ABC968" w:rsidR="009E414A" w:rsidRPr="00F61C23" w:rsidRDefault="009E414A" w:rsidP="009E414A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  <w:cs/>
        </w:rPr>
      </w:pPr>
      <w:r w:rsidRPr="00F61C23">
        <w:rPr>
          <w:rFonts w:ascii="Angsana New" w:hAnsi="Angsana New"/>
          <w:sz w:val="30"/>
          <w:szCs w:val="30"/>
          <w:cs/>
        </w:rPr>
        <w:lastRenderedPageBreak/>
        <w:t>ผลต่างจากอัตราแลกเปลี่ยนที่เกิดจากการแปลงค่า บันทึกในกำไรขาดทุนเบ็ดเสร็จอื่น</w:t>
      </w:r>
      <w:r w:rsidR="00750D81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08AFC377" w14:textId="3013020A" w:rsidR="00DB0662" w:rsidRPr="00A3262E" w:rsidRDefault="00DB0662" w:rsidP="00A3262E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9EA6759" w14:textId="2250929E" w:rsidR="009E414A" w:rsidRPr="00F61C23" w:rsidRDefault="009E414A" w:rsidP="009E414A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เมื่อหน่วยงาน</w:t>
      </w:r>
      <w:r w:rsidR="00EB2752" w:rsidRPr="00F61C23">
        <w:rPr>
          <w:rFonts w:ascii="Angsana New" w:hAnsi="Angsana New"/>
          <w:sz w:val="30"/>
          <w:szCs w:val="30"/>
          <w:cs/>
        </w:rPr>
        <w:t>ใน</w:t>
      </w:r>
      <w:r w:rsidRPr="00F61C23">
        <w:rPr>
          <w:rFonts w:ascii="Angsana New" w:hAnsi="Angsana New"/>
          <w:sz w:val="30"/>
          <w:szCs w:val="30"/>
          <w:cs/>
        </w:rPr>
        <w:t>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</w:t>
      </w:r>
      <w:r w:rsidR="00B60682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หรือการควบคุมร่วมกัน ผลสะสมของผลต่างจากอัตราแลกเปลี่ยนที่เกี่ยวข้องกับหน่วยงาน</w:t>
      </w:r>
      <w:r w:rsidR="00EB2752" w:rsidRPr="00F61C23">
        <w:rPr>
          <w:rFonts w:ascii="Angsana New" w:hAnsi="Angsana New"/>
          <w:sz w:val="30"/>
          <w:szCs w:val="30"/>
          <w:cs/>
        </w:rPr>
        <w:t>ใน</w:t>
      </w:r>
      <w:r w:rsidRPr="00F61C23">
        <w:rPr>
          <w:rFonts w:ascii="Angsana New" w:hAnsi="Angsana New"/>
          <w:sz w:val="30"/>
          <w:szCs w:val="30"/>
          <w:cs/>
        </w:rPr>
        <w:t>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</w:t>
      </w:r>
      <w:r w:rsidR="00DE5AC1" w:rsidRPr="00F61C23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Pr="00F61C23">
        <w:rPr>
          <w:rFonts w:ascii="Angsana New" w:hAnsi="Angsana New"/>
          <w:sz w:val="30"/>
          <w:szCs w:val="30"/>
          <w:cs/>
        </w:rPr>
        <w:t>หรือการร่วมค้าเพียงบางส่วนโดยที่กลุ่มบริษัทยังคงมีอิทธิพลหรือการควบคุมร่วมที่มีสาระสำคัญอยู่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14:paraId="08156C60" w14:textId="77777777" w:rsidR="00283A7A" w:rsidRPr="00A3262E" w:rsidRDefault="00283A7A" w:rsidP="009E414A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89B83D5" w14:textId="585A17BE" w:rsidR="009E414A" w:rsidRPr="00F61C23" w:rsidRDefault="009E414A" w:rsidP="009E414A">
      <w:pPr>
        <w:pStyle w:val="BodyText2"/>
        <w:tabs>
          <w:tab w:val="left" w:pos="540"/>
        </w:tabs>
        <w:spacing w:line="240" w:lineRule="atLeast"/>
        <w:ind w:left="518" w:right="43" w:firstLine="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</w:t>
      </w:r>
      <w:r w:rsidR="00EB2752" w:rsidRPr="00F61C23">
        <w:rPr>
          <w:rFonts w:ascii="Angsana New" w:hAnsi="Angsana New"/>
          <w:sz w:val="30"/>
          <w:szCs w:val="30"/>
          <w:cs/>
        </w:rPr>
        <w:t>ใน</w:t>
      </w:r>
      <w:r w:rsidRPr="00F61C23">
        <w:rPr>
          <w:rFonts w:ascii="Angsana New" w:hAnsi="Angsana New"/>
          <w:sz w:val="30"/>
          <w:szCs w:val="30"/>
          <w:cs/>
        </w:rPr>
        <w:t>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66B7E03E" w14:textId="7F808752" w:rsidR="00A65C4D" w:rsidRPr="00A3262E" w:rsidRDefault="00A65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 w:themeColor="text1"/>
          <w:sz w:val="24"/>
          <w:szCs w:val="24"/>
        </w:rPr>
      </w:pPr>
    </w:p>
    <w:p w14:paraId="5A6FBC13" w14:textId="5F5CD5FD" w:rsidR="005C3D9A" w:rsidRPr="00F61C23" w:rsidRDefault="005C3D9A" w:rsidP="00CF755A">
      <w:pPr>
        <w:pStyle w:val="Heading8"/>
        <w:numPr>
          <w:ilvl w:val="1"/>
          <w:numId w:val="22"/>
        </w:numPr>
        <w:jc w:val="both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F61C2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เครื่องมือทางการเงิน</w:t>
      </w:r>
    </w:p>
    <w:p w14:paraId="078A3157" w14:textId="5B9395B2" w:rsidR="005E68FF" w:rsidRPr="00A3262E" w:rsidRDefault="005E68FF" w:rsidP="005E68F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24"/>
          <w:szCs w:val="24"/>
        </w:rPr>
      </w:pPr>
    </w:p>
    <w:p w14:paraId="147953C5" w14:textId="262E8D86" w:rsidR="005E68FF" w:rsidRPr="00F61C23" w:rsidRDefault="005E68FF" w:rsidP="005E68FF">
      <w:pPr>
        <w:pStyle w:val="Heading8"/>
        <w:ind w:left="518"/>
        <w:jc w:val="both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F61C2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นโยบายการบัญชีที่ถือปฏิบัติตั้งแต่วันที่ </w:t>
      </w:r>
      <w:r w:rsidR="00A453AA" w:rsidRPr="00F61C23">
        <w:rPr>
          <w:rFonts w:ascii="Angsana New" w:hAnsi="Angsana New" w:cs="Angsana New"/>
          <w:i/>
          <w:iCs/>
          <w:sz w:val="30"/>
          <w:szCs w:val="30"/>
        </w:rPr>
        <w:t>1</w:t>
      </w:r>
      <w:r w:rsidRPr="00F61C23">
        <w:rPr>
          <w:rFonts w:ascii="Angsana New" w:hAnsi="Angsana New" w:cs="Angsana New"/>
          <w:i/>
          <w:iCs/>
          <w:sz w:val="30"/>
          <w:szCs w:val="30"/>
          <w:lang w:val="th-TH"/>
        </w:rPr>
        <w:t xml:space="preserve"> </w:t>
      </w:r>
      <w:r w:rsidRPr="00F61C2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มกราคม </w:t>
      </w:r>
      <w:r w:rsidR="00A453AA" w:rsidRPr="00F61C23">
        <w:rPr>
          <w:rFonts w:ascii="Angsana New" w:hAnsi="Angsana New" w:cs="Angsana New"/>
          <w:i/>
          <w:iCs/>
          <w:sz w:val="30"/>
          <w:szCs w:val="30"/>
        </w:rPr>
        <w:t>2563</w:t>
      </w:r>
    </w:p>
    <w:p w14:paraId="0D8F5BD9" w14:textId="2E5B69CA" w:rsidR="005E68FF" w:rsidRPr="00A3262E" w:rsidRDefault="005E68FF" w:rsidP="005E68FF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24"/>
          <w:szCs w:val="24"/>
        </w:rPr>
      </w:pPr>
    </w:p>
    <w:p w14:paraId="4FC35EE9" w14:textId="62F808CC" w:rsidR="005E68FF" w:rsidRPr="00F61C23" w:rsidRDefault="005E68FF" w:rsidP="0098061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="Angsana New" w:hAnsi="Angsana New"/>
          <w:i/>
          <w:iCs/>
          <w:sz w:val="30"/>
          <w:szCs w:val="30"/>
        </w:rPr>
      </w:pPr>
      <w:r w:rsidRPr="00F61C23">
        <w:rPr>
          <w:rFonts w:ascii="Angsana New" w:hAnsi="Angsana New"/>
          <w:i/>
          <w:iCs/>
          <w:sz w:val="30"/>
          <w:szCs w:val="30"/>
        </w:rPr>
        <w:t>(</w:t>
      </w:r>
      <w:r w:rsidRPr="00F61C23">
        <w:rPr>
          <w:rFonts w:ascii="Angsana New" w:hAnsi="Angsana New"/>
          <w:i/>
          <w:iCs/>
          <w:sz w:val="30"/>
          <w:szCs w:val="30"/>
          <w:cs/>
        </w:rPr>
        <w:t>ง</w:t>
      </w:r>
      <w:r w:rsidRPr="00F61C23">
        <w:rPr>
          <w:rFonts w:ascii="Angsana New" w:hAnsi="Angsana New"/>
          <w:i/>
          <w:iCs/>
          <w:sz w:val="30"/>
          <w:szCs w:val="30"/>
        </w:rPr>
        <w:t>.</w:t>
      </w:r>
      <w:r w:rsidR="00A453AA" w:rsidRPr="00F61C23">
        <w:rPr>
          <w:rFonts w:ascii="Angsana New" w:hAnsi="Angsana New"/>
          <w:i/>
          <w:iCs/>
          <w:sz w:val="30"/>
          <w:szCs w:val="30"/>
        </w:rPr>
        <w:t>1</w:t>
      </w:r>
      <w:r w:rsidRPr="00F61C23">
        <w:rPr>
          <w:rFonts w:ascii="Angsana New" w:hAnsi="Angsana New"/>
          <w:i/>
          <w:iCs/>
          <w:sz w:val="30"/>
          <w:szCs w:val="30"/>
        </w:rPr>
        <w:t>)</w:t>
      </w:r>
      <w:r w:rsidR="00B60682" w:rsidRPr="00F61C2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14:paraId="151CEAA3" w14:textId="77777777" w:rsidR="005E68FF" w:rsidRPr="00A3262E" w:rsidRDefault="005E68FF" w:rsidP="005E68FF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24"/>
          <w:szCs w:val="24"/>
        </w:rPr>
      </w:pPr>
    </w:p>
    <w:p w14:paraId="11622877" w14:textId="5B7BD070" w:rsidR="005E68FF" w:rsidRPr="00F61C23" w:rsidRDefault="005E68FF" w:rsidP="0098061A">
      <w:pPr>
        <w:pStyle w:val="BodyText"/>
        <w:shd w:val="clear" w:color="auto" w:fill="FFFFFF"/>
        <w:tabs>
          <w:tab w:val="clear" w:pos="907"/>
          <w:tab w:val="left" w:pos="1260"/>
        </w:tabs>
        <w:spacing w:after="0" w:line="240" w:lineRule="auto"/>
        <w:ind w:left="963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ลูกหนี้การค้า ตราสารหนี้ที่กลุ่มบริษัทและบริษัทเป็นผู้ออก</w:t>
      </w:r>
      <w:r w:rsidR="00B60682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และเจ้าหนี้การค้ารับรู้รายการเมื่อเริ่มแรกเมื่อมีการออกตราสารเหล่านั้น สินทรัพย์ทางการเงินและหนี้สินทางการเงินอื่น ๆ ทั้งหมดรับรู้รายการเมื่อเริ่มแรกเมื่อกลุ่มบริษัทและบริษัทเป็นคู่สัญญาตามข้อกำหนดของเครื่องมือทางการเงินนั้น</w:t>
      </w:r>
    </w:p>
    <w:p w14:paraId="37F84748" w14:textId="77777777" w:rsidR="00987CD9" w:rsidRPr="00A3262E" w:rsidRDefault="00987CD9" w:rsidP="0098061A">
      <w:pPr>
        <w:pStyle w:val="BodyText"/>
        <w:shd w:val="clear" w:color="auto" w:fill="FFFFFF"/>
        <w:tabs>
          <w:tab w:val="clear" w:pos="907"/>
          <w:tab w:val="left" w:pos="1260"/>
        </w:tabs>
        <w:spacing w:after="0" w:line="240" w:lineRule="auto"/>
        <w:ind w:left="963"/>
        <w:jc w:val="thaiDistribute"/>
        <w:rPr>
          <w:rFonts w:ascii="Angsana New" w:hAnsi="Angsana New"/>
          <w:sz w:val="24"/>
          <w:szCs w:val="24"/>
        </w:rPr>
      </w:pPr>
    </w:p>
    <w:p w14:paraId="71BB506D" w14:textId="46C177C1" w:rsidR="0098061A" w:rsidRPr="00F61C23" w:rsidRDefault="005E68FF" w:rsidP="0098061A">
      <w:pPr>
        <w:pStyle w:val="BodyText"/>
        <w:shd w:val="clear" w:color="auto" w:fill="FFFFFF"/>
        <w:tabs>
          <w:tab w:val="clear" w:pos="907"/>
          <w:tab w:val="left" w:pos="1530"/>
        </w:tabs>
        <w:spacing w:after="0" w:line="240" w:lineRule="auto"/>
        <w:ind w:left="981"/>
        <w:jc w:val="thaiDistribute"/>
        <w:rPr>
          <w:rFonts w:ascii="Angsana New" w:hAnsi="Angsana New"/>
          <w:sz w:val="30"/>
          <w:szCs w:val="30"/>
          <w:cs/>
        </w:rPr>
      </w:pPr>
      <w:r w:rsidRPr="00F61C23">
        <w:rPr>
          <w:rFonts w:ascii="Angsana New" w:hAnsi="Angsana New"/>
          <w:sz w:val="30"/>
          <w:szCs w:val="30"/>
          <w:cs/>
        </w:rPr>
        <w:t xml:space="preserve">สินทรัพย์ทางการเงินและหนี้สินทางการเงิน </w:t>
      </w:r>
      <w:r w:rsidRPr="00F61C23">
        <w:rPr>
          <w:rFonts w:ascii="Angsana New" w:hAnsi="Angsana New"/>
          <w:sz w:val="30"/>
          <w:szCs w:val="30"/>
        </w:rPr>
        <w:t>(</w:t>
      </w:r>
      <w:r w:rsidRPr="00F61C23">
        <w:rPr>
          <w:rFonts w:ascii="Angsana New" w:hAnsi="Angsana New"/>
          <w:sz w:val="30"/>
          <w:szCs w:val="30"/>
          <w:cs/>
        </w:rPr>
        <w:t>นอกเหนือจากลูกหนี้การค้าที่ไม่มีองค์ประกอบเกี่ยวกับการจัดหาเงินที่มีนัยสำคัญ หรือวัดมูลค่าด้วยมูลค่ายุติธรรมผ่านกำไรหรือขาดทุน</w:t>
      </w:r>
      <w:r w:rsidRPr="00F61C23">
        <w:rPr>
          <w:rFonts w:ascii="Angsana New" w:hAnsi="Angsana New"/>
          <w:sz w:val="30"/>
          <w:szCs w:val="30"/>
        </w:rPr>
        <w:t>)</w:t>
      </w:r>
      <w:r w:rsidRPr="00F61C23">
        <w:rPr>
          <w:rFonts w:ascii="Angsana New" w:hAnsi="Angsana New"/>
          <w:sz w:val="30"/>
          <w:szCs w:val="30"/>
          <w:cs/>
        </w:rPr>
        <w:t xml:space="preserve"> จะ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="00B60682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วัดมูลค่าเมื่อเริ่มแรกด้วยมูลค่ายุติธรรม</w:t>
      </w:r>
    </w:p>
    <w:p w14:paraId="6FA642E5" w14:textId="60766003" w:rsidR="00EA797A" w:rsidRPr="00F61C23" w:rsidRDefault="00EA797A" w:rsidP="00325103">
      <w:pPr>
        <w:pStyle w:val="BodyText2"/>
        <w:tabs>
          <w:tab w:val="left" w:pos="990"/>
          <w:tab w:val="left" w:pos="1080"/>
        </w:tabs>
        <w:ind w:left="990" w:right="47" w:hanging="457"/>
        <w:jc w:val="thaiDistribute"/>
        <w:rPr>
          <w:rFonts w:ascii="Angsana New" w:hAnsi="Angsana New"/>
          <w:i/>
          <w:iCs/>
          <w:sz w:val="30"/>
          <w:szCs w:val="30"/>
        </w:rPr>
      </w:pPr>
      <w:r w:rsidRPr="00F61C23">
        <w:rPr>
          <w:rFonts w:ascii="Angsana New" w:hAnsi="Angsana New"/>
          <w:i/>
          <w:iCs/>
          <w:sz w:val="30"/>
          <w:szCs w:val="30"/>
        </w:rPr>
        <w:lastRenderedPageBreak/>
        <w:t>(</w:t>
      </w:r>
      <w:r w:rsidRPr="00F61C23">
        <w:rPr>
          <w:rFonts w:ascii="Angsana New" w:hAnsi="Angsana New"/>
          <w:i/>
          <w:iCs/>
          <w:sz w:val="30"/>
          <w:szCs w:val="30"/>
          <w:cs/>
        </w:rPr>
        <w:t>ง</w:t>
      </w:r>
      <w:r w:rsidRPr="00F61C23">
        <w:rPr>
          <w:rFonts w:ascii="Angsana New" w:hAnsi="Angsana New"/>
          <w:i/>
          <w:iCs/>
          <w:sz w:val="30"/>
          <w:szCs w:val="30"/>
        </w:rPr>
        <w:t>.</w:t>
      </w:r>
      <w:r w:rsidR="00A453AA" w:rsidRPr="00F61C23">
        <w:rPr>
          <w:rFonts w:ascii="Angsana New" w:hAnsi="Angsana New"/>
          <w:i/>
          <w:iCs/>
          <w:sz w:val="30"/>
          <w:szCs w:val="30"/>
        </w:rPr>
        <w:t>2</w:t>
      </w:r>
      <w:r w:rsidRPr="00F61C23">
        <w:rPr>
          <w:rFonts w:ascii="Angsana New" w:hAnsi="Angsana New"/>
          <w:i/>
          <w:iCs/>
          <w:sz w:val="30"/>
          <w:szCs w:val="30"/>
        </w:rPr>
        <w:t>)</w:t>
      </w:r>
      <w:r w:rsidR="00B60682" w:rsidRPr="00F61C2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i/>
          <w:iCs/>
          <w:sz w:val="30"/>
          <w:szCs w:val="30"/>
          <w:cs/>
        </w:rPr>
        <w:t xml:space="preserve">การจัดประเภทรายการและการวัดมูลค่าภายหลัง </w:t>
      </w:r>
    </w:p>
    <w:p w14:paraId="58612E8C" w14:textId="77777777" w:rsidR="00EA797A" w:rsidRPr="00F61C23" w:rsidRDefault="00EA797A" w:rsidP="00EA797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2343854E" w14:textId="3CFCBC9D" w:rsidR="00EA797A" w:rsidRPr="00F61C23" w:rsidRDefault="00EA797A" w:rsidP="004A19E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after="0" w:line="240" w:lineRule="auto"/>
        <w:ind w:left="981" w:hanging="7"/>
        <w:jc w:val="thaiDistribute"/>
        <w:rPr>
          <w:rFonts w:ascii="Angsana New" w:hAnsi="Angsana New"/>
          <w:i/>
          <w:iCs/>
          <w:sz w:val="30"/>
          <w:szCs w:val="30"/>
        </w:rPr>
      </w:pPr>
      <w:r w:rsidRPr="00F61C23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</w:t>
      </w:r>
      <w:r w:rsidR="00B60682" w:rsidRPr="00F61C2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i/>
          <w:iCs/>
          <w:sz w:val="30"/>
          <w:szCs w:val="30"/>
        </w:rPr>
        <w:t>-</w:t>
      </w:r>
      <w:r w:rsidR="00B60682" w:rsidRPr="00F61C2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i/>
          <w:iCs/>
          <w:sz w:val="30"/>
          <w:szCs w:val="30"/>
          <w:cs/>
        </w:rPr>
        <w:t>การจัดประเภท</w:t>
      </w:r>
    </w:p>
    <w:p w14:paraId="7804FD49" w14:textId="77777777" w:rsidR="000717CD" w:rsidRPr="00F61C23" w:rsidRDefault="000717CD" w:rsidP="004A19E3">
      <w:pPr>
        <w:tabs>
          <w:tab w:val="clear" w:pos="907"/>
          <w:tab w:val="left" w:pos="1440"/>
        </w:tabs>
        <w:spacing w:line="240" w:lineRule="auto"/>
        <w:ind w:left="981"/>
        <w:jc w:val="thaiDistribute"/>
        <w:rPr>
          <w:rFonts w:ascii="Angsana New" w:hAnsi="Angsana New"/>
          <w:sz w:val="30"/>
          <w:szCs w:val="30"/>
        </w:rPr>
      </w:pPr>
    </w:p>
    <w:p w14:paraId="5A01D24A" w14:textId="79BD8E32" w:rsidR="00EA797A" w:rsidRPr="00F61C23" w:rsidRDefault="00EA797A" w:rsidP="004A19E3">
      <w:pPr>
        <w:tabs>
          <w:tab w:val="clear" w:pos="907"/>
          <w:tab w:val="left" w:pos="1440"/>
        </w:tabs>
        <w:spacing w:line="240" w:lineRule="auto"/>
        <w:ind w:left="981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</w:p>
    <w:p w14:paraId="12ED3A93" w14:textId="77777777" w:rsidR="00EA797A" w:rsidRPr="00F61C23" w:rsidRDefault="00EA797A" w:rsidP="00EA797A">
      <w:pPr>
        <w:pStyle w:val="BodyText2"/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</w:p>
    <w:p w14:paraId="31ECDD24" w14:textId="689E4574" w:rsidR="00EA797A" w:rsidRPr="00F61C23" w:rsidRDefault="00EA797A" w:rsidP="004A19E3">
      <w:pPr>
        <w:tabs>
          <w:tab w:val="clear" w:pos="907"/>
          <w:tab w:val="left" w:pos="1260"/>
          <w:tab w:val="left" w:pos="1440"/>
        </w:tabs>
        <w:spacing w:line="240" w:lineRule="auto"/>
        <w:ind w:left="963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="00D269D3" w:rsidRPr="00F61C23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Pr="00F61C23">
        <w:rPr>
          <w:rFonts w:ascii="Angsana New" w:hAnsi="Angsana New"/>
          <w:sz w:val="30"/>
          <w:szCs w:val="30"/>
          <w:cs/>
        </w:rPr>
        <w:t xml:space="preserve"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1ADB57EC" w14:textId="77777777" w:rsidR="009548D5" w:rsidRPr="00F61C23" w:rsidRDefault="009548D5" w:rsidP="004A19E3">
      <w:pPr>
        <w:tabs>
          <w:tab w:val="clear" w:pos="907"/>
          <w:tab w:val="left" w:pos="1260"/>
          <w:tab w:val="left" w:pos="1440"/>
        </w:tabs>
        <w:spacing w:line="240" w:lineRule="auto"/>
        <w:ind w:left="963"/>
        <w:jc w:val="thaiDistribute"/>
        <w:rPr>
          <w:rFonts w:ascii="Angsana New" w:hAnsi="Angsana New"/>
          <w:sz w:val="30"/>
          <w:szCs w:val="30"/>
        </w:rPr>
      </w:pPr>
    </w:p>
    <w:p w14:paraId="169248D0" w14:textId="587FAA93" w:rsidR="00EA797A" w:rsidRPr="00F61C23" w:rsidRDefault="00EA797A" w:rsidP="004A1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63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="00B60682" w:rsidRPr="00F61C23">
        <w:rPr>
          <w:rFonts w:ascii="Angsana New" w:hAnsi="Angsana New"/>
          <w:sz w:val="30"/>
          <w:szCs w:val="30"/>
          <w:cs/>
        </w:rPr>
        <w:t xml:space="preserve">              </w:t>
      </w:r>
      <w:r w:rsidRPr="00F61C23">
        <w:rPr>
          <w:rFonts w:ascii="Angsana New" w:hAnsi="Angsana New"/>
          <w:sz w:val="30"/>
          <w:szCs w:val="30"/>
          <w:cs/>
        </w:rPr>
        <w:t xml:space="preserve">ตัดจำหน่ายหากเข้าเงื่อนไขทั้งสองข้อดังต่อไปนี้ </w:t>
      </w:r>
    </w:p>
    <w:p w14:paraId="05000000" w14:textId="77777777" w:rsidR="00EA797A" w:rsidRPr="00F61C23" w:rsidRDefault="00EA797A" w:rsidP="004A19E3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6C0CA875" w14:textId="77777777" w:rsidR="00EA797A" w:rsidRPr="00F61C23" w:rsidRDefault="00EA797A" w:rsidP="004A19E3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6BE49091" w14:textId="77777777" w:rsidR="0075060B" w:rsidRPr="00F61C23" w:rsidRDefault="0075060B" w:rsidP="00265E63">
      <w:pPr>
        <w:tabs>
          <w:tab w:val="clear" w:pos="907"/>
          <w:tab w:val="left" w:pos="720"/>
          <w:tab w:val="left" w:pos="1530"/>
        </w:tabs>
        <w:spacing w:line="240" w:lineRule="auto"/>
        <w:ind w:left="981"/>
        <w:jc w:val="thaiDistribute"/>
        <w:rPr>
          <w:rFonts w:ascii="Angsana New" w:hAnsi="Angsana New"/>
          <w:sz w:val="30"/>
          <w:szCs w:val="30"/>
        </w:rPr>
      </w:pPr>
    </w:p>
    <w:p w14:paraId="0732569A" w14:textId="0B5AB35C" w:rsidR="00F7631C" w:rsidRPr="00F61C23" w:rsidRDefault="00F7631C" w:rsidP="007B2D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 ซึ่งรวมถึงสินทรัพย์อนุพันธ์ทั้งหมด ณ วันที่รับรู้รายการเมื่อเริ่มแรก กลุ่มบริษัทและบริษัท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</w:t>
      </w:r>
      <w:r w:rsidR="00B60682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 xml:space="preserve">ถูกวัดมูลค่าด้วย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 </w:t>
      </w:r>
    </w:p>
    <w:p w14:paraId="319F9595" w14:textId="77777777" w:rsidR="005F3B7F" w:rsidRPr="00F61C23" w:rsidRDefault="005F3B7F" w:rsidP="007B2D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434793C6" w14:textId="4BE4BFE3" w:rsidR="00F7631C" w:rsidRPr="00F61C23" w:rsidRDefault="00F7631C" w:rsidP="0081710B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1530" w:hanging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61C23">
        <w:rPr>
          <w:rFonts w:ascii="Angsana New" w:hAnsi="Angsana New"/>
          <w:i/>
          <w:iCs/>
          <w:sz w:val="30"/>
          <w:szCs w:val="30"/>
          <w:cs/>
        </w:rPr>
        <w:t xml:space="preserve">สินทรัพย์ทางการเงิน </w:t>
      </w:r>
      <w:r w:rsidRPr="00F61C23">
        <w:rPr>
          <w:rFonts w:ascii="Angsana New" w:hAnsi="Angsana New"/>
          <w:i/>
          <w:iCs/>
          <w:sz w:val="30"/>
          <w:szCs w:val="30"/>
        </w:rPr>
        <w:t>-</w:t>
      </w:r>
      <w:r w:rsidR="00B60682" w:rsidRPr="00F61C2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i/>
          <w:iCs/>
          <w:sz w:val="30"/>
          <w:szCs w:val="30"/>
          <w:cs/>
        </w:rPr>
        <w:t>การประเมินโมเดลธุรกิจ</w:t>
      </w:r>
      <w:r w:rsidR="00B60682" w:rsidRPr="00F61C23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2BFCEB32" w14:textId="5EBA91A4" w:rsidR="00251219" w:rsidRPr="00F61C23" w:rsidRDefault="00251219" w:rsidP="005F3B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6533CE1A" w14:textId="2A4C7611" w:rsidR="005F3B7F" w:rsidRPr="00F61C23" w:rsidRDefault="00F7631C" w:rsidP="00ED467F">
      <w:pPr>
        <w:pStyle w:val="BodyText"/>
        <w:shd w:val="clear" w:color="auto" w:fill="FFFFFF"/>
        <w:tabs>
          <w:tab w:val="clear" w:pos="907"/>
          <w:tab w:val="left" w:pos="144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  <w:cs/>
        </w:rPr>
      </w:pPr>
      <w:r w:rsidRPr="00F61C23">
        <w:rPr>
          <w:rFonts w:ascii="Angsana New" w:hAnsi="Angsana New"/>
          <w:sz w:val="30"/>
          <w:szCs w:val="30"/>
          <w:cs/>
        </w:rPr>
        <w:t>กลุ่มบริษัทและบริษัทได้ประเมินโมเดลธุรกิจของสินทรัพย์ทางการเงินที่ถือไว้ในระดับพอร์ตโฟลิโอ 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</w:p>
    <w:p w14:paraId="7A760AD1" w14:textId="7515E617" w:rsidR="002758DA" w:rsidRPr="00F61C23" w:rsidRDefault="002758DA" w:rsidP="0081710B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188" w:hanging="18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lastRenderedPageBreak/>
        <w:t>นโยบายและวัตถุประสงค์ของพอร์ตโฟลิโอและการดำเนินงานตามนโยบายดังกล่าวในทางปฏิบัติ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การจับคู่ระหว่างระยะเวลาของสินทรัพย์ทางการเงินกับระยะเวลาของหนี้สินที่เกี่ยวข้อง หรือกระแสเงินสดออกที่คาดการณ์หรือรับรู้กระแสเงินสดผ่านการขายสินทรัพย์ทางการเงิน</w:t>
      </w:r>
      <w:r w:rsidR="00A3262E">
        <w:rPr>
          <w:rFonts w:ascii="Angsana New" w:hAnsi="Angsana New"/>
          <w:sz w:val="30"/>
          <w:szCs w:val="30"/>
        </w:rPr>
        <w:t xml:space="preserve"> </w:t>
      </w:r>
      <w:r w:rsidR="00A3262E">
        <w:rPr>
          <w:rFonts w:ascii="Angsana New" w:hAnsi="Angsana New" w:hint="cs"/>
          <w:sz w:val="30"/>
          <w:szCs w:val="30"/>
          <w:cs/>
        </w:rPr>
        <w:t>และ</w:t>
      </w:r>
    </w:p>
    <w:p w14:paraId="500B6BDF" w14:textId="77777777" w:rsidR="002758DA" w:rsidRPr="00F61C23" w:rsidRDefault="002758DA" w:rsidP="0081710B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188" w:hanging="18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</w:p>
    <w:p w14:paraId="4A3D0B59" w14:textId="093842E0" w:rsidR="00A064BC" w:rsidRPr="00A3262E" w:rsidRDefault="00A06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56D35A74" w14:textId="1E09A7A7" w:rsidR="005F3B7F" w:rsidRDefault="002758DA" w:rsidP="008E7A4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after="0" w:line="240" w:lineRule="auto"/>
        <w:ind w:left="990"/>
        <w:jc w:val="thaiDistribute"/>
        <w:rPr>
          <w:rFonts w:ascii="Angsana New" w:hAnsi="Angsana New"/>
          <w:i/>
          <w:iCs/>
          <w:sz w:val="30"/>
          <w:szCs w:val="30"/>
        </w:rPr>
      </w:pPr>
      <w:r w:rsidRPr="00F61C23">
        <w:rPr>
          <w:rFonts w:ascii="Angsana New" w:hAnsi="Angsana New"/>
          <w:i/>
          <w:iCs/>
          <w:sz w:val="30"/>
          <w:szCs w:val="30"/>
          <w:cs/>
        </w:rPr>
        <w:t xml:space="preserve">สินทรัพย์ทางการเงิน </w:t>
      </w:r>
      <w:r w:rsidRPr="00F61C23">
        <w:rPr>
          <w:rFonts w:ascii="Angsana New" w:hAnsi="Angsana New"/>
          <w:i/>
          <w:iCs/>
          <w:sz w:val="30"/>
          <w:szCs w:val="30"/>
        </w:rPr>
        <w:t>-</w:t>
      </w:r>
      <w:r w:rsidR="00B60682" w:rsidRPr="00F61C2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i/>
          <w:iCs/>
          <w:sz w:val="30"/>
          <w:szCs w:val="30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="00B60682" w:rsidRPr="00F61C23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7371673D" w14:textId="77777777" w:rsidR="008E7A4A" w:rsidRPr="00A3262E" w:rsidRDefault="008E7A4A" w:rsidP="008E7A4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after="0" w:line="240" w:lineRule="auto"/>
        <w:ind w:left="99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1494E49F" w14:textId="77777777" w:rsidR="007444B9" w:rsidRPr="00F61C23" w:rsidRDefault="007444B9" w:rsidP="00325103">
      <w:pPr>
        <w:tabs>
          <w:tab w:val="clear" w:pos="907"/>
          <w:tab w:val="left" w:pos="1350"/>
        </w:tabs>
        <w:spacing w:line="240" w:lineRule="auto"/>
        <w:ind w:left="999"/>
        <w:jc w:val="thaiDistribute"/>
        <w:rPr>
          <w:rFonts w:ascii="Angsana New" w:hAnsi="Angsana New"/>
          <w:color w:val="000000"/>
          <w:sz w:val="30"/>
          <w:szCs w:val="30"/>
        </w:rPr>
      </w:pPr>
      <w:r w:rsidRPr="00F61C23">
        <w:rPr>
          <w:rFonts w:ascii="Angsana New" w:hAnsi="Angsana New"/>
          <w:color w:val="000000"/>
          <w:sz w:val="30"/>
          <w:szCs w:val="30"/>
          <w:cs/>
        </w:rPr>
        <w:t>สำหรับวัตถุประสงค์ของการประเมินนี้</w:t>
      </w:r>
    </w:p>
    <w:p w14:paraId="2F1354AF" w14:textId="77777777" w:rsidR="007444B9" w:rsidRPr="00F61C23" w:rsidRDefault="007444B9" w:rsidP="00325103">
      <w:pPr>
        <w:tabs>
          <w:tab w:val="clear" w:pos="907"/>
          <w:tab w:val="left" w:pos="1035"/>
          <w:tab w:val="left" w:pos="1350"/>
        </w:tabs>
        <w:spacing w:line="240" w:lineRule="auto"/>
        <w:ind w:left="1026"/>
        <w:jc w:val="thaiDistribute"/>
        <w:rPr>
          <w:rFonts w:ascii="Angsana New" w:hAnsi="Angsana New"/>
          <w:color w:val="000000"/>
          <w:sz w:val="30"/>
          <w:szCs w:val="30"/>
        </w:rPr>
      </w:pPr>
      <w:r w:rsidRPr="00F61C23">
        <w:rPr>
          <w:rFonts w:ascii="Angsana New" w:hAnsi="Angsana New"/>
          <w:color w:val="000000"/>
          <w:sz w:val="30"/>
          <w:szCs w:val="30"/>
          <w:cs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</w:p>
    <w:p w14:paraId="2446A2BE" w14:textId="77777777" w:rsidR="008E7A4A" w:rsidRPr="008E7A4A" w:rsidRDefault="007444B9" w:rsidP="008E7A4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color w:val="000000"/>
          <w:sz w:val="30"/>
          <w:szCs w:val="30"/>
          <w:cs/>
        </w:rPr>
        <w:t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</w:t>
      </w:r>
      <w:r w:rsidRPr="008E7A4A">
        <w:rPr>
          <w:rFonts w:ascii="Angsana New" w:hAnsi="Angsana New"/>
          <w:sz w:val="30"/>
          <w:szCs w:val="30"/>
          <w:cs/>
        </w:rPr>
        <w:t>เสี่ยงด้านสภาพคล่องและค่าใช้จ่ายในการบริหาร) รวมถึงอัตรากำไรขั้นต้น</w:t>
      </w:r>
      <w:r w:rsidR="004661FF" w:rsidRPr="008E7A4A">
        <w:rPr>
          <w:rFonts w:ascii="Angsana New" w:hAnsi="Angsana New"/>
          <w:sz w:val="30"/>
          <w:szCs w:val="30"/>
          <w:cs/>
        </w:rPr>
        <w:t xml:space="preserve"> </w:t>
      </w:r>
    </w:p>
    <w:p w14:paraId="199175CA" w14:textId="77777777" w:rsidR="008E7A4A" w:rsidRPr="00A3262E" w:rsidRDefault="008E7A4A" w:rsidP="008E7A4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0F87420E" w14:textId="44DE272B" w:rsidR="005F3B7F" w:rsidRPr="008E7A4A" w:rsidRDefault="007444B9" w:rsidP="008E7A4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8E7A4A">
        <w:rPr>
          <w:rFonts w:ascii="Angsana New" w:hAnsi="Angsana New"/>
          <w:sz w:val="30"/>
          <w:szCs w:val="30"/>
          <w:cs/>
        </w:rPr>
        <w:t>ในการประเมินว่ากระแสเงินสดตามสัญญาเป็นการจ่ายเพียงเงินต้นและดอกเบี้ยหรือไม่ กลุ่มบริษัทและบริษัท</w:t>
      </w:r>
      <w:r w:rsidRPr="00F61C23">
        <w:rPr>
          <w:rFonts w:ascii="Angsana New" w:hAnsi="Angsana New"/>
          <w:color w:val="000000"/>
          <w:sz w:val="30"/>
          <w:szCs w:val="30"/>
          <w:cs/>
        </w:rPr>
        <w:t xml:space="preserve">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ในการประเมิน </w:t>
      </w:r>
      <w:r w:rsidRPr="00F61C23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Pr="00F61C23">
        <w:rPr>
          <w:rFonts w:ascii="Angsana New" w:hAnsi="Angsana New"/>
          <w:color w:val="000000"/>
          <w:sz w:val="30"/>
          <w:szCs w:val="30"/>
          <w:cs/>
        </w:rPr>
        <w:t>พิจารณาถึง</w:t>
      </w:r>
      <w:r w:rsidR="004661FF" w:rsidRPr="00F61C23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52FDB9B6" w14:textId="77777777" w:rsidR="007444B9" w:rsidRPr="00F61C23" w:rsidRDefault="007444B9" w:rsidP="00325103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5A4B6515" w14:textId="77777777" w:rsidR="007444B9" w:rsidRPr="00F61C23" w:rsidRDefault="007444B9" w:rsidP="00325103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1AF140BB" w14:textId="77777777" w:rsidR="008E7A4A" w:rsidRPr="008E7A4A" w:rsidRDefault="007444B9" w:rsidP="008E7A4A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hAnsi="Angsana New"/>
          <w:i/>
          <w:iCs/>
          <w:sz w:val="30"/>
          <w:szCs w:val="30"/>
        </w:rPr>
      </w:pPr>
      <w:r w:rsidRPr="008E7A4A">
        <w:rPr>
          <w:rFonts w:ascii="Angsana New" w:hAnsi="Angsana New"/>
          <w:sz w:val="30"/>
          <w:szCs w:val="30"/>
          <w:cs/>
        </w:rPr>
        <w:t>เงื่อนไขเมื่อสิทธิเรียกร้องของกลุ่มบริษัทและบริษัท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</w:t>
      </w:r>
    </w:p>
    <w:p w14:paraId="1BF7AED9" w14:textId="77777777" w:rsidR="008E7A4A" w:rsidRPr="00A3262E" w:rsidRDefault="008E7A4A" w:rsidP="008E7A4A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95A3CE8" w14:textId="7BE85AFE" w:rsidR="007444B9" w:rsidRPr="008E7A4A" w:rsidRDefault="00F10948" w:rsidP="008E7A4A">
      <w:pPr>
        <w:pStyle w:val="ListParagraph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620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="Angsana New" w:hAnsi="Angsana New"/>
          <w:i/>
          <w:iCs/>
          <w:sz w:val="30"/>
          <w:szCs w:val="30"/>
        </w:rPr>
      </w:pPr>
      <w:r w:rsidRPr="00A3262E">
        <w:rPr>
          <w:rFonts w:ascii="Angsana New" w:hAnsi="Angsana New"/>
          <w:i/>
          <w:iCs/>
          <w:sz w:val="30"/>
          <w:szCs w:val="30"/>
          <w:cs/>
        </w:rPr>
        <w:t>สินทรัพย์</w:t>
      </w:r>
      <w:r w:rsidRPr="008E7A4A">
        <w:rPr>
          <w:rFonts w:ascii="Angsana New" w:hAnsi="Angsana New"/>
          <w:i/>
          <w:iCs/>
          <w:sz w:val="30"/>
          <w:szCs w:val="30"/>
          <w:cs/>
        </w:rPr>
        <w:t xml:space="preserve">ทางการเงิน </w:t>
      </w:r>
      <w:r w:rsidR="007872F5" w:rsidRPr="008E7A4A">
        <w:rPr>
          <w:rFonts w:ascii="Angsana New" w:hAnsi="Angsana New"/>
          <w:i/>
          <w:iCs/>
          <w:sz w:val="30"/>
          <w:szCs w:val="30"/>
        </w:rPr>
        <w:t>-</w:t>
      </w:r>
      <w:r w:rsidR="004661FF" w:rsidRPr="008E7A4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8E7A4A">
        <w:rPr>
          <w:rFonts w:ascii="Angsana New" w:hAnsi="Angsana New"/>
          <w:i/>
          <w:iCs/>
          <w:sz w:val="30"/>
          <w:szCs w:val="30"/>
          <w:cs/>
        </w:rPr>
        <w:t>การวัดมูลค่าภายหลังและกำไรและขาดทุน</w:t>
      </w:r>
    </w:p>
    <w:p w14:paraId="42E37EB7" w14:textId="32B65BA8" w:rsidR="00F10948" w:rsidRPr="00A3262E" w:rsidRDefault="00F10948" w:rsidP="007444B9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Style w:val="TableGrid"/>
        <w:tblW w:w="882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36"/>
        <w:gridCol w:w="6604"/>
      </w:tblGrid>
      <w:tr w:rsidR="00F10948" w:rsidRPr="00F61C23" w14:paraId="60F4B210" w14:textId="77777777" w:rsidTr="00CD53F2">
        <w:tc>
          <w:tcPr>
            <w:tcW w:w="1980" w:type="dxa"/>
          </w:tcPr>
          <w:p w14:paraId="42E1388A" w14:textId="77777777" w:rsidR="00F10948" w:rsidRPr="00F61C23" w:rsidRDefault="00F10948" w:rsidP="00105C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36" w:type="dxa"/>
          </w:tcPr>
          <w:p w14:paraId="5542CDB0" w14:textId="77777777" w:rsidR="00F10948" w:rsidRPr="00F61C23" w:rsidRDefault="00F10948" w:rsidP="00105C64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4" w:type="dxa"/>
          </w:tcPr>
          <w:p w14:paraId="035B4F0F" w14:textId="6EED951B" w:rsidR="00F10948" w:rsidRPr="00F61C23" w:rsidRDefault="00F10948" w:rsidP="00ED467F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  <w:r w:rsidR="004661FF" w:rsidRPr="00F61C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</w:tbl>
    <w:p w14:paraId="6EB2435C" w14:textId="23DC5A8A" w:rsidR="000A61CE" w:rsidRPr="00F61C23" w:rsidRDefault="000A61CE" w:rsidP="00C376D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350" w:hanging="36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F61C23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หนี้สินทางการเงิน </w:t>
      </w:r>
      <w:r w:rsidRPr="00F61C23">
        <w:rPr>
          <w:rFonts w:ascii="Angsana New" w:hAnsi="Angsana New"/>
          <w:i/>
          <w:iCs/>
          <w:sz w:val="30"/>
          <w:szCs w:val="30"/>
        </w:rPr>
        <w:t>-</w:t>
      </w:r>
      <w:r w:rsidR="004661FF" w:rsidRPr="00F61C2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i/>
          <w:iCs/>
          <w:sz w:val="30"/>
          <w:szCs w:val="30"/>
          <w:cs/>
        </w:rPr>
        <w:t>การจัดประเภทรายการ การวัดมูลค่าในภายหลังและกำไรและขาดทุน</w:t>
      </w:r>
      <w:r w:rsidR="004661FF" w:rsidRPr="00F61C23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</w:p>
    <w:p w14:paraId="47CF0FD7" w14:textId="77777777" w:rsidR="000A61CE" w:rsidRPr="00F61C23" w:rsidRDefault="000A61CE" w:rsidP="000A61CE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="Angsana New" w:hAnsi="Angsana New"/>
          <w:sz w:val="30"/>
          <w:szCs w:val="30"/>
        </w:rPr>
      </w:pPr>
    </w:p>
    <w:p w14:paraId="137E6B12" w14:textId="36B26CB4" w:rsidR="0012700D" w:rsidRPr="00F61C23" w:rsidRDefault="000A61CE" w:rsidP="0012700D">
      <w:pPr>
        <w:pStyle w:val="BodyText"/>
        <w:shd w:val="clear" w:color="auto" w:fill="FFFFFF"/>
        <w:tabs>
          <w:tab w:val="clear" w:pos="907"/>
          <w:tab w:val="left" w:pos="1800"/>
        </w:tabs>
        <w:spacing w:after="0" w:line="240" w:lineRule="auto"/>
        <w:ind w:left="990"/>
        <w:jc w:val="thaiDistribute"/>
        <w:rPr>
          <w:rFonts w:ascii="Angsana New" w:hAnsi="Angsana New"/>
          <w:i/>
          <w:iCs/>
          <w:sz w:val="30"/>
          <w:szCs w:val="30"/>
        </w:rPr>
      </w:pPr>
      <w:r w:rsidRPr="00F61C23">
        <w:rPr>
          <w:rFonts w:ascii="Angsana New" w:hAnsi="Angsana New"/>
          <w:color w:val="000000"/>
          <w:sz w:val="30"/>
          <w:szCs w:val="30"/>
          <w:cs/>
        </w:rPr>
        <w:t xml:space="preserve"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 </w:t>
      </w:r>
    </w:p>
    <w:p w14:paraId="303687F5" w14:textId="2846A728" w:rsidR="00242FC1" w:rsidRPr="00A3262E" w:rsidRDefault="00242F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177758E" w14:textId="270A53F6" w:rsidR="00537F9E" w:rsidRPr="00F61C23" w:rsidRDefault="00537F9E" w:rsidP="00537F9E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F61C23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F61C23">
        <w:rPr>
          <w:rFonts w:ascii="Angsana New" w:eastAsia="EucrosiaUPCBold" w:hAnsi="Angsana New"/>
          <w:i/>
          <w:iCs/>
          <w:sz w:val="30"/>
          <w:szCs w:val="30"/>
          <w:cs/>
        </w:rPr>
        <w:t>ง</w:t>
      </w:r>
      <w:r w:rsidRPr="00F61C23">
        <w:rPr>
          <w:rFonts w:ascii="Angsana New" w:eastAsia="EucrosiaUPCBold" w:hAnsi="Angsana New"/>
          <w:i/>
          <w:iCs/>
          <w:sz w:val="30"/>
          <w:szCs w:val="30"/>
        </w:rPr>
        <w:t>.</w:t>
      </w:r>
      <w:r w:rsidR="00A3262E">
        <w:rPr>
          <w:rFonts w:ascii="Angsana New" w:eastAsia="EucrosiaUPCBold" w:hAnsi="Angsana New"/>
          <w:i/>
          <w:iCs/>
          <w:sz w:val="30"/>
          <w:szCs w:val="30"/>
        </w:rPr>
        <w:t>3</w:t>
      </w:r>
      <w:r w:rsidRPr="00F61C23">
        <w:rPr>
          <w:rFonts w:ascii="Angsana New" w:eastAsia="EucrosiaUPCBold" w:hAnsi="Angsana New"/>
          <w:i/>
          <w:iCs/>
          <w:sz w:val="30"/>
          <w:szCs w:val="30"/>
        </w:rPr>
        <w:t>)</w:t>
      </w:r>
      <w:r w:rsidR="004661FF" w:rsidRPr="00F61C23">
        <w:rPr>
          <w:rFonts w:ascii="Angsana New" w:eastAsia="EucrosiaUPCBold" w:hAnsi="Angsana New"/>
          <w:i/>
          <w:iCs/>
          <w:sz w:val="30"/>
          <w:szCs w:val="30"/>
          <w:cs/>
        </w:rPr>
        <w:t xml:space="preserve"> </w:t>
      </w:r>
      <w:r w:rsidRPr="00F61C23">
        <w:rPr>
          <w:rFonts w:ascii="Angsana New" w:eastAsia="EucrosiaUPCBold" w:hAnsi="Angsana New"/>
          <w:i/>
          <w:iCs/>
          <w:sz w:val="30"/>
          <w:szCs w:val="30"/>
          <w:cs/>
        </w:rPr>
        <w:t>อนุพันธ์</w:t>
      </w:r>
    </w:p>
    <w:p w14:paraId="4EE5A353" w14:textId="77777777" w:rsidR="00537F9E" w:rsidRPr="00A3262E" w:rsidRDefault="00537F9E" w:rsidP="00537F9E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</w:p>
    <w:p w14:paraId="5AB77FB7" w14:textId="2E70EA67" w:rsidR="00537F9E" w:rsidRPr="00F61C23" w:rsidRDefault="00537F9E" w:rsidP="00662996">
      <w:pPr>
        <w:tabs>
          <w:tab w:val="clear" w:pos="907"/>
          <w:tab w:val="left" w:pos="1440"/>
        </w:tabs>
        <w:spacing w:line="240" w:lineRule="auto"/>
        <w:ind w:left="990" w:right="29"/>
        <w:jc w:val="thaiDistribute"/>
        <w:rPr>
          <w:rFonts w:ascii="Angsana New" w:hAnsi="Angsana New"/>
          <w:sz w:val="28"/>
          <w:szCs w:val="28"/>
        </w:rPr>
      </w:pPr>
      <w:r w:rsidRPr="00F61C23">
        <w:rPr>
          <w:rFonts w:ascii="Angsana New" w:hAnsi="Angsana New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3538DBA5" w14:textId="7F8E70C0" w:rsidR="00576DC0" w:rsidRPr="00A3262E" w:rsidRDefault="00576DC0" w:rsidP="00662996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</w:p>
    <w:p w14:paraId="36A344A2" w14:textId="1012500B" w:rsidR="00A44405" w:rsidRPr="00F61C23" w:rsidRDefault="00662996" w:rsidP="00933040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F61C23">
        <w:rPr>
          <w:rFonts w:ascii="Angsana New" w:eastAsia="EucrosiaUPCBold" w:hAnsi="Angsana New"/>
          <w:i/>
          <w:iCs/>
          <w:sz w:val="30"/>
          <w:szCs w:val="30"/>
        </w:rPr>
        <w:t>(</w:t>
      </w:r>
      <w:r w:rsidRPr="00F61C23">
        <w:rPr>
          <w:rFonts w:ascii="Angsana New" w:eastAsia="EucrosiaUPCBold" w:hAnsi="Angsana New"/>
          <w:i/>
          <w:iCs/>
          <w:sz w:val="30"/>
          <w:szCs w:val="30"/>
          <w:cs/>
        </w:rPr>
        <w:t>ง</w:t>
      </w:r>
      <w:r w:rsidRPr="00F61C23">
        <w:rPr>
          <w:rFonts w:ascii="Angsana New" w:eastAsia="EucrosiaUPCBold" w:hAnsi="Angsana New"/>
          <w:i/>
          <w:iCs/>
          <w:sz w:val="30"/>
          <w:szCs w:val="30"/>
        </w:rPr>
        <w:t>.</w:t>
      </w:r>
      <w:r w:rsidR="00A3262E">
        <w:rPr>
          <w:rFonts w:ascii="Angsana New" w:eastAsia="EucrosiaUPCBold" w:hAnsi="Angsana New"/>
          <w:i/>
          <w:iCs/>
          <w:sz w:val="30"/>
          <w:szCs w:val="30"/>
        </w:rPr>
        <w:t>4</w:t>
      </w:r>
      <w:r w:rsidRPr="00F61C23">
        <w:rPr>
          <w:rFonts w:ascii="Angsana New" w:eastAsia="EucrosiaUPCBold" w:hAnsi="Angsana New"/>
          <w:i/>
          <w:iCs/>
          <w:sz w:val="30"/>
          <w:szCs w:val="30"/>
        </w:rPr>
        <w:t>)</w:t>
      </w:r>
      <w:r w:rsidR="004661FF" w:rsidRPr="00F61C23">
        <w:rPr>
          <w:rFonts w:ascii="Angsana New" w:eastAsia="EucrosiaUPCBold" w:hAnsi="Angsana New"/>
          <w:i/>
          <w:iCs/>
          <w:sz w:val="30"/>
          <w:szCs w:val="30"/>
          <w:cs/>
        </w:rPr>
        <w:t xml:space="preserve"> </w:t>
      </w:r>
      <w:r w:rsidR="00A44405" w:rsidRPr="00F61C23">
        <w:rPr>
          <w:rFonts w:ascii="Angsana New" w:hAnsi="Angsana New"/>
          <w:i/>
          <w:iCs/>
          <w:sz w:val="30"/>
          <w:szCs w:val="30"/>
          <w:cs/>
        </w:rPr>
        <w:t>การป้องกันความเสี่ยงจากอัตราดอกเบี้ย</w:t>
      </w:r>
    </w:p>
    <w:p w14:paraId="308CD8E3" w14:textId="77777777" w:rsidR="00A44405" w:rsidRPr="00A3262E" w:rsidRDefault="00A44405" w:rsidP="00A44405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266954BB" w14:textId="3DF2CEF2" w:rsidR="00A44405" w:rsidRPr="00F61C23" w:rsidRDefault="00A44405" w:rsidP="00A444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81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 xml:space="preserve">ผลต่างที่เกิดจากสัญญาแลกเปลี่ยนอัตราดอกเบี้ยรับรู้และบันทึกโดยปรับปรุงกับดอกเบี้ยจ่ายของเงินกู้ยืมที่ได้รับการป้องกันความเสี่ยงนั้น ในกรณีของสัญญาซื้อขายอัตราดอกเบี้ยล่วงหน้า จำนวนเงินที่ได้รับหรือจ่ายเมื่อชำระด้วยเงินสด ซึ่งเป็นกำไรหรือขาดทุนจะถูกบันทึกรอไว้ในบัญชีและรับรู้ตลอดช่วงอายุของสินทรัพย์หรือหนี้สินที่เป็นตัวเงินโดยการปรับปรุงกับดอกเบี้ยรับหรือดอกเบี้ยจ่าย ในกรณีของสัญญาซื้ออัตราดอกเบี้ยชนิดสามารถเลือกใช้สิทธิ </w:t>
      </w:r>
      <w:r w:rsidRPr="00F61C23">
        <w:rPr>
          <w:rFonts w:ascii="Angsana New" w:hAnsi="Angsana New"/>
          <w:spacing w:val="-2"/>
          <w:sz w:val="30"/>
          <w:szCs w:val="30"/>
          <w:cs/>
        </w:rPr>
        <w:t>ค่าธรรมเนียมหรือส่วนลดตามสัญญาจะรวมเป็นสินทรัพย์อื่นหรือหนี้สินอื่นใน</w:t>
      </w:r>
      <w:r w:rsidR="004661FF" w:rsidRPr="00F61C23">
        <w:rPr>
          <w:rFonts w:ascii="Angsana New" w:hAnsi="Angsana New"/>
          <w:spacing w:val="-2"/>
          <w:sz w:val="30"/>
          <w:szCs w:val="30"/>
          <w:cs/>
        </w:rPr>
        <w:t xml:space="preserve">     </w:t>
      </w:r>
      <w:r w:rsidRPr="00F61C23">
        <w:rPr>
          <w:rFonts w:ascii="Angsana New" w:hAnsi="Angsana New"/>
          <w:spacing w:val="-2"/>
          <w:sz w:val="30"/>
          <w:szCs w:val="30"/>
          <w:cs/>
        </w:rPr>
        <w:t>งบแสดงฐานะการเงิน และจะตัดบัญชี</w:t>
      </w:r>
      <w:r w:rsidRPr="00F61C23">
        <w:rPr>
          <w:rFonts w:ascii="Angsana New" w:hAnsi="Angsana New"/>
          <w:sz w:val="30"/>
          <w:szCs w:val="30"/>
          <w:cs/>
        </w:rPr>
        <w:t>เป็นดอกเบี้ยรับหรือดอกเบี้ยจ่ายตลอดอายุของสัญญา</w:t>
      </w:r>
    </w:p>
    <w:p w14:paraId="0976DAF7" w14:textId="756B07D7" w:rsidR="001C76B9" w:rsidRPr="00A3262E" w:rsidRDefault="001C76B9" w:rsidP="001C76B9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C8F9C9F" w14:textId="5A968C7D" w:rsidR="001C76B9" w:rsidRPr="00F61C23" w:rsidRDefault="001C76B9" w:rsidP="001C76B9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61C2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A453AA" w:rsidRPr="00F61C23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4661FF" w:rsidRPr="00F61C2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="00A453AA" w:rsidRPr="00F61C23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221D0719" w14:textId="77777777" w:rsidR="00F10948" w:rsidRPr="00A3262E" w:rsidRDefault="00F10948" w:rsidP="007444B9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5B198FD4" w14:textId="77777777" w:rsidR="001C76B9" w:rsidRPr="00F61C23" w:rsidRDefault="001C76B9" w:rsidP="00242FC1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F61C23">
        <w:rPr>
          <w:rFonts w:ascii="Angsana New" w:hAnsi="Angsana New"/>
          <w:i/>
          <w:iCs/>
          <w:sz w:val="30"/>
          <w:szCs w:val="30"/>
          <w:cs/>
          <w:lang w:val="th-TH"/>
        </w:rPr>
        <w:t>อนุพันธ์</w:t>
      </w:r>
    </w:p>
    <w:p w14:paraId="7EAF967F" w14:textId="77777777" w:rsidR="001C76B9" w:rsidRPr="00A3262E" w:rsidRDefault="001C76B9" w:rsidP="001C76B9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</w:p>
    <w:p w14:paraId="312D8837" w14:textId="29956581" w:rsidR="001C76B9" w:rsidRDefault="001C76B9" w:rsidP="00242FC1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="Angsana New" w:hAnsi="Angsana New"/>
          <w:sz w:val="30"/>
          <w:szCs w:val="30"/>
          <w:lang w:val="th-TH"/>
        </w:rPr>
      </w:pPr>
      <w:r w:rsidRPr="00F61C23">
        <w:rPr>
          <w:rFonts w:ascii="Angsana New" w:hAnsi="Angsana New"/>
          <w:sz w:val="30"/>
          <w:szCs w:val="30"/>
          <w:cs/>
          <w:lang w:val="th-TH"/>
        </w:rPr>
        <w:t>อนุพันธ์รับรู้รายการเมื่อใช้สิทธิในอนุพันธ์ดังกล่าว</w:t>
      </w:r>
    </w:p>
    <w:p w14:paraId="6363BF7B" w14:textId="04B5C5AD" w:rsidR="00A3262E" w:rsidRDefault="00A3262E" w:rsidP="00242FC1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4C6D3837" w14:textId="151282EE" w:rsidR="00A3262E" w:rsidRDefault="00A3262E" w:rsidP="00242FC1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02359BFD" w14:textId="5DADDCE0" w:rsidR="00A3262E" w:rsidRDefault="00A3262E" w:rsidP="00242FC1">
      <w:pPr>
        <w:pStyle w:val="BodyText2"/>
        <w:tabs>
          <w:tab w:val="left" w:pos="540"/>
        </w:tabs>
        <w:spacing w:line="240" w:lineRule="atLeast"/>
        <w:ind w:left="547" w:right="43" w:firstLine="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0B8AD1B4" w14:textId="77777777" w:rsidR="00731749" w:rsidRPr="00F61C23" w:rsidRDefault="00731749" w:rsidP="00CF755A">
      <w:pPr>
        <w:pStyle w:val="Heading8"/>
        <w:numPr>
          <w:ilvl w:val="1"/>
          <w:numId w:val="22"/>
        </w:numPr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61C2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เงินสดและรายการเทียบเท่าเงินสด</w:t>
      </w:r>
    </w:p>
    <w:p w14:paraId="679BADDF" w14:textId="77777777" w:rsidR="00731749" w:rsidRPr="00F61C23" w:rsidRDefault="00731749" w:rsidP="00641735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="Angsana New" w:hAnsi="Angsana New"/>
        </w:rPr>
      </w:pPr>
    </w:p>
    <w:p w14:paraId="5A6A28CA" w14:textId="614F070E" w:rsidR="00731749" w:rsidRPr="00F61C23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</w:rPr>
        <w:tab/>
      </w:r>
      <w:r w:rsidRPr="00F61C23">
        <w:rPr>
          <w:rFonts w:ascii="Angsana New" w:hAnsi="Angsana New"/>
          <w:spacing w:val="-2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ยอดเงินฝากธนาคารประเภทเผื่อเรียก</w:t>
      </w:r>
      <w:r w:rsidRPr="00F61C23">
        <w:rPr>
          <w:rFonts w:ascii="Angsana New" w:hAnsi="Angsana New"/>
          <w:sz w:val="30"/>
          <w:szCs w:val="30"/>
          <w:cs/>
        </w:rPr>
        <w:t xml:space="preserve">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2FCE942E" w14:textId="77777777" w:rsidR="00576DC0" w:rsidRPr="00F61C23" w:rsidRDefault="00576DC0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2"/>
          <w:szCs w:val="22"/>
        </w:rPr>
      </w:pPr>
    </w:p>
    <w:p w14:paraId="16FE5314" w14:textId="77777777" w:rsidR="00731749" w:rsidRPr="00F61C23" w:rsidRDefault="00731749" w:rsidP="00CF755A">
      <w:pPr>
        <w:pStyle w:val="Heading8"/>
        <w:numPr>
          <w:ilvl w:val="1"/>
          <w:numId w:val="22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61C2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ลูกหนี้การค้าและลูกหนี้</w:t>
      </w:r>
      <w:r w:rsidR="00853858" w:rsidRPr="00F61C2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หมุนเวียน</w:t>
      </w:r>
      <w:r w:rsidRPr="00F61C2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อื่น</w:t>
      </w:r>
    </w:p>
    <w:p w14:paraId="35C5DE76" w14:textId="77777777" w:rsidR="00731749" w:rsidRPr="00F61C23" w:rsidRDefault="00731749" w:rsidP="00641735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="Angsana New" w:hAnsi="Angsana New"/>
        </w:rPr>
      </w:pPr>
    </w:p>
    <w:p w14:paraId="14DFCF9D" w14:textId="0B78A7D1" w:rsidR="007221C5" w:rsidRPr="00F61C23" w:rsidRDefault="007221C5" w:rsidP="007221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ลูกหนี้รับรู้เมื่อกลุ่มบริษัท</w:t>
      </w:r>
      <w:r w:rsidR="00A27EAB" w:rsidRPr="00F61C23">
        <w:rPr>
          <w:rFonts w:ascii="Angsana New" w:hAnsi="Angsana New"/>
          <w:sz w:val="30"/>
          <w:szCs w:val="30"/>
          <w:cs/>
        </w:rPr>
        <w:t>และบริษัท</w:t>
      </w:r>
      <w:r w:rsidR="00164A24" w:rsidRPr="00F61C23">
        <w:rPr>
          <w:rFonts w:ascii="Angsana New" w:hAnsi="Angsana New"/>
          <w:sz w:val="30"/>
          <w:szCs w:val="30"/>
          <w:cs/>
        </w:rPr>
        <w:t>มี</w:t>
      </w:r>
      <w:r w:rsidRPr="00F61C23">
        <w:rPr>
          <w:rFonts w:ascii="Angsana New" w:hAnsi="Angsana New"/>
          <w:sz w:val="30"/>
          <w:szCs w:val="30"/>
          <w:cs/>
        </w:rPr>
        <w:t>สิทธิที่ปราศจากเงื่อนไขในการได้รับสิ่งตอบแทนตามสัญญา หากกลุ่มบริษัท</w:t>
      </w:r>
      <w:r w:rsidR="00A27EAB" w:rsidRPr="00F61C23">
        <w:rPr>
          <w:rFonts w:ascii="Angsana New" w:hAnsi="Angsana New"/>
          <w:sz w:val="30"/>
          <w:szCs w:val="30"/>
          <w:cs/>
        </w:rPr>
        <w:t>และ</w:t>
      </w:r>
      <w:r w:rsidRPr="00F61C23">
        <w:rPr>
          <w:rFonts w:ascii="Angsana New" w:hAnsi="Angsana New"/>
          <w:sz w:val="30"/>
          <w:szCs w:val="30"/>
          <w:cs/>
        </w:rPr>
        <w:t>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1C459BE0" w14:textId="77777777" w:rsidR="000119C8" w:rsidRPr="00F61C23" w:rsidRDefault="000119C8" w:rsidP="007221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22"/>
          <w:szCs w:val="22"/>
        </w:rPr>
      </w:pPr>
    </w:p>
    <w:p w14:paraId="1715CE23" w14:textId="5F0C981E" w:rsidR="007221C5" w:rsidRPr="00F61C23" w:rsidRDefault="000119C8" w:rsidP="007221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pacing w:val="-2"/>
          <w:sz w:val="30"/>
          <w:szCs w:val="30"/>
        </w:rPr>
      </w:pPr>
      <w:r w:rsidRPr="00F61C23">
        <w:rPr>
          <w:rFonts w:ascii="Angsana New" w:hAnsi="Angsana New"/>
          <w:spacing w:val="-2"/>
          <w:sz w:val="30"/>
          <w:szCs w:val="30"/>
          <w:cs/>
        </w:rPr>
        <w:t xml:space="preserve">ลูกหนี้วัดมูลค่าด้วยราคาของรายการหักค่าเผื่อผลขาดทุนด้านเครดิตที่คาดว่าจะเกิดขึ้น </w:t>
      </w:r>
      <w:r w:rsidRPr="00F61C23">
        <w:rPr>
          <w:rFonts w:ascii="Angsana New" w:hAnsi="Angsana New"/>
          <w:i/>
          <w:iCs/>
          <w:spacing w:val="-2"/>
          <w:sz w:val="30"/>
          <w:szCs w:val="30"/>
        </w:rPr>
        <w:t>(</w:t>
      </w:r>
      <w:r w:rsidR="00A453AA" w:rsidRPr="00F61C23">
        <w:rPr>
          <w:rFonts w:ascii="Angsana New" w:hAnsi="Angsana New"/>
          <w:i/>
          <w:iCs/>
          <w:spacing w:val="-2"/>
          <w:sz w:val="30"/>
          <w:szCs w:val="30"/>
        </w:rPr>
        <w:t>2562</w:t>
      </w:r>
      <w:r w:rsidRPr="00F61C23">
        <w:rPr>
          <w:rFonts w:ascii="Angsana New" w:hAnsi="Angsana New"/>
          <w:i/>
          <w:iCs/>
          <w:spacing w:val="-2"/>
          <w:sz w:val="30"/>
          <w:szCs w:val="30"/>
        </w:rPr>
        <w:t>:</w:t>
      </w:r>
      <w:r w:rsidR="004661FF" w:rsidRPr="00F61C23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i/>
          <w:iCs/>
          <w:spacing w:val="-2"/>
          <w:sz w:val="30"/>
          <w:szCs w:val="30"/>
          <w:cs/>
        </w:rPr>
        <w:t>ค่าเผื่อหนี้สงสัยจะสูญ)</w:t>
      </w:r>
      <w:r w:rsidRPr="00F61C23">
        <w:rPr>
          <w:rFonts w:ascii="Angsana New" w:hAnsi="Angsana New"/>
          <w:spacing w:val="-2"/>
          <w:sz w:val="30"/>
          <w:szCs w:val="30"/>
          <w:cs/>
        </w:rPr>
        <w:t xml:space="preserve"> 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01D205CE" w14:textId="6E506B95" w:rsidR="00085850" w:rsidRPr="00F61C23" w:rsidRDefault="00085850" w:rsidP="00B757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2"/>
          <w:szCs w:val="22"/>
        </w:rPr>
      </w:pPr>
    </w:p>
    <w:p w14:paraId="457D51A6" w14:textId="77777777" w:rsidR="00731749" w:rsidRPr="00F61C23" w:rsidRDefault="00731749" w:rsidP="00CF755A">
      <w:pPr>
        <w:pStyle w:val="Heading8"/>
        <w:numPr>
          <w:ilvl w:val="1"/>
          <w:numId w:val="22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61C2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สินค้าคงเหลือ</w:t>
      </w:r>
    </w:p>
    <w:p w14:paraId="73B237DA" w14:textId="77777777" w:rsidR="00731749" w:rsidRPr="00F61C23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2"/>
          <w:szCs w:val="22"/>
        </w:rPr>
      </w:pPr>
    </w:p>
    <w:p w14:paraId="17158B47" w14:textId="1C45CA14" w:rsidR="00731749" w:rsidRPr="00F61C23" w:rsidRDefault="00731749" w:rsidP="00EC1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both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="00B60682" w:rsidRPr="00F61C23">
        <w:rPr>
          <w:rFonts w:ascii="Angsana New" w:hAnsi="Angsana New"/>
          <w:sz w:val="30"/>
          <w:szCs w:val="30"/>
          <w:cs/>
        </w:rPr>
        <w:t xml:space="preserve"> </w:t>
      </w:r>
    </w:p>
    <w:p w14:paraId="3C66247A" w14:textId="77777777" w:rsidR="00B7574A" w:rsidRPr="00F61C23" w:rsidRDefault="00B7574A" w:rsidP="00EC1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both"/>
        <w:rPr>
          <w:rFonts w:ascii="Angsana New" w:hAnsi="Angsana New"/>
          <w:sz w:val="22"/>
          <w:szCs w:val="22"/>
          <w:cs/>
        </w:rPr>
      </w:pPr>
    </w:p>
    <w:p w14:paraId="2638A46A" w14:textId="3CA1BBAD" w:rsidR="00731749" w:rsidRPr="00F61C23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F61C23">
        <w:rPr>
          <w:rFonts w:ascii="Angsana New" w:hAnsi="Angsana New"/>
          <w:sz w:val="30"/>
          <w:szCs w:val="30"/>
        </w:rPr>
        <w:tab/>
      </w:r>
      <w:r w:rsidRPr="00F61C23">
        <w:rPr>
          <w:rFonts w:ascii="Angsana New" w:hAnsi="Angsana New"/>
          <w:sz w:val="30"/>
          <w:szCs w:val="30"/>
          <w:cs/>
        </w:rPr>
        <w:t>ต้นทุนของสินค้า</w:t>
      </w:r>
      <w:r w:rsidR="00EC19D2" w:rsidRPr="00F61C23">
        <w:rPr>
          <w:rFonts w:ascii="Angsana New" w:hAnsi="Angsana New"/>
          <w:sz w:val="30"/>
          <w:szCs w:val="30"/>
          <w:cs/>
        </w:rPr>
        <w:t>คงเหลืออื่น</w:t>
      </w:r>
      <w:r w:rsidRPr="00F61C23">
        <w:rPr>
          <w:rFonts w:ascii="Angsana New" w:hAnsi="Angsana New"/>
          <w:sz w:val="30"/>
          <w:szCs w:val="30"/>
          <w:cs/>
        </w:rPr>
        <w:t>คำนวณโดยใช้วิธีเข้าก่อนออกก่อน 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="001D1116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 xml:space="preserve"> </w:t>
      </w:r>
    </w:p>
    <w:p w14:paraId="66082C14" w14:textId="77777777" w:rsidR="009920F6" w:rsidRPr="00F61C23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22"/>
          <w:szCs w:val="22"/>
        </w:rPr>
      </w:pPr>
      <w:r w:rsidRPr="00F61C23">
        <w:rPr>
          <w:rFonts w:ascii="Angsana New" w:hAnsi="Angsana New"/>
          <w:sz w:val="28"/>
          <w:szCs w:val="28"/>
        </w:rPr>
        <w:tab/>
      </w:r>
    </w:p>
    <w:p w14:paraId="628FF699" w14:textId="4540B7D6" w:rsidR="00360C3A" w:rsidRPr="00F61C23" w:rsidRDefault="00731749" w:rsidP="00992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22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</w:t>
      </w:r>
      <w:r w:rsidR="00294FF3" w:rsidRPr="00F61C23">
        <w:rPr>
          <w:rFonts w:ascii="Angsana New" w:hAnsi="Angsana New"/>
          <w:sz w:val="30"/>
          <w:szCs w:val="30"/>
          <w:cs/>
        </w:rPr>
        <w:t>ในการขาย</w:t>
      </w:r>
    </w:p>
    <w:p w14:paraId="2827C59A" w14:textId="77777777" w:rsidR="00B31F80" w:rsidRPr="00F61C23" w:rsidRDefault="00B31F80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0181B719" w14:textId="77777777" w:rsidR="00731749" w:rsidRPr="00F61C23" w:rsidRDefault="00731749" w:rsidP="00CF755A">
      <w:pPr>
        <w:pStyle w:val="Heading8"/>
        <w:numPr>
          <w:ilvl w:val="1"/>
          <w:numId w:val="22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61C2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6859FD37" w14:textId="77777777" w:rsidR="00731749" w:rsidRPr="00F61C23" w:rsidRDefault="007317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2"/>
          <w:szCs w:val="22"/>
        </w:rPr>
      </w:pPr>
    </w:p>
    <w:p w14:paraId="5F541D97" w14:textId="23A9BA2F" w:rsidR="00731749" w:rsidRPr="00F61C23" w:rsidRDefault="00731749" w:rsidP="00595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</w:t>
      </w:r>
      <w:r w:rsidR="00595847" w:rsidRPr="00F61C23">
        <w:rPr>
          <w:rFonts w:ascii="Angsana New" w:hAnsi="Angsana New"/>
          <w:sz w:val="30"/>
          <w:szCs w:val="30"/>
          <w:cs/>
        </w:rPr>
        <w:t xml:space="preserve">หรือทั้งสองอย่าง </w:t>
      </w:r>
      <w:r w:rsidRPr="00F61C23">
        <w:rPr>
          <w:rFonts w:ascii="Angsana New" w:hAnsi="Angsana New"/>
          <w:sz w:val="30"/>
          <w:szCs w:val="30"/>
          <w:cs/>
        </w:rPr>
        <w:t>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14BA8B75" w14:textId="77777777" w:rsidR="00D82483" w:rsidRPr="00F61C23" w:rsidRDefault="00D82483" w:rsidP="00595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5568DDFC" w14:textId="6A41BABD" w:rsidR="00731749" w:rsidRPr="00F61C23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6"/>
          <w:szCs w:val="16"/>
        </w:rPr>
      </w:pPr>
      <w:r w:rsidRPr="00F61C23">
        <w:rPr>
          <w:rFonts w:ascii="Angsana New" w:hAnsi="Angsana New"/>
          <w:sz w:val="30"/>
          <w:szCs w:val="30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</w:t>
      </w:r>
      <w:r w:rsidR="007B0E64">
        <w:rPr>
          <w:rFonts w:ascii="Angsana New" w:hAnsi="Angsana New" w:hint="cs"/>
          <w:sz w:val="30"/>
          <w:szCs w:val="30"/>
          <w:cs/>
        </w:rPr>
        <w:t>ยค่า</w:t>
      </w:r>
      <w:r w:rsidRPr="00F61C23">
        <w:rPr>
          <w:rFonts w:ascii="Angsana New" w:hAnsi="Angsana New"/>
          <w:sz w:val="16"/>
          <w:szCs w:val="16"/>
          <w:cs/>
        </w:rPr>
        <w:t xml:space="preserve"> </w:t>
      </w:r>
    </w:p>
    <w:p w14:paraId="5D5C74DC" w14:textId="3FE97063" w:rsidR="00731749" w:rsidRPr="00F61C23" w:rsidRDefault="00731749" w:rsidP="005E3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lastRenderedPageBreak/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79895DDA" w14:textId="77777777" w:rsidR="001450B7" w:rsidRPr="00F61C23" w:rsidRDefault="001450B7" w:rsidP="005E3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6471735" w14:textId="3A8876A6" w:rsidR="00E743F7" w:rsidRPr="00F61C23" w:rsidRDefault="00E743F7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กำไรหรือขาดทุนจากการจำหน่ายอสังหาริมทรัพย์เพื่อการลงทุนคือ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โดยรับรู้ในกำไรหรือขาดทุน</w:t>
      </w:r>
    </w:p>
    <w:p w14:paraId="5B933C98" w14:textId="77777777" w:rsidR="00E743F7" w:rsidRPr="00F61C23" w:rsidRDefault="00E743F7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2018178" w14:textId="689F9619" w:rsidR="00653410" w:rsidRPr="00F61C23" w:rsidRDefault="00731749" w:rsidP="00E137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ซึ่งคำนวณโดยวิธีเส้นตรงตามอายุการให้ประโยชน์โด</w:t>
      </w:r>
      <w:r w:rsidR="00092FFB" w:rsidRPr="00F61C23">
        <w:rPr>
          <w:rFonts w:ascii="Angsana New" w:hAnsi="Angsana New"/>
          <w:sz w:val="30"/>
          <w:szCs w:val="30"/>
          <w:cs/>
        </w:rPr>
        <w:t>ยประมาณของสินทรัพย์แต่ละรายการ</w:t>
      </w:r>
      <w:r w:rsidR="00653410" w:rsidRPr="00F61C23">
        <w:rPr>
          <w:rFonts w:ascii="Angsana New" w:hAnsi="Angsana New"/>
          <w:sz w:val="30"/>
          <w:szCs w:val="30"/>
          <w:cs/>
        </w:rPr>
        <w:t xml:space="preserve"> </w:t>
      </w:r>
    </w:p>
    <w:p w14:paraId="4D4E22D6" w14:textId="77777777" w:rsidR="00E1375C" w:rsidRPr="00F61C23" w:rsidRDefault="00E1375C" w:rsidP="00E137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CCEB0A2" w14:textId="4C5B0F3C" w:rsidR="00EC3649" w:rsidRPr="00F61C23" w:rsidRDefault="00EC3649" w:rsidP="00F03536">
      <w:pPr>
        <w:pStyle w:val="Heading8"/>
        <w:ind w:left="518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F61C23">
        <w:rPr>
          <w:rFonts w:ascii="Angsana New" w:hAnsi="Angsana New" w:cs="Angsana New"/>
          <w:b w:val="0"/>
          <w:bCs w:val="0"/>
          <w:sz w:val="30"/>
          <w:szCs w:val="30"/>
          <w:cs/>
        </w:rPr>
        <w:t>กลุ่มบริษัทและบริษัท</w:t>
      </w:r>
      <w:r w:rsidR="00F03536" w:rsidRPr="00F61C23">
        <w:rPr>
          <w:rFonts w:ascii="Angsana New" w:hAnsi="Angsana New" w:cs="Angsana New"/>
          <w:b w:val="0"/>
          <w:bCs w:val="0"/>
          <w:sz w:val="30"/>
          <w:szCs w:val="30"/>
          <w:cs/>
        </w:rPr>
        <w:t>ไม่คิดค่าเสื่อมราคาสำหรับที่ดินและสินทรัพย์ที่อยู่ระหว่างการก่อสร้าง</w:t>
      </w:r>
    </w:p>
    <w:p w14:paraId="32E27701" w14:textId="4D902ED9" w:rsidR="005A1867" w:rsidRPr="00F61C23" w:rsidRDefault="005A18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205B41D9" w14:textId="77777777" w:rsidR="00731749" w:rsidRPr="00F61C23" w:rsidRDefault="00731749" w:rsidP="00CF755A">
      <w:pPr>
        <w:pStyle w:val="Heading8"/>
        <w:numPr>
          <w:ilvl w:val="1"/>
          <w:numId w:val="22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61C2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67F9D335" w14:textId="77777777" w:rsidR="00731749" w:rsidRPr="00F61C23" w:rsidRDefault="007317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6288CFD" w14:textId="77777777" w:rsidR="00731749" w:rsidRPr="00F61C23" w:rsidRDefault="00731749" w:rsidP="009E4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F61C23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14:paraId="0CB5C5F7" w14:textId="77777777" w:rsidR="00731749" w:rsidRPr="00F61C23" w:rsidRDefault="00CF62F6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 xml:space="preserve"> </w:t>
      </w:r>
    </w:p>
    <w:p w14:paraId="3478588B" w14:textId="019956EA" w:rsidR="00731749" w:rsidRPr="00F61C23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F61C23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72A8057A" w14:textId="77777777" w:rsidR="001D5FCA" w:rsidRPr="00F61C23" w:rsidRDefault="001D5FCA" w:rsidP="001D5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26158BA7" w14:textId="2371886F" w:rsidR="00731749" w:rsidRPr="00F61C23" w:rsidRDefault="00731749" w:rsidP="0073174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</w:t>
      </w:r>
      <w:r w:rsidR="006B1C0D" w:rsidRPr="00F61C23">
        <w:rPr>
          <w:rFonts w:ascii="Angsana New" w:hAnsi="Angsana New"/>
          <w:sz w:val="30"/>
          <w:szCs w:val="30"/>
          <w:cs/>
        </w:rPr>
        <w:t>ขา</w:t>
      </w:r>
      <w:r w:rsidRPr="00F61C23">
        <w:rPr>
          <w:rFonts w:ascii="Angsana New" w:hAnsi="Angsana New"/>
          <w:sz w:val="30"/>
          <w:szCs w:val="30"/>
          <w:cs/>
        </w:rPr>
        <w:t>ดทุนจากการด้อย</w:t>
      </w:r>
      <w:r w:rsidR="005E1132" w:rsidRPr="00F61C23">
        <w:rPr>
          <w:rFonts w:ascii="Angsana New" w:hAnsi="Angsana New"/>
          <w:sz w:val="30"/>
          <w:szCs w:val="30"/>
          <w:cs/>
        </w:rPr>
        <w:t>ค่า</w:t>
      </w:r>
    </w:p>
    <w:p w14:paraId="44CFF918" w14:textId="77777777" w:rsidR="00B7574A" w:rsidRPr="00F61C23" w:rsidRDefault="00B7574A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9ABFB69" w14:textId="3592338A" w:rsidR="00731749" w:rsidRPr="00F61C23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61C23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="001D1116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แ</w:t>
      </w:r>
      <w:r w:rsidR="00595847" w:rsidRPr="00F61C23">
        <w:rPr>
          <w:rFonts w:ascii="Angsana New" w:hAnsi="Angsana New"/>
          <w:sz w:val="30"/>
          <w:szCs w:val="30"/>
          <w:cs/>
        </w:rPr>
        <w:t>รงงานทางตรง และต้นทุนทางตรงอื่น</w:t>
      </w:r>
      <w:r w:rsidR="00A56109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="001D1116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การขนย้าย</w:t>
      </w:r>
      <w:r w:rsidR="001D1116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การบูรณะสถาน</w:t>
      </w:r>
      <w:r w:rsidRPr="00F61C23">
        <w:rPr>
          <w:rFonts w:ascii="Angsana New" w:hAnsi="Angsana New"/>
          <w:spacing w:val="-4"/>
          <w:sz w:val="30"/>
          <w:szCs w:val="30"/>
          <w:cs/>
        </w:rPr>
        <w:t>ที่ตั้งของสินทรัพย์และต้นทุน</w:t>
      </w:r>
      <w:r w:rsidRPr="00F61C23">
        <w:rPr>
          <w:rFonts w:ascii="Angsana New" w:hAnsi="Angsana New"/>
          <w:spacing w:val="-6"/>
          <w:sz w:val="30"/>
          <w:szCs w:val="30"/>
          <w:cs/>
        </w:rPr>
        <w:t>การกู้ยืม สำหรับเครื่องมือที่ควบคุมโดยลิขสิทธิ์ซอฟต์แวร์</w:t>
      </w:r>
      <w:r w:rsidRPr="00F61C23">
        <w:rPr>
          <w:rFonts w:ascii="Angsana New" w:hAnsi="Angsana New"/>
          <w:sz w:val="30"/>
          <w:szCs w:val="30"/>
          <w:cs/>
        </w:rPr>
        <w:t>ซึ่งไม่สามารถ</w:t>
      </w:r>
      <w:r w:rsidRPr="00F61C23">
        <w:rPr>
          <w:rFonts w:ascii="Angsana New" w:hAnsi="Angsana New"/>
          <w:spacing w:val="-8"/>
          <w:sz w:val="30"/>
          <w:szCs w:val="30"/>
          <w:cs/>
        </w:rPr>
        <w:t>ทำงานได้</w:t>
      </w:r>
      <w:r w:rsidRPr="00F61C23">
        <w:rPr>
          <w:rFonts w:ascii="Angsana New" w:hAnsi="Angsana New"/>
          <w:sz w:val="30"/>
          <w:szCs w:val="30"/>
          <w:cs/>
        </w:rPr>
        <w:t>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75D8B3AC" w14:textId="77777777" w:rsidR="00731749" w:rsidRPr="00F61C23" w:rsidRDefault="007317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571C719" w14:textId="77777777" w:rsidR="00731749" w:rsidRPr="00F61C23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F61C23">
        <w:rPr>
          <w:rFonts w:ascii="Angsana New" w:hAnsi="Angsana New"/>
          <w:color w:val="000000"/>
          <w:sz w:val="30"/>
          <w:szCs w:val="30"/>
          <w:cs/>
          <w:lang w:eastAsia="en-GB"/>
        </w:rPr>
        <w:t>ส่วนประกอบของรายการที่ดิน</w:t>
      </w:r>
      <w:r w:rsidR="001D1116" w:rsidRPr="00F61C23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 </w:t>
      </w:r>
      <w:r w:rsidRPr="00F61C23">
        <w:rPr>
          <w:rFonts w:ascii="Angsana New" w:hAnsi="Angsana New"/>
          <w:color w:val="000000"/>
          <w:sz w:val="30"/>
          <w:szCs w:val="30"/>
          <w:cs/>
          <w:lang w:eastAsia="en-GB"/>
        </w:rPr>
        <w:t>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="001D1116" w:rsidRPr="00F61C23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 </w:t>
      </w:r>
    </w:p>
    <w:p w14:paraId="48EFB611" w14:textId="77777777" w:rsidR="00731749" w:rsidRPr="00F61C23" w:rsidRDefault="007317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F28758E" w14:textId="2870050D" w:rsidR="00731749" w:rsidRPr="00F61C23" w:rsidRDefault="00731749" w:rsidP="00731749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61C23">
        <w:rPr>
          <w:rFonts w:ascii="Angsana New" w:hAnsi="Angsana New" w:cs="Angsana New"/>
          <w:color w:val="auto"/>
          <w:sz w:val="30"/>
          <w:szCs w:val="30"/>
          <w:cs/>
        </w:rPr>
        <w:t>กำไรหรือ</w:t>
      </w:r>
      <w:r w:rsidR="00983A8F" w:rsidRPr="00F61C23">
        <w:rPr>
          <w:rFonts w:ascii="Angsana New" w:hAnsi="Angsana New" w:cs="Angsana New"/>
          <w:color w:val="auto"/>
          <w:sz w:val="30"/>
          <w:szCs w:val="30"/>
          <w:cs/>
        </w:rPr>
        <w:t>ขาดทุนจากการจำหน่ายที่ดิน อาคาร</w:t>
      </w:r>
      <w:r w:rsidRPr="00F61C23">
        <w:rPr>
          <w:rFonts w:ascii="Angsana New" w:hAnsi="Angsana New" w:cs="Angsana New"/>
          <w:color w:val="auto"/>
          <w:sz w:val="30"/>
          <w:szCs w:val="30"/>
          <w:cs/>
        </w:rPr>
        <w:t>และอุปกรณ์ คือผลต่างระหว่างสิ่งตอบแทนสุทธิที่ได้รับจากการจำหน่ายกับมูลค่าตามบัญชีของที่ดิน อาค</w:t>
      </w:r>
      <w:r w:rsidR="00983A8F" w:rsidRPr="00F61C23">
        <w:rPr>
          <w:rFonts w:ascii="Angsana New" w:hAnsi="Angsana New" w:cs="Angsana New"/>
          <w:color w:val="auto"/>
          <w:sz w:val="30"/>
          <w:szCs w:val="30"/>
          <w:cs/>
        </w:rPr>
        <w:t>าร</w:t>
      </w:r>
      <w:r w:rsidRPr="00F61C23">
        <w:rPr>
          <w:rFonts w:ascii="Angsana New" w:hAnsi="Angsana New" w:cs="Angsana New"/>
          <w:color w:val="auto"/>
          <w:sz w:val="30"/>
          <w:szCs w:val="30"/>
          <w:cs/>
        </w:rPr>
        <w:t xml:space="preserve">และอุปกรณ์ โดยรับรู้ในกำไรหรือขาดทุน </w:t>
      </w:r>
    </w:p>
    <w:p w14:paraId="6C7E9970" w14:textId="77777777" w:rsidR="00D82483" w:rsidRPr="00F61C23" w:rsidRDefault="00D82483" w:rsidP="00731749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</w:p>
    <w:p w14:paraId="2D800E92" w14:textId="77777777" w:rsidR="00731749" w:rsidRPr="00F61C23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F61C23">
        <w:rPr>
          <w:rFonts w:ascii="Angsana New" w:hAnsi="Angsana New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24BBB382" w14:textId="77777777" w:rsidR="00731749" w:rsidRPr="009A3155" w:rsidRDefault="007317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14:paraId="4FE24C1B" w14:textId="32028B51" w:rsidR="00731749" w:rsidRPr="00F61C23" w:rsidRDefault="00731749" w:rsidP="00731749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F61C23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="001D1116" w:rsidRPr="00F61C23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F61C23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 ถ้ามีความเป็นไปได้ค่อนข้างแน่ที่</w:t>
      </w:r>
      <w:r w:rsidR="00595847" w:rsidRPr="00F61C23">
        <w:rPr>
          <w:rFonts w:ascii="Angsana New" w:eastAsia="Times New Roman" w:hAnsi="Angsana New" w:cs="Angsana New"/>
          <w:color w:val="auto"/>
          <w:sz w:val="30"/>
          <w:szCs w:val="30"/>
          <w:cs/>
        </w:rPr>
        <w:t>กลุ่มบริษัท</w:t>
      </w:r>
      <w:r w:rsidR="00364810" w:rsidRPr="00F61C23">
        <w:rPr>
          <w:rFonts w:ascii="Angsana New" w:eastAsia="Times New Roman" w:hAnsi="Angsana New" w:cs="Angsana New"/>
          <w:color w:val="auto"/>
          <w:sz w:val="30"/>
          <w:szCs w:val="30"/>
          <w:cs/>
          <w:lang w:val="x-none"/>
        </w:rPr>
        <w:t>และบริษัท</w:t>
      </w:r>
      <w:r w:rsidRPr="00F61C23">
        <w:rPr>
          <w:rFonts w:ascii="Angsana New" w:eastAsia="Times New Roman" w:hAnsi="Angsana New" w:cs="Angsana New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</w:t>
      </w:r>
      <w:r w:rsidR="00595847" w:rsidRPr="00F61C23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F61C23">
        <w:rPr>
          <w:rFonts w:ascii="Angsana New" w:eastAsia="Times New Roman" w:hAnsi="Angsana New" w:cs="Angsana New"/>
          <w:color w:val="auto"/>
          <w:sz w:val="30"/>
          <w:szCs w:val="30"/>
          <w:cs/>
        </w:rPr>
        <w:t>ชิ้นส่วนที่ถูกเปลี่ยนแทนจะถูกตัดจำหน่ายตามมูลค่าตามบัญชี  ต้นทุนที่เกิดขึ้นในการซ่อมบำรุงที่ดิน</w:t>
      </w:r>
      <w:r w:rsidR="001D1116" w:rsidRPr="00F61C23">
        <w:rPr>
          <w:rFonts w:ascii="Angsana New" w:eastAsia="Times New Roman" w:hAnsi="Angsana New" w:cs="Angsana New"/>
          <w:color w:val="auto"/>
          <w:sz w:val="30"/>
          <w:szCs w:val="30"/>
          <w:cs/>
        </w:rPr>
        <w:t xml:space="preserve"> </w:t>
      </w:r>
      <w:r w:rsidRPr="00F61C23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26A77752" w14:textId="77777777" w:rsidR="001D5FCA" w:rsidRPr="009A3155" w:rsidRDefault="001D5FCA" w:rsidP="00731749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16"/>
          <w:szCs w:val="16"/>
        </w:rPr>
      </w:pPr>
    </w:p>
    <w:p w14:paraId="71A04882" w14:textId="18E8BB31" w:rsidR="00731749" w:rsidRPr="00F61C23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="Angsana New" w:hAnsi="Angsana New"/>
          <w:i/>
          <w:iCs/>
          <w:sz w:val="30"/>
          <w:szCs w:val="30"/>
        </w:rPr>
      </w:pPr>
      <w:r w:rsidRPr="00F61C23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2D0A94BF" w14:textId="6F6E1DE6" w:rsidR="001D5FCA" w:rsidRPr="009A3155" w:rsidRDefault="001D5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09F91E0F" w14:textId="77777777" w:rsidR="00731749" w:rsidRPr="00F61C23" w:rsidRDefault="00731749" w:rsidP="00731749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61C23">
        <w:rPr>
          <w:rFonts w:ascii="Angsana New" w:hAnsi="Angsana New" w:cs="Angsana New"/>
          <w:sz w:val="30"/>
          <w:szCs w:val="30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</w:t>
      </w:r>
      <w:r w:rsidR="001D1116" w:rsidRPr="00F61C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F61C23">
        <w:rPr>
          <w:rFonts w:ascii="Angsana New" w:hAnsi="Angsana New" w:cs="Angsana New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611E7615" w14:textId="77777777" w:rsidR="00042864" w:rsidRPr="009A3155" w:rsidRDefault="00042864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4A935EE6" w14:textId="6CB11924" w:rsidR="00731749" w:rsidRPr="00F61C23" w:rsidRDefault="007317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</w:t>
      </w:r>
      <w:r w:rsidR="00595847" w:rsidRPr="00F61C23">
        <w:rPr>
          <w:rFonts w:ascii="Angsana New" w:hAnsi="Angsana New"/>
          <w:sz w:val="30"/>
          <w:szCs w:val="30"/>
          <w:cs/>
        </w:rPr>
        <w:t>สินทรัพย์แต่ละรายการ</w:t>
      </w:r>
      <w:r w:rsidRPr="00F61C23">
        <w:rPr>
          <w:rFonts w:ascii="Angsana New" w:hAnsi="Angsana New"/>
          <w:sz w:val="30"/>
          <w:szCs w:val="30"/>
          <w:cs/>
        </w:rPr>
        <w:t xml:space="preserve"> ประมาณการอายุการให้ประโยชน์ของสินทรัพย์แสดงได้ดังนี้</w:t>
      </w:r>
    </w:p>
    <w:p w14:paraId="12AC6963" w14:textId="77777777" w:rsidR="00A56B75" w:rsidRPr="009A3155" w:rsidRDefault="00A56B75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731749" w:rsidRPr="00F61C23" w14:paraId="14349DCA" w14:textId="77777777" w:rsidTr="00300784">
        <w:tc>
          <w:tcPr>
            <w:tcW w:w="5390" w:type="dxa"/>
            <w:vAlign w:val="bottom"/>
          </w:tcPr>
          <w:p w14:paraId="534F829F" w14:textId="77777777" w:rsidR="00731749" w:rsidRPr="00F61C23" w:rsidRDefault="00300784" w:rsidP="00D8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95" w:type="dxa"/>
          </w:tcPr>
          <w:p w14:paraId="2C52E2CF" w14:textId="64621434" w:rsidR="00731749" w:rsidRPr="00F61C23" w:rsidRDefault="00731749" w:rsidP="00D8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61C2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A453AA" w:rsidRPr="00F61C23">
              <w:rPr>
                <w:rFonts w:ascii="Angsana New" w:hAnsi="Angsana New"/>
                <w:sz w:val="30"/>
                <w:szCs w:val="30"/>
              </w:rPr>
              <w:t>3</w:t>
            </w:r>
            <w:r w:rsidR="001D1116" w:rsidRPr="00F61C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7595A" w:rsidRPr="00F61C23">
              <w:rPr>
                <w:rFonts w:ascii="Angsana New" w:hAnsi="Angsana New"/>
                <w:sz w:val="30"/>
                <w:szCs w:val="30"/>
              </w:rPr>
              <w:t>-</w:t>
            </w:r>
            <w:r w:rsidR="001D1116" w:rsidRPr="00F61C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453AA" w:rsidRPr="00F61C23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02D3D8E6" w14:textId="77777777" w:rsidR="00731749" w:rsidRPr="00F61C23" w:rsidRDefault="00731749" w:rsidP="00D8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31749" w:rsidRPr="00F61C23" w14:paraId="605BB8D5" w14:textId="77777777" w:rsidTr="00300784">
        <w:tc>
          <w:tcPr>
            <w:tcW w:w="5390" w:type="dxa"/>
            <w:vAlign w:val="bottom"/>
          </w:tcPr>
          <w:p w14:paraId="419604A2" w14:textId="77777777" w:rsidR="00731749" w:rsidRPr="00F61C23" w:rsidRDefault="00300784" w:rsidP="00D8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195" w:type="dxa"/>
          </w:tcPr>
          <w:p w14:paraId="333C98D0" w14:textId="0851CFB4" w:rsidR="00731749" w:rsidRPr="00F61C23" w:rsidRDefault="00731749" w:rsidP="00D8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61C2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A453AA" w:rsidRPr="00F61C23">
              <w:rPr>
                <w:rFonts w:ascii="Angsana New" w:hAnsi="Angsana New"/>
                <w:sz w:val="30"/>
                <w:szCs w:val="30"/>
              </w:rPr>
              <w:t>3</w:t>
            </w:r>
            <w:r w:rsidR="001D1116" w:rsidRPr="00F61C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7595A" w:rsidRPr="00F61C23">
              <w:rPr>
                <w:rFonts w:ascii="Angsana New" w:hAnsi="Angsana New"/>
                <w:sz w:val="30"/>
                <w:szCs w:val="30"/>
              </w:rPr>
              <w:t>-</w:t>
            </w:r>
            <w:r w:rsidR="001D1116" w:rsidRPr="00F61C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453AA" w:rsidRPr="00F61C23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675" w:type="dxa"/>
          </w:tcPr>
          <w:p w14:paraId="36BF34DC" w14:textId="77777777" w:rsidR="00731749" w:rsidRPr="00F61C23" w:rsidRDefault="00731749" w:rsidP="00D8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00784" w:rsidRPr="00F61C23" w14:paraId="22F7A607" w14:textId="77777777" w:rsidTr="00300784">
        <w:trPr>
          <w:trHeight w:val="362"/>
        </w:trPr>
        <w:tc>
          <w:tcPr>
            <w:tcW w:w="5390" w:type="dxa"/>
            <w:vAlign w:val="bottom"/>
          </w:tcPr>
          <w:p w14:paraId="39CEA636" w14:textId="77777777" w:rsidR="00300784" w:rsidRPr="00F61C23" w:rsidRDefault="00300784" w:rsidP="00300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เครื่องมือและอุปกรณ์โรงงาน</w:t>
            </w:r>
          </w:p>
        </w:tc>
        <w:tc>
          <w:tcPr>
            <w:tcW w:w="1195" w:type="dxa"/>
          </w:tcPr>
          <w:p w14:paraId="47CB2F7F" w14:textId="05F07824" w:rsidR="00300784" w:rsidRPr="00F61C23" w:rsidRDefault="00B7595A" w:rsidP="00300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61C2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A453AA" w:rsidRPr="00F61C23">
              <w:rPr>
                <w:rFonts w:ascii="Angsana New" w:hAnsi="Angsana New"/>
                <w:sz w:val="30"/>
                <w:szCs w:val="30"/>
              </w:rPr>
              <w:t>5</w:t>
            </w:r>
            <w:r w:rsidR="001D1116" w:rsidRPr="00F61C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61C23">
              <w:rPr>
                <w:rFonts w:ascii="Angsana New" w:hAnsi="Angsana New"/>
                <w:sz w:val="30"/>
                <w:szCs w:val="30"/>
              </w:rPr>
              <w:t>-</w:t>
            </w:r>
            <w:r w:rsidR="001D1116" w:rsidRPr="00F61C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453AA" w:rsidRPr="00F61C23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58E9F8B9" w14:textId="77777777" w:rsidR="00300784" w:rsidRPr="00F61C23" w:rsidRDefault="00300784" w:rsidP="00300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00784" w:rsidRPr="00F61C23" w14:paraId="1DC069C6" w14:textId="77777777" w:rsidTr="00300784">
        <w:trPr>
          <w:trHeight w:val="362"/>
        </w:trPr>
        <w:tc>
          <w:tcPr>
            <w:tcW w:w="5390" w:type="dxa"/>
            <w:vAlign w:val="bottom"/>
          </w:tcPr>
          <w:p w14:paraId="11A925B3" w14:textId="77777777" w:rsidR="00300784" w:rsidRPr="00F61C23" w:rsidRDefault="00300784" w:rsidP="00340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  <w:r w:rsidR="0034079C" w:rsidRPr="00F61C23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  <w:r w:rsidRPr="00F61C23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195" w:type="dxa"/>
          </w:tcPr>
          <w:p w14:paraId="2117FEA0" w14:textId="7E045D16" w:rsidR="00300784" w:rsidRPr="00F61C23" w:rsidRDefault="00300784" w:rsidP="00B7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61C2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A453AA" w:rsidRPr="00F61C23">
              <w:rPr>
                <w:rFonts w:ascii="Angsana New" w:hAnsi="Angsana New"/>
                <w:sz w:val="30"/>
                <w:szCs w:val="30"/>
              </w:rPr>
              <w:t>5</w:t>
            </w:r>
            <w:r w:rsidR="001D1116" w:rsidRPr="00F61C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7595A" w:rsidRPr="00F61C23">
              <w:rPr>
                <w:rFonts w:ascii="Angsana New" w:hAnsi="Angsana New"/>
                <w:sz w:val="30"/>
                <w:szCs w:val="30"/>
              </w:rPr>
              <w:t>-</w:t>
            </w:r>
            <w:r w:rsidR="001D1116" w:rsidRPr="00F61C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453AA" w:rsidRPr="00F61C23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308FF540" w14:textId="77777777" w:rsidR="00300784" w:rsidRPr="00F61C23" w:rsidRDefault="00300784" w:rsidP="00300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31749" w:rsidRPr="00F61C23" w14:paraId="6F011241" w14:textId="77777777" w:rsidTr="00300784">
        <w:tc>
          <w:tcPr>
            <w:tcW w:w="5390" w:type="dxa"/>
            <w:shd w:val="clear" w:color="auto" w:fill="auto"/>
            <w:vAlign w:val="bottom"/>
          </w:tcPr>
          <w:p w14:paraId="79A69C61" w14:textId="77777777" w:rsidR="00731749" w:rsidRPr="00F61C23" w:rsidRDefault="00731749" w:rsidP="00D8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07CA3213" w14:textId="72C7BB6C" w:rsidR="00731749" w:rsidRPr="00F61C23" w:rsidRDefault="00731749" w:rsidP="00B7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61C2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A453AA" w:rsidRPr="00F61C23">
              <w:rPr>
                <w:rFonts w:ascii="Angsana New" w:hAnsi="Angsana New"/>
                <w:sz w:val="30"/>
                <w:szCs w:val="30"/>
              </w:rPr>
              <w:t>5</w:t>
            </w:r>
            <w:r w:rsidR="001D1116" w:rsidRPr="00F61C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7595A" w:rsidRPr="00F61C23">
              <w:rPr>
                <w:rFonts w:ascii="Angsana New" w:hAnsi="Angsana New"/>
                <w:sz w:val="30"/>
                <w:szCs w:val="30"/>
              </w:rPr>
              <w:t>-</w:t>
            </w:r>
            <w:r w:rsidR="001D1116" w:rsidRPr="00F61C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453AA" w:rsidRPr="00F61C23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675" w:type="dxa"/>
            <w:shd w:val="clear" w:color="auto" w:fill="auto"/>
          </w:tcPr>
          <w:p w14:paraId="72EFA7B0" w14:textId="77777777" w:rsidR="00731749" w:rsidRPr="00F61C23" w:rsidRDefault="00731749" w:rsidP="00D8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1726499E" w14:textId="77777777" w:rsidR="00A56B75" w:rsidRPr="009A3155" w:rsidRDefault="00A56B75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2E2EB92" w14:textId="77777777" w:rsidR="00731749" w:rsidRPr="00F61C23" w:rsidRDefault="005578CC" w:rsidP="00AF51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กลุ่มบริษัท</w:t>
      </w:r>
      <w:r w:rsidR="00364810" w:rsidRPr="00F61C23">
        <w:rPr>
          <w:rFonts w:ascii="Angsana New" w:hAnsi="Angsana New"/>
          <w:sz w:val="30"/>
          <w:szCs w:val="30"/>
          <w:cs/>
        </w:rPr>
        <w:t>และบริษัท</w:t>
      </w:r>
      <w:r w:rsidR="00731749" w:rsidRPr="00F61C23">
        <w:rPr>
          <w:rFonts w:ascii="Angsana New" w:hAnsi="Angsana New"/>
          <w:sz w:val="30"/>
          <w:szCs w:val="30"/>
          <w:cs/>
        </w:rPr>
        <w:t>ไม่คิดค่าเสื่อมราคาสำหรับที่ดินและสินทรัพย์ที่อยู่ระหว่างการก่อสร้าง</w:t>
      </w:r>
    </w:p>
    <w:p w14:paraId="46740A38" w14:textId="77777777" w:rsidR="00731749" w:rsidRPr="009A3155" w:rsidRDefault="007317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14:paraId="6CB8D970" w14:textId="2CB76CCD" w:rsidR="00731749" w:rsidRPr="00F61C23" w:rsidRDefault="00731749" w:rsidP="00DD7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</w:t>
      </w:r>
      <w:r w:rsidR="00DD7DAF" w:rsidRPr="00F61C23">
        <w:rPr>
          <w:rFonts w:ascii="Angsana New" w:hAnsi="Angsana New"/>
          <w:sz w:val="30"/>
          <w:szCs w:val="30"/>
          <w:cs/>
        </w:rPr>
        <w:t>ทุก</w:t>
      </w:r>
      <w:r w:rsidRPr="00F61C23">
        <w:rPr>
          <w:rFonts w:ascii="Angsana New" w:hAnsi="Angsana New"/>
          <w:sz w:val="30"/>
          <w:szCs w:val="30"/>
          <w:cs/>
        </w:rPr>
        <w:t>สิ้นรอบปีบัญชี และปรับปรุงตามความเหมาะสม</w:t>
      </w:r>
    </w:p>
    <w:p w14:paraId="13D5B3A4" w14:textId="77777777" w:rsidR="00D82483" w:rsidRPr="009A3155" w:rsidRDefault="00D82483" w:rsidP="00DD7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0A7A8864" w14:textId="77777777" w:rsidR="00731749" w:rsidRPr="00F61C23" w:rsidRDefault="00731749" w:rsidP="00CF755A">
      <w:pPr>
        <w:pStyle w:val="Heading8"/>
        <w:numPr>
          <w:ilvl w:val="1"/>
          <w:numId w:val="22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61C2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สินทรัพย์ไม่มีตัวตน </w:t>
      </w:r>
    </w:p>
    <w:p w14:paraId="19CF0A9F" w14:textId="77777777" w:rsidR="00731749" w:rsidRPr="009A3155" w:rsidRDefault="007317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16"/>
          <w:szCs w:val="16"/>
        </w:rPr>
      </w:pPr>
    </w:p>
    <w:p w14:paraId="36D72245" w14:textId="77777777" w:rsidR="00731749" w:rsidRPr="00F61C23" w:rsidRDefault="00731749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F61C23">
        <w:rPr>
          <w:rFonts w:ascii="Angsana New" w:hAnsi="Angsana New"/>
          <w:i/>
          <w:iCs/>
          <w:sz w:val="30"/>
          <w:szCs w:val="30"/>
          <w:cs/>
        </w:rPr>
        <w:t>ค่าความนิยม</w:t>
      </w:r>
    </w:p>
    <w:p w14:paraId="764A86DB" w14:textId="77777777" w:rsidR="00731749" w:rsidRPr="009A3155" w:rsidRDefault="007317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16"/>
          <w:szCs w:val="16"/>
        </w:rPr>
      </w:pPr>
    </w:p>
    <w:p w14:paraId="24247EF0" w14:textId="2893334B" w:rsidR="00731749" w:rsidRPr="00F61C23" w:rsidRDefault="00731749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pacing w:val="-4"/>
          <w:sz w:val="30"/>
          <w:szCs w:val="30"/>
          <w:cs/>
        </w:rPr>
        <w:t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การรับรู้มูลค่าเริ่มแรกของค่าความนิยม</w:t>
      </w:r>
      <w:r w:rsidRPr="00F61C23">
        <w:rPr>
          <w:rFonts w:ascii="Angsana New" w:hAnsi="Angsana New"/>
          <w:sz w:val="30"/>
          <w:szCs w:val="30"/>
          <w:cs/>
        </w:rPr>
        <w:t xml:space="preserve"> ได้อธิบายในหมายเหตุข้อ </w:t>
      </w:r>
      <w:r w:rsidR="00A453AA" w:rsidRPr="00F61C23">
        <w:rPr>
          <w:rFonts w:ascii="Angsana New" w:hAnsi="Angsana New"/>
          <w:sz w:val="30"/>
          <w:szCs w:val="30"/>
        </w:rPr>
        <w:t>4</w:t>
      </w:r>
      <w:r w:rsidR="00A86A3B" w:rsidRPr="00F61C23">
        <w:rPr>
          <w:rFonts w:ascii="Angsana New" w:hAnsi="Angsana New"/>
          <w:sz w:val="30"/>
          <w:szCs w:val="30"/>
          <w:cs/>
        </w:rPr>
        <w:t>(ก)</w:t>
      </w:r>
      <w:r w:rsidRPr="00F61C23">
        <w:rPr>
          <w:rFonts w:ascii="Angsana New" w:hAnsi="Angsana New"/>
          <w:sz w:val="30"/>
          <w:szCs w:val="30"/>
          <w:cs/>
        </w:rPr>
        <w:t xml:space="preserve"> ภายหลังจากการรับรู้เริ่มแรก ค่าความนิยมจะถูกวัดมูลค่าด้วยวิธีราคาทุนหัก</w:t>
      </w:r>
      <w:r w:rsidR="009B1441" w:rsidRPr="00F61C23">
        <w:rPr>
          <w:rFonts w:ascii="Angsana New" w:hAnsi="Angsana New"/>
          <w:sz w:val="30"/>
          <w:szCs w:val="30"/>
          <w:cs/>
        </w:rPr>
        <w:t>ด้วย</w:t>
      </w:r>
      <w:r w:rsidR="00D85BC4" w:rsidRPr="00F61C23">
        <w:rPr>
          <w:rFonts w:ascii="Angsana New" w:hAnsi="Angsana New"/>
          <w:sz w:val="30"/>
          <w:szCs w:val="30"/>
          <w:cs/>
        </w:rPr>
        <w:br/>
      </w:r>
      <w:r w:rsidRPr="00F61C23">
        <w:rPr>
          <w:rFonts w:ascii="Angsana New" w:hAnsi="Angsana New"/>
          <w:sz w:val="30"/>
          <w:szCs w:val="30"/>
          <w:cs/>
        </w:rPr>
        <w:t>ผลขาดทุนจากการด้อยค่าสะสม สำหรับ</w:t>
      </w:r>
      <w:r w:rsidR="003621F6" w:rsidRPr="00F61C23">
        <w:rPr>
          <w:rFonts w:ascii="Angsana New" w:hAnsi="Angsana New"/>
          <w:sz w:val="30"/>
          <w:szCs w:val="30"/>
          <w:cs/>
        </w:rPr>
        <w:t>เงินลงทุนที่บันทึกตามว</w:t>
      </w:r>
      <w:r w:rsidR="00782DD2" w:rsidRPr="00F61C23">
        <w:rPr>
          <w:rFonts w:ascii="Angsana New" w:hAnsi="Angsana New"/>
          <w:sz w:val="30"/>
          <w:szCs w:val="30"/>
          <w:cs/>
        </w:rPr>
        <w:t>ิ</w:t>
      </w:r>
      <w:r w:rsidR="003621F6" w:rsidRPr="00F61C23">
        <w:rPr>
          <w:rFonts w:ascii="Angsana New" w:hAnsi="Angsana New"/>
          <w:sz w:val="30"/>
          <w:szCs w:val="30"/>
          <w:cs/>
        </w:rPr>
        <w:t>ธีส่วนได้เสีย</w:t>
      </w:r>
      <w:r w:rsidR="00652EC8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มูลค่าตามบัญชีของค่าความนิยมรวมอยู่ในมูลค่าตามบัญชีของเงินลงทุน</w:t>
      </w:r>
      <w:r w:rsidR="001D1116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และผลขาดทุนจากการด้อยค่า</w:t>
      </w:r>
      <w:r w:rsidR="009B1441" w:rsidRPr="00F61C23">
        <w:rPr>
          <w:rFonts w:ascii="Angsana New" w:hAnsi="Angsana New"/>
          <w:sz w:val="30"/>
          <w:szCs w:val="30"/>
          <w:cs/>
        </w:rPr>
        <w:t>สะสม</w:t>
      </w:r>
      <w:r w:rsidRPr="00F61C23">
        <w:rPr>
          <w:rFonts w:ascii="Angsana New" w:hAnsi="Angsana New"/>
          <w:sz w:val="30"/>
          <w:szCs w:val="30"/>
          <w:cs/>
        </w:rPr>
        <w:t>ในเงินลงทุนต้องไม่ถูกปันส่วนให้สินทรัพย์ใด</w:t>
      </w:r>
      <w:r w:rsidR="00B60682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ๆ</w:t>
      </w:r>
      <w:r w:rsidR="001D1116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ที่เป็นส่วนหนึ่งของมูลค่าตามบัญชีของเงินลงทุนรวมถึงค่าความนิยม</w:t>
      </w:r>
    </w:p>
    <w:p w14:paraId="0D46472F" w14:textId="77777777" w:rsidR="007C0834" w:rsidRPr="00F61C23" w:rsidRDefault="007C0834" w:rsidP="007C08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eastAsia="Calibri" w:hAnsi="Angsana New"/>
          <w:i/>
          <w:iCs/>
          <w:sz w:val="30"/>
          <w:szCs w:val="30"/>
        </w:rPr>
      </w:pPr>
      <w:r w:rsidRPr="00F61C23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รายจ่ายในการวิจัยและพัฒนา</w:t>
      </w:r>
    </w:p>
    <w:p w14:paraId="5C25A02D" w14:textId="77777777" w:rsidR="007C0834" w:rsidRPr="005909F7" w:rsidRDefault="007C0834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2A7ED0D7" w14:textId="6822D901" w:rsidR="0070633C" w:rsidRPr="00F61C23" w:rsidRDefault="007C0834" w:rsidP="007C08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F61C23">
        <w:rPr>
          <w:rFonts w:ascii="Angsana New" w:eastAsia="Calibri" w:hAnsi="Angsana New"/>
          <w:sz w:val="30"/>
          <w:szCs w:val="30"/>
          <w:cs/>
        </w:rPr>
        <w:t>รายจ่ายในขั้นตอนการวิจัย ได้แก่ การสำรวจตรวจสอบเพื่อให้ได้มาซึ่งความรู้ความเข้าใจใหม่ทางด้านวิทยาศาสตร์หรือทางด้านเทคนิค รับรู้ในกำไรหรือขาดทุนเมื่อเกิดขึ้น</w:t>
      </w:r>
    </w:p>
    <w:p w14:paraId="1BEBE324" w14:textId="6BC37D5C" w:rsidR="00553690" w:rsidRPr="005909F7" w:rsidRDefault="00553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</w:rPr>
      </w:pPr>
    </w:p>
    <w:p w14:paraId="559CB097" w14:textId="16053213" w:rsidR="007C0834" w:rsidRPr="00F61C23" w:rsidRDefault="007C0834" w:rsidP="007C08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F61C23">
        <w:rPr>
          <w:rFonts w:ascii="Angsana New" w:eastAsia="Calibri" w:hAnsi="Angsana New"/>
          <w:sz w:val="30"/>
          <w:szCs w:val="30"/>
          <w:cs/>
        </w:rPr>
        <w:t>ขั้นตอนพัฒนาเกี่ยวข้องกับแผนงานหรือการออกแบบสำหรับผลิตภัณฑ์และกระบวนการใหม่หรือปรับปรุงให้ดีขึ้นกว่าเดิม</w:t>
      </w:r>
      <w:r w:rsidR="001D1116" w:rsidRPr="00F61C2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61C23">
        <w:rPr>
          <w:rFonts w:ascii="Angsana New" w:eastAsia="Calibri" w:hAnsi="Angsana New"/>
          <w:sz w:val="30"/>
          <w:szCs w:val="30"/>
          <w:cs/>
        </w:rPr>
        <w:t>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 ผลิตภัณฑ์หรือกระบวนการนั้นมีความเป็นไปได้ทางเทคนิคและทางการค้า ซึ่งมีความเป็นไปได้ที่จะก่อให้เกิดประโยชน์เชิงเศรษฐกิจในอนาคต และกลุ่มบริษัทและบริษัทมีความตั้งใจและมีทรัพยากรเพียงพอที่จะนำมาใช้เพื่อทำให้การพัฒนาเสร็จสิ้นสมบูรณ์</w:t>
      </w:r>
      <w:r w:rsidR="001D1116" w:rsidRPr="00F61C2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F61C23">
        <w:rPr>
          <w:rFonts w:ascii="Angsana New" w:eastAsia="Calibri" w:hAnsi="Angsana New"/>
          <w:sz w:val="30"/>
          <w:szCs w:val="30"/>
          <w:cs/>
        </w:rPr>
        <w:t>และนำสินทรัพย์มาใช้ประโยชน์หรือนำมาขายได้ รายจ่ายในการพัฒนารับรู้เป็นสินทรัพย์รวมถึงต้นทุนสำหรับวัตถุดิบ ต้นทุนแรงงานทางตรง ต้นทุนที่เกี่ยวข้องโดยตรงในการจัดเตรียมสินทรัพย์เพื่อให้สามารถนำมาใช้ประโยชน์ตามประสงค์และต้นทุนการกู้ยืมสามารถนำมารวมเป็น</w:t>
      </w:r>
      <w:r w:rsidR="007A7E7F" w:rsidRPr="00F61C23">
        <w:rPr>
          <w:rFonts w:ascii="Angsana New" w:eastAsia="Calibri" w:hAnsi="Angsana New"/>
          <w:sz w:val="30"/>
          <w:szCs w:val="30"/>
          <w:cs/>
        </w:rPr>
        <w:br/>
      </w:r>
      <w:r w:rsidRPr="00F61C23">
        <w:rPr>
          <w:rFonts w:ascii="Angsana New" w:eastAsia="Calibri" w:hAnsi="Angsana New"/>
          <w:sz w:val="30"/>
          <w:szCs w:val="30"/>
          <w:cs/>
        </w:rPr>
        <w:t>ส่วนหนึ่งของราคาทุนของสินทรัพย์ รายจ่ายในการพัฒนาอื่นรับรู้ในกำไรหรือขาดทุนเมื่อเกิดขึ้น</w:t>
      </w:r>
    </w:p>
    <w:p w14:paraId="772F673F" w14:textId="77777777" w:rsidR="007C0834" w:rsidRPr="005909F7" w:rsidRDefault="007C0834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7098C648" w14:textId="3556992E" w:rsidR="007C0834" w:rsidRPr="00F61C23" w:rsidRDefault="007C0834" w:rsidP="007C08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F61C23">
        <w:rPr>
          <w:rFonts w:ascii="Angsana New" w:eastAsia="Calibri" w:hAnsi="Angsana New"/>
          <w:sz w:val="30"/>
          <w:szCs w:val="30"/>
          <w:cs/>
        </w:rPr>
        <w:t>รายจ่ายในการพัฒนาซึ่งรับรู้เป็นสินทรัพย์วัดมูลค่าด้วยราคาทุนหักค่าตัดจำหน่ายสะสมและผลขาดทุนจากการ   ด้อยค่าสะสม</w:t>
      </w:r>
    </w:p>
    <w:p w14:paraId="2FFBB5AA" w14:textId="77777777" w:rsidR="007C0834" w:rsidRPr="005909F7" w:rsidRDefault="007C0834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  <w:cs/>
        </w:rPr>
      </w:pPr>
    </w:p>
    <w:p w14:paraId="6674F7D3" w14:textId="77777777" w:rsidR="00731749" w:rsidRPr="00F61C23" w:rsidRDefault="00731749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F61C23">
        <w:rPr>
          <w:rFonts w:ascii="Angsana New" w:hAnsi="Angsana New"/>
          <w:i/>
          <w:iCs/>
          <w:sz w:val="30"/>
          <w:szCs w:val="30"/>
          <w:cs/>
        </w:rPr>
        <w:t>สินทรัพย์ไม่มีตัวตนอื่น ๆ</w:t>
      </w:r>
    </w:p>
    <w:p w14:paraId="305434EB" w14:textId="77777777" w:rsidR="00731749" w:rsidRPr="00F61C23" w:rsidRDefault="007317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8"/>
          <w:szCs w:val="28"/>
        </w:rPr>
      </w:pPr>
    </w:p>
    <w:p w14:paraId="297ED7FD" w14:textId="0DEAD4BA" w:rsidR="00731749" w:rsidRPr="00F61C23" w:rsidRDefault="00731749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สินทรัพย์ไม่มีตัวตนอื่น</w:t>
      </w:r>
      <w:r w:rsidR="00A56109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ๆ</w:t>
      </w:r>
      <w:r w:rsidR="00A56109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ที่</w:t>
      </w:r>
      <w:r w:rsidR="00F03949" w:rsidRPr="00F61C23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Pr="00F61C23">
        <w:rPr>
          <w:rFonts w:ascii="Angsana New" w:hAnsi="Angsana New"/>
          <w:sz w:val="30"/>
          <w:szCs w:val="30"/>
          <w:cs/>
        </w:rPr>
        <w:t>ซื้อมาและมีอายุการใช้งานจำกัด วัดมูลค่าด้วยราคาทุนหัก</w:t>
      </w:r>
      <w:r w:rsidR="00F03949" w:rsidRPr="00F61C23">
        <w:rPr>
          <w:rFonts w:ascii="Angsana New" w:hAnsi="Angsana New"/>
          <w:sz w:val="30"/>
          <w:szCs w:val="30"/>
          <w:cs/>
        </w:rPr>
        <w:br/>
      </w:r>
      <w:r w:rsidRPr="00F61C23">
        <w:rPr>
          <w:rFonts w:ascii="Angsana New" w:hAnsi="Angsana New"/>
          <w:sz w:val="30"/>
          <w:szCs w:val="30"/>
          <w:cs/>
        </w:rPr>
        <w:t>ค่าตัดจำหน่ายสะสมและผลขาดทุนจากการด้อยค่าสะสม</w:t>
      </w:r>
      <w:r w:rsidR="001D1116" w:rsidRPr="00F61C23">
        <w:rPr>
          <w:rFonts w:ascii="Angsana New" w:hAnsi="Angsana New"/>
          <w:sz w:val="30"/>
          <w:szCs w:val="30"/>
          <w:cs/>
        </w:rPr>
        <w:t xml:space="preserve"> </w:t>
      </w:r>
    </w:p>
    <w:p w14:paraId="61E1394D" w14:textId="62835CDF" w:rsidR="000A3D1B" w:rsidRPr="005909F7" w:rsidRDefault="000A3D1B" w:rsidP="001310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2790A0EA" w14:textId="77777777" w:rsidR="00731749" w:rsidRPr="00F61C23" w:rsidRDefault="00731749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61C23">
        <w:rPr>
          <w:rFonts w:ascii="Angsana New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727A0693" w14:textId="77777777" w:rsidR="00731749" w:rsidRPr="005909F7" w:rsidRDefault="007317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4E5B36E1" w14:textId="77777777" w:rsidR="00731749" w:rsidRPr="00F61C23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F61C23">
        <w:rPr>
          <w:rFonts w:ascii="Angsana New" w:eastAsia="Calibri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</w:t>
      </w:r>
      <w:r w:rsidR="00F03949" w:rsidRPr="00F61C23">
        <w:rPr>
          <w:rFonts w:ascii="Angsana New" w:eastAsia="Calibri" w:hAnsi="Angsana New"/>
          <w:sz w:val="30"/>
          <w:szCs w:val="30"/>
          <w:cs/>
        </w:rPr>
        <w:t>ที่เกี่ยวข้องนั้น</w:t>
      </w:r>
      <w:r w:rsidRPr="00F61C23">
        <w:rPr>
          <w:rFonts w:ascii="Angsana New" w:eastAsia="Calibri" w:hAnsi="Angsana New"/>
          <w:sz w:val="30"/>
          <w:szCs w:val="30"/>
          <w:cs/>
        </w:rPr>
        <w:t xml:space="preserve">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10C68B1C" w14:textId="77777777" w:rsidR="008D12E6" w:rsidRPr="008D12E6" w:rsidRDefault="008D12E6" w:rsidP="008D1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C552AC9" w14:textId="403D7537" w:rsidR="00731749" w:rsidRPr="00F61C23" w:rsidRDefault="00731749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F61C23">
        <w:rPr>
          <w:rFonts w:ascii="Angsana New" w:hAnsi="Angsana New"/>
          <w:i/>
          <w:iCs/>
          <w:sz w:val="30"/>
          <w:szCs w:val="30"/>
          <w:cs/>
        </w:rPr>
        <w:t xml:space="preserve">ค่าตัดจำหน่าย </w:t>
      </w:r>
    </w:p>
    <w:p w14:paraId="0A571AB8" w14:textId="77777777" w:rsidR="00731749" w:rsidRPr="005909F7" w:rsidRDefault="007317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4AA8B313" w14:textId="77777777" w:rsidR="00731749" w:rsidRPr="00F61C23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ค่าตัดจำหน่ายคำนวณจาก</w:t>
      </w:r>
      <w:r w:rsidRPr="00F61C23">
        <w:rPr>
          <w:rFonts w:ascii="Angsana New" w:eastAsia="Calibri" w:hAnsi="Angsana New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44EABC84" w14:textId="77777777" w:rsidR="00731749" w:rsidRPr="005909F7" w:rsidRDefault="007317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980E3F8" w14:textId="5D501E67" w:rsidR="00731749" w:rsidRPr="00F61C23" w:rsidRDefault="00731749" w:rsidP="00DE5A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lastRenderedPageBreak/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</w:t>
      </w:r>
      <w:r w:rsidRPr="00F61C23">
        <w:rPr>
          <w:rFonts w:ascii="Angsana New" w:hAnsi="Angsana New"/>
          <w:spacing w:val="-2"/>
          <w:sz w:val="30"/>
          <w:szCs w:val="30"/>
          <w:cs/>
        </w:rPr>
        <w:t>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</w:t>
      </w:r>
      <w:r w:rsidRPr="00F61C23">
        <w:rPr>
          <w:rFonts w:ascii="Angsana New" w:hAnsi="Angsana New"/>
          <w:sz w:val="30"/>
          <w:szCs w:val="30"/>
          <w:cs/>
        </w:rPr>
        <w:t>ซึ่งไม่รวมค่าความนิยม</w:t>
      </w:r>
      <w:r w:rsidR="00F03949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="004661FF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30B64549" w14:textId="250A071D" w:rsidR="002275D8" w:rsidRPr="008D12E6" w:rsidRDefault="002275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7020" w:type="dxa"/>
        <w:tblInd w:w="450" w:type="dxa"/>
        <w:tblLook w:val="01E0" w:firstRow="1" w:lastRow="1" w:firstColumn="1" w:lastColumn="1" w:noHBand="0" w:noVBand="0"/>
      </w:tblPr>
      <w:tblGrid>
        <w:gridCol w:w="5130"/>
        <w:gridCol w:w="1062"/>
        <w:gridCol w:w="828"/>
      </w:tblGrid>
      <w:tr w:rsidR="00731749" w:rsidRPr="00F61C23" w14:paraId="044A789F" w14:textId="77777777" w:rsidTr="00583F1E">
        <w:tc>
          <w:tcPr>
            <w:tcW w:w="5130" w:type="dxa"/>
          </w:tcPr>
          <w:p w14:paraId="5B8CD118" w14:textId="77777777" w:rsidR="00731749" w:rsidRPr="00F61C23" w:rsidRDefault="009964E9" w:rsidP="00D8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062" w:type="dxa"/>
          </w:tcPr>
          <w:p w14:paraId="443E5BD0" w14:textId="4D69DCB3" w:rsidR="00731749" w:rsidRPr="00F61C23" w:rsidRDefault="00A453AA" w:rsidP="00D8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5</w:t>
            </w:r>
            <w:r w:rsidR="001D1116" w:rsidRPr="00F61C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05530" w:rsidRPr="00F61C23">
              <w:rPr>
                <w:rFonts w:ascii="Angsana New" w:hAnsi="Angsana New"/>
                <w:sz w:val="30"/>
                <w:szCs w:val="30"/>
              </w:rPr>
              <w:t>-</w:t>
            </w:r>
            <w:r w:rsidR="001D1116" w:rsidRPr="00F61C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61C23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28" w:type="dxa"/>
          </w:tcPr>
          <w:p w14:paraId="27550917" w14:textId="77777777" w:rsidR="00731749" w:rsidRPr="00F61C23" w:rsidRDefault="00731749" w:rsidP="00D8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31749" w:rsidRPr="00F61C23" w14:paraId="12CC057E" w14:textId="77777777" w:rsidTr="00583F1E">
        <w:tc>
          <w:tcPr>
            <w:tcW w:w="5130" w:type="dxa"/>
          </w:tcPr>
          <w:p w14:paraId="38022741" w14:textId="77777777" w:rsidR="00731749" w:rsidRPr="00F61C23" w:rsidRDefault="003F4336" w:rsidP="00D839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สิทธิในสัญญาการประกอบธุรกิจสถานีบริการก๊าซธรรมชาติ</w:t>
            </w:r>
          </w:p>
        </w:tc>
        <w:tc>
          <w:tcPr>
            <w:tcW w:w="1062" w:type="dxa"/>
            <w:vAlign w:val="bottom"/>
          </w:tcPr>
          <w:p w14:paraId="45A8CAFE" w14:textId="66648296" w:rsidR="00731749" w:rsidRPr="00F61C23" w:rsidRDefault="00A453AA" w:rsidP="00804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8</w:t>
            </w:r>
            <w:r w:rsidR="001D1116" w:rsidRPr="00F61C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05530" w:rsidRPr="00F61C23">
              <w:rPr>
                <w:rFonts w:ascii="Angsana New" w:hAnsi="Angsana New"/>
                <w:sz w:val="30"/>
                <w:szCs w:val="30"/>
              </w:rPr>
              <w:t>-</w:t>
            </w:r>
            <w:r w:rsidR="001D1116" w:rsidRPr="00F61C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61C23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828" w:type="dxa"/>
            <w:vAlign w:val="bottom"/>
          </w:tcPr>
          <w:p w14:paraId="77805F11" w14:textId="77777777" w:rsidR="00731749" w:rsidRPr="00F61C23" w:rsidRDefault="00731749" w:rsidP="008043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F4336" w:rsidRPr="00F61C23" w14:paraId="601A2762" w14:textId="77777777" w:rsidTr="00583F1E">
        <w:tc>
          <w:tcPr>
            <w:tcW w:w="5130" w:type="dxa"/>
          </w:tcPr>
          <w:p w14:paraId="37FB5F0F" w14:textId="77777777" w:rsidR="003F4336" w:rsidRPr="00F61C23" w:rsidRDefault="003F4336" w:rsidP="003F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สิทธิในการขายไฟฟ้า</w:t>
            </w:r>
          </w:p>
        </w:tc>
        <w:tc>
          <w:tcPr>
            <w:tcW w:w="1062" w:type="dxa"/>
          </w:tcPr>
          <w:p w14:paraId="417A8356" w14:textId="4CD51E58" w:rsidR="003F4336" w:rsidRPr="00F61C23" w:rsidRDefault="00A453AA" w:rsidP="003F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828" w:type="dxa"/>
          </w:tcPr>
          <w:p w14:paraId="140D5FA0" w14:textId="77777777" w:rsidR="003F4336" w:rsidRPr="00F61C23" w:rsidRDefault="003F4336" w:rsidP="003F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F4336" w:rsidRPr="00F61C23" w14:paraId="403C780A" w14:textId="77777777" w:rsidTr="00583F1E">
        <w:tc>
          <w:tcPr>
            <w:tcW w:w="5130" w:type="dxa"/>
          </w:tcPr>
          <w:p w14:paraId="6665C586" w14:textId="77777777" w:rsidR="003F4336" w:rsidRPr="00F61C23" w:rsidRDefault="003F4336" w:rsidP="003F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สินทรัพย์ไม่มีตัวตนจากการพัฒนาผลิตภัณฑ์</w:t>
            </w:r>
          </w:p>
        </w:tc>
        <w:tc>
          <w:tcPr>
            <w:tcW w:w="1062" w:type="dxa"/>
          </w:tcPr>
          <w:p w14:paraId="6957873C" w14:textId="25B6CFB8" w:rsidR="003F4336" w:rsidRPr="00F61C23" w:rsidRDefault="002F6E01" w:rsidP="003F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28" w:type="dxa"/>
          </w:tcPr>
          <w:p w14:paraId="5DEBF5AB" w14:textId="77777777" w:rsidR="003F4336" w:rsidRPr="00F61C23" w:rsidRDefault="003F4336" w:rsidP="003F4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1DD1D4E9" w14:textId="77777777" w:rsidR="00195A3C" w:rsidRPr="008D12E6" w:rsidRDefault="00195A3C" w:rsidP="0073174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AE8944A" w14:textId="493BFFD1" w:rsidR="00731749" w:rsidRPr="00F61C23" w:rsidRDefault="00F03949" w:rsidP="0073174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วิธีการตัดจำหน่าย</w:t>
      </w:r>
      <w:r w:rsidR="00731749" w:rsidRPr="00F61C23">
        <w:rPr>
          <w:rFonts w:ascii="Angsana New" w:hAnsi="Angsana New"/>
          <w:sz w:val="30"/>
          <w:szCs w:val="30"/>
          <w:cs/>
        </w:rPr>
        <w:t xml:space="preserve"> ระยะเว</w:t>
      </w:r>
      <w:r w:rsidR="00725D0A" w:rsidRPr="00F61C23">
        <w:rPr>
          <w:rFonts w:ascii="Angsana New" w:hAnsi="Angsana New"/>
          <w:sz w:val="30"/>
          <w:szCs w:val="30"/>
          <w:cs/>
        </w:rPr>
        <w:t>ลาที่คาดว่าจะได้รับประโยชน์ และ</w:t>
      </w:r>
      <w:r w:rsidR="00731749" w:rsidRPr="00F61C23">
        <w:rPr>
          <w:rFonts w:ascii="Angsana New" w:hAnsi="Angsana New"/>
          <w:sz w:val="30"/>
          <w:szCs w:val="30"/>
          <w:cs/>
        </w:rPr>
        <w:t>มูลค่าคงเหลือ จะได้รับการทบทวนทุกสิ้นรอบปีบัญชีและปรับปรุงตามความเหมาะสม</w:t>
      </w:r>
      <w:r w:rsidR="001D1116" w:rsidRPr="00F61C23">
        <w:rPr>
          <w:rFonts w:ascii="Angsana New" w:hAnsi="Angsana New"/>
          <w:sz w:val="30"/>
          <w:szCs w:val="30"/>
          <w:cs/>
        </w:rPr>
        <w:t xml:space="preserve"> </w:t>
      </w:r>
    </w:p>
    <w:p w14:paraId="378D9AA6" w14:textId="77777777" w:rsidR="00CD2C49" w:rsidRPr="008D12E6" w:rsidRDefault="00CD2C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5559971" w14:textId="796F8904" w:rsidR="002C3395" w:rsidRPr="00F61C23" w:rsidRDefault="002C3395" w:rsidP="00CF755A">
      <w:pPr>
        <w:pStyle w:val="Heading8"/>
        <w:numPr>
          <w:ilvl w:val="1"/>
          <w:numId w:val="22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F61C2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สัญญาเช่า</w:t>
      </w:r>
    </w:p>
    <w:p w14:paraId="46E855AA" w14:textId="77777777" w:rsidR="00676A04" w:rsidRPr="008D12E6" w:rsidRDefault="00676A04" w:rsidP="00D92CDE">
      <w:pPr>
        <w:pStyle w:val="ListParagraph"/>
        <w:tabs>
          <w:tab w:val="clear" w:pos="680"/>
        </w:tabs>
        <w:ind w:left="518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</w:p>
    <w:p w14:paraId="2528EC9D" w14:textId="496F054F" w:rsidR="00676A04" w:rsidRPr="00F61C23" w:rsidRDefault="00676A04" w:rsidP="00676A04">
      <w:pPr>
        <w:pStyle w:val="ListParagraph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61C2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A453AA" w:rsidRPr="00F61C23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4661FF" w:rsidRPr="00F61C2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="00A453AA" w:rsidRPr="00F61C23">
        <w:rPr>
          <w:rFonts w:ascii="Angsana New" w:hAnsi="Angsana New"/>
          <w:b/>
          <w:bCs/>
          <w:i/>
          <w:iCs/>
          <w:sz w:val="30"/>
          <w:szCs w:val="30"/>
        </w:rPr>
        <w:t>2563</w:t>
      </w:r>
      <w:r w:rsidR="004661FF" w:rsidRPr="00F61C23">
        <w:rPr>
          <w:rFonts w:ascii="Angsana New" w:hAnsi="Angsana New"/>
          <w:b/>
          <w:color w:val="0000FF"/>
          <w:sz w:val="30"/>
          <w:szCs w:val="30"/>
          <w:cs/>
        </w:rPr>
        <w:t xml:space="preserve"> </w:t>
      </w:r>
    </w:p>
    <w:p w14:paraId="2E0A07BF" w14:textId="77777777" w:rsidR="00676A04" w:rsidRPr="008D12E6" w:rsidRDefault="00676A04" w:rsidP="00676A04">
      <w:pPr>
        <w:pStyle w:val="ListParagraph"/>
        <w:tabs>
          <w:tab w:val="clear" w:pos="680"/>
        </w:tabs>
        <w:ind w:left="518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</w:p>
    <w:p w14:paraId="51D7F384" w14:textId="785A2E30" w:rsidR="00676A04" w:rsidRPr="00F61C23" w:rsidRDefault="00676A04" w:rsidP="00676A04">
      <w:pPr>
        <w:pStyle w:val="ListParagraph"/>
        <w:spacing w:line="240" w:lineRule="auto"/>
        <w:ind w:left="518"/>
        <w:jc w:val="thaiDistribute"/>
        <w:rPr>
          <w:rFonts w:ascii="Angsana New" w:hAnsi="Angsana New"/>
          <w:b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ณ วันเริ่มต้นของสัญญา</w:t>
      </w:r>
      <w:r w:rsidR="00105C64" w:rsidRPr="00F61C23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Pr="00F61C23">
        <w:rPr>
          <w:rFonts w:ascii="Angsana New" w:hAnsi="Angsana New"/>
          <w:sz w:val="30"/>
          <w:szCs w:val="30"/>
          <w:cs/>
        </w:rPr>
        <w:t xml:space="preserve">จะประเมินว่าสัญญาเป็นสัญญาเช่าหรือประกอบด้วยสัญญาเช่าหรือไม่       </w:t>
      </w:r>
      <w:r w:rsidR="00105C64" w:rsidRPr="00F61C23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Pr="00F61C23">
        <w:rPr>
          <w:rFonts w:ascii="Angsana New" w:hAnsi="Angsana New"/>
          <w:sz w:val="30"/>
          <w:szCs w:val="30"/>
          <w:cs/>
        </w:rPr>
        <w:t xml:space="preserve">นำคำนิยามของสัญญาเช่าตาม </w:t>
      </w:r>
      <w:r w:rsidRPr="00F61C23">
        <w:rPr>
          <w:rFonts w:ascii="Angsana New" w:hAnsi="Angsana New"/>
          <w:sz w:val="30"/>
          <w:szCs w:val="30"/>
        </w:rPr>
        <w:t>TFRS</w:t>
      </w:r>
      <w:r w:rsidR="004661FF" w:rsidRPr="00F61C23">
        <w:rPr>
          <w:rFonts w:ascii="Angsana New" w:hAnsi="Angsana New"/>
          <w:sz w:val="30"/>
          <w:szCs w:val="30"/>
          <w:cs/>
        </w:rPr>
        <w:t xml:space="preserve"> </w:t>
      </w:r>
      <w:r w:rsidR="00A453AA" w:rsidRPr="00F61C23">
        <w:rPr>
          <w:rFonts w:ascii="Angsana New" w:hAnsi="Angsana New"/>
          <w:sz w:val="30"/>
          <w:szCs w:val="30"/>
        </w:rPr>
        <w:t>16</w:t>
      </w:r>
      <w:r w:rsidRPr="00F61C23">
        <w:rPr>
          <w:rFonts w:ascii="Angsana New" w:hAnsi="Angsana New"/>
          <w:sz w:val="30"/>
          <w:szCs w:val="30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64A5F394" w14:textId="50D9A3DD" w:rsidR="001F7A30" w:rsidRPr="008D12E6" w:rsidRDefault="001F7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shd w:val="clear" w:color="auto" w:fill="CCCCCC"/>
        </w:rPr>
      </w:pPr>
    </w:p>
    <w:p w14:paraId="4D7E72CB" w14:textId="77777777" w:rsidR="00676A04" w:rsidRPr="00F61C23" w:rsidRDefault="00676A04" w:rsidP="00676A04">
      <w:pPr>
        <w:pStyle w:val="ListParagraph"/>
        <w:spacing w:line="240" w:lineRule="auto"/>
        <w:ind w:left="518"/>
        <w:jc w:val="thaiDistribute"/>
        <w:rPr>
          <w:rFonts w:ascii="Angsana New" w:hAnsi="Angsana New"/>
          <w:i/>
          <w:iCs/>
          <w:sz w:val="30"/>
          <w:szCs w:val="30"/>
        </w:rPr>
      </w:pPr>
      <w:r w:rsidRPr="00F61C23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0706C385" w14:textId="77777777" w:rsidR="00676A04" w:rsidRPr="008D12E6" w:rsidRDefault="00676A04" w:rsidP="00676A04">
      <w:pPr>
        <w:pStyle w:val="ListParagraph"/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9877CC4" w14:textId="558E7E60" w:rsidR="00676A04" w:rsidRPr="00F61C23" w:rsidRDefault="00676A04" w:rsidP="00676A04">
      <w:pPr>
        <w:pStyle w:val="ListParagraph"/>
        <w:spacing w:line="240" w:lineRule="auto"/>
        <w:ind w:left="518"/>
        <w:jc w:val="thaiDistribute"/>
        <w:rPr>
          <w:rFonts w:ascii="Angsana New" w:hAnsi="Angsana New"/>
          <w:sz w:val="30"/>
          <w:szCs w:val="30"/>
          <w:cs/>
        </w:rPr>
      </w:pPr>
      <w:r w:rsidRPr="00F61C23">
        <w:rPr>
          <w:rFonts w:ascii="Angsana New" w:hAnsi="Angsana New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</w:t>
      </w:r>
      <w:r w:rsidR="00105C64" w:rsidRPr="00F61C23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Pr="00F61C23">
        <w:rPr>
          <w:rFonts w:ascii="Angsana New" w:hAnsi="Angsana New"/>
          <w:sz w:val="30"/>
          <w:szCs w:val="30"/>
          <w:cs/>
        </w:rPr>
        <w:t xml:space="preserve"> 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</w:t>
      </w:r>
      <w:r w:rsidR="00105C64" w:rsidRPr="00F61C23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Pr="00F61C23">
        <w:rPr>
          <w:rFonts w:ascii="Angsana New" w:hAnsi="Angsana New"/>
          <w:sz w:val="30"/>
          <w:szCs w:val="30"/>
          <w:cs/>
        </w:rPr>
        <w:t xml:space="preserve">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4DCA2E90" w14:textId="77777777" w:rsidR="00676A04" w:rsidRPr="008D12E6" w:rsidRDefault="00676A04" w:rsidP="00676A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518"/>
        <w:rPr>
          <w:rFonts w:ascii="Angsana New" w:hAnsi="Angsana New"/>
          <w:b/>
          <w:i/>
          <w:iCs/>
          <w:sz w:val="30"/>
          <w:szCs w:val="30"/>
          <w:cs/>
        </w:rPr>
      </w:pPr>
    </w:p>
    <w:p w14:paraId="60692F77" w14:textId="0250439E" w:rsidR="00676A04" w:rsidRDefault="00105C64" w:rsidP="00676A04">
      <w:pPr>
        <w:pStyle w:val="BodyText"/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="00676A04" w:rsidRPr="00F61C23">
        <w:rPr>
          <w:rFonts w:ascii="Angsana New" w:hAnsi="Angsana New"/>
          <w:b/>
          <w:sz w:val="30"/>
          <w:szCs w:val="30"/>
          <w:cs/>
        </w:rPr>
        <w:t>รับรู้สินทรัพย์สิทธิการใช้และหนี้สินตามสัญญาเช่า ณ วันที่สัญญาเช่าเริ่มมีผล</w:t>
      </w:r>
      <w:r w:rsidR="00676A04" w:rsidRPr="00F61C23">
        <w:rPr>
          <w:rFonts w:ascii="Angsana New" w:hAnsi="Angsana New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C3EC715" w14:textId="77777777" w:rsidR="005909F7" w:rsidRPr="008D12E6" w:rsidRDefault="005909F7" w:rsidP="00676A04">
      <w:pPr>
        <w:pStyle w:val="BodyText"/>
        <w:spacing w:after="0"/>
        <w:ind w:left="518"/>
        <w:jc w:val="thaiDistribute"/>
        <w:rPr>
          <w:rFonts w:ascii="Angsana New" w:hAnsi="Angsana New"/>
          <w:b/>
          <w:color w:val="0000FF"/>
          <w:sz w:val="30"/>
          <w:szCs w:val="30"/>
        </w:rPr>
      </w:pPr>
    </w:p>
    <w:p w14:paraId="6FB42FFC" w14:textId="10840932" w:rsidR="00676A04" w:rsidRPr="00F61C23" w:rsidRDefault="00676A04" w:rsidP="00676A04">
      <w:pPr>
        <w:pStyle w:val="BodyText"/>
        <w:spacing w:after="0"/>
        <w:ind w:left="518"/>
        <w:jc w:val="thaiDistribute"/>
        <w:rPr>
          <w:rFonts w:ascii="Angsana New" w:hAnsi="Angsana New"/>
          <w:b/>
          <w:sz w:val="28"/>
          <w:szCs w:val="28"/>
        </w:rPr>
      </w:pPr>
      <w:r w:rsidRPr="00F61C23">
        <w:rPr>
          <w:rFonts w:ascii="Angsana New" w:hAnsi="Angsana New"/>
          <w:b/>
          <w:sz w:val="30"/>
          <w:szCs w:val="30"/>
          <w:cs/>
        </w:rPr>
        <w:lastRenderedPageBreak/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เว้นแต่สัญญาเช่าดังกล่าวมีการโอนกรรมสิทธิ์ในสินทรัพย์ที่เช่าให้กับ</w:t>
      </w:r>
      <w:r w:rsidR="00105C64" w:rsidRPr="00F61C23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Pr="00F61C23">
        <w:rPr>
          <w:rFonts w:ascii="Angsana New" w:hAnsi="Angsana New"/>
          <w:b/>
          <w:sz w:val="30"/>
          <w:szCs w:val="30"/>
          <w:cs/>
        </w:rPr>
        <w:t>เมื่อสิ้นสุดสัญญาเช่า หรือต้นทุนของสินทรัพย์สิทธิการใช้สะท้อนว่า</w:t>
      </w:r>
      <w:r w:rsidR="00105C64" w:rsidRPr="00F61C23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Pr="00F61C23">
        <w:rPr>
          <w:rFonts w:ascii="Angsana New" w:hAnsi="Angsana New"/>
          <w:b/>
          <w:sz w:val="30"/>
          <w:szCs w:val="30"/>
          <w:cs/>
        </w:rPr>
        <w:t>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</w:t>
      </w:r>
      <w:r w:rsidR="004661FF" w:rsidRPr="00F61C23">
        <w:rPr>
          <w:rFonts w:ascii="Angsana New" w:hAnsi="Angsana New"/>
          <w:b/>
          <w:sz w:val="30"/>
          <w:szCs w:val="30"/>
          <w:cs/>
        </w:rPr>
        <w:t xml:space="preserve">      </w:t>
      </w:r>
      <w:r w:rsidRPr="00F61C23">
        <w:rPr>
          <w:rFonts w:ascii="Angsana New" w:hAnsi="Angsana New"/>
          <w:b/>
          <w:sz w:val="30"/>
          <w:szCs w:val="30"/>
          <w:cs/>
        </w:rPr>
        <w:t>ที่เช่า ซึ่งกำหนดตามเกณฑ์เดียวกันกับสินทรัพย์และอุปกรณ์ที่เกี่ยวข้อง</w:t>
      </w:r>
      <w:r w:rsidRPr="00F61C23">
        <w:rPr>
          <w:rFonts w:ascii="Angsana New" w:hAnsi="Angsana New"/>
          <w:b/>
          <w:sz w:val="28"/>
          <w:szCs w:val="28"/>
          <w:cs/>
        </w:rPr>
        <w:t xml:space="preserve"> </w:t>
      </w:r>
    </w:p>
    <w:p w14:paraId="346181F4" w14:textId="77777777" w:rsidR="00622657" w:rsidRPr="00F61C23" w:rsidRDefault="00622657" w:rsidP="00676A04">
      <w:pPr>
        <w:pStyle w:val="BodyText"/>
        <w:spacing w:after="0"/>
        <w:ind w:left="518"/>
        <w:jc w:val="thaiDistribute"/>
        <w:rPr>
          <w:rFonts w:ascii="Angsana New" w:hAnsi="Angsana New"/>
          <w:b/>
          <w:color w:val="0000FF"/>
          <w:sz w:val="30"/>
          <w:szCs w:val="30"/>
        </w:rPr>
      </w:pPr>
    </w:p>
    <w:p w14:paraId="4CF58C55" w14:textId="02CFAD9A" w:rsidR="00676A04" w:rsidRPr="00F61C23" w:rsidRDefault="00676A04" w:rsidP="00676A04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18"/>
        <w:jc w:val="thaiDistribute"/>
        <w:rPr>
          <w:rFonts w:ascii="Angsana New" w:hAnsi="Angsana New"/>
          <w:b/>
          <w:color w:val="0000FF"/>
          <w:sz w:val="30"/>
          <w:szCs w:val="30"/>
        </w:rPr>
      </w:pPr>
      <w:r w:rsidRPr="00F61C23">
        <w:rPr>
          <w:rFonts w:ascii="Angsana New" w:hAnsi="Angsana New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="004661FF" w:rsidRPr="00F61C23">
        <w:rPr>
          <w:rFonts w:ascii="Angsana New" w:hAnsi="Angsana New"/>
          <w:b/>
          <w:sz w:val="30"/>
          <w:szCs w:val="30"/>
          <w:cs/>
        </w:rPr>
        <w:t xml:space="preserve"> </w:t>
      </w:r>
      <w:r w:rsidR="007E1AD1" w:rsidRPr="00F61C23">
        <w:rPr>
          <w:rFonts w:ascii="Angsana New" w:hAnsi="Angsana New"/>
          <w:b/>
          <w:sz w:val="30"/>
          <w:szCs w:val="30"/>
          <w:cs/>
        </w:rPr>
        <w:t>กลุ่มบริษัทและบริษัท</w:t>
      </w:r>
      <w:r w:rsidRPr="00F61C23">
        <w:rPr>
          <w:rFonts w:ascii="Angsana New" w:hAnsi="Angsana New"/>
          <w:b/>
          <w:sz w:val="30"/>
          <w:szCs w:val="30"/>
          <w:cs/>
        </w:rPr>
        <w:t>ใช้อัตราดอกเบี้ยเงินกู้ยืมส่วนเพิ่มของ</w:t>
      </w:r>
      <w:r w:rsidR="007E1AD1" w:rsidRPr="00F61C23">
        <w:rPr>
          <w:rFonts w:ascii="Angsana New" w:hAnsi="Angsana New"/>
          <w:b/>
          <w:sz w:val="30"/>
          <w:szCs w:val="30"/>
          <w:cs/>
        </w:rPr>
        <w:t>กลุ่มบริษัทและบริษัท</w:t>
      </w:r>
      <w:r w:rsidRPr="00F61C23">
        <w:rPr>
          <w:rFonts w:ascii="Angsana New" w:hAnsi="Angsana New"/>
          <w:b/>
          <w:sz w:val="30"/>
          <w:szCs w:val="30"/>
          <w:cs/>
        </w:rPr>
        <w:t>ค่าเช่ารวมถึงค่าเช่าคงที่หักสิ่งจูงใจตามสัญญาเช่าค้างรับ ค่าเช่าผันแปรที่ขึ้นอยู่กับดัชนีหรืออัตรา และจำนวนเงินที่คาดว่าต้องจ่ายภายใต้การรับประกันมูลค่าคงเหลือ ค่าเช่ายังรวมถึงจำนวนเงินที่ต้องจ่ายตามสิทธิเลือกซื้อ สิทธิเลือกในการขยายอายุสัญญาเช่าหรือสิทธิเลือกในการยกเลิกสัญญาเช่า หาก</w:t>
      </w:r>
      <w:r w:rsidR="007E1AD1" w:rsidRPr="00F61C23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Pr="00F61C23">
        <w:rPr>
          <w:rFonts w:ascii="Angsana New" w:hAnsi="Angsana New"/>
          <w:b/>
          <w:sz w:val="30"/>
          <w:szCs w:val="30"/>
          <w:cs/>
        </w:rPr>
        <w:t xml:space="preserve">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 </w:t>
      </w:r>
    </w:p>
    <w:p w14:paraId="031567EF" w14:textId="77777777" w:rsidR="00676A04" w:rsidRPr="00F61C23" w:rsidRDefault="00676A04" w:rsidP="00676A04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18"/>
        <w:jc w:val="thaiDistribute"/>
        <w:rPr>
          <w:rFonts w:ascii="Angsana New" w:hAnsi="Angsana New"/>
          <w:b/>
          <w:sz w:val="30"/>
          <w:szCs w:val="30"/>
        </w:rPr>
      </w:pPr>
    </w:p>
    <w:p w14:paraId="6740E123" w14:textId="19A5B234" w:rsidR="00676A04" w:rsidRPr="00F61C23" w:rsidRDefault="007E1AD1" w:rsidP="00676A04">
      <w:pPr>
        <w:pStyle w:val="ListParagraph"/>
        <w:tabs>
          <w:tab w:val="clear" w:pos="680"/>
          <w:tab w:val="clear" w:pos="907"/>
        </w:tabs>
        <w:ind w:left="518"/>
        <w:jc w:val="thaiDistribute"/>
        <w:rPr>
          <w:rFonts w:ascii="Angsana New" w:hAnsi="Angsana New"/>
          <w:b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="00676A04" w:rsidRPr="00F61C23">
        <w:rPr>
          <w:rFonts w:ascii="Angsana New" w:hAnsi="Angsana New"/>
          <w:b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F09E717" w14:textId="77777777" w:rsidR="00676A04" w:rsidRPr="00F61C23" w:rsidRDefault="00676A04" w:rsidP="00676A04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18"/>
        <w:jc w:val="thaiDistribute"/>
        <w:rPr>
          <w:rFonts w:ascii="Angsana New" w:hAnsi="Angsana New"/>
          <w:b/>
          <w:sz w:val="30"/>
          <w:szCs w:val="30"/>
        </w:rPr>
      </w:pPr>
    </w:p>
    <w:p w14:paraId="79F332FF" w14:textId="2FDDF8A0" w:rsidR="00676A04" w:rsidRPr="00F61C23" w:rsidRDefault="00676A04" w:rsidP="00676A04">
      <w:pPr>
        <w:pStyle w:val="BodyText"/>
        <w:spacing w:after="0"/>
        <w:ind w:left="518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b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และหนี้สินตามสัญญาเช่าจะถูกวัดมูลค่าใหม่เมื่อมีการเปลี่ยนแปลงอายุสัญญาเช่า การเปลี่ยนแปลง 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01F85215" w14:textId="77777777" w:rsidR="00676A04" w:rsidRPr="00F61C23" w:rsidRDefault="00676A04" w:rsidP="00676A04">
      <w:pPr>
        <w:pStyle w:val="ListParagraph"/>
        <w:tabs>
          <w:tab w:val="clear" w:pos="680"/>
          <w:tab w:val="clear" w:pos="907"/>
        </w:tabs>
        <w:ind w:left="518"/>
        <w:jc w:val="thaiDistribute"/>
        <w:rPr>
          <w:rFonts w:ascii="Angsana New" w:hAnsi="Angsana New"/>
          <w:b/>
          <w:sz w:val="30"/>
          <w:szCs w:val="30"/>
        </w:rPr>
      </w:pPr>
    </w:p>
    <w:p w14:paraId="2E71A368" w14:textId="2865BA69" w:rsidR="00676A04" w:rsidRPr="00F61C23" w:rsidRDefault="00900F64" w:rsidP="00676A04">
      <w:pPr>
        <w:pStyle w:val="ListParagraph"/>
        <w:tabs>
          <w:tab w:val="clear" w:pos="680"/>
          <w:tab w:val="clear" w:pos="907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="00676A04" w:rsidRPr="00F61C23">
        <w:rPr>
          <w:rFonts w:ascii="Angsana New" w:hAnsi="Angsana New"/>
          <w:sz w:val="30"/>
          <w:szCs w:val="30"/>
          <w:cs/>
        </w:rPr>
        <w:t>แสดงสินทรัพย์สิทธิการใช้ที่ไม่เป็นไปตามคำนิยามของอสังหาริมทรัพย์เพื่อการลงทุนเป็นที่ดิน อาคารและอุปกรณ์</w:t>
      </w:r>
      <w:r w:rsidR="00DD3711">
        <w:rPr>
          <w:rFonts w:ascii="Angsana New" w:hAnsi="Angsana New"/>
          <w:sz w:val="30"/>
          <w:szCs w:val="30"/>
        </w:rPr>
        <w:t xml:space="preserve"> </w:t>
      </w:r>
      <w:r w:rsidR="00676A04" w:rsidRPr="00F61C23">
        <w:rPr>
          <w:rFonts w:ascii="Angsana New" w:hAnsi="Angsana New"/>
          <w:sz w:val="30"/>
          <w:szCs w:val="30"/>
        </w:rPr>
        <w:t>/</w:t>
      </w:r>
      <w:r w:rsidR="00DD3711">
        <w:rPr>
          <w:rFonts w:ascii="Angsana New" w:hAnsi="Angsana New"/>
          <w:sz w:val="30"/>
          <w:szCs w:val="30"/>
        </w:rPr>
        <w:t xml:space="preserve"> </w:t>
      </w:r>
      <w:r w:rsidR="00676A04" w:rsidRPr="00F61C23">
        <w:rPr>
          <w:rFonts w:ascii="Angsana New" w:hAnsi="Angsana New"/>
          <w:sz w:val="30"/>
          <w:szCs w:val="30"/>
          <w:cs/>
        </w:rPr>
        <w:t>สินทรัพย์ไม่มีตัวตน</w:t>
      </w:r>
      <w:r w:rsidR="004661FF" w:rsidRPr="00F61C23">
        <w:rPr>
          <w:rFonts w:ascii="Angsana New" w:hAnsi="Angsana New"/>
          <w:sz w:val="30"/>
          <w:szCs w:val="30"/>
          <w:cs/>
        </w:rPr>
        <w:t xml:space="preserve"> </w:t>
      </w:r>
      <w:r w:rsidR="00676A04" w:rsidRPr="00F61C23">
        <w:rPr>
          <w:rFonts w:ascii="Angsana New" w:hAnsi="Angsana New"/>
          <w:sz w:val="30"/>
          <w:szCs w:val="30"/>
          <w:cs/>
        </w:rPr>
        <w:t>และแสดงรายการหนี้สินตามสัญญาเช่าเป็นเงินกู้ยืมระยะยาวใน</w:t>
      </w:r>
      <w:r w:rsidR="004661FF" w:rsidRPr="00F61C23">
        <w:rPr>
          <w:rFonts w:ascii="Angsana New" w:hAnsi="Angsana New"/>
          <w:sz w:val="30"/>
          <w:szCs w:val="30"/>
          <w:cs/>
        </w:rPr>
        <w:t xml:space="preserve">       </w:t>
      </w:r>
      <w:r w:rsidR="00676A04" w:rsidRPr="00F61C23">
        <w:rPr>
          <w:rFonts w:ascii="Angsana New" w:hAnsi="Angsana New"/>
          <w:sz w:val="30"/>
          <w:szCs w:val="30"/>
          <w:cs/>
        </w:rPr>
        <w:t xml:space="preserve">งบแสดงฐานะการเงิน </w:t>
      </w:r>
    </w:p>
    <w:p w14:paraId="4BDE686D" w14:textId="2E58F1F8" w:rsidR="00C90AF3" w:rsidRPr="00F61C23" w:rsidRDefault="00C90AF3" w:rsidP="00676A04">
      <w:pPr>
        <w:pStyle w:val="ListParagraph"/>
        <w:tabs>
          <w:tab w:val="clear" w:pos="680"/>
          <w:tab w:val="clear" w:pos="907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p w14:paraId="42D851CB" w14:textId="77777777" w:rsidR="00C90AF3" w:rsidRPr="00F61C23" w:rsidRDefault="00C90AF3" w:rsidP="00C90AF3">
      <w:pPr>
        <w:pStyle w:val="BodyText"/>
        <w:spacing w:after="0"/>
        <w:ind w:left="540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F61C23">
        <w:rPr>
          <w:rFonts w:ascii="Angsana New" w:hAnsi="Angsana New"/>
          <w:b/>
          <w:i/>
          <w:iCs/>
          <w:sz w:val="30"/>
          <w:szCs w:val="30"/>
          <w:cs/>
        </w:rPr>
        <w:t>ในฐานะผู้ให้เช่า</w:t>
      </w:r>
    </w:p>
    <w:p w14:paraId="7FC6B1FB" w14:textId="77777777" w:rsidR="00C90AF3" w:rsidRPr="00314679" w:rsidRDefault="00C90AF3" w:rsidP="00C90AF3">
      <w:pPr>
        <w:pStyle w:val="BodyText"/>
        <w:spacing w:after="0"/>
        <w:ind w:left="540"/>
        <w:jc w:val="thaiDistribute"/>
        <w:rPr>
          <w:rFonts w:ascii="Angsana New" w:hAnsi="Angsana New"/>
          <w:b/>
          <w:sz w:val="28"/>
          <w:szCs w:val="28"/>
        </w:rPr>
      </w:pPr>
    </w:p>
    <w:p w14:paraId="04A6F734" w14:textId="6378AAEF" w:rsidR="00C90AF3" w:rsidRPr="00F61C23" w:rsidRDefault="00C90AF3" w:rsidP="00C90AF3">
      <w:pPr>
        <w:pStyle w:val="BodyText"/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F61C23">
        <w:rPr>
          <w:rFonts w:ascii="Angsana New" w:hAnsi="Angsana New"/>
          <w:b/>
          <w:sz w:val="30"/>
          <w:szCs w:val="30"/>
          <w:cs/>
        </w:rPr>
        <w:t xml:space="preserve">ณ วันที่เริ่มต้นของสัญญาเช่าหรือวันที่มีการเปลี่ยนแปลงสัญญาเช่า สัญญาที่มีส่วนประกอบที่เป็นสัญญาเช่ารายการหนึ่งหรือมากกว่าหรือมีส่วนประกอบที่ไม่เป็นการเช่า </w:t>
      </w:r>
      <w:r w:rsidRPr="00F61C23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Pr="00F61C23">
        <w:rPr>
          <w:rFonts w:ascii="Angsana New" w:hAnsi="Angsana New"/>
          <w:b/>
          <w:sz w:val="30"/>
          <w:szCs w:val="30"/>
          <w:cs/>
        </w:rPr>
        <w:t xml:space="preserve">จะปันส่วนสิ่งตอบแทนที่จะได้รับตามสัญญาให้กับแต่ละส่วนประกอบตามเกณฑ์ราคาขายที่เป็นเอกเทศ </w:t>
      </w:r>
    </w:p>
    <w:p w14:paraId="146633AD" w14:textId="77777777" w:rsidR="00C90AF3" w:rsidRPr="00314679" w:rsidRDefault="00C90AF3" w:rsidP="00C90AF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28"/>
          <w:szCs w:val="28"/>
        </w:rPr>
      </w:pPr>
    </w:p>
    <w:p w14:paraId="2FD926A6" w14:textId="3B26AD20" w:rsidR="00C90AF3" w:rsidRPr="00F61C23" w:rsidRDefault="00C90AF3" w:rsidP="00C90AF3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F61C23">
        <w:rPr>
          <w:rFonts w:ascii="Angsana New" w:hAnsi="Angsana New"/>
          <w:b/>
          <w:sz w:val="30"/>
          <w:szCs w:val="30"/>
          <w:cs/>
        </w:rPr>
        <w:t>เมื่อ</w:t>
      </w:r>
      <w:r w:rsidRPr="00F61C23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Pr="00F61C23">
        <w:rPr>
          <w:rFonts w:ascii="Angsana New" w:hAnsi="Angsana New"/>
          <w:b/>
          <w:sz w:val="30"/>
          <w:szCs w:val="30"/>
          <w:cs/>
        </w:rPr>
        <w:t xml:space="preserve">เป็นผู้ให้เช่า </w:t>
      </w:r>
      <w:r w:rsidRPr="00F61C23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Pr="00F61C23">
        <w:rPr>
          <w:rFonts w:ascii="Angsana New" w:hAnsi="Angsana New"/>
          <w:b/>
          <w:sz w:val="30"/>
          <w:szCs w:val="30"/>
          <w:cs/>
        </w:rPr>
        <w:t>จะพิจารณา ณ วันเริ่มต้นของสัญญาเช่าว่าได้โอน</w:t>
      </w:r>
      <w:r w:rsidR="004661FF" w:rsidRPr="00F61C23">
        <w:rPr>
          <w:rFonts w:ascii="Angsana New" w:hAnsi="Angsana New"/>
          <w:b/>
          <w:sz w:val="30"/>
          <w:szCs w:val="30"/>
          <w:cs/>
        </w:rPr>
        <w:t xml:space="preserve">   </w:t>
      </w:r>
      <w:r w:rsidRPr="00F61C23">
        <w:rPr>
          <w:rFonts w:ascii="Angsana New" w:hAnsi="Angsana New"/>
          <w:b/>
          <w:sz w:val="30"/>
          <w:szCs w:val="30"/>
          <w:cs/>
        </w:rPr>
        <w:t>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หรือไม่ หากมี</w:t>
      </w:r>
      <w:r w:rsidR="004661FF" w:rsidRPr="00F61C23">
        <w:rPr>
          <w:rFonts w:ascii="Angsana New" w:hAnsi="Angsana New"/>
          <w:b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b/>
          <w:sz w:val="30"/>
          <w:szCs w:val="30"/>
          <w:cs/>
        </w:rPr>
        <w:t>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14:paraId="55CC76AC" w14:textId="77777777" w:rsidR="007D6EED" w:rsidRPr="00314679" w:rsidRDefault="007D6EED" w:rsidP="00C90AF3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="Angsana New" w:hAnsi="Angsana New"/>
          <w:b/>
          <w:sz w:val="28"/>
          <w:szCs w:val="28"/>
        </w:rPr>
      </w:pPr>
    </w:p>
    <w:p w14:paraId="2FA83C24" w14:textId="21688B6D" w:rsidR="00C90AF3" w:rsidRPr="00F61C23" w:rsidRDefault="00C90AF3" w:rsidP="00C90AF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color w:val="0000FF"/>
          <w:spacing w:val="-2"/>
          <w:sz w:val="30"/>
          <w:szCs w:val="30"/>
        </w:rPr>
      </w:pPr>
      <w:r w:rsidRPr="00F61C23">
        <w:rPr>
          <w:rFonts w:ascii="Angsana New" w:hAnsi="Angsana New"/>
          <w:spacing w:val="-2"/>
          <w:sz w:val="30"/>
          <w:szCs w:val="30"/>
          <w:cs/>
        </w:rPr>
        <w:t>กลุ่มบริษัทและบริษัท</w:t>
      </w:r>
      <w:r w:rsidRPr="00F61C23">
        <w:rPr>
          <w:rFonts w:ascii="Angsana New" w:hAnsi="Angsana New"/>
          <w:b/>
          <w:spacing w:val="-2"/>
          <w:sz w:val="30"/>
          <w:szCs w:val="30"/>
          <w:cs/>
        </w:rPr>
        <w:t>รับรู้ค่าเช่าที่ได้รับจากสัญญาเช่าดำเนินงานเป็นรายได้ค่าเช่าด้วยวิธีเส้นตรงตลอดอายุสัญญาเช่า และแสดงเป็นส่วนหนึ่งของ</w:t>
      </w:r>
      <w:r w:rsidRPr="00F61C23">
        <w:rPr>
          <w:rFonts w:ascii="Angsana New" w:hAnsi="Angsana New"/>
          <w:spacing w:val="-2"/>
          <w:sz w:val="30"/>
          <w:szCs w:val="30"/>
          <w:cs/>
        </w:rPr>
        <w:t>รายได้อื่น</w:t>
      </w:r>
      <w:r w:rsidRPr="00F61C23">
        <w:rPr>
          <w:rFonts w:ascii="Angsana New" w:hAnsi="Angsana New"/>
          <w:b/>
          <w:spacing w:val="-2"/>
          <w:sz w:val="30"/>
          <w:szCs w:val="30"/>
          <w:cs/>
        </w:rPr>
        <w:t xml:space="preserve">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="004661FF" w:rsidRPr="00F61C23">
        <w:rPr>
          <w:rFonts w:ascii="Angsana New" w:hAnsi="Angsana New"/>
          <w:b/>
          <w:spacing w:val="-2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b/>
          <w:spacing w:val="-2"/>
          <w:sz w:val="30"/>
          <w:szCs w:val="30"/>
          <w:cs/>
        </w:rPr>
        <w:t xml:space="preserve">ค่าเช่าที่อาจเกิดขึ้นรับรู้เป็นรายได้ในรอบระยะเวลาบัญชีที่ได้รับ </w:t>
      </w:r>
    </w:p>
    <w:p w14:paraId="6C10EEE6" w14:textId="77777777" w:rsidR="00C90AF3" w:rsidRPr="00314679" w:rsidRDefault="00C90AF3" w:rsidP="00C90AF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Cs/>
          <w:color w:val="0000FF"/>
          <w:sz w:val="28"/>
          <w:szCs w:val="28"/>
        </w:rPr>
      </w:pPr>
    </w:p>
    <w:p w14:paraId="6417F6AF" w14:textId="5832B83B" w:rsidR="00C90AF3" w:rsidRPr="00F61C23" w:rsidRDefault="00C90AF3" w:rsidP="00C90AF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Pr="00F61C23">
        <w:rPr>
          <w:rFonts w:ascii="Angsana New" w:hAnsi="Angsana New"/>
          <w:b/>
          <w:sz w:val="30"/>
          <w:szCs w:val="30"/>
          <w:cs/>
        </w:rPr>
        <w:t>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</w:t>
      </w:r>
      <w:r w:rsidRPr="00F61C23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Pr="00F61C23">
        <w:rPr>
          <w:rFonts w:ascii="Angsana New" w:hAnsi="Angsana New"/>
          <w:b/>
          <w:sz w:val="30"/>
          <w:szCs w:val="30"/>
          <w:cs/>
        </w:rPr>
        <w:t>ที่ได้จากเงินลงทุนสุทธิคงเหลือตามสัญญาเช่า</w:t>
      </w:r>
    </w:p>
    <w:p w14:paraId="065F8DF7" w14:textId="77777777" w:rsidR="00C90AF3" w:rsidRPr="00314679" w:rsidRDefault="00C90AF3" w:rsidP="00C90AF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Cs/>
          <w:sz w:val="28"/>
          <w:szCs w:val="28"/>
        </w:rPr>
      </w:pPr>
    </w:p>
    <w:p w14:paraId="25477ECD" w14:textId="15A8B251" w:rsidR="00C90AF3" w:rsidRPr="00F61C23" w:rsidRDefault="00C90AF3" w:rsidP="00C90AF3">
      <w:pPr>
        <w:pStyle w:val="ListParagraph"/>
        <w:tabs>
          <w:tab w:val="clear" w:pos="680"/>
          <w:tab w:val="clear" w:pos="907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Pr="00F61C23">
        <w:rPr>
          <w:rFonts w:ascii="Angsana New" w:hAnsi="Angsana New"/>
          <w:b/>
          <w:sz w:val="30"/>
          <w:szCs w:val="30"/>
          <w:cs/>
        </w:rPr>
        <w:t xml:space="preserve">ถือปฏิบัติตามข้อกำหนดการตัดรายการและการด้อยค่าตาม </w:t>
      </w:r>
      <w:r w:rsidRPr="00F61C23">
        <w:rPr>
          <w:rFonts w:ascii="Angsana New" w:hAnsi="Angsana New"/>
          <w:bCs/>
          <w:sz w:val="30"/>
          <w:szCs w:val="30"/>
        </w:rPr>
        <w:t>TFRS</w:t>
      </w:r>
      <w:r w:rsidR="004661FF" w:rsidRPr="00F61C23">
        <w:rPr>
          <w:rFonts w:ascii="Angsana New" w:hAnsi="Angsana New"/>
          <w:bCs/>
          <w:sz w:val="30"/>
          <w:szCs w:val="30"/>
          <w:cs/>
        </w:rPr>
        <w:t xml:space="preserve"> </w:t>
      </w:r>
      <w:r w:rsidR="00A453AA" w:rsidRPr="00F61C23">
        <w:rPr>
          <w:rFonts w:ascii="Angsana New" w:hAnsi="Angsana New"/>
          <w:bCs/>
          <w:sz w:val="30"/>
          <w:szCs w:val="30"/>
        </w:rPr>
        <w:t>9</w:t>
      </w:r>
      <w:r w:rsidR="004661FF" w:rsidRPr="00F61C23">
        <w:rPr>
          <w:rFonts w:ascii="Angsana New" w:hAnsi="Angsana New"/>
          <w:b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b/>
          <w:sz w:val="30"/>
          <w:szCs w:val="30"/>
          <w:cs/>
        </w:rPr>
        <w:t xml:space="preserve">กับเงินลงทุนสุทธิตามสัญญาเช่า (ดูหมายเหตุข้อ </w:t>
      </w:r>
      <w:r w:rsidR="00A453AA" w:rsidRPr="00F61C23">
        <w:rPr>
          <w:rFonts w:ascii="Angsana New" w:hAnsi="Angsana New"/>
          <w:bCs/>
          <w:sz w:val="30"/>
          <w:szCs w:val="30"/>
        </w:rPr>
        <w:t>4</w:t>
      </w:r>
      <w:r w:rsidRPr="00F61C23">
        <w:rPr>
          <w:rFonts w:ascii="Angsana New" w:hAnsi="Angsana New"/>
          <w:b/>
          <w:sz w:val="30"/>
          <w:szCs w:val="30"/>
          <w:cs/>
        </w:rPr>
        <w:t>(</w:t>
      </w:r>
      <w:r w:rsidR="00834DB2" w:rsidRPr="00F61C23">
        <w:rPr>
          <w:rFonts w:ascii="Angsana New" w:hAnsi="Angsana New"/>
          <w:b/>
          <w:sz w:val="30"/>
          <w:szCs w:val="30"/>
          <w:cs/>
        </w:rPr>
        <w:t>ฏ</w:t>
      </w:r>
      <w:r w:rsidRPr="00F61C23">
        <w:rPr>
          <w:rFonts w:ascii="Angsana New" w:hAnsi="Angsana New"/>
          <w:b/>
          <w:sz w:val="30"/>
          <w:szCs w:val="30"/>
          <w:cs/>
        </w:rPr>
        <w:t xml:space="preserve">)) </w:t>
      </w:r>
      <w:r w:rsidRPr="00F61C23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Pr="00F61C23">
        <w:rPr>
          <w:rFonts w:ascii="Angsana New" w:hAnsi="Angsana New"/>
          <w:b/>
          <w:sz w:val="30"/>
          <w:szCs w:val="30"/>
          <w:cs/>
        </w:rPr>
        <w:t>สอบทานมูลค่าคงเหลือที่ไม่ได้รับประกันที่ประมาณการไว้ ซึ่งใช้ในการคำนวณเงินลงทุนขั้นต้นตามสัญญาเช่าอย่างสม่ำเสมอ</w:t>
      </w:r>
    </w:p>
    <w:p w14:paraId="589693F7" w14:textId="46D3C991" w:rsidR="00676A04" w:rsidRPr="00314679" w:rsidRDefault="00676A04" w:rsidP="00676A04">
      <w:pPr>
        <w:pStyle w:val="ListParagraph"/>
        <w:tabs>
          <w:tab w:val="clear" w:pos="680"/>
          <w:tab w:val="clear" w:pos="907"/>
        </w:tabs>
        <w:ind w:left="518"/>
        <w:jc w:val="thaiDistribute"/>
        <w:rPr>
          <w:rFonts w:ascii="Angsana New" w:hAnsi="Angsana New"/>
          <w:bCs/>
          <w:sz w:val="28"/>
          <w:szCs w:val="28"/>
        </w:rPr>
      </w:pPr>
    </w:p>
    <w:p w14:paraId="1DFA1775" w14:textId="3D0F3B6E" w:rsidR="00676A04" w:rsidRPr="00F61C23" w:rsidRDefault="00676A04" w:rsidP="00105C64">
      <w:pPr>
        <w:pStyle w:val="ListParagraph"/>
        <w:tabs>
          <w:tab w:val="clear" w:pos="680"/>
          <w:tab w:val="clear" w:pos="907"/>
        </w:tabs>
        <w:ind w:left="518"/>
        <w:jc w:val="thaiDistribute"/>
        <w:rPr>
          <w:rFonts w:ascii="Angsana New" w:hAnsi="Angsana New"/>
          <w:b/>
          <w:color w:val="0000FF"/>
          <w:sz w:val="30"/>
          <w:szCs w:val="30"/>
        </w:rPr>
      </w:pPr>
      <w:r w:rsidRPr="00F61C2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A453AA" w:rsidRPr="00F61C23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4661FF" w:rsidRPr="00F61C2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="00A453AA" w:rsidRPr="00F61C23">
        <w:rPr>
          <w:rFonts w:ascii="Angsana New" w:hAnsi="Angsana New"/>
          <w:b/>
          <w:bCs/>
          <w:i/>
          <w:iCs/>
          <w:sz w:val="30"/>
          <w:szCs w:val="30"/>
        </w:rPr>
        <w:t>2563</w:t>
      </w:r>
      <w:r w:rsidR="004661FF" w:rsidRPr="00F61C23">
        <w:rPr>
          <w:rFonts w:ascii="Angsana New" w:hAnsi="Angsana New"/>
          <w:b/>
          <w:color w:val="0000FF"/>
          <w:sz w:val="30"/>
          <w:szCs w:val="30"/>
          <w:cs/>
        </w:rPr>
        <w:t xml:space="preserve"> </w:t>
      </w:r>
    </w:p>
    <w:p w14:paraId="1E62A12C" w14:textId="77777777" w:rsidR="00676A04" w:rsidRPr="00314679" w:rsidRDefault="00676A04" w:rsidP="00105C64">
      <w:pPr>
        <w:pStyle w:val="ListParagraph"/>
        <w:tabs>
          <w:tab w:val="clear" w:pos="680"/>
          <w:tab w:val="clear" w:pos="907"/>
        </w:tabs>
        <w:ind w:left="518"/>
        <w:jc w:val="thaiDistribute"/>
        <w:rPr>
          <w:rFonts w:ascii="Angsana New" w:hAnsi="Angsana New"/>
          <w:bCs/>
          <w:sz w:val="28"/>
          <w:szCs w:val="28"/>
        </w:rPr>
      </w:pPr>
    </w:p>
    <w:p w14:paraId="48CDDB44" w14:textId="1FF17A5B" w:rsidR="00676A04" w:rsidRPr="00F61C23" w:rsidRDefault="00676A04" w:rsidP="00105C6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b/>
          <w:sz w:val="30"/>
          <w:szCs w:val="30"/>
          <w:cs/>
        </w:rPr>
        <w:t xml:space="preserve">ในฐานะผู้เช่า </w:t>
      </w:r>
      <w:r w:rsidRPr="00F61C23">
        <w:rPr>
          <w:rFonts w:ascii="Angsana New" w:hAnsi="Angsana New"/>
          <w:sz w:val="30"/>
          <w:szCs w:val="30"/>
          <w:cs/>
        </w:rPr>
        <w:t>สัญญาเช่าซึ่ง</w:t>
      </w:r>
      <w:r w:rsidR="00900F64" w:rsidRPr="00F61C23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Pr="00F61C23">
        <w:rPr>
          <w:rFonts w:ascii="Angsana New" w:hAnsi="Angsana New"/>
          <w:sz w:val="30"/>
          <w:szCs w:val="30"/>
          <w:cs/>
        </w:rPr>
        <w:t>ได้รับส่วนใหญ่ของความเสี่ยงและผลตอบแทนจากการครอบครองทรัพย์สินที่เช่านั้น</w:t>
      </w:r>
      <w:r w:rsidR="004661FF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ๆ ให้จัดประเภทเป็นสัญญาเช่าการเงิน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 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ค่าใช้จ่ายทางการเงินจะบันทึกโดยตรงในกำไรหรือขาดทุน</w:t>
      </w:r>
    </w:p>
    <w:p w14:paraId="6979E214" w14:textId="6CFDF53A" w:rsidR="00676A04" w:rsidRPr="00F61C23" w:rsidRDefault="00676A04" w:rsidP="00105C64">
      <w:pPr>
        <w:pStyle w:val="ListParagraph"/>
        <w:ind w:left="518"/>
        <w:jc w:val="thaiDistribute"/>
        <w:rPr>
          <w:rFonts w:ascii="Angsana New" w:eastAsia="Calibri" w:hAnsi="Angsana New"/>
          <w:sz w:val="30"/>
          <w:szCs w:val="30"/>
        </w:rPr>
      </w:pPr>
      <w:r w:rsidRPr="00F61C23">
        <w:rPr>
          <w:rFonts w:ascii="Angsana New" w:hAnsi="Angsana New"/>
          <w:b/>
          <w:sz w:val="30"/>
          <w:szCs w:val="30"/>
          <w:cs/>
        </w:rPr>
        <w:t>สินทรัพย์ภายใต้สัญญาเช่าอื่นได้จัดประเภทเป็นสัญญาเช่าดำเนินงานและค่าเช่าจ่าย</w:t>
      </w:r>
      <w:r w:rsidRPr="00F61C23">
        <w:rPr>
          <w:rFonts w:ascii="Angsana New" w:eastAsia="Calibri" w:hAnsi="Angsana New"/>
          <w:sz w:val="30"/>
          <w:szCs w:val="30"/>
          <w:cs/>
        </w:rPr>
        <w:t xml:space="preserve">บันทึกในกำไรหรือขาดทุนโดยวิธีเส้นตรงตลอดอายุสัญญาเช่า </w:t>
      </w:r>
      <w:r w:rsidRPr="00F61C23">
        <w:rPr>
          <w:rFonts w:ascii="Angsana New" w:hAnsi="Angsana New"/>
          <w:b/>
          <w:sz w:val="30"/>
          <w:szCs w:val="30"/>
          <w:cs/>
        </w:rPr>
        <w:t>ประโยชน์ที่ได้รับตามสัญญาเช่า</w:t>
      </w:r>
      <w:r w:rsidR="004661FF" w:rsidRPr="00F61C23">
        <w:rPr>
          <w:rFonts w:ascii="Angsana New" w:hAnsi="Angsana New"/>
          <w:b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b/>
          <w:sz w:val="30"/>
          <w:szCs w:val="30"/>
          <w:cs/>
        </w:rPr>
        <w:t>จะรับรู้ในกำไรหรือขาดทุนเป็นส่วนหนึ่งของค่าเช่าทั้งสิ้นตามสัญญาตลอดอายุสัญญาเช่า</w:t>
      </w:r>
      <w:r w:rsidR="004661FF" w:rsidRPr="00F61C23">
        <w:rPr>
          <w:rFonts w:ascii="Angsana New" w:hAnsi="Angsana New"/>
          <w:b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b/>
          <w:sz w:val="30"/>
          <w:szCs w:val="30"/>
          <w:cs/>
        </w:rPr>
        <w:t>ค่าเช่าที่อาจเกิดขึ้น</w:t>
      </w:r>
      <w:r w:rsidRPr="00F61C23">
        <w:rPr>
          <w:rFonts w:ascii="Angsana New" w:eastAsia="Calibri" w:hAnsi="Angsana New"/>
          <w:sz w:val="30"/>
          <w:szCs w:val="30"/>
          <w:cs/>
        </w:rPr>
        <w:t xml:space="preserve">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 </w:t>
      </w:r>
    </w:p>
    <w:p w14:paraId="03E2F8CE" w14:textId="7F9D813C" w:rsidR="00676A04" w:rsidRPr="00F61C23" w:rsidRDefault="00676A04" w:rsidP="00105C64">
      <w:pPr>
        <w:pStyle w:val="ListParagraph"/>
        <w:ind w:left="518"/>
        <w:rPr>
          <w:rFonts w:ascii="Angsana New" w:eastAsia="Calibri" w:hAnsi="Angsana New"/>
          <w:bCs/>
          <w:sz w:val="30"/>
          <w:szCs w:val="30"/>
        </w:rPr>
      </w:pPr>
    </w:p>
    <w:p w14:paraId="03012F06" w14:textId="53D0CF0F" w:rsidR="00B63550" w:rsidRPr="00F61C23" w:rsidRDefault="00B63550" w:rsidP="00B63550">
      <w:pPr>
        <w:pStyle w:val="ListParagraph"/>
        <w:ind w:left="518"/>
        <w:jc w:val="thaiDistribute"/>
        <w:rPr>
          <w:rFonts w:ascii="Angsana New" w:hAnsi="Angsana New"/>
          <w:b/>
          <w:sz w:val="30"/>
          <w:szCs w:val="30"/>
        </w:rPr>
      </w:pPr>
      <w:r w:rsidRPr="00F61C23">
        <w:rPr>
          <w:rFonts w:ascii="Angsana New" w:hAnsi="Angsana New"/>
          <w:b/>
          <w:sz w:val="30"/>
          <w:szCs w:val="30"/>
          <w:cs/>
        </w:rPr>
        <w:t>ในฐานะผู้ให้เช่า 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</w:t>
      </w:r>
      <w:r w:rsidRPr="00F61C23">
        <w:rPr>
          <w:rFonts w:ascii="Angsana New" w:hAnsi="Angsana New" w:hint="cs"/>
          <w:b/>
          <w:sz w:val="30"/>
          <w:szCs w:val="30"/>
          <w:cs/>
        </w:rPr>
        <w:t>า</w:t>
      </w:r>
      <w:r w:rsidRPr="00F61C23">
        <w:rPr>
          <w:rFonts w:ascii="Angsana New" w:hAnsi="Angsana New"/>
          <w:b/>
          <w:sz w:val="30"/>
          <w:szCs w:val="30"/>
          <w:cs/>
        </w:rPr>
        <w:t xml:space="preserve"> ค่าใช้จ่ายเริ่มแรกที่เกิดขึ้นเป็นการเฉพาะเพื่อให้เกิดสัญญาเช่ารับรู้เป็นส่วนหนึ่งของรายได้ค่าเช่าทั้งสิ้นตามสัญญา 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5F75BB6A" w14:textId="452FA070" w:rsidR="00266580" w:rsidRPr="00F61C23" w:rsidRDefault="00266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</w:p>
    <w:p w14:paraId="7FE54024" w14:textId="7BAA564B" w:rsidR="000C5BA6" w:rsidRPr="00F61C23" w:rsidRDefault="000C5BA6" w:rsidP="00B63550">
      <w:pPr>
        <w:pStyle w:val="ListParagraph"/>
        <w:ind w:left="518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F61C23">
        <w:rPr>
          <w:rFonts w:ascii="Angsana New" w:hAnsi="Angsana New" w:hint="cs"/>
          <w:b/>
          <w:i/>
          <w:iCs/>
          <w:sz w:val="30"/>
          <w:szCs w:val="30"/>
          <w:cs/>
        </w:rPr>
        <w:t>ลูกหนี้ตามสัญญาเช่าการเงิน</w:t>
      </w:r>
    </w:p>
    <w:p w14:paraId="53F9C617" w14:textId="77777777" w:rsidR="000C5BA6" w:rsidRPr="00F61C23" w:rsidRDefault="000C5BA6" w:rsidP="00B63550">
      <w:pPr>
        <w:pStyle w:val="ListParagraph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E75751F" w14:textId="77777777" w:rsidR="00135253" w:rsidRPr="00F61C23" w:rsidRDefault="00135253" w:rsidP="0013525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 w:hint="cs"/>
          <w:sz w:val="30"/>
          <w:szCs w:val="30"/>
          <w:cs/>
        </w:rPr>
        <w:t>ลูกหนี้ตามสัญญาเช่าการเงินแสดงมูลค่ายอดคงค้างสุทธิจากดอกเบี้ยที่ยังไม่ถือเป็นรายได้หักค่าเผื่อหนี้สงสัยจะสูญ</w:t>
      </w:r>
    </w:p>
    <w:p w14:paraId="0B1B008E" w14:textId="77777777" w:rsidR="00135253" w:rsidRPr="00F61C23" w:rsidRDefault="00135253" w:rsidP="001352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25F0F658" w14:textId="77777777" w:rsidR="00135253" w:rsidRPr="00F61C23" w:rsidRDefault="00135253" w:rsidP="0013525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 w:hint="cs"/>
          <w:sz w:val="30"/>
          <w:szCs w:val="30"/>
          <w:cs/>
        </w:rPr>
        <w:t>บริษัทได้ทำสัญญาขายเครื่องจักรและเช่ากลับคืนซึ่งเข้าลักษณะเป็นสัญญาเช่าทางการเงิน ส่วนเกินจากราคาขายที่สูงกว่าราคาตามบัญชีของสินทรัพย์ไม่ได้ถูกรับรู้เป็นรายได้โดยทันที แต่บริษัทบันทึกรับรู้เป็นรายการรอตัดบัญชีซึ่งแสดงสุทธิภายใต้ที่ดิน อาคารและอุปกรณ์ และทยอยตัดส่วนเกินดังกล่าวจากค่าเสื่อมราคาในกำไรหรือขาดทุนตลอดอายุของสัญญาเช่า</w:t>
      </w:r>
    </w:p>
    <w:p w14:paraId="28274EA2" w14:textId="77777777" w:rsidR="00135253" w:rsidRPr="00F61C23" w:rsidRDefault="00135253" w:rsidP="001352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07006D54" w14:textId="058524C4" w:rsidR="00135253" w:rsidRPr="00F61C23" w:rsidRDefault="00135253" w:rsidP="001352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 w:hint="cs"/>
          <w:spacing w:val="4"/>
          <w:sz w:val="30"/>
          <w:szCs w:val="30"/>
          <w:cs/>
        </w:rPr>
        <w:t>บริษัทบันทึกสัญญาเช่าทางการเงินเป็นสินทรัพย์และหนี้สินในงบแสดงฐานะการเงินรวมด้วยจำนวนเท่ากับ</w:t>
      </w:r>
      <w:r w:rsidRPr="00F61C23">
        <w:rPr>
          <w:rFonts w:ascii="Angsana New" w:hAnsi="Angsana New" w:hint="cs"/>
          <w:spacing w:val="2"/>
          <w:sz w:val="30"/>
          <w:szCs w:val="30"/>
          <w:cs/>
        </w:rPr>
        <w:t>มูลค่ายุติธรรมของสินทรัพย์ที่เช่า ณ วันเริ่มต้นของสัญญาเช่า หรือมูลค่าปัจจุบันของจำนวนเงินขั้นต่ำที่ต้องจ่าย</w:t>
      </w:r>
      <w:r w:rsidRPr="00F61C23">
        <w:rPr>
          <w:rFonts w:ascii="Angsana New" w:hAnsi="Angsana New" w:hint="cs"/>
          <w:sz w:val="30"/>
          <w:szCs w:val="30"/>
          <w:cs/>
        </w:rPr>
        <w:t>ตามสัญญาเช่าแล้วแต่จำนวนใดจะต่ำกว่า ค่าเช่าที่จ่ายชำระจะปันส่วนเป็นส่วนของค่าใช้จ่ายทางการเงินและส่วนที่ไปลดเงินต้น ค่าใช้จ่ายทางการเงินจะปันส่วนไปสู่งวดต่าง</w:t>
      </w:r>
      <w:r w:rsidR="004661FF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 w:hint="cs"/>
          <w:sz w:val="30"/>
          <w:szCs w:val="30"/>
          <w:cs/>
        </w:rPr>
        <w:t>ๆ ตลอดอายุสัญญาเช่า เพื่อให้อัตราดอกเบี้ยเมื่อเทียบกับยอดหนี้ที่คงเหลืออยู่ในแต่ละงวดมีอัตราคงที่</w:t>
      </w:r>
    </w:p>
    <w:p w14:paraId="2958C9EE" w14:textId="4E4787A7" w:rsidR="000C5BA6" w:rsidRPr="00F61C23" w:rsidRDefault="000C5BA6" w:rsidP="001352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3C319BD" w14:textId="77777777" w:rsidR="000C5BA6" w:rsidRPr="00F61C23" w:rsidRDefault="000C5BA6" w:rsidP="000C5BA6">
      <w:pPr>
        <w:pStyle w:val="ListParagraph"/>
        <w:ind w:left="518"/>
        <w:jc w:val="thaiDistribute"/>
        <w:rPr>
          <w:rFonts w:ascii="Angsana New" w:hAnsi="Angsana New"/>
          <w:b/>
          <w:i/>
          <w:iCs/>
          <w:sz w:val="30"/>
          <w:szCs w:val="30"/>
          <w:cs/>
        </w:rPr>
      </w:pPr>
      <w:r w:rsidRPr="00F61C23">
        <w:rPr>
          <w:rFonts w:ascii="Angsana New" w:hAnsi="Angsana New"/>
          <w:b/>
          <w:i/>
          <w:iCs/>
          <w:sz w:val="30"/>
          <w:szCs w:val="30"/>
          <w:cs/>
        </w:rPr>
        <w:t xml:space="preserve">การประเมินว่าข้อตกลงประกอบด้วยสัญญาเช่าหรือไม่ </w:t>
      </w:r>
    </w:p>
    <w:p w14:paraId="3EBF2DA5" w14:textId="77777777" w:rsidR="000C5BA6" w:rsidRPr="00F61C23" w:rsidRDefault="000C5BA6" w:rsidP="000C5BA6">
      <w:pPr>
        <w:pStyle w:val="ListParagraph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746DF71" w14:textId="77777777" w:rsidR="000C5BA6" w:rsidRPr="00F61C23" w:rsidRDefault="000C5BA6" w:rsidP="000C5BA6">
      <w:pPr>
        <w:pStyle w:val="ListParagraph"/>
        <w:ind w:left="518"/>
        <w:jc w:val="thaiDistribute"/>
        <w:rPr>
          <w:rFonts w:ascii="Angsana New" w:hAnsi="Angsana New"/>
          <w:b/>
          <w:sz w:val="30"/>
          <w:szCs w:val="30"/>
        </w:rPr>
      </w:pPr>
      <w:r w:rsidRPr="00F61C23">
        <w:rPr>
          <w:rFonts w:ascii="Angsana New" w:hAnsi="Angsana New"/>
          <w:b/>
          <w:sz w:val="30"/>
          <w:szCs w:val="30"/>
          <w:cs/>
        </w:rPr>
        <w:t>ณ วันที่เริ่มต้นข้อตกลง กลุ่มบริษัท</w:t>
      </w:r>
      <w:r w:rsidRPr="00F61C23">
        <w:rPr>
          <w:rFonts w:ascii="Angsana New" w:hAnsi="Angsana New" w:hint="cs"/>
          <w:b/>
          <w:sz w:val="30"/>
          <w:szCs w:val="30"/>
          <w:cs/>
        </w:rPr>
        <w:t>และ</w:t>
      </w:r>
      <w:r w:rsidRPr="00F61C23">
        <w:rPr>
          <w:rFonts w:ascii="Angsana New" w:hAnsi="Angsana New"/>
          <w:b/>
          <w:sz w:val="30"/>
          <w:szCs w:val="30"/>
          <w:cs/>
        </w:rPr>
        <w:t>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ถ้าการปฏิบัติตามข้อตกลงนั้นขึ้นอยู่กับการใช้สินทรัพย์ที่มีลักษณะเฉพาะเจาะจง และข้อตกลงนั้นจะนำไปสู่สิทธิในการใช้สินทรัพย์ ถ้าทำให้กลุ่มบริษัท</w:t>
      </w:r>
      <w:r w:rsidRPr="00F61C23">
        <w:rPr>
          <w:rFonts w:ascii="Angsana New" w:hAnsi="Angsana New" w:hint="cs"/>
          <w:b/>
          <w:sz w:val="30"/>
          <w:szCs w:val="30"/>
          <w:cs/>
        </w:rPr>
        <w:t>และ</w:t>
      </w:r>
      <w:r w:rsidRPr="00F61C23">
        <w:rPr>
          <w:rFonts w:ascii="Angsana New" w:hAnsi="Angsana New"/>
          <w:b/>
          <w:sz w:val="30"/>
          <w:szCs w:val="30"/>
          <w:cs/>
        </w:rPr>
        <w:t xml:space="preserve">บริษัทมีสิทธิในการควบคุมการใช้สินทรัพย์ </w:t>
      </w:r>
    </w:p>
    <w:p w14:paraId="04F6DD5A" w14:textId="4F2AD03D" w:rsidR="00251C09" w:rsidRPr="00F61C23" w:rsidRDefault="00251C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</w:rPr>
        <w:br w:type="page"/>
      </w:r>
    </w:p>
    <w:p w14:paraId="6E357DB1" w14:textId="77777777" w:rsidR="00E20338" w:rsidRPr="00F61C23" w:rsidRDefault="00E20338" w:rsidP="00E20338">
      <w:pPr>
        <w:pStyle w:val="ListParagraph"/>
        <w:numPr>
          <w:ilvl w:val="1"/>
          <w:numId w:val="22"/>
        </w:numPr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F61C23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การด้อยค่าสินทรัพย์ทางการเงิน</w:t>
      </w:r>
    </w:p>
    <w:p w14:paraId="37FD5C07" w14:textId="227D9F3D" w:rsidR="00E20338" w:rsidRPr="00F61C23" w:rsidRDefault="00E20338" w:rsidP="00E20338">
      <w:pPr>
        <w:pStyle w:val="ListParagraph"/>
        <w:ind w:left="518"/>
        <w:rPr>
          <w:rFonts w:ascii="Angsana New" w:eastAsia="Calibri" w:hAnsi="Angsana New"/>
          <w:sz w:val="20"/>
          <w:szCs w:val="20"/>
        </w:rPr>
      </w:pPr>
    </w:p>
    <w:p w14:paraId="347C42EE" w14:textId="34B758B4" w:rsidR="00E20338" w:rsidRPr="00F61C23" w:rsidRDefault="00E20338" w:rsidP="00E20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61C2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A453AA" w:rsidRPr="00F61C23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4661FF" w:rsidRPr="00F61C2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="00A453AA" w:rsidRPr="00F61C23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1E208220" w14:textId="77777777" w:rsidR="00E20338" w:rsidRPr="00F61C23" w:rsidRDefault="00E20338" w:rsidP="00E20338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602CBB0C" w14:textId="48C5D3E0" w:rsidR="00E20338" w:rsidRPr="00F61C23" w:rsidRDefault="00E20338" w:rsidP="00E20338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Pr="00F61C23">
        <w:rPr>
          <w:rFonts w:ascii="Angsana New" w:hAnsi="Angsana New"/>
          <w:color w:val="000000"/>
          <w:sz w:val="30"/>
          <w:szCs w:val="30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(รวมถึง เงินสดและรายการเทียบเท่าเงินสด ลูกหนี้การค้าและลูกหนี้อื่น</w:t>
      </w:r>
      <w:r w:rsidR="004661FF" w:rsidRPr="00F61C2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color w:val="000000"/>
          <w:sz w:val="30"/>
          <w:szCs w:val="30"/>
          <w:cs/>
        </w:rPr>
        <w:t xml:space="preserve">รวมถึงเงินให้กู้ยืมแก่กิจการอื่นและกิจการที่เกี่ยวข้องกัน) เงินลงทุนในตราสารหนี้ที่วัดมูลค่าด้วยมูลค่ายุติธรรมผ่านกำไรขาดทุนเบ็ดเสร็จอื่น สินทรัพย์ที่เกิดจากสัญญา ลูกหนี้ตามสัญญาเช่าและวงเงินให้สินเชื่อที่อนุมัติและไม่ได้วัดมูลค่าด้วยมูลค่ายุติธรรมผ่านกำไรหรือขาดทุน </w:t>
      </w:r>
    </w:p>
    <w:p w14:paraId="19469B5E" w14:textId="77777777" w:rsidR="00625D3B" w:rsidRPr="00F61C23" w:rsidRDefault="00625D3B" w:rsidP="00E20338">
      <w:pPr>
        <w:spacing w:line="240" w:lineRule="auto"/>
        <w:ind w:left="540"/>
        <w:jc w:val="thaiDistribute"/>
        <w:rPr>
          <w:rFonts w:ascii="Angsana New" w:eastAsia="Calibri" w:hAnsi="Angsana New"/>
          <w:color w:val="0000FF"/>
          <w:sz w:val="20"/>
          <w:szCs w:val="20"/>
        </w:rPr>
      </w:pPr>
    </w:p>
    <w:p w14:paraId="2D26D572" w14:textId="77777777" w:rsidR="00E20338" w:rsidRPr="00F61C23" w:rsidRDefault="00E20338" w:rsidP="00E20338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F61C23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การวัดมูลค่าผลขาดทุนด้านเครดิตที่คาดว่าจะเกิดขึ้น </w:t>
      </w:r>
    </w:p>
    <w:p w14:paraId="45D74E61" w14:textId="77777777" w:rsidR="00E20338" w:rsidRPr="00F61C23" w:rsidRDefault="00E20338" w:rsidP="00E20338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FE6C284" w14:textId="6A118E16" w:rsidR="00E20338" w:rsidRPr="00F61C23" w:rsidRDefault="00E20338" w:rsidP="00E20338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61C23">
        <w:rPr>
          <w:rFonts w:ascii="Angsana New" w:hAnsi="Angsana New"/>
          <w:color w:val="000000"/>
          <w:sz w:val="30"/>
          <w:szCs w:val="30"/>
          <w:cs/>
        </w:rPr>
        <w:t>ผลขาดทุนด้านเครดิตที่คาดว่าจะเกิดขึ้น</w:t>
      </w:r>
      <w:r w:rsidRPr="004F1674">
        <w:rPr>
          <w:rFonts w:ascii="Angsana New" w:hAnsi="Angsana New"/>
          <w:color w:val="000000"/>
          <w:spacing w:val="4"/>
          <w:sz w:val="30"/>
          <w:szCs w:val="30"/>
          <w:cs/>
        </w:rPr>
        <w:t>เป็นการประมาณผลขาดทุนด้านเครดิตด้วยความน่าจะเป็นถ่วงน้ำหนัก</w:t>
      </w:r>
      <w:r w:rsidRPr="00F61C23">
        <w:rPr>
          <w:rFonts w:ascii="Angsana New" w:hAnsi="Angsana New"/>
          <w:color w:val="000000"/>
          <w:sz w:val="30"/>
          <w:szCs w:val="30"/>
          <w:cs/>
        </w:rPr>
        <w:t xml:space="preserve"> ผลขาดทุนด้านเครดิตคำนวณโดยใช้มูลค่าปัจจุบันของจำนวนเงินที่คาดว่าจะไม่ได้รับ (เช่น ผลต่างระหว่างกระแสเงินสดที่กิจการจะต้องจ่ายตามสัญญาและกระแสเงินสดที่</w:t>
      </w:r>
      <w:r w:rsidRPr="00F61C23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Pr="00F61C23">
        <w:rPr>
          <w:rFonts w:ascii="Angsana New" w:hAnsi="Angsana New"/>
          <w:color w:val="000000"/>
          <w:sz w:val="30"/>
          <w:szCs w:val="30"/>
          <w:cs/>
        </w:rPr>
        <w:t xml:space="preserve">คาดว่าจะได้รับ) ผลขาดทุนด้านเครดิตที่คาดว่าจะเกิดขึ้นคิดลดด้วยอัตราดอกเบี้ยที่แท้จริงของสินทรัพย์ทางการเงิน </w:t>
      </w:r>
    </w:p>
    <w:p w14:paraId="02C135A5" w14:textId="77777777" w:rsidR="00E20338" w:rsidRPr="00F61C23" w:rsidRDefault="00E20338" w:rsidP="00E20338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4933BFCD" w14:textId="77777777" w:rsidR="00E20338" w:rsidRPr="00F61C23" w:rsidRDefault="00E20338" w:rsidP="00E20338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F61C23">
        <w:rPr>
          <w:rFonts w:ascii="Angsana New" w:hAnsi="Angsana New"/>
          <w:color w:val="000000"/>
          <w:sz w:val="30"/>
          <w:szCs w:val="30"/>
          <w:cs/>
        </w:rPr>
        <w:t>การวัดมูลค่าผลขาดทุนด้านเครดิตนั้นคำนวณดังต่อไปนี้</w:t>
      </w:r>
    </w:p>
    <w:p w14:paraId="6151F28A" w14:textId="688C430A" w:rsidR="00E20338" w:rsidRPr="00F61C23" w:rsidRDefault="00E20338" w:rsidP="00E20338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F61C23">
        <w:rPr>
          <w:rFonts w:ascii="Angsana New" w:hAnsi="Angsana New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="00A453AA" w:rsidRPr="00F61C23">
        <w:rPr>
          <w:rFonts w:ascii="Angsana New" w:hAnsi="Angsana New"/>
          <w:color w:val="000000"/>
          <w:sz w:val="30"/>
          <w:szCs w:val="30"/>
        </w:rPr>
        <w:t>12</w:t>
      </w:r>
      <w:r w:rsidR="004661FF" w:rsidRPr="00F61C2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color w:val="000000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="00A453AA" w:rsidRPr="00F61C23">
        <w:rPr>
          <w:rFonts w:ascii="Angsana New" w:hAnsi="Angsana New"/>
          <w:color w:val="000000"/>
          <w:sz w:val="30"/>
          <w:szCs w:val="30"/>
        </w:rPr>
        <w:t>12</w:t>
      </w:r>
      <w:r w:rsidR="004661FF" w:rsidRPr="00F61C2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</w:t>
      </w:r>
      <w:r w:rsidR="004661FF" w:rsidRPr="00F61C2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color w:val="000000"/>
          <w:sz w:val="30"/>
          <w:szCs w:val="30"/>
          <w:cs/>
        </w:rPr>
        <w:t>หรือ</w:t>
      </w:r>
    </w:p>
    <w:p w14:paraId="1FD28B86" w14:textId="77777777" w:rsidR="00E20338" w:rsidRPr="00F61C23" w:rsidRDefault="00E20338" w:rsidP="00E20338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F61C23">
        <w:rPr>
          <w:rFonts w:ascii="Angsana New" w:hAnsi="Angsana New"/>
          <w:color w:val="000000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6B3F6307" w14:textId="77777777" w:rsidR="00E20338" w:rsidRPr="00F61C23" w:rsidRDefault="00E20338" w:rsidP="00E20338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79C6EB17" w14:textId="44C324EA" w:rsidR="00E20338" w:rsidRPr="00F61C23" w:rsidRDefault="00E20338" w:rsidP="00E20338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F61C23">
        <w:rPr>
          <w:rFonts w:ascii="Angsana New" w:hAnsi="Angsana New"/>
          <w:color w:val="000000"/>
          <w:sz w:val="30"/>
          <w:szCs w:val="30"/>
          <w:cs/>
        </w:rPr>
        <w:t>ค่าเผื่อผลขาดทุนสำหรับลูกหนี้การค้า ลูกหนี้ตามสัญญาเช่า และสินทรัพย์ที่เกิดจากสัญญา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0D6BEE97" w14:textId="77777777" w:rsidR="00625D3B" w:rsidRPr="00F61C23" w:rsidRDefault="00625D3B" w:rsidP="00E20338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EE32AA1" w14:textId="5408E206" w:rsidR="00E20338" w:rsidRPr="00F61C23" w:rsidRDefault="00E20338" w:rsidP="00E20338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="Angsana New" w:eastAsia="Calibri" w:hAnsi="Angsana New"/>
          <w:b/>
          <w:bCs/>
          <w:color w:val="0000FF"/>
          <w:sz w:val="30"/>
          <w:szCs w:val="30"/>
        </w:rPr>
      </w:pPr>
      <w:r w:rsidRPr="00F61C23">
        <w:rPr>
          <w:rFonts w:ascii="Angsana New" w:hAnsi="Angsana New"/>
          <w:color w:val="000000"/>
          <w:sz w:val="30"/>
          <w:szCs w:val="30"/>
          <w:cs/>
        </w:rPr>
        <w:t>ค่าเผื่อผลขาดทุนด้านเครดิตสำหรับสินทรัพย์ทางการเงินอื่น</w:t>
      </w:r>
      <w:r w:rsidR="004661FF" w:rsidRPr="00F61C2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316DC" w:rsidRPr="00F61C23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Pr="00F61C23">
        <w:rPr>
          <w:rFonts w:ascii="Angsana New" w:hAnsi="Angsana New"/>
          <w:color w:val="000000"/>
          <w:sz w:val="30"/>
          <w:szCs w:val="30"/>
          <w:cs/>
        </w:rPr>
        <w:t xml:space="preserve">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A453AA" w:rsidRPr="00F61C23">
        <w:rPr>
          <w:rFonts w:ascii="Angsana New" w:hAnsi="Angsana New"/>
          <w:color w:val="000000"/>
          <w:sz w:val="30"/>
          <w:szCs w:val="30"/>
        </w:rPr>
        <w:t>12</w:t>
      </w:r>
      <w:r w:rsidR="004661FF" w:rsidRPr="00F61C2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color w:val="000000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F61C23">
        <w:rPr>
          <w:rFonts w:ascii="Angsana New" w:eastAsia="EucrosiaUPCBold" w:hAnsi="Angsana New"/>
          <w:sz w:val="30"/>
          <w:szCs w:val="30"/>
          <w:cs/>
        </w:rPr>
        <w:t>สินทรัพย์ทางการเงินที่มีการด้อยค่าด้านเครดิต</w:t>
      </w:r>
      <w:r w:rsidRPr="00F61C23">
        <w:rPr>
          <w:rFonts w:ascii="Angsana New" w:hAnsi="Angsana New"/>
          <w:color w:val="000000"/>
          <w:sz w:val="30"/>
          <w:szCs w:val="30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="004661FF" w:rsidRPr="00F61C23">
        <w:rPr>
          <w:rFonts w:ascii="Angsana New" w:eastAsia="Calibri" w:hAnsi="Angsana New"/>
          <w:b/>
          <w:bCs/>
          <w:color w:val="0000FF"/>
          <w:sz w:val="30"/>
          <w:szCs w:val="30"/>
          <w:cs/>
        </w:rPr>
        <w:t xml:space="preserve"> </w:t>
      </w:r>
    </w:p>
    <w:p w14:paraId="5BE72745" w14:textId="02874ED2" w:rsidR="00E20338" w:rsidRPr="00F61C23" w:rsidRDefault="00E20338" w:rsidP="00E20338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F61C23">
        <w:rPr>
          <w:rFonts w:ascii="Angsana New" w:hAnsi="Angsana New"/>
          <w:color w:val="000000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</w:t>
      </w:r>
      <w:r w:rsidR="008316DC" w:rsidRPr="00F61C23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Pr="00F61C23">
        <w:rPr>
          <w:rFonts w:ascii="Angsana New" w:hAnsi="Angsana New"/>
          <w:color w:val="000000"/>
          <w:sz w:val="30"/>
          <w:szCs w:val="30"/>
          <w:cs/>
        </w:rPr>
        <w:t xml:space="preserve">มีฐานะเปิดต่อความเสี่ยงด้านเครดิต </w:t>
      </w:r>
    </w:p>
    <w:p w14:paraId="4DDA7887" w14:textId="77777777" w:rsidR="00E20338" w:rsidRPr="00F61C23" w:rsidRDefault="00E20338" w:rsidP="00E20338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14EB38D" w14:textId="4C9BA93A" w:rsidR="00E20338" w:rsidRPr="00F61C23" w:rsidRDefault="00473A07" w:rsidP="00E20338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="00E20338" w:rsidRPr="00F61C23">
        <w:rPr>
          <w:rFonts w:ascii="Angsana New" w:hAnsi="Angsana New"/>
          <w:sz w:val="30"/>
          <w:szCs w:val="30"/>
          <w:cs/>
        </w:rPr>
        <w:t>พิจารณาว่าสินทรัพย์ทางการเงินมีความเสี่ยงด้านเครดิตต่ำเมื่อมีความน่าเชื่อถืออยู่ใน</w:t>
      </w:r>
      <w:r w:rsidR="004661FF" w:rsidRPr="00F61C23">
        <w:rPr>
          <w:rFonts w:ascii="Angsana New" w:hAnsi="Angsana New"/>
          <w:sz w:val="30"/>
          <w:szCs w:val="30"/>
          <w:cs/>
        </w:rPr>
        <w:t xml:space="preserve"> </w:t>
      </w:r>
      <w:r w:rsidR="00E20338" w:rsidRPr="00F61C23">
        <w:rPr>
          <w:rFonts w:ascii="Angsana New" w:hAnsi="Angsana New"/>
          <w:sz w:val="30"/>
          <w:szCs w:val="30"/>
        </w:rPr>
        <w:t>‘</w:t>
      </w:r>
      <w:r w:rsidR="00E20338" w:rsidRPr="00F61C23">
        <w:rPr>
          <w:rFonts w:ascii="Angsana New" w:hAnsi="Angsana New"/>
          <w:sz w:val="30"/>
          <w:szCs w:val="30"/>
          <w:cs/>
        </w:rPr>
        <w:t>ระดับที่น่าลงทุน</w:t>
      </w:r>
      <w:r w:rsidR="00E20338" w:rsidRPr="00F61C23">
        <w:rPr>
          <w:rFonts w:ascii="Angsana New" w:hAnsi="Angsana New"/>
          <w:sz w:val="30"/>
          <w:szCs w:val="30"/>
        </w:rPr>
        <w:t>’</w:t>
      </w:r>
      <w:r w:rsidR="00E20338" w:rsidRPr="00F61C23">
        <w:rPr>
          <w:rFonts w:ascii="Angsana New" w:hAnsi="Angsana New"/>
          <w:sz w:val="30"/>
          <w:szCs w:val="30"/>
          <w:cs/>
        </w:rPr>
        <w:t xml:space="preserve"> ซึ่งเป็นที่เข้าใจในระดับสากล</w:t>
      </w:r>
      <w:r w:rsidR="004661FF" w:rsidRPr="00F61C23">
        <w:rPr>
          <w:rFonts w:ascii="Angsana New" w:hAnsi="Angsana New"/>
          <w:sz w:val="30"/>
          <w:szCs w:val="30"/>
          <w:cs/>
        </w:rPr>
        <w:t xml:space="preserve"> </w:t>
      </w:r>
    </w:p>
    <w:p w14:paraId="2586C7C9" w14:textId="77777777" w:rsidR="005C6C83" w:rsidRPr="00F61C23" w:rsidRDefault="005C6C83" w:rsidP="00E20338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F55F496" w14:textId="4F86B7C7" w:rsidR="00E20338" w:rsidRPr="00F61C23" w:rsidRDefault="00473A07" w:rsidP="00E20338">
      <w:pPr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="00E20338" w:rsidRPr="00F61C23">
        <w:rPr>
          <w:rFonts w:ascii="Angsana New" w:hAnsi="Angsana New"/>
          <w:color w:val="000000"/>
          <w:sz w:val="30"/>
          <w:szCs w:val="30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A453AA" w:rsidRPr="00F61C23">
        <w:rPr>
          <w:rFonts w:ascii="Angsana New" w:hAnsi="Angsana New"/>
          <w:color w:val="000000"/>
          <w:sz w:val="30"/>
          <w:szCs w:val="30"/>
        </w:rPr>
        <w:t>30</w:t>
      </w:r>
      <w:r w:rsidR="004661FF" w:rsidRPr="00F61C2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20338" w:rsidRPr="00F61C23">
        <w:rPr>
          <w:rFonts w:ascii="Angsana New" w:hAnsi="Angsana New"/>
          <w:color w:val="000000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F61C23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1F950E10" w14:textId="77777777" w:rsidR="00E20338" w:rsidRPr="00F61C23" w:rsidRDefault="00E20338" w:rsidP="00E2033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449411F" w14:textId="389F3C45" w:rsidR="00E20338" w:rsidRPr="00F61C23" w:rsidRDefault="00473A07" w:rsidP="00E20338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="00E20338" w:rsidRPr="00F61C23">
        <w:rPr>
          <w:rFonts w:ascii="Angsana New" w:hAnsi="Angsana New"/>
          <w:color w:val="000000"/>
          <w:sz w:val="30"/>
          <w:szCs w:val="30"/>
          <w:cs/>
        </w:rPr>
        <w:t xml:space="preserve">พิจารณาว่าสินทรัพย์ทางการเงินจะเกิดการผิดสัญญาเมื่อ </w:t>
      </w:r>
    </w:p>
    <w:p w14:paraId="79541CC6" w14:textId="7E0B7C59" w:rsidR="00E20338" w:rsidRPr="00F61C23" w:rsidRDefault="00E20338" w:rsidP="00E20338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F61C23">
        <w:rPr>
          <w:rFonts w:ascii="Angsana New" w:hAnsi="Angsana New"/>
          <w:color w:val="000000"/>
          <w:sz w:val="30"/>
          <w:szCs w:val="30"/>
          <w:cs/>
        </w:rPr>
        <w:t>ผู้กู้ไม่สามารถจ่ายชำระภาระผูกพันด้านเครดิตให้แก่</w:t>
      </w:r>
      <w:r w:rsidR="00473A07" w:rsidRPr="00F61C23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Pr="00F61C23">
        <w:rPr>
          <w:rFonts w:ascii="Angsana New" w:hAnsi="Angsana New"/>
          <w:color w:val="000000"/>
          <w:sz w:val="30"/>
          <w:szCs w:val="30"/>
          <w:cs/>
        </w:rPr>
        <w:t>ได้เต็มจำนวน อีกทั้ง</w:t>
      </w:r>
      <w:r w:rsidR="00473A07" w:rsidRPr="00F61C23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Pr="00F61C23">
        <w:rPr>
          <w:rFonts w:ascii="Angsana New" w:hAnsi="Angsana New"/>
          <w:color w:val="000000"/>
          <w:sz w:val="30"/>
          <w:szCs w:val="30"/>
          <w:cs/>
        </w:rPr>
        <w:t xml:space="preserve">ไม่มีสิทธิในการไล่เบี้ย เช่น การยึดหลักประกัน (หากมีการวางหลักประกัน) หรือ </w:t>
      </w:r>
    </w:p>
    <w:p w14:paraId="2AE0C1F4" w14:textId="407EF80E" w:rsidR="00E20338" w:rsidRPr="00F61C23" w:rsidRDefault="00E20338" w:rsidP="00E20338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F61C23">
        <w:rPr>
          <w:rFonts w:ascii="Angsana New" w:hAnsi="Angsana New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A453AA" w:rsidRPr="00F61C23">
        <w:rPr>
          <w:rFonts w:ascii="Angsana New" w:hAnsi="Angsana New"/>
          <w:color w:val="000000"/>
          <w:sz w:val="30"/>
          <w:szCs w:val="30"/>
        </w:rPr>
        <w:t>90</w:t>
      </w:r>
      <w:r w:rsidR="004661FF" w:rsidRPr="00F61C2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color w:val="000000"/>
          <w:sz w:val="30"/>
          <w:szCs w:val="30"/>
          <w:cs/>
        </w:rPr>
        <w:t>วัน</w:t>
      </w:r>
    </w:p>
    <w:p w14:paraId="0B7D8862" w14:textId="77777777" w:rsidR="00E20338" w:rsidRPr="00F61C23" w:rsidRDefault="00E20338" w:rsidP="00E20338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9E5C9CD" w14:textId="53ABF0FD" w:rsidR="00E20338" w:rsidRPr="00F61C23" w:rsidRDefault="00E20338" w:rsidP="00E20338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F61C23">
        <w:rPr>
          <w:rFonts w:ascii="Angsana New" w:hAnsi="Angsana New"/>
          <w:color w:val="000000"/>
          <w:sz w:val="30"/>
          <w:szCs w:val="30"/>
          <w:cs/>
        </w:rPr>
        <w:t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หากการประเมินความเสี่ยงเป็นการประเมินแบบกลุ่มต้องมีการ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</w:t>
      </w:r>
      <w:r w:rsidR="004661FF" w:rsidRPr="00F61C23">
        <w:rPr>
          <w:rFonts w:ascii="Angsana New" w:hAnsi="Angsana New"/>
          <w:color w:val="000000"/>
          <w:sz w:val="30"/>
          <w:szCs w:val="30"/>
          <w:cs/>
        </w:rPr>
        <w:t xml:space="preserve">           </w:t>
      </w:r>
      <w:r w:rsidRPr="00F61C23">
        <w:rPr>
          <w:rFonts w:ascii="Angsana New" w:hAnsi="Angsana New"/>
          <w:color w:val="000000"/>
          <w:sz w:val="30"/>
          <w:szCs w:val="30"/>
          <w:cs/>
        </w:rPr>
        <w:t xml:space="preserve">ความน่าเชื่อถือ </w:t>
      </w:r>
    </w:p>
    <w:p w14:paraId="2F7BB223" w14:textId="2FA01B64" w:rsidR="00C45C56" w:rsidRPr="00F61C23" w:rsidRDefault="00C45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shd w:val="clear" w:color="auto" w:fill="D9D9D9" w:themeFill="background1" w:themeFillShade="D9"/>
        </w:rPr>
      </w:pPr>
    </w:p>
    <w:p w14:paraId="376DBB70" w14:textId="3A81DE7B" w:rsidR="00E20338" w:rsidRPr="00F61C23" w:rsidRDefault="00E20338" w:rsidP="00E20338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F61C23">
        <w:rPr>
          <w:rFonts w:ascii="Angsana New" w:hAnsi="Angsana New"/>
          <w:color w:val="000000"/>
          <w:sz w:val="30"/>
          <w:szCs w:val="30"/>
          <w:cs/>
        </w:rPr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</w:t>
      </w:r>
      <w:r w:rsidR="004661FF" w:rsidRPr="00F61C2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color w:val="000000"/>
          <w:sz w:val="30"/>
          <w:szCs w:val="30"/>
          <w:cs/>
        </w:rPr>
        <w:t>การเพิ่มขึ้นของค่าเผื่อผลขาดทุนแสดงเป็นขาดทุนจากการด้อยค่าในกำไรหรือขาดทุน ค่าเผื่อผลขาดทุนแสดงเป็นรายการหักออกจากมูลค่าตามบัญชีขั้นต้นของสินทรัพย์ทางการเงิน เงินลงทุนในตราสารหนี้ที่วัดมูลค่าด้วยมูลค่ายุติธรรมผ่านกำไรขาดทุนเบ็ดเสร็จอื่นซึ่ง</w:t>
      </w:r>
      <w:r w:rsidR="00473A07" w:rsidRPr="00F61C23">
        <w:rPr>
          <w:rFonts w:ascii="Angsana New" w:hAnsi="Angsana New"/>
          <w:color w:val="000000"/>
          <w:sz w:val="30"/>
          <w:szCs w:val="30"/>
          <w:cs/>
        </w:rPr>
        <w:t>กลุ่มบริษัทและบริษัท</w:t>
      </w:r>
      <w:r w:rsidRPr="00F61C23">
        <w:rPr>
          <w:rFonts w:ascii="Angsana New" w:hAnsi="Angsana New"/>
          <w:color w:val="000000"/>
          <w:sz w:val="30"/>
          <w:szCs w:val="30"/>
          <w:cs/>
        </w:rPr>
        <w:t>ผลขาดทุนจากการด้อยค่าในกำไรหรือขาดทุนซึ่งเป็นรายการเกี่ยวเนื่องกับกำไรขาดทุนเบ็ดเสร็จอื่น</w:t>
      </w:r>
    </w:p>
    <w:p w14:paraId="3DC25FDE" w14:textId="2E1FB6EE" w:rsidR="00BD7AB0" w:rsidRDefault="00BD7A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br w:type="page"/>
      </w:r>
    </w:p>
    <w:p w14:paraId="6575D8C0" w14:textId="77777777" w:rsidR="00E20338" w:rsidRPr="00F61C23" w:rsidRDefault="00E20338" w:rsidP="00E20338">
      <w:pPr>
        <w:pStyle w:val="ListParagraph"/>
        <w:tabs>
          <w:tab w:val="left" w:pos="630"/>
          <w:tab w:val="left" w:pos="720"/>
        </w:tabs>
        <w:ind w:left="540"/>
        <w:rPr>
          <w:rFonts w:ascii="Angsana New" w:eastAsia="EucrosiaUPCBold" w:hAnsi="Angsana New"/>
          <w:i/>
          <w:iCs/>
          <w:sz w:val="30"/>
          <w:szCs w:val="30"/>
        </w:rPr>
      </w:pPr>
      <w:r w:rsidRPr="00F61C23">
        <w:rPr>
          <w:rFonts w:ascii="Angsana New" w:eastAsia="EucrosiaUPCBold" w:hAnsi="Angsana New"/>
          <w:i/>
          <w:iCs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7509351C" w14:textId="77777777" w:rsidR="00E20338" w:rsidRPr="00D26663" w:rsidRDefault="00E20338" w:rsidP="00E20338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7D475A92" w14:textId="199E4DBC" w:rsidR="00E20338" w:rsidRPr="00F61C23" w:rsidRDefault="00E20338" w:rsidP="00E20338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F61C23">
        <w:rPr>
          <w:rFonts w:ascii="Angsana New" w:hAnsi="Angsana New" w:cs="Angsana New"/>
          <w:sz w:val="30"/>
          <w:szCs w:val="30"/>
          <w:cs/>
        </w:rPr>
        <w:t>ณ วันที่รายงาน</w:t>
      </w:r>
      <w:r w:rsidR="00BE4820" w:rsidRPr="00F61C23">
        <w:rPr>
          <w:rFonts w:ascii="Angsana New" w:hAnsi="Angsana New" w:cs="Angsana New"/>
          <w:sz w:val="30"/>
          <w:szCs w:val="30"/>
          <w:cs/>
        </w:rPr>
        <w:t>กลุ่มบริษัทและบริษัท</w:t>
      </w:r>
      <w:r w:rsidRPr="00F61C23">
        <w:rPr>
          <w:rFonts w:ascii="Angsana New" w:hAnsi="Angsana New" w:cs="Angsana New"/>
          <w:sz w:val="30"/>
          <w:szCs w:val="30"/>
          <w:cs/>
        </w:rPr>
        <w:t>ประเมินว่าสินทรัพย์ทางการเงินที่วัดมูลค่าด้วยราคาทุนตัดจำหน่ายและ</w:t>
      </w:r>
      <w:r w:rsidR="004661FF" w:rsidRPr="00F61C23">
        <w:rPr>
          <w:rFonts w:ascii="Angsana New" w:hAnsi="Angsana New" w:cs="Angsana New"/>
          <w:sz w:val="30"/>
          <w:szCs w:val="30"/>
          <w:cs/>
        </w:rPr>
        <w:t xml:space="preserve">       </w:t>
      </w:r>
      <w:r w:rsidRPr="00F61C23">
        <w:rPr>
          <w:rFonts w:ascii="Angsana New" w:hAnsi="Angsana New" w:cs="Angsana New"/>
          <w:sz w:val="30"/>
          <w:szCs w:val="30"/>
          <w:cs/>
        </w:rPr>
        <w:t>ตราสารหนี้ที่วัดมูลค่าด้วยมูลค่าด้วยมูลค่ายุติธรรมผ่านกำไรขาดทุนเบ็ดเสร็จอื่นเกิด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หนึ่งเหตุการณ์ซึ่งส่งผลกระทบเชิงลบต่อกระแสเงินสดที่คาดว่าจะเกิดขึ้นในอนาคตของสินทรัพย์ทางการเงิน</w:t>
      </w:r>
      <w:r w:rsidR="004661FF" w:rsidRPr="00F61C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F61C23">
        <w:rPr>
          <w:rFonts w:ascii="Angsana New" w:hAnsi="Angsana New" w:cs="Angsana New"/>
          <w:sz w:val="30"/>
          <w:szCs w:val="30"/>
          <w:cs/>
        </w:rPr>
        <w:t xml:space="preserve">สถานการณ์ที่เป็นข้อบ่งชี้ว่าสินทรัพย์ทางการเงินเกิดการด้อยค่าด้านเครดิตรวมถึง การที่ลูกหนี้ประสบปัญหาทางการเงินอย่างมีนัยสำคัญ การผิดสัญญา เช่น การค้างชำระเกินกว่า </w:t>
      </w:r>
      <w:r w:rsidR="00A453AA" w:rsidRPr="00F61C23">
        <w:rPr>
          <w:rFonts w:ascii="Angsana New" w:hAnsi="Angsana New" w:cs="Angsana New"/>
          <w:sz w:val="30"/>
          <w:szCs w:val="30"/>
        </w:rPr>
        <w:t>90</w:t>
      </w:r>
      <w:r w:rsidR="004661FF" w:rsidRPr="00F61C23">
        <w:rPr>
          <w:rFonts w:ascii="Angsana New" w:hAnsi="Angsana New" w:cs="Angsana New"/>
          <w:sz w:val="30"/>
          <w:szCs w:val="30"/>
          <w:cs/>
        </w:rPr>
        <w:t xml:space="preserve"> </w:t>
      </w:r>
      <w:r w:rsidRPr="00F61C23">
        <w:rPr>
          <w:rFonts w:ascii="Angsana New" w:hAnsi="Angsana New" w:cs="Angsana New"/>
          <w:sz w:val="30"/>
          <w:szCs w:val="30"/>
          <w:cs/>
        </w:rPr>
        <w:t>วัน มีความเป็นไปได้ที่ลูกหนี้จะเข้าสู่การล้มละลาย เป็นต้น</w:t>
      </w:r>
    </w:p>
    <w:p w14:paraId="356A865B" w14:textId="77777777" w:rsidR="00E20338" w:rsidRPr="00D26663" w:rsidRDefault="00E20338" w:rsidP="00E20338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52B11983" w14:textId="1708EF38" w:rsidR="00E20338" w:rsidRPr="00F61C23" w:rsidRDefault="00E20338" w:rsidP="00E20338">
      <w:pPr>
        <w:pStyle w:val="BodyText2"/>
        <w:tabs>
          <w:tab w:val="left" w:pos="630"/>
          <w:tab w:val="left" w:pos="720"/>
        </w:tabs>
        <w:ind w:left="540" w:right="47" w:firstLine="0"/>
        <w:jc w:val="thaiDistribute"/>
        <w:rPr>
          <w:rFonts w:ascii="Angsana New" w:eastAsia="Calibri" w:hAnsi="Angsana New"/>
          <w:b/>
          <w:bCs/>
          <w:color w:val="0000FF"/>
          <w:sz w:val="30"/>
          <w:szCs w:val="30"/>
        </w:rPr>
      </w:pPr>
      <w:r w:rsidRPr="00F61C23">
        <w:rPr>
          <w:rFonts w:ascii="Angsana New" w:eastAsia="EucrosiaUPCBold" w:hAnsi="Angsana New"/>
          <w:i/>
          <w:iCs/>
          <w:sz w:val="30"/>
          <w:szCs w:val="30"/>
          <w:cs/>
        </w:rPr>
        <w:t xml:space="preserve">การตัดจำหน่าย </w:t>
      </w:r>
    </w:p>
    <w:p w14:paraId="6F2CA93A" w14:textId="77777777" w:rsidR="00E20338" w:rsidRPr="00D26663" w:rsidRDefault="00E20338" w:rsidP="00E20338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="Angsana New" w:eastAsia="EucrosiaUPCBold" w:hAnsi="Angsana New"/>
          <w:i/>
          <w:iCs/>
        </w:rPr>
      </w:pPr>
    </w:p>
    <w:p w14:paraId="1F6512D4" w14:textId="71CECFEA" w:rsidR="00E20338" w:rsidRPr="00F61C23" w:rsidRDefault="00E20338" w:rsidP="00E20338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F61C23">
        <w:rPr>
          <w:rFonts w:ascii="Angsana New" w:eastAsia="Calibri" w:hAnsi="Angsana New"/>
          <w:sz w:val="30"/>
          <w:szCs w:val="30"/>
          <w:cs/>
        </w:rPr>
        <w:t>มูลค่าตามบัญชีขั้นต้นของ</w:t>
      </w:r>
      <w:r w:rsidRPr="00F61C23">
        <w:rPr>
          <w:rFonts w:ascii="Angsana New" w:hAnsi="Angsana New"/>
          <w:sz w:val="30"/>
          <w:szCs w:val="30"/>
          <w:cs/>
        </w:rPr>
        <w:t>สินทรัพย์ทางการเงินจะถูกตัดจำหน่ายเมื่อ</w:t>
      </w:r>
      <w:r w:rsidR="00356B23" w:rsidRPr="00F61C23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Pr="00F61C23">
        <w:rPr>
          <w:rFonts w:ascii="Angsana New" w:hAnsi="Angsana New"/>
          <w:color w:val="000000"/>
          <w:sz w:val="30"/>
          <w:szCs w:val="30"/>
          <w:cs/>
        </w:rPr>
        <w:t>ไม่สามารถคาดการณ์ได้อย่างสมเหตุสมผลว่าจะได้รับคืนเงิน</w:t>
      </w:r>
      <w:r w:rsidR="004661FF" w:rsidRPr="00F61C2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color w:val="000000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03901321" w14:textId="19363E17" w:rsidR="00E20338" w:rsidRPr="00D26663" w:rsidRDefault="004661FF" w:rsidP="00E20338">
      <w:pPr>
        <w:pStyle w:val="ListParagraph"/>
        <w:tabs>
          <w:tab w:val="clear" w:pos="454"/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2"/>
        </w:rPr>
      </w:pPr>
      <w:r w:rsidRPr="00D26663">
        <w:rPr>
          <w:rFonts w:ascii="Angsana New" w:eastAsia="Calibri" w:hAnsi="Angsana New"/>
          <w:sz w:val="22"/>
          <w:shd w:val="clear" w:color="auto" w:fill="D9D9D9" w:themeFill="background1" w:themeFillShade="D9"/>
          <w:cs/>
        </w:rPr>
        <w:t xml:space="preserve"> </w:t>
      </w:r>
    </w:p>
    <w:p w14:paraId="493A90BC" w14:textId="6E41036B" w:rsidR="00E20338" w:rsidRPr="00F61C23" w:rsidRDefault="00E20338" w:rsidP="00E20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61C2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A453AA" w:rsidRPr="00F61C23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4661FF" w:rsidRPr="00F61C2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="00A453AA" w:rsidRPr="00F61C23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66CF5B87" w14:textId="77777777" w:rsidR="00E20338" w:rsidRPr="00D26663" w:rsidRDefault="00E20338" w:rsidP="00E20338">
      <w:pPr>
        <w:tabs>
          <w:tab w:val="clear" w:pos="454"/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3BF74513" w14:textId="2B6CB399" w:rsidR="00E20338" w:rsidRPr="00F61C23" w:rsidRDefault="00E20338" w:rsidP="00E203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ยอดสินทรัพย์ตามบัญชีของ</w:t>
      </w:r>
      <w:r w:rsidR="00356B23" w:rsidRPr="00F61C23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Pr="00F61C23">
        <w:rPr>
          <w:rFonts w:ascii="Angsana New" w:hAnsi="Angsana New"/>
          <w:sz w:val="30"/>
          <w:szCs w:val="30"/>
          <w:cs/>
        </w:rPr>
        <w:t xml:space="preserve">ได้รับการทบทวน ณ ทุกวันที่รายงานว่ามีข้อบ่งชี้เรื่องการด้อยค่าหรือไม่ในกรณีที่มีข้อบ่งชี้จะทำการประมาณมูลค่าสินทรัพย์ที่คาดว่าจะได้รับคืน </w:t>
      </w:r>
    </w:p>
    <w:p w14:paraId="1821CD7C" w14:textId="77777777" w:rsidR="00E20338" w:rsidRPr="00D26663" w:rsidRDefault="00E20338" w:rsidP="00E20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ind w:left="540"/>
        <w:jc w:val="both"/>
        <w:rPr>
          <w:rFonts w:ascii="Angsana New" w:hAnsi="Angsana New"/>
          <w:sz w:val="22"/>
          <w:szCs w:val="22"/>
        </w:rPr>
      </w:pPr>
    </w:p>
    <w:p w14:paraId="63D4D0E2" w14:textId="77777777" w:rsidR="00E20338" w:rsidRPr="00F61C23" w:rsidRDefault="00E20338" w:rsidP="00E203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</w:t>
      </w:r>
    </w:p>
    <w:p w14:paraId="765E48D6" w14:textId="2C479954" w:rsidR="005A4C71" w:rsidRPr="00D26663" w:rsidRDefault="005A4C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p w14:paraId="1A1D38AC" w14:textId="11D82335" w:rsidR="00E20338" w:rsidRPr="00F61C23" w:rsidRDefault="00E20338" w:rsidP="00E203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ขาดทุนซึ่งเคยบันทึกในส่วนของผู้ถือหุ้นจะถูกบันทึกในกำไรหรือขาดทุนโดยไม่ต้องปรับกับสินทรัพย์ทางการเงินดังกล่าว 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หักขาดทุนจากการด้อยค่าของสินทรัพย์ทางการเงินนั้น</w:t>
      </w:r>
      <w:r w:rsidR="004661FF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 xml:space="preserve">ๆ ซึ่งเคยรับรู้แล้วในกำไรหรือขาดทุน </w:t>
      </w:r>
    </w:p>
    <w:p w14:paraId="0BC3833B" w14:textId="77777777" w:rsidR="005A4C71" w:rsidRPr="00D26663" w:rsidRDefault="005A4C71" w:rsidP="00E203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/>
          <w:b/>
          <w:bCs/>
          <w:i/>
          <w:iCs/>
          <w:color w:val="0000FF"/>
          <w:sz w:val="22"/>
          <w:szCs w:val="22"/>
          <w:shd w:val="clear" w:color="auto" w:fill="E0E0E0"/>
        </w:rPr>
      </w:pPr>
    </w:p>
    <w:p w14:paraId="0D756D7C" w14:textId="77777777" w:rsidR="00E20338" w:rsidRPr="00F61C23" w:rsidRDefault="00E20338" w:rsidP="00E203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F61C23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6CF5EDCF" w14:textId="77777777" w:rsidR="00E20338" w:rsidRPr="00D26663" w:rsidRDefault="00E20338" w:rsidP="00E203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/>
          <w:iCs/>
          <w:sz w:val="22"/>
          <w:szCs w:val="22"/>
        </w:rPr>
      </w:pPr>
    </w:p>
    <w:p w14:paraId="31B10E25" w14:textId="32C48F88" w:rsidR="00E20338" w:rsidRPr="00F61C23" w:rsidRDefault="00E20338" w:rsidP="00E203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คำนวณโดยการหามูลค่าปัจจุบันของประมาณการกระแสเงินสดที่จะได้รับในอนาคต คิดลดด้วยอัตราดอกเบี้ยที่แท้จริง</w:t>
      </w:r>
      <w:r w:rsidR="004661FF" w:rsidRPr="00F61C23">
        <w:rPr>
          <w:rFonts w:ascii="Angsana New" w:hAnsi="Angsana New"/>
          <w:b/>
          <w:bCs/>
          <w:color w:val="0000FF"/>
          <w:sz w:val="30"/>
          <w:szCs w:val="30"/>
          <w:cs/>
        </w:rPr>
        <w:t xml:space="preserve"> </w:t>
      </w:r>
    </w:p>
    <w:p w14:paraId="7078634D" w14:textId="77777777" w:rsidR="00E20338" w:rsidRPr="005D1D96" w:rsidRDefault="00E20338" w:rsidP="00E20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ind w:left="540"/>
        <w:jc w:val="both"/>
        <w:rPr>
          <w:rFonts w:ascii="Angsana New" w:hAnsi="Angsana New"/>
          <w:sz w:val="22"/>
          <w:szCs w:val="22"/>
        </w:rPr>
      </w:pPr>
    </w:p>
    <w:p w14:paraId="55867436" w14:textId="77777777" w:rsidR="00E20338" w:rsidRPr="00F61C23" w:rsidRDefault="00E20338" w:rsidP="00E203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14:paraId="05D162DE" w14:textId="12361E8A" w:rsidR="00E20338" w:rsidRPr="00F61C23" w:rsidRDefault="00E20338" w:rsidP="00E203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F61C23">
        <w:rPr>
          <w:rFonts w:ascii="Angsana New" w:hAnsi="Angsana New"/>
          <w:iCs/>
          <w:sz w:val="30"/>
          <w:szCs w:val="30"/>
          <w:cs/>
        </w:rPr>
        <w:t>การกลับรายการด้อยค่า</w:t>
      </w:r>
    </w:p>
    <w:p w14:paraId="4CCA8A2E" w14:textId="77777777" w:rsidR="00E20338" w:rsidRPr="00F61C23" w:rsidRDefault="00E20338" w:rsidP="00E20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1123F502" w14:textId="20E83394" w:rsidR="00E20338" w:rsidRPr="00F61C23" w:rsidRDefault="00E20338" w:rsidP="00E203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 xml:space="preserve">ขาดทุนจากการด้อยค่าของสินทรัพย์ทางการเงินจะถูกกลับรายการ 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และการเพิ่มขึ้นนั้นสัมพันธ์โดยตรงกับขาดทุนจากการด้อยค่าที่เคยรับรู้ในกำไรหรือขาดทุน สำหรับสินทรัพย์ทางการเงินที่บันทึกโดยวิธีราคาทุนตัดจำหน่ายและตราสารหนี้ที่จัดประเภทเป็นหลักทรัพย์เผื่อขาย การกลับรายการจะถูกบันทึกในกำไรหรือขาดทุน ส่วนสินทรัพย์ทางการเงินที่เป็นตราสารทุนที่จัดประเภทเป็นหลักทรัพย์เผื่อขาย </w:t>
      </w:r>
      <w:r w:rsidR="004661FF" w:rsidRPr="00F61C23">
        <w:rPr>
          <w:rFonts w:ascii="Angsana New" w:hAnsi="Angsana New"/>
          <w:sz w:val="30"/>
          <w:szCs w:val="30"/>
          <w:cs/>
        </w:rPr>
        <w:t xml:space="preserve">   </w:t>
      </w:r>
      <w:r w:rsidRPr="00F61C23">
        <w:rPr>
          <w:rFonts w:ascii="Angsana New" w:hAnsi="Angsana New"/>
          <w:sz w:val="30"/>
          <w:szCs w:val="30"/>
          <w:cs/>
        </w:rPr>
        <w:t>การกลับรายการจะถูกรับรู้โดยตรงในกำไรขาดทุนเบ็ดเสร็จอื่น</w:t>
      </w:r>
    </w:p>
    <w:p w14:paraId="070F7E20" w14:textId="77777777" w:rsidR="00F85E51" w:rsidRPr="00F61C23" w:rsidRDefault="00F85E51" w:rsidP="00E2033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E729BE2" w14:textId="6C4E168D" w:rsidR="00731749" w:rsidRPr="00F61C23" w:rsidRDefault="00731749" w:rsidP="00CF755A">
      <w:pPr>
        <w:pStyle w:val="Heading8"/>
        <w:numPr>
          <w:ilvl w:val="1"/>
          <w:numId w:val="22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61C2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การด้อย</w:t>
      </w:r>
      <w:r w:rsidR="005A4C71" w:rsidRPr="00F61C2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ค่าสินทรัพย์ที่ไม่ใช่สินทรัพย์ทางการเงิน</w:t>
      </w:r>
    </w:p>
    <w:p w14:paraId="1DD3152E" w14:textId="77777777" w:rsidR="00731749" w:rsidRPr="00F61C23" w:rsidRDefault="00731749" w:rsidP="00742A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576"/>
        <w:jc w:val="both"/>
        <w:rPr>
          <w:rFonts w:ascii="Angsana New" w:hAnsi="Angsana New"/>
          <w:sz w:val="20"/>
          <w:szCs w:val="20"/>
        </w:rPr>
      </w:pPr>
    </w:p>
    <w:p w14:paraId="45E044A7" w14:textId="606EB536" w:rsidR="00731749" w:rsidRPr="00F61C23" w:rsidRDefault="00731749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ยอดสินทรัพย์ตามบัญชีของ</w:t>
      </w:r>
      <w:r w:rsidR="00F03949" w:rsidRPr="00F61C23">
        <w:rPr>
          <w:rFonts w:ascii="Angsana New" w:hAnsi="Angsana New"/>
          <w:sz w:val="30"/>
          <w:szCs w:val="30"/>
          <w:cs/>
        </w:rPr>
        <w:t>กลุ่มบริษัท</w:t>
      </w:r>
      <w:r w:rsidR="00364810" w:rsidRPr="00F61C23">
        <w:rPr>
          <w:rFonts w:ascii="Angsana New" w:hAnsi="Angsana New"/>
          <w:sz w:val="30"/>
          <w:szCs w:val="30"/>
          <w:cs/>
        </w:rPr>
        <w:t>และบริษัท</w:t>
      </w:r>
      <w:r w:rsidRPr="00F61C23">
        <w:rPr>
          <w:rFonts w:ascii="Angsana New" w:hAnsi="Angsana New"/>
          <w:sz w:val="30"/>
          <w:szCs w:val="30"/>
          <w:cs/>
        </w:rPr>
        <w:t>ได้รับการทบทวน ณ ทุกวันที่รายงานว่ามีข้อบ่งชี้เรื่องการด้อยค่าหรือไม่</w:t>
      </w:r>
      <w:r w:rsidR="001D1116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F03949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สำหรับค่าความนิยมและสินทรัพย์ไม่มีตัวตนที่มีอายุการให้ประโยชน์ไม่ทร</w:t>
      </w:r>
      <w:r w:rsidR="00F03949" w:rsidRPr="00F61C23">
        <w:rPr>
          <w:rFonts w:ascii="Angsana New" w:hAnsi="Angsana New"/>
          <w:sz w:val="30"/>
          <w:szCs w:val="30"/>
          <w:cs/>
        </w:rPr>
        <w:t>าบแน่นอน หรือยังไม่พร้อมใช้งาน</w:t>
      </w:r>
      <w:r w:rsidRPr="00F61C23">
        <w:rPr>
          <w:rFonts w:ascii="Angsana New" w:hAnsi="Angsana New"/>
          <w:sz w:val="30"/>
          <w:szCs w:val="30"/>
          <w:cs/>
        </w:rPr>
        <w:t xml:space="preserve"> จะประมาณมูลค่าที่คาดว่าจะได้รับคืนทุกปีในช่วงเวลาเดียวกัน  </w:t>
      </w:r>
    </w:p>
    <w:p w14:paraId="47B68453" w14:textId="77777777" w:rsidR="00731749" w:rsidRPr="00F61C23" w:rsidRDefault="007317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3FFF2CD5" w14:textId="3072C136" w:rsidR="00731749" w:rsidRPr="00F61C23" w:rsidRDefault="00731749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ขาดทุนจากการด้อยค่ารับรู้เมื่อ</w:t>
      </w:r>
      <w:r w:rsidR="00F03949" w:rsidRPr="00F61C23">
        <w:rPr>
          <w:rFonts w:ascii="Angsana New" w:hAnsi="Angsana New"/>
          <w:sz w:val="30"/>
          <w:szCs w:val="30"/>
          <w:cs/>
        </w:rPr>
        <w:t>มูลค่าตามบัญชีของสินทรัพย์</w:t>
      </w:r>
      <w:r w:rsidR="00551C85" w:rsidRPr="00F61C23">
        <w:rPr>
          <w:rFonts w:ascii="Angsana New" w:hAnsi="Angsana New" w:hint="cs"/>
          <w:sz w:val="30"/>
          <w:szCs w:val="30"/>
          <w:cs/>
        </w:rPr>
        <w:t>หรือมูลค่าตามบัญชีของหน่วยสินทรัยพ์ที่ก่อให้เกิด</w:t>
      </w:r>
      <w:r w:rsidR="00CB5F79">
        <w:rPr>
          <w:rFonts w:ascii="Angsana New" w:hAnsi="Angsana New"/>
          <w:sz w:val="30"/>
          <w:szCs w:val="30"/>
        </w:rPr>
        <w:t xml:space="preserve">  </w:t>
      </w:r>
      <w:r w:rsidR="00551C85" w:rsidRPr="00F61C23">
        <w:rPr>
          <w:rFonts w:ascii="Angsana New" w:hAnsi="Angsana New" w:hint="cs"/>
          <w:sz w:val="30"/>
          <w:szCs w:val="30"/>
          <w:cs/>
        </w:rPr>
        <w:t>เงินสด</w:t>
      </w:r>
      <w:r w:rsidRPr="00F61C23">
        <w:rPr>
          <w:rFonts w:ascii="Angsana New" w:hAnsi="Angsana New"/>
          <w:sz w:val="30"/>
          <w:szCs w:val="30"/>
          <w:cs/>
        </w:rPr>
        <w:t xml:space="preserve">สูงกว่ามูลค่าที่จะได้รับคืน ขาดทุนจากการด้อยค่าบันทึกในกำไรหรือขาดทุน </w:t>
      </w:r>
    </w:p>
    <w:p w14:paraId="3B67C890" w14:textId="77777777" w:rsidR="009964E9" w:rsidRPr="00F61C23" w:rsidRDefault="009964E9" w:rsidP="00A56B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7860658" w14:textId="77777777" w:rsidR="00731749" w:rsidRPr="00F61C23" w:rsidRDefault="00731749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F61C23">
        <w:rPr>
          <w:rFonts w:ascii="Angsana New" w:hAnsi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0BAE2322" w14:textId="77777777" w:rsidR="00731749" w:rsidRPr="00F61C23" w:rsidRDefault="00731749" w:rsidP="00A56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6B590793" w14:textId="0CBFB19D" w:rsidR="00731749" w:rsidRPr="00F61C23" w:rsidRDefault="00731749" w:rsidP="00817C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</w:t>
      </w:r>
      <w:r w:rsidR="00F03949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หมายถึง มูลค่าจากการใช้ของสินทรัพย์หรือมูลค่ายุติธรรมของสินทรัพย์หัก</w:t>
      </w:r>
      <w:r w:rsidR="0080358F" w:rsidRPr="00F61C23">
        <w:rPr>
          <w:rFonts w:ascii="Angsana New" w:hAnsi="Angsana New"/>
          <w:sz w:val="30"/>
          <w:szCs w:val="30"/>
          <w:cs/>
        </w:rPr>
        <w:t>ด้วย</w:t>
      </w:r>
      <w:r w:rsidRPr="00F61C23">
        <w:rPr>
          <w:rFonts w:ascii="Angsana New" w:hAnsi="Angsana New"/>
          <w:sz w:val="30"/>
          <w:szCs w:val="30"/>
          <w:cs/>
        </w:rPr>
        <w:t>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18492AE" w14:textId="77777777" w:rsidR="009A37C5" w:rsidRPr="00F61C23" w:rsidRDefault="009A37C5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20"/>
          <w:szCs w:val="20"/>
        </w:rPr>
      </w:pPr>
    </w:p>
    <w:p w14:paraId="65FBF5D9" w14:textId="77777777" w:rsidR="00731749" w:rsidRPr="00F61C23" w:rsidRDefault="00731749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F61C23">
        <w:rPr>
          <w:rFonts w:ascii="Angsana New" w:hAnsi="Angsana New"/>
          <w:iCs/>
          <w:sz w:val="30"/>
          <w:szCs w:val="30"/>
          <w:cs/>
        </w:rPr>
        <w:t>การกลับรายการด้อยค่า</w:t>
      </w:r>
    </w:p>
    <w:p w14:paraId="0E138178" w14:textId="77777777" w:rsidR="009A37C5" w:rsidRPr="00F61C23" w:rsidRDefault="009A37C5" w:rsidP="00731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20"/>
          <w:szCs w:val="20"/>
        </w:rPr>
      </w:pPr>
    </w:p>
    <w:p w14:paraId="7981C567" w14:textId="48A4C4AF" w:rsidR="00641735" w:rsidRPr="00F61C23" w:rsidRDefault="00731749" w:rsidP="00113D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ขาดทุนจากการด้อยค่าของค่าความนิยมจะ</w:t>
      </w:r>
      <w:r w:rsidR="00804807" w:rsidRPr="00F61C23">
        <w:rPr>
          <w:rFonts w:ascii="Angsana New" w:hAnsi="Angsana New"/>
          <w:sz w:val="30"/>
          <w:szCs w:val="30"/>
          <w:cs/>
        </w:rPr>
        <w:t>ไม่มี</w:t>
      </w:r>
      <w:r w:rsidRPr="00F61C23">
        <w:rPr>
          <w:rFonts w:ascii="Angsana New" w:hAnsi="Angsana New"/>
          <w:sz w:val="30"/>
          <w:szCs w:val="30"/>
          <w:cs/>
        </w:rPr>
        <w:t>การปรับปรุงกลับรายการ ขาดทุนจากการด้อยค่าของสินทรัพย์ที่ไม่ใช่สินทรัพย์ทางการเงิน</w:t>
      </w:r>
      <w:r w:rsidR="00FC3EF0" w:rsidRPr="00F61C23">
        <w:rPr>
          <w:rFonts w:ascii="Angsana New" w:hAnsi="Angsana New"/>
          <w:sz w:val="30"/>
          <w:szCs w:val="30"/>
          <w:cs/>
        </w:rPr>
        <w:t xml:space="preserve">อื่น ๆ </w:t>
      </w:r>
      <w:r w:rsidRPr="00F61C23">
        <w:rPr>
          <w:rFonts w:ascii="Angsana New" w:hAnsi="Angsana New"/>
          <w:sz w:val="30"/>
          <w:szCs w:val="30"/>
          <w:cs/>
        </w:rPr>
        <w:t>ที่เคยรับรู้ในงวดก่อนจะถูกประเมิน ณ ทุกวันที่ที่ออกรายงานว่ามีข</w:t>
      </w:r>
      <w:r w:rsidR="00F03949" w:rsidRPr="00F61C23">
        <w:rPr>
          <w:rFonts w:ascii="Angsana New" w:hAnsi="Angsana New"/>
          <w:sz w:val="30"/>
          <w:szCs w:val="30"/>
          <w:cs/>
        </w:rPr>
        <w:t>้อบ่งชี้เรื่องการด้อยค่าหรือไม่</w:t>
      </w:r>
      <w:r w:rsidRPr="00F61C23">
        <w:rPr>
          <w:rFonts w:ascii="Angsana New" w:hAnsi="Angsana New"/>
          <w:sz w:val="30"/>
          <w:szCs w:val="30"/>
          <w:cs/>
        </w:rPr>
        <w:t xml:space="preserve"> ขาดทุนจากการด้อยค่าจะถูกกลับรายการ</w:t>
      </w:r>
      <w:r w:rsidR="00F03949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</w:t>
      </w:r>
      <w:r w:rsidR="00B60682" w:rsidRPr="00F61C23">
        <w:rPr>
          <w:rFonts w:ascii="Angsana New" w:hAnsi="Angsana New"/>
          <w:sz w:val="30"/>
          <w:szCs w:val="30"/>
          <w:cs/>
        </w:rPr>
        <w:t xml:space="preserve">    </w:t>
      </w:r>
      <w:r w:rsidRPr="00F61C23">
        <w:rPr>
          <w:rFonts w:ascii="Angsana New" w:hAnsi="Angsana New"/>
          <w:sz w:val="30"/>
          <w:szCs w:val="30"/>
          <w:cs/>
        </w:rPr>
        <w:t>ด้อยค่ามาก่อน</w:t>
      </w:r>
    </w:p>
    <w:p w14:paraId="5E9DB631" w14:textId="77777777" w:rsidR="000D6896" w:rsidRPr="00F61C23" w:rsidRDefault="000D68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"/>
          <w:szCs w:val="2"/>
          <w:cs/>
          <w:lang w:val="th-TH"/>
        </w:rPr>
      </w:pPr>
      <w:bookmarkStart w:id="2" w:name="OLE_LINK7"/>
      <w:bookmarkStart w:id="3" w:name="OLE_LINK8"/>
    </w:p>
    <w:bookmarkEnd w:id="2"/>
    <w:bookmarkEnd w:id="3"/>
    <w:p w14:paraId="455BB0C3" w14:textId="062C4D34" w:rsidR="00731749" w:rsidRPr="00F61C23" w:rsidRDefault="00731749" w:rsidP="00CF755A">
      <w:pPr>
        <w:pStyle w:val="Heading8"/>
        <w:numPr>
          <w:ilvl w:val="1"/>
          <w:numId w:val="22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61C2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ผลประโยชน์</w:t>
      </w:r>
      <w:r w:rsidRPr="00F61C23">
        <w:rPr>
          <w:rFonts w:ascii="Angsana New" w:hAnsi="Angsana New" w:cs="Angsana New"/>
          <w:i/>
          <w:iCs/>
          <w:sz w:val="30"/>
          <w:szCs w:val="30"/>
          <w:cs/>
        </w:rPr>
        <w:t>ของ</w:t>
      </w:r>
      <w:r w:rsidRPr="00F61C2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พนักงาน </w:t>
      </w:r>
      <w:r w:rsidRPr="00F61C23">
        <w:rPr>
          <w:rFonts w:ascii="Angsana New" w:hAnsi="Angsana New" w:cs="Angsana New"/>
          <w:b w:val="0"/>
          <w:bCs w:val="0"/>
          <w:i/>
          <w:iCs/>
          <w:color w:val="0000FF"/>
          <w:sz w:val="30"/>
          <w:szCs w:val="30"/>
          <w:shd w:val="clear" w:color="auto" w:fill="E0E0E0"/>
          <w:cs/>
          <w:lang w:val="th-TH"/>
        </w:rPr>
        <w:t xml:space="preserve"> </w:t>
      </w:r>
    </w:p>
    <w:p w14:paraId="6999140F" w14:textId="77777777" w:rsidR="00731749" w:rsidRPr="006371F0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30A380E1" w14:textId="77777777" w:rsidR="00731749" w:rsidRPr="00F61C23" w:rsidRDefault="00731749" w:rsidP="00551E4D">
      <w:pPr>
        <w:tabs>
          <w:tab w:val="clear" w:pos="227"/>
          <w:tab w:val="clear" w:pos="454"/>
          <w:tab w:val="clear" w:pos="68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F61C23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0B941421" w14:textId="77777777" w:rsidR="00731749" w:rsidRPr="006371F0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4AD4E80A" w14:textId="77777777" w:rsidR="00430C1F" w:rsidRPr="00F61C23" w:rsidRDefault="00731749" w:rsidP="0073174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F61C23">
        <w:rPr>
          <w:rFonts w:ascii="Angsana New" w:hAnsi="Angsana New"/>
          <w:i/>
          <w:sz w:val="30"/>
          <w:szCs w:val="30"/>
          <w:cs/>
        </w:rPr>
        <w:t xml:space="preserve"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14:paraId="7029022E" w14:textId="77777777" w:rsidR="00DD00CF" w:rsidRPr="006371F0" w:rsidRDefault="00DD00CF" w:rsidP="00607B38">
      <w:pPr>
        <w:tabs>
          <w:tab w:val="clear" w:pos="227"/>
          <w:tab w:val="clear" w:pos="454"/>
          <w:tab w:val="clear" w:pos="68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1AEBDA63" w14:textId="4064A55F" w:rsidR="00052C43" w:rsidRPr="00F61C23" w:rsidRDefault="00052C43" w:rsidP="00607B38">
      <w:pPr>
        <w:tabs>
          <w:tab w:val="clear" w:pos="227"/>
          <w:tab w:val="clear" w:pos="454"/>
          <w:tab w:val="clear" w:pos="68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F61C23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6525CF12" w14:textId="77777777" w:rsidR="00052C43" w:rsidRPr="006371F0" w:rsidRDefault="00052C43" w:rsidP="00052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7685CDD6" w14:textId="67D789FF" w:rsidR="00052C43" w:rsidRPr="00F61C23" w:rsidRDefault="00052C43" w:rsidP="00052C43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F61C23">
        <w:rPr>
          <w:rFonts w:ascii="Angsana New" w:hAnsi="Angsana New"/>
          <w:i/>
          <w:sz w:val="30"/>
          <w:szCs w:val="30"/>
          <w:cs/>
        </w:rPr>
        <w:t>ภาระผูกพันสุทธิของ</w:t>
      </w:r>
      <w:r w:rsidR="00D44609" w:rsidRPr="00F61C23">
        <w:rPr>
          <w:rFonts w:ascii="Angsana New" w:hAnsi="Angsana New"/>
          <w:i/>
          <w:sz w:val="30"/>
          <w:szCs w:val="30"/>
          <w:cs/>
        </w:rPr>
        <w:t>กลุ่มบริษัทและบริษัท</w:t>
      </w:r>
      <w:r w:rsidRPr="00F61C23">
        <w:rPr>
          <w:rFonts w:ascii="Angsana New" w:hAnsi="Angsana New"/>
          <w:i/>
          <w:sz w:val="30"/>
          <w:szCs w:val="30"/>
          <w:cs/>
        </w:rPr>
        <w:t>จากโครงการผลประโยชน์ที่กำหนดไว้ถูกคำนวณแยกต่างหากเป็น</w:t>
      </w:r>
      <w:r w:rsidR="00817C2C" w:rsidRPr="00F61C23">
        <w:rPr>
          <w:rFonts w:ascii="Angsana New" w:hAnsi="Angsana New"/>
          <w:i/>
          <w:sz w:val="30"/>
          <w:szCs w:val="30"/>
          <w:cs/>
        </w:rPr>
        <w:br/>
      </w:r>
      <w:r w:rsidRPr="00F61C23">
        <w:rPr>
          <w:rFonts w:ascii="Angsana New" w:hAnsi="Angsana New"/>
          <w:i/>
          <w:spacing w:val="-4"/>
          <w:sz w:val="30"/>
          <w:szCs w:val="30"/>
          <w:cs/>
        </w:rPr>
        <w:t>รายโครงการจากการประมาณผลประโยชน์</w:t>
      </w:r>
      <w:r w:rsidRPr="00F61C23">
        <w:rPr>
          <w:rFonts w:ascii="Angsana New" w:hAnsi="Angsana New"/>
          <w:i/>
          <w:spacing w:val="-2"/>
          <w:sz w:val="30"/>
          <w:szCs w:val="30"/>
          <w:cs/>
        </w:rPr>
        <w:t>ในอนาคตที่เกิดจากการทำงานของพนักงานในงวด</w:t>
      </w:r>
      <w:r w:rsidR="00817C2C" w:rsidRPr="00F61C23">
        <w:rPr>
          <w:rFonts w:ascii="Angsana New" w:hAnsi="Angsana New"/>
          <w:i/>
          <w:spacing w:val="-2"/>
          <w:sz w:val="30"/>
          <w:szCs w:val="30"/>
          <w:cs/>
        </w:rPr>
        <w:t>ปัจจุบันและงวดก่อน</w:t>
      </w:r>
      <w:r w:rsidR="00B60682" w:rsidRPr="00F61C23">
        <w:rPr>
          <w:rFonts w:ascii="Angsana New" w:hAnsi="Angsana New"/>
          <w:i/>
          <w:spacing w:val="-2"/>
          <w:sz w:val="30"/>
          <w:szCs w:val="30"/>
          <w:cs/>
        </w:rPr>
        <w:t xml:space="preserve"> </w:t>
      </w:r>
      <w:r w:rsidR="00817C2C" w:rsidRPr="00F61C23">
        <w:rPr>
          <w:rFonts w:ascii="Angsana New" w:hAnsi="Angsana New"/>
          <w:i/>
          <w:spacing w:val="-2"/>
          <w:sz w:val="30"/>
          <w:szCs w:val="30"/>
          <w:cs/>
        </w:rPr>
        <w:t>ๆ</w:t>
      </w:r>
      <w:r w:rsidRPr="00F61C23">
        <w:rPr>
          <w:rFonts w:ascii="Angsana New" w:hAnsi="Angsana New"/>
          <w:i/>
          <w:sz w:val="30"/>
          <w:szCs w:val="30"/>
          <w:cs/>
        </w:rPr>
        <w:t xml:space="preserve"> ผลประโยชน์ดังกล่าวได้มีการคิดลดกระแสเงินสดเพื่อให้เป็นมูลค่าปัจจุบัน</w:t>
      </w:r>
    </w:p>
    <w:p w14:paraId="063684F4" w14:textId="77777777" w:rsidR="00052C43" w:rsidRPr="006371F0" w:rsidRDefault="00052C43" w:rsidP="00052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74974201" w14:textId="700FA239" w:rsidR="00052C43" w:rsidRPr="00F61C23" w:rsidRDefault="00052C43" w:rsidP="00052C43">
      <w:pPr>
        <w:ind w:left="540"/>
        <w:jc w:val="thaiDistribute"/>
        <w:rPr>
          <w:rFonts w:ascii="Angsana New" w:hAnsi="Angsana New"/>
          <w:i/>
          <w:spacing w:val="-6"/>
          <w:sz w:val="30"/>
          <w:szCs w:val="30"/>
        </w:rPr>
      </w:pPr>
      <w:r w:rsidRPr="00F61C23">
        <w:rPr>
          <w:rFonts w:ascii="Angsana New" w:hAnsi="Angsana New"/>
          <w:i/>
          <w:spacing w:val="-6"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</w:t>
      </w:r>
      <w:r w:rsidR="00C323CC" w:rsidRPr="00F61C23">
        <w:rPr>
          <w:rFonts w:ascii="Angsana New" w:hAnsi="Angsana New"/>
          <w:i/>
          <w:spacing w:val="-6"/>
          <w:sz w:val="30"/>
          <w:szCs w:val="30"/>
          <w:cs/>
        </w:rPr>
        <w:t>สาม</w:t>
      </w:r>
      <w:r w:rsidRPr="00F61C23">
        <w:rPr>
          <w:rFonts w:ascii="Angsana New" w:hAnsi="Angsana New"/>
          <w:i/>
          <w:spacing w:val="-6"/>
          <w:sz w:val="30"/>
          <w:szCs w:val="30"/>
          <w:cs/>
        </w:rPr>
        <w:t>ปี โดยวิธีคิดลดแต่ละหน่วยที่ประมาณการไว้ ผลจากการคำนวณอาจทำให้</w:t>
      </w:r>
      <w:r w:rsidR="00D44609" w:rsidRPr="00F61C23">
        <w:rPr>
          <w:rFonts w:ascii="Angsana New" w:hAnsi="Angsana New"/>
          <w:i/>
          <w:spacing w:val="-6"/>
          <w:sz w:val="30"/>
          <w:szCs w:val="30"/>
          <w:cs/>
        </w:rPr>
        <w:t>กลุ่มบริษัทและบริษัท</w:t>
      </w:r>
      <w:r w:rsidRPr="00F61C23">
        <w:rPr>
          <w:rFonts w:ascii="Angsana New" w:hAnsi="Angsana New"/>
          <w:i/>
          <w:spacing w:val="-6"/>
          <w:sz w:val="30"/>
          <w:szCs w:val="30"/>
          <w:cs/>
        </w:rPr>
        <w:t>มีสินทรัพย์เกิดขึ้น</w:t>
      </w:r>
      <w:r w:rsidRPr="00F61C23">
        <w:rPr>
          <w:rFonts w:ascii="Angsana New" w:hAnsi="Angsana New"/>
          <w:iCs/>
          <w:spacing w:val="-6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i/>
          <w:spacing w:val="-6"/>
          <w:sz w:val="30"/>
          <w:szCs w:val="30"/>
          <w:cs/>
        </w:rPr>
        <w:t>ซึ่งการรับรู้เป็นสินทรัพย์จะใช้มูลค่าปัจจุบันของประโยชน์เชิงเศรษฐกิจที่มีในรูปของ</w:t>
      </w:r>
      <w:r w:rsidR="00A1713A" w:rsidRPr="00F61C23">
        <w:rPr>
          <w:rFonts w:ascii="Angsana New" w:hAnsi="Angsana New"/>
          <w:i/>
          <w:spacing w:val="-6"/>
          <w:sz w:val="30"/>
          <w:szCs w:val="30"/>
          <w:cs/>
        </w:rPr>
        <w:br/>
      </w:r>
      <w:r w:rsidRPr="00F61C23">
        <w:rPr>
          <w:rFonts w:ascii="Angsana New" w:hAnsi="Angsana New"/>
          <w:i/>
          <w:spacing w:val="-6"/>
          <w:sz w:val="30"/>
          <w:szCs w:val="30"/>
          <w:cs/>
        </w:rPr>
        <w:t xml:space="preserve">การได้รับคืนในอนาคตจากโครงการหรือการหักการสมทบเข้าโครงการในอนาคต ในการคำนวณมูลค่าปัจจุบันของประโยชน์เชิงเศรษฐกิจได้มีการพิจารณาถึงความต้องการเงินทุนขั้นต่ำสำหรับโครงการต่าง ๆ  </w:t>
      </w:r>
    </w:p>
    <w:p w14:paraId="22CF4B10" w14:textId="77777777" w:rsidR="00DC1000" w:rsidRPr="006371F0" w:rsidRDefault="00DC1000" w:rsidP="00052C43">
      <w:pPr>
        <w:ind w:left="540"/>
        <w:jc w:val="thaiDistribute"/>
        <w:rPr>
          <w:rFonts w:ascii="Angsana New" w:hAnsi="Angsana New"/>
          <w:i/>
          <w:spacing w:val="-6"/>
          <w:sz w:val="30"/>
          <w:szCs w:val="30"/>
        </w:rPr>
      </w:pPr>
    </w:p>
    <w:p w14:paraId="55AE5C25" w14:textId="3265ADFE" w:rsidR="00052C43" w:rsidRPr="00F61C23" w:rsidRDefault="00052C43" w:rsidP="00052C43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F61C23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="001D1116" w:rsidRPr="00F61C23">
        <w:rPr>
          <w:rFonts w:ascii="Angsana New" w:hAnsi="Angsana New"/>
          <w:i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i/>
          <w:sz w:val="30"/>
          <w:szCs w:val="30"/>
          <w:cs/>
        </w:rPr>
        <w:t>กำไรหรือขาดทุนจากการประมาณการตาม</w:t>
      </w:r>
      <w:r w:rsidR="00A1713A" w:rsidRPr="00F61C23">
        <w:rPr>
          <w:rFonts w:ascii="Angsana New" w:hAnsi="Angsana New"/>
          <w:i/>
          <w:sz w:val="30"/>
          <w:szCs w:val="30"/>
          <w:cs/>
        </w:rPr>
        <w:br/>
      </w:r>
      <w:r w:rsidRPr="00F61C23">
        <w:rPr>
          <w:rFonts w:ascii="Angsana New" w:hAnsi="Angsana New"/>
          <w:i/>
          <w:sz w:val="30"/>
          <w:szCs w:val="30"/>
          <w:cs/>
        </w:rPr>
        <w:t>หลักคณิตศาสตร์ประกันภัยจะถูกรับรู้รายการในกำไรขาดทุนเบ็ดเสร็จอื่นทันที</w:t>
      </w:r>
      <w:r w:rsidR="001D1116" w:rsidRPr="00F61C23">
        <w:rPr>
          <w:rFonts w:ascii="Angsana New" w:hAnsi="Angsana New"/>
          <w:i/>
          <w:sz w:val="30"/>
          <w:szCs w:val="30"/>
          <w:cs/>
        </w:rPr>
        <w:t xml:space="preserve"> </w:t>
      </w:r>
      <w:r w:rsidR="00394569" w:rsidRPr="00F61C23">
        <w:rPr>
          <w:rFonts w:ascii="Angsana New" w:hAnsi="Angsana New"/>
          <w:i/>
          <w:sz w:val="30"/>
          <w:szCs w:val="30"/>
          <w:cs/>
        </w:rPr>
        <w:t>กลุ่มบริษัทและบริษัท</w:t>
      </w:r>
      <w:r w:rsidRPr="00F61C23">
        <w:rPr>
          <w:rFonts w:ascii="Angsana New" w:hAnsi="Angsana New"/>
          <w:i/>
          <w:sz w:val="30"/>
          <w:szCs w:val="30"/>
          <w:cs/>
        </w:rPr>
        <w:t>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B60682" w:rsidRPr="00F61C23">
        <w:rPr>
          <w:rFonts w:ascii="Angsana New" w:hAnsi="Angsana New"/>
          <w:i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i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B60682" w:rsidRPr="00F61C23">
        <w:rPr>
          <w:rFonts w:ascii="Angsana New" w:hAnsi="Angsana New"/>
          <w:i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i/>
          <w:sz w:val="30"/>
          <w:szCs w:val="30"/>
          <w:cs/>
        </w:rPr>
        <w:t>ๆ ที่เกี่ยวข้องกับโครงการผลประโยชน์รับรู้รายการในกำไรหรือขาดทุน</w:t>
      </w:r>
    </w:p>
    <w:p w14:paraId="01D0B57B" w14:textId="77777777" w:rsidR="00AC1B79" w:rsidRPr="006371F0" w:rsidRDefault="00AC1B79" w:rsidP="00052C43">
      <w:pPr>
        <w:pStyle w:val="BodyText"/>
        <w:spacing w:after="0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519911AE" w14:textId="77777777" w:rsidR="00A56B75" w:rsidRPr="00F61C23" w:rsidRDefault="00052C43" w:rsidP="00347B6D">
      <w:pPr>
        <w:pStyle w:val="BodyText"/>
        <w:spacing w:after="0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F61C23">
        <w:rPr>
          <w:rFonts w:ascii="Angsana New" w:hAnsi="Angsana New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</w:t>
      </w:r>
      <w:r w:rsidR="006D46C0" w:rsidRPr="00F61C23">
        <w:rPr>
          <w:rFonts w:ascii="Angsana New" w:hAnsi="Angsana New"/>
          <w:i/>
          <w:sz w:val="30"/>
          <w:szCs w:val="30"/>
          <w:cs/>
        </w:rPr>
        <w:t>กลุ่มบริษัทและบริษัท</w:t>
      </w:r>
      <w:r w:rsidRPr="00F61C23">
        <w:rPr>
          <w:rFonts w:ascii="Angsana New" w:hAnsi="Angsana New"/>
          <w:i/>
          <w:sz w:val="30"/>
          <w:szCs w:val="30"/>
          <w:cs/>
        </w:rPr>
        <w:t xml:space="preserve">รับรู้กำไรและขาดทุนจากการจ่ายชำระผลประโยชน์พนักงานเมื่อเกิดขึ้น </w:t>
      </w:r>
    </w:p>
    <w:p w14:paraId="558433A4" w14:textId="6F7C7AB4" w:rsidR="005B7630" w:rsidRDefault="005B7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2"/>
          <w:szCs w:val="22"/>
          <w:lang w:val="th-TH"/>
        </w:rPr>
      </w:pPr>
    </w:p>
    <w:p w14:paraId="157C356B" w14:textId="5919FE3F" w:rsidR="006371F0" w:rsidRDefault="00637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2"/>
          <w:szCs w:val="22"/>
          <w:lang w:val="th-TH"/>
        </w:rPr>
      </w:pPr>
    </w:p>
    <w:p w14:paraId="553B8F73" w14:textId="68FB2370" w:rsidR="006371F0" w:rsidRDefault="00637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2"/>
          <w:szCs w:val="22"/>
          <w:lang w:val="th-TH"/>
        </w:rPr>
      </w:pPr>
    </w:p>
    <w:p w14:paraId="058B78C7" w14:textId="77777777" w:rsidR="006371F0" w:rsidRPr="00F61C23" w:rsidRDefault="006371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2"/>
          <w:szCs w:val="22"/>
          <w:cs/>
          <w:lang w:val="th-TH"/>
        </w:rPr>
      </w:pPr>
    </w:p>
    <w:p w14:paraId="5EDBE943" w14:textId="5A53E5CB" w:rsidR="0017037C" w:rsidRPr="00F61C23" w:rsidRDefault="0017037C" w:rsidP="00CF755A">
      <w:pPr>
        <w:pStyle w:val="Heading8"/>
        <w:numPr>
          <w:ilvl w:val="1"/>
          <w:numId w:val="22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F61C2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การจ่ายโดยใช้หุ้นเป็นเกณฑ์</w:t>
      </w:r>
    </w:p>
    <w:p w14:paraId="5FA38678" w14:textId="77777777" w:rsidR="005B7630" w:rsidRPr="006371F0" w:rsidRDefault="005B7630" w:rsidP="005B7630">
      <w:pPr>
        <w:rPr>
          <w:rFonts w:ascii="Angsana New" w:hAnsi="Angsana New"/>
          <w:sz w:val="30"/>
          <w:szCs w:val="30"/>
        </w:rPr>
      </w:pPr>
    </w:p>
    <w:p w14:paraId="14DC2E75" w14:textId="7A8B0D16" w:rsidR="0017037C" w:rsidRPr="00F61C23" w:rsidRDefault="0017037C" w:rsidP="001703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 xml:space="preserve">มูลค่ายุติธรรมของสิทธิซื้อหุ้น ณ วันที่ให้สิทธิแก่พนักงาน </w:t>
      </w:r>
      <w:r w:rsidRPr="00F61C23">
        <w:rPr>
          <w:rFonts w:ascii="Angsana New" w:hAnsi="Angsana New"/>
          <w:sz w:val="30"/>
          <w:szCs w:val="30"/>
        </w:rPr>
        <w:t>(</w:t>
      </w:r>
      <w:r w:rsidRPr="00F61C23">
        <w:rPr>
          <w:rFonts w:ascii="Angsana New" w:hAnsi="Angsana New"/>
          <w:sz w:val="30"/>
          <w:szCs w:val="30"/>
          <w:cs/>
        </w:rPr>
        <w:t>ชำระด้วยตราสารทุน) รับรู้เป็นค่าใช้จ่ายพร้อม</w:t>
      </w:r>
      <w:r w:rsidR="00B60682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</w:t>
      </w:r>
      <w:r w:rsidRPr="00F61C23">
        <w:rPr>
          <w:rFonts w:ascii="Angsana New" w:hAnsi="Angsana New"/>
          <w:spacing w:val="-6"/>
          <w:sz w:val="30"/>
          <w:szCs w:val="30"/>
          <w:cs/>
        </w:rPr>
        <w:t>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14:paraId="7C719FBB" w14:textId="77777777" w:rsidR="007F067D" w:rsidRPr="006371F0" w:rsidRDefault="007F067D" w:rsidP="001703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p w14:paraId="5DEF09F5" w14:textId="113013BB" w:rsidR="0017037C" w:rsidRPr="00F61C23" w:rsidRDefault="0017037C" w:rsidP="0017037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มูลค่ายุติธรรมของจำนวนที่จ่ายให้แก่พนักงานจากราคาหุ้นที่เพิ่มขึ้นที่ชำระด้วยเงินสดรับรู้เป็นค่าใช้จ่ายพร้อม ๆ</w:t>
      </w:r>
      <w:r w:rsidRPr="00F61C23">
        <w:rPr>
          <w:rFonts w:ascii="Angsana New" w:hAnsi="Angsana New"/>
          <w:sz w:val="30"/>
          <w:szCs w:val="30"/>
          <w:cs/>
        </w:rPr>
        <w:br/>
        <w:t>ไปกับการเพิ่มขึ้นในส่วนของหนี้สิน ตลอดระยะเวลาที่พนักงานมีสิทธิได้รับชำระอย่างไม่มีเงื่อนไข หนี้สินถูกวัดมูลค่าใหม่ทุก ๆ วันที่ในรายงานและวันที่จ่ายชำระ การเปลี่ยนแปลงในมูลค่ายุติธรรมของหนี้สินรับรู้เป็นค่าใช้จ่ายพนักงานในกำไรหรือขาดทุน</w:t>
      </w:r>
    </w:p>
    <w:p w14:paraId="22338215" w14:textId="77777777" w:rsidR="0017037C" w:rsidRPr="006371F0" w:rsidRDefault="0017037C" w:rsidP="0017037C">
      <w:pPr>
        <w:pStyle w:val="Heading8"/>
        <w:spacing w:line="240" w:lineRule="auto"/>
        <w:ind w:left="518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</w:p>
    <w:p w14:paraId="4BBE0F17" w14:textId="5BC15054" w:rsidR="00731749" w:rsidRPr="00F61C23" w:rsidRDefault="00731749" w:rsidP="00CF755A">
      <w:pPr>
        <w:pStyle w:val="Heading8"/>
        <w:numPr>
          <w:ilvl w:val="1"/>
          <w:numId w:val="22"/>
        </w:num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61C2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5555D080" w14:textId="77777777" w:rsidR="00731749" w:rsidRPr="006371F0" w:rsidRDefault="00731749" w:rsidP="000D68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82CB4F6" w14:textId="52A50BC9" w:rsidR="008268E7" w:rsidRDefault="00731749" w:rsidP="000D68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</w:t>
      </w:r>
      <w:r w:rsidR="00611F86" w:rsidRPr="00F61C23">
        <w:rPr>
          <w:rFonts w:ascii="Angsana New" w:hAnsi="Angsana New"/>
          <w:sz w:val="30"/>
          <w:szCs w:val="30"/>
          <w:cs/>
        </w:rPr>
        <w:t>กลุ่มบริษัท</w:t>
      </w:r>
      <w:r w:rsidR="00F47CFD" w:rsidRPr="00F61C23">
        <w:rPr>
          <w:rFonts w:ascii="Angsana New" w:hAnsi="Angsana New"/>
          <w:sz w:val="30"/>
          <w:szCs w:val="30"/>
          <w:cs/>
        </w:rPr>
        <w:t>และบริษัท</w:t>
      </w:r>
      <w:r w:rsidRPr="00F61C23">
        <w:rPr>
          <w:rFonts w:ascii="Angsana New" w:hAnsi="Angsana New"/>
          <w:sz w:val="30"/>
          <w:szCs w:val="30"/>
          <w:cs/>
        </w:rPr>
        <w:t>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</w:t>
      </w:r>
      <w:r w:rsidR="00416FA3" w:rsidRPr="00F61C23">
        <w:rPr>
          <w:rFonts w:ascii="Angsana New" w:hAnsi="Angsana New"/>
          <w:sz w:val="30"/>
          <w:szCs w:val="30"/>
          <w:cs/>
        </w:rPr>
        <w:t>ดังกล่าว</w:t>
      </w:r>
      <w:r w:rsidRPr="00F61C23">
        <w:rPr>
          <w:rFonts w:ascii="Angsana New" w:hAnsi="Angsana New"/>
          <w:sz w:val="30"/>
          <w:szCs w:val="30"/>
          <w:cs/>
        </w:rPr>
        <w:t xml:space="preserve">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</w:t>
      </w:r>
      <w:r w:rsidR="00611F86" w:rsidRPr="00F61C23">
        <w:rPr>
          <w:rFonts w:ascii="Angsana New" w:hAnsi="Angsana New"/>
          <w:sz w:val="30"/>
          <w:szCs w:val="30"/>
          <w:cs/>
        </w:rPr>
        <w:t xml:space="preserve">นได้ </w:t>
      </w:r>
      <w:r w:rsidRPr="00F61C23">
        <w:rPr>
          <w:rFonts w:ascii="Angsana New" w:hAnsi="Angsana New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="00611F86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 xml:space="preserve">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20C1FF47" w14:textId="77777777" w:rsidR="006371F0" w:rsidRPr="006371F0" w:rsidRDefault="006371F0" w:rsidP="000D68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664B666A" w14:textId="0DCFF9FB" w:rsidR="007D5D83" w:rsidRPr="00F61C23" w:rsidRDefault="007D5D83" w:rsidP="007D5D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iCs/>
          <w:sz w:val="30"/>
          <w:szCs w:val="30"/>
        </w:rPr>
      </w:pPr>
      <w:r w:rsidRPr="00F61C23">
        <w:rPr>
          <w:rFonts w:ascii="Angsana New" w:hAnsi="Angsana New"/>
          <w:iCs/>
          <w:sz w:val="30"/>
          <w:szCs w:val="30"/>
          <w:cs/>
        </w:rPr>
        <w:t>ประมาณการค่าประกันความเสียหาย</w:t>
      </w:r>
    </w:p>
    <w:p w14:paraId="75A4DAC1" w14:textId="77777777" w:rsidR="007D5D83" w:rsidRPr="006371F0" w:rsidRDefault="007D5D83" w:rsidP="007D5D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0690DAE" w14:textId="5C30CFDE" w:rsidR="007D5D83" w:rsidRPr="00F61C23" w:rsidRDefault="007D5D83" w:rsidP="007D5D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ประมาณการค่าประกันความเสียหายจะบันทึกเมื่อได้ขายสินค้าหรือให้บริการ</w:t>
      </w:r>
      <w:r w:rsidR="00802AF8" w:rsidRPr="00F61C23">
        <w:rPr>
          <w:rFonts w:ascii="Angsana New" w:hAnsi="Angsana New"/>
          <w:sz w:val="30"/>
          <w:szCs w:val="30"/>
          <w:cs/>
        </w:rPr>
        <w:t xml:space="preserve">แก่ลูกค้าแล้ว </w:t>
      </w:r>
      <w:r w:rsidRPr="00F61C23">
        <w:rPr>
          <w:rFonts w:ascii="Angsana New" w:hAnsi="Angsana New"/>
          <w:sz w:val="30"/>
          <w:szCs w:val="30"/>
          <w:cs/>
        </w:rPr>
        <w:t>ประมาณการค่าใช้จ่ายพิจารณาจากประวัติการจ่ายค่า</w:t>
      </w:r>
      <w:r w:rsidR="00802AF8" w:rsidRPr="00F61C23">
        <w:rPr>
          <w:rFonts w:ascii="Angsana New" w:hAnsi="Angsana New"/>
          <w:sz w:val="30"/>
          <w:szCs w:val="30"/>
          <w:cs/>
        </w:rPr>
        <w:t>ประกันความเสียหาย</w:t>
      </w:r>
      <w:r w:rsidRPr="00F61C23">
        <w:rPr>
          <w:rFonts w:ascii="Angsana New" w:hAnsi="Angsana New"/>
          <w:sz w:val="30"/>
          <w:szCs w:val="30"/>
          <w:cs/>
        </w:rPr>
        <w:t xml:space="preserve"> และปัจจัยต่างๆ ที่อาจเกี่ยวข้องกับความน่าจะเป็นที่จะเกิดความเสียหายดังกล่าว  </w:t>
      </w:r>
    </w:p>
    <w:p w14:paraId="57A363FE" w14:textId="4D6B17CA" w:rsidR="00534A47" w:rsidRDefault="00534A47" w:rsidP="007D5D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207C87C9" w14:textId="77777777" w:rsidR="006371F0" w:rsidRPr="00F61C23" w:rsidRDefault="006371F0" w:rsidP="007D5D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772AFE2F" w14:textId="24F3A231" w:rsidR="0096448C" w:rsidRPr="00F61C23" w:rsidRDefault="0096448C" w:rsidP="00CF755A">
      <w:pPr>
        <w:pStyle w:val="Heading8"/>
        <w:numPr>
          <w:ilvl w:val="1"/>
          <w:numId w:val="22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F61C2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256FE9B8" w14:textId="41A3EED1" w:rsidR="00C136B9" w:rsidRPr="00F61C23" w:rsidRDefault="00C136B9" w:rsidP="000F3752">
      <w:pPr>
        <w:pStyle w:val="block"/>
        <w:spacing w:after="0" w:line="240" w:lineRule="atLeast"/>
        <w:ind w:left="518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2204B83" w14:textId="55A80DF5" w:rsidR="00530566" w:rsidRPr="00F61C23" w:rsidRDefault="00530566" w:rsidP="00530566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กลุ่มบริษัทและบริษัทสามารถเข้าถึงได้ในวันดังกล่าว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0BFDB9C2" w14:textId="77777777" w:rsidR="00530566" w:rsidRPr="00F61C23" w:rsidRDefault="00530566" w:rsidP="005305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1FCC00CD" w14:textId="69F0917A" w:rsidR="00530566" w:rsidRPr="00F61C23" w:rsidRDefault="00530566" w:rsidP="005D54EC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 xml:space="preserve">นโยบายการบัญชีและการเปิดเผยข้อมูลของกลุ่มบริษัทและบริษัท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 </w:t>
      </w:r>
    </w:p>
    <w:p w14:paraId="70476A39" w14:textId="77777777" w:rsidR="00530566" w:rsidRPr="00F61C23" w:rsidRDefault="00530566" w:rsidP="005305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490DB283" w14:textId="28CA0A0E" w:rsidR="00530566" w:rsidRPr="00F61C23" w:rsidRDefault="00530566" w:rsidP="00530566">
      <w:pPr>
        <w:pStyle w:val="block"/>
        <w:spacing w:after="0" w:line="240" w:lineRule="atLeast"/>
        <w:ind w:left="518"/>
        <w:jc w:val="thaiDistribute"/>
        <w:rPr>
          <w:rFonts w:ascii="Angsana New" w:hAnsi="Angsana New"/>
          <w:sz w:val="30"/>
          <w:szCs w:val="30"/>
          <w:lang w:bidi="th-TH"/>
        </w:rPr>
      </w:pPr>
      <w:r w:rsidRPr="00F61C23">
        <w:rPr>
          <w:rFonts w:ascii="Angsana New" w:hAnsi="Angsana New"/>
          <w:sz w:val="30"/>
          <w:szCs w:val="30"/>
          <w:cs/>
          <w:lang w:bidi="th-TH"/>
        </w:rPr>
        <w:t>กลุ่มบริษัทและบริษัท</w:t>
      </w:r>
      <w:r w:rsidRPr="00F61C23">
        <w:rPr>
          <w:rFonts w:ascii="Angsana New" w:hAnsi="Angsana New"/>
          <w:sz w:val="30"/>
          <w:szCs w:val="30"/>
          <w:cs/>
        </w:rPr>
        <w:t xml:space="preserve">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</w:t>
      </w:r>
      <w:r w:rsidRPr="00F61C23">
        <w:rPr>
          <w:rFonts w:ascii="Angsana New" w:hAnsi="Angsana New"/>
          <w:sz w:val="30"/>
          <w:szCs w:val="30"/>
        </w:rPr>
        <w:t>‘</w:t>
      </w:r>
      <w:r w:rsidRPr="00F61C23">
        <w:rPr>
          <w:rFonts w:ascii="Angsana New" w:hAnsi="Angsana New"/>
          <w:sz w:val="30"/>
          <w:szCs w:val="30"/>
          <w:cs/>
        </w:rPr>
        <w:t>สภาพคล่อง</w:t>
      </w:r>
      <w:r w:rsidRPr="00F61C23">
        <w:rPr>
          <w:rFonts w:ascii="Angsana New" w:hAnsi="Angsana New"/>
          <w:sz w:val="30"/>
          <w:szCs w:val="30"/>
        </w:rPr>
        <w:t xml:space="preserve">’ </w:t>
      </w:r>
      <w:r w:rsidRPr="00F61C23">
        <w:rPr>
          <w:rFonts w:ascii="Angsana New" w:hAnsi="Angsana New"/>
          <w:sz w:val="30"/>
          <w:szCs w:val="30"/>
          <w:cs/>
        </w:rPr>
        <w:t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</w:t>
      </w:r>
    </w:p>
    <w:p w14:paraId="0DAD2644" w14:textId="46A1BEB1" w:rsidR="00530566" w:rsidRPr="00F61C23" w:rsidRDefault="00530566" w:rsidP="000F3752">
      <w:pPr>
        <w:pStyle w:val="block"/>
        <w:spacing w:after="0" w:line="240" w:lineRule="atLeast"/>
        <w:ind w:left="518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07D3242" w14:textId="0E39D664" w:rsidR="00530566" w:rsidRPr="00F61C23" w:rsidRDefault="00530566" w:rsidP="00530566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 xml:space="preserve">หากไม่มีราคาเสนอซื้อขายในตลาดที่มีสภาพคล่องกลุ่มบริษัทและบริษัท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การเลือกเทคนิคการประเมินมูลค่าจะพิจารณาปัจจัยทั้งหมดที่ผู้ร่วมตลาดคำนึงถึงในการกำหนดราคาของรายการ </w:t>
      </w:r>
    </w:p>
    <w:p w14:paraId="3DFDF8AD" w14:textId="77777777" w:rsidR="00530566" w:rsidRPr="00F61C23" w:rsidRDefault="00530566" w:rsidP="005305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5339D180" w14:textId="5675EBB3" w:rsidR="00530566" w:rsidRPr="00F61C23" w:rsidRDefault="00530566" w:rsidP="00530566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และบริษัท</w:t>
      </w:r>
      <w:r w:rsidR="004661FF" w:rsidRPr="00F61C23">
        <w:rPr>
          <w:rFonts w:ascii="Angsana New" w:hAnsi="Angsana New"/>
          <w:sz w:val="30"/>
          <w:szCs w:val="30"/>
          <w:cs/>
        </w:rPr>
        <w:t xml:space="preserve">    </w:t>
      </w:r>
      <w:r w:rsidRPr="00F61C23">
        <w:rPr>
          <w:rFonts w:ascii="Angsana New" w:hAnsi="Angsana New"/>
          <w:sz w:val="30"/>
          <w:szCs w:val="30"/>
          <w:cs/>
        </w:rPr>
        <w:t xml:space="preserve">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6C26EE5E" w14:textId="6471F6F8" w:rsidR="00534A47" w:rsidRPr="00F61C23" w:rsidRDefault="00534A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61D6AC9" w14:textId="628A8144" w:rsidR="00530566" w:rsidRPr="00F61C23" w:rsidRDefault="00530566" w:rsidP="00530566">
      <w:pPr>
        <w:pStyle w:val="block"/>
        <w:spacing w:after="0" w:line="240" w:lineRule="atLeast"/>
        <w:ind w:left="518"/>
        <w:jc w:val="thaiDistribute"/>
        <w:rPr>
          <w:rFonts w:ascii="Angsana New" w:hAnsi="Angsana New"/>
          <w:sz w:val="30"/>
          <w:szCs w:val="30"/>
          <w:lang w:bidi="th-TH"/>
        </w:rPr>
      </w:pPr>
      <w:r w:rsidRPr="00F61C23">
        <w:rPr>
          <w:rFonts w:ascii="Angsana New" w:hAnsi="Angsana New"/>
          <w:color w:val="00000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</w:t>
      </w:r>
      <w:r w:rsidRPr="00F61C23">
        <w:rPr>
          <w:rFonts w:ascii="Angsana New" w:hAnsi="Angsana New"/>
          <w:sz w:val="30"/>
          <w:szCs w:val="30"/>
          <w:cs/>
          <w:lang w:bidi="th-TH"/>
        </w:rPr>
        <w:t>กลุ่มบริษัทและบริษัท</w:t>
      </w:r>
      <w:r w:rsidRPr="00F61C23">
        <w:rPr>
          <w:rFonts w:ascii="Angsana New" w:hAnsi="Angsana New"/>
          <w:color w:val="000000"/>
          <w:sz w:val="30"/>
          <w:szCs w:val="30"/>
          <w:cs/>
        </w:rPr>
        <w:t>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353BF85D" w14:textId="4CFB1A62" w:rsidR="00DD2562" w:rsidRPr="00F61C23" w:rsidRDefault="00DD2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14:paraId="5054C4C4" w14:textId="19E43640" w:rsidR="0096448C" w:rsidRPr="00F61C23" w:rsidRDefault="0096448C" w:rsidP="0096448C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b/>
          <w:bCs/>
          <w:color w:val="0000FF"/>
          <w:sz w:val="28"/>
          <w:szCs w:val="28"/>
          <w:lang w:val="en-GB" w:bidi="ar-SA"/>
        </w:rPr>
      </w:pPr>
      <w:r w:rsidRPr="00F61C23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</w:t>
      </w:r>
      <w:r w:rsidR="00B60682" w:rsidRPr="00F61C23">
        <w:rPr>
          <w:rFonts w:ascii="Angsana New" w:hAnsi="Angsana New"/>
          <w:sz w:val="30"/>
          <w:szCs w:val="30"/>
          <w:cs/>
        </w:rPr>
        <w:t xml:space="preserve"> </w:t>
      </w:r>
      <w:r w:rsidR="004132AA" w:rsidRPr="00F61C23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Pr="00F61C23">
        <w:rPr>
          <w:rFonts w:ascii="Angsana New" w:hAnsi="Angsana New"/>
          <w:sz w:val="30"/>
          <w:szCs w:val="30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="00B60682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ดังนี้</w:t>
      </w:r>
      <w:r w:rsidRPr="00F61C23">
        <w:rPr>
          <w:rFonts w:ascii="Angsana New" w:hAnsi="Angsana New"/>
          <w:sz w:val="28"/>
          <w:szCs w:val="28"/>
          <w:cs/>
        </w:rPr>
        <w:t xml:space="preserve"> </w:t>
      </w:r>
    </w:p>
    <w:p w14:paraId="5F0D8385" w14:textId="582FED6E" w:rsidR="0096448C" w:rsidRPr="00F61C23" w:rsidRDefault="0096448C" w:rsidP="0096448C">
      <w:pPr>
        <w:pStyle w:val="block"/>
        <w:numPr>
          <w:ilvl w:val="0"/>
          <w:numId w:val="19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F61C23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="00A453AA" w:rsidRPr="00F61C23">
        <w:rPr>
          <w:rFonts w:ascii="Angsana New" w:hAnsi="Angsana New"/>
          <w:sz w:val="30"/>
          <w:szCs w:val="30"/>
          <w:lang w:val="en-US" w:bidi="th-TH"/>
        </w:rPr>
        <w:t>1</w:t>
      </w:r>
      <w:r w:rsidR="00B60682" w:rsidRPr="00F61C23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F61C23">
        <w:rPr>
          <w:rFonts w:ascii="Angsana New" w:hAnsi="Angsana New"/>
          <w:sz w:val="30"/>
          <w:szCs w:val="30"/>
          <w:lang w:bidi="th-TH"/>
        </w:rPr>
        <w:t xml:space="preserve"> </w:t>
      </w:r>
      <w:r w:rsidRPr="00F61C23">
        <w:rPr>
          <w:rFonts w:ascii="Angsana New" w:hAnsi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47B69DF" w14:textId="41030C0B" w:rsidR="0096448C" w:rsidRPr="00F61C23" w:rsidRDefault="0096448C" w:rsidP="0096448C">
      <w:pPr>
        <w:pStyle w:val="block"/>
        <w:numPr>
          <w:ilvl w:val="0"/>
          <w:numId w:val="19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F61C23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F61C23">
        <w:rPr>
          <w:rFonts w:ascii="Angsana New" w:hAnsi="Angsana New"/>
          <w:sz w:val="30"/>
          <w:szCs w:val="30"/>
          <w:lang w:bidi="th-TH"/>
        </w:rPr>
        <w:t xml:space="preserve"> </w:t>
      </w:r>
      <w:r w:rsidR="00A453AA" w:rsidRPr="00F61C23">
        <w:rPr>
          <w:rFonts w:ascii="Angsana New" w:hAnsi="Angsana New"/>
          <w:sz w:val="30"/>
          <w:szCs w:val="30"/>
          <w:lang w:val="en-US" w:bidi="th-TH"/>
        </w:rPr>
        <w:t>2</w:t>
      </w:r>
      <w:r w:rsidRPr="00F61C23">
        <w:rPr>
          <w:rFonts w:ascii="Angsana New" w:hAnsi="Angsana New"/>
          <w:sz w:val="30"/>
          <w:szCs w:val="30"/>
          <w:lang w:bidi="th-TH"/>
        </w:rPr>
        <w:t xml:space="preserve">  </w:t>
      </w:r>
      <w:r w:rsidRPr="00F61C23">
        <w:rPr>
          <w:rFonts w:ascii="Angsana New" w:hAnsi="Angsana New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A453AA" w:rsidRPr="00F61C23">
        <w:rPr>
          <w:rFonts w:ascii="Angsana New" w:hAnsi="Angsana New"/>
          <w:sz w:val="30"/>
          <w:szCs w:val="30"/>
          <w:lang w:val="en-US" w:bidi="th-TH"/>
        </w:rPr>
        <w:t>1</w:t>
      </w:r>
    </w:p>
    <w:p w14:paraId="2D9960B6" w14:textId="2CF1D6E4" w:rsidR="0096448C" w:rsidRPr="00F61C23" w:rsidRDefault="0096448C" w:rsidP="0096448C">
      <w:pPr>
        <w:pStyle w:val="block"/>
        <w:numPr>
          <w:ilvl w:val="0"/>
          <w:numId w:val="19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F61C23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F61C23">
        <w:rPr>
          <w:rFonts w:ascii="Angsana New" w:hAnsi="Angsana New"/>
          <w:sz w:val="30"/>
          <w:szCs w:val="30"/>
          <w:lang w:bidi="th-TH"/>
        </w:rPr>
        <w:t xml:space="preserve"> </w:t>
      </w:r>
      <w:r w:rsidR="00A453AA" w:rsidRPr="00F61C23">
        <w:rPr>
          <w:rFonts w:ascii="Angsana New" w:hAnsi="Angsana New"/>
          <w:sz w:val="30"/>
          <w:szCs w:val="30"/>
          <w:lang w:val="en-US" w:bidi="th-TH"/>
        </w:rPr>
        <w:t>3</w:t>
      </w:r>
      <w:r w:rsidRPr="00F61C23">
        <w:rPr>
          <w:rFonts w:ascii="Angsana New" w:hAnsi="Angsana New"/>
          <w:sz w:val="30"/>
          <w:szCs w:val="30"/>
          <w:lang w:bidi="th-TH"/>
        </w:rPr>
        <w:t xml:space="preserve">  </w:t>
      </w:r>
      <w:r w:rsidRPr="00F61C23">
        <w:rPr>
          <w:rFonts w:ascii="Angsana New" w:hAnsi="Angsana New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701FF1A4" w14:textId="77777777" w:rsidR="0096448C" w:rsidRPr="006371F0" w:rsidRDefault="0096448C" w:rsidP="000F3752">
      <w:pPr>
        <w:pStyle w:val="block"/>
        <w:spacing w:after="0" w:line="240" w:lineRule="atLeast"/>
        <w:ind w:left="900"/>
        <w:jc w:val="thaiDistribute"/>
        <w:rPr>
          <w:rFonts w:ascii="Angsana New" w:hAnsi="Angsana New"/>
          <w:sz w:val="16"/>
          <w:szCs w:val="16"/>
          <w:lang w:bidi="th-TH"/>
        </w:rPr>
      </w:pPr>
    </w:p>
    <w:p w14:paraId="14862461" w14:textId="77777777" w:rsidR="0096448C" w:rsidRPr="00F61C23" w:rsidRDefault="0096448C" w:rsidP="0096448C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792E6431" w14:textId="77777777" w:rsidR="0096448C" w:rsidRPr="006371F0" w:rsidRDefault="0096448C" w:rsidP="000F3752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916E0AF" w14:textId="4D37A8CA" w:rsidR="0096448C" w:rsidRPr="00F61C23" w:rsidRDefault="004132AA" w:rsidP="004132AA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="0096448C" w:rsidRPr="00F61C23">
        <w:rPr>
          <w:rFonts w:ascii="Angsana New" w:hAnsi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6B5338E7" w14:textId="77777777" w:rsidR="006407B8" w:rsidRPr="006371F0" w:rsidRDefault="006407B8" w:rsidP="004132AA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7356EC6" w14:textId="77777777" w:rsidR="00731749" w:rsidRPr="00F61C23" w:rsidRDefault="00731749" w:rsidP="00CF755A">
      <w:pPr>
        <w:pStyle w:val="Heading8"/>
        <w:numPr>
          <w:ilvl w:val="1"/>
          <w:numId w:val="22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61C2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รายได้</w:t>
      </w:r>
    </w:p>
    <w:p w14:paraId="67E77446" w14:textId="4070A560" w:rsidR="00731749" w:rsidRPr="006371F0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16"/>
          <w:szCs w:val="16"/>
        </w:rPr>
      </w:pPr>
    </w:p>
    <w:p w14:paraId="08B29DA0" w14:textId="065F520B" w:rsidR="004E6224" w:rsidRPr="00F61C23" w:rsidRDefault="004E6224" w:rsidP="00D427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pacing w:val="-8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และ</w:t>
      </w:r>
      <w:r w:rsidRPr="00F61C23">
        <w:rPr>
          <w:rFonts w:ascii="Angsana New" w:hAnsi="Angsana New"/>
          <w:sz w:val="30"/>
          <w:szCs w:val="30"/>
          <w:cs/>
        </w:rPr>
        <w:t xml:space="preserve">บริษัท คาดว่าจะมีสิทธิได้รับซึ่งไม่รวมจำนวนเงินที่เก็บแทนบุคคลที่สาม ภาษีมูลค่าเพิ่ม และแสดงสุทธิจากส่วนลดการค้า และส่วนลดตามปริมาณ </w:t>
      </w:r>
    </w:p>
    <w:p w14:paraId="11DB1790" w14:textId="031C76D8" w:rsidR="008E5C68" w:rsidRPr="006371F0" w:rsidRDefault="008E5C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68ECAF12" w14:textId="6E30A0EC" w:rsidR="00610579" w:rsidRDefault="00610579" w:rsidP="006105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61C23">
        <w:rPr>
          <w:rFonts w:ascii="Angsana New" w:hAnsi="Angsana New"/>
          <w:i/>
          <w:iCs/>
          <w:sz w:val="30"/>
          <w:szCs w:val="30"/>
          <w:cs/>
        </w:rPr>
        <w:t>การขายสินค้าและบริการ</w:t>
      </w:r>
    </w:p>
    <w:p w14:paraId="5A9A7F49" w14:textId="77777777" w:rsidR="009A0240" w:rsidRPr="006371F0" w:rsidRDefault="009A0240" w:rsidP="006105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2A28590A" w14:textId="4772E5E3" w:rsidR="00610579" w:rsidRPr="00F61C23" w:rsidRDefault="00610579" w:rsidP="00610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="00B60682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7C72D446" w14:textId="5C466934" w:rsidR="001D1A89" w:rsidRPr="006371F0" w:rsidRDefault="001D1A89" w:rsidP="00610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4B1AF695" w14:textId="048CD034" w:rsidR="001D1A89" w:rsidRPr="00F61C23" w:rsidRDefault="001D1A89" w:rsidP="001D1A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รายได้จากการให้บริการรับรู้ตลอดช่วงเวลาหนึ่ง โดยอ้างอิงกับขั้นความสำเร็จของงาน</w:t>
      </w:r>
      <w:r w:rsidR="00CB0840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ขั้นความสำเร็จของงานประเมินโดยใช้วิธี</w:t>
      </w:r>
      <w:r w:rsidR="00CB0840" w:rsidRPr="00F61C23">
        <w:rPr>
          <w:rFonts w:ascii="Angsana New" w:hAnsi="Angsana New"/>
          <w:sz w:val="30"/>
          <w:szCs w:val="30"/>
          <w:cs/>
        </w:rPr>
        <w:t>การสำรวจงานที่ได้ทำแล้ว</w:t>
      </w:r>
      <w:r w:rsidRPr="00F61C23">
        <w:rPr>
          <w:rFonts w:ascii="Angsana New" w:hAnsi="Angsana New"/>
          <w:sz w:val="30"/>
          <w:szCs w:val="30"/>
          <w:cs/>
        </w:rPr>
        <w:t xml:space="preserve"> ต้นทุนที่เกี่ยวข้องรับรู้ในกำไรหรือขาดทุนเมื่อเกิดขึ้น</w:t>
      </w:r>
    </w:p>
    <w:p w14:paraId="64729B8D" w14:textId="77777777" w:rsidR="001D1A89" w:rsidRPr="006371F0" w:rsidRDefault="001D1A89" w:rsidP="001D1A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16"/>
          <w:szCs w:val="16"/>
        </w:rPr>
      </w:pPr>
    </w:p>
    <w:p w14:paraId="143EDFC3" w14:textId="57485814" w:rsidR="001D1A89" w:rsidRPr="00F61C23" w:rsidRDefault="001D1A89" w:rsidP="001D1A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F61C23">
        <w:rPr>
          <w:rFonts w:ascii="Angsana New" w:hAnsi="Angsana New"/>
          <w:sz w:val="30"/>
          <w:szCs w:val="30"/>
          <w:cs/>
          <w:lang w:val="en-GB"/>
        </w:rPr>
        <w:t xml:space="preserve">สำหรับสัญญาที่มีการรวมการขายสินค้าและบริการเข้าด้วยกัน </w:t>
      </w:r>
      <w:r w:rsidRPr="00F61C23">
        <w:rPr>
          <w:rFonts w:ascii="Angsana New" w:hAnsi="Angsana New"/>
          <w:sz w:val="30"/>
          <w:szCs w:val="30"/>
          <w:cs/>
        </w:rPr>
        <w:t>กลุ่มบริษัท</w:t>
      </w:r>
      <w:r w:rsidR="00FD45BB" w:rsidRPr="00F61C23">
        <w:rPr>
          <w:rFonts w:ascii="Angsana New" w:hAnsi="Angsana New"/>
          <w:sz w:val="30"/>
          <w:szCs w:val="30"/>
          <w:cs/>
        </w:rPr>
        <w:t>และ</w:t>
      </w:r>
      <w:r w:rsidRPr="00F61C23">
        <w:rPr>
          <w:rFonts w:ascii="Angsana New" w:hAnsi="Angsana New"/>
          <w:sz w:val="30"/>
          <w:szCs w:val="30"/>
          <w:cs/>
        </w:rPr>
        <w:t>บริษัท</w:t>
      </w:r>
      <w:r w:rsidRPr="00F61C23">
        <w:rPr>
          <w:rFonts w:ascii="Angsana New" w:hAnsi="Angsana New"/>
          <w:sz w:val="30"/>
          <w:szCs w:val="30"/>
          <w:cs/>
          <w:lang w:val="en-GB"/>
        </w:rPr>
        <w:t>บันทึกสินค้าและบริการแยกจากกัน หากสินค้าและบริการดังกล่าวแตกต่างกัน</w:t>
      </w:r>
      <w:r w:rsidRPr="00F61C23">
        <w:rPr>
          <w:rFonts w:ascii="Angsana New" w:hAnsi="Angsana New"/>
          <w:sz w:val="30"/>
          <w:szCs w:val="30"/>
          <w:lang w:val="en-GB"/>
        </w:rPr>
        <w:t xml:space="preserve"> </w:t>
      </w:r>
      <w:r w:rsidRPr="00F61C23">
        <w:rPr>
          <w:rFonts w:ascii="Angsana New" w:hAnsi="Angsana New"/>
          <w:sz w:val="30"/>
          <w:szCs w:val="30"/>
        </w:rPr>
        <w:t>(</w:t>
      </w:r>
      <w:r w:rsidRPr="00F61C23">
        <w:rPr>
          <w:rFonts w:ascii="Angsana New" w:hAnsi="Angsana New"/>
          <w:sz w:val="30"/>
          <w:szCs w:val="30"/>
          <w:cs/>
          <w:lang w:val="en-GB"/>
        </w:rPr>
        <w:t>เช่น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F61C23">
        <w:rPr>
          <w:rFonts w:ascii="Angsana New" w:hAnsi="Angsana New"/>
          <w:sz w:val="30"/>
          <w:szCs w:val="30"/>
          <w:lang w:val="en-GB"/>
        </w:rPr>
        <w:t>)</w:t>
      </w:r>
      <w:r w:rsidRPr="00F61C23">
        <w:rPr>
          <w:rFonts w:ascii="Angsana New" w:hAnsi="Angsana New"/>
          <w:sz w:val="30"/>
          <w:szCs w:val="30"/>
          <w:cs/>
          <w:lang w:val="en-GB"/>
        </w:rPr>
        <w:t xml:space="preserve"> หรือมีการให้บริการหลาย</w:t>
      </w:r>
      <w:r w:rsidR="00796640" w:rsidRPr="00F61C23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61C23">
        <w:rPr>
          <w:rFonts w:ascii="Angsana New" w:hAnsi="Angsana New"/>
          <w:sz w:val="30"/>
          <w:szCs w:val="30"/>
          <w:cs/>
          <w:lang w:val="en-GB"/>
        </w:rPr>
        <w:t>ๆ ประเภทในรอบระยะเวลารายงานที่แตกต่างกัน สิ่งตอบแทนที่ได้รับจะถูกปันส่วนตามสัดส่วน</w:t>
      </w:r>
      <w:r w:rsidRPr="00F61C23">
        <w:rPr>
          <w:rFonts w:ascii="Angsana New" w:hAnsi="Angsana New"/>
          <w:sz w:val="30"/>
          <w:szCs w:val="30"/>
          <w:cs/>
        </w:rPr>
        <w:t>ของ</w:t>
      </w:r>
      <w:r w:rsidRPr="00F61C23">
        <w:rPr>
          <w:rFonts w:ascii="Angsana New" w:hAnsi="Angsana New"/>
          <w:sz w:val="30"/>
          <w:szCs w:val="30"/>
          <w:cs/>
          <w:lang w:val="en-GB"/>
        </w:rPr>
        <w:t>ราคาขายที่เป็นเอกเทศของสินค้าและบริการนั้น</w:t>
      </w:r>
      <w:r w:rsidR="00796640" w:rsidRPr="00F61C23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F61C23">
        <w:rPr>
          <w:rFonts w:ascii="Angsana New" w:hAnsi="Angsana New"/>
          <w:sz w:val="30"/>
          <w:szCs w:val="30"/>
          <w:cs/>
          <w:lang w:val="en-GB"/>
        </w:rPr>
        <w:t xml:space="preserve">ๆ </w:t>
      </w:r>
    </w:p>
    <w:p w14:paraId="0D67DB73" w14:textId="77777777" w:rsidR="004728FE" w:rsidRPr="009A0240" w:rsidRDefault="004728FE" w:rsidP="001D1A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lang w:val="en-GB"/>
        </w:rPr>
      </w:pPr>
    </w:p>
    <w:p w14:paraId="3E2D59E9" w14:textId="361D529D" w:rsidR="009A3966" w:rsidRPr="00F61C23" w:rsidRDefault="009A3966" w:rsidP="00CF755A">
      <w:pPr>
        <w:pStyle w:val="Heading8"/>
        <w:numPr>
          <w:ilvl w:val="1"/>
          <w:numId w:val="22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F61C2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รายได้อื่น</w:t>
      </w:r>
    </w:p>
    <w:p w14:paraId="0EE1D003" w14:textId="77777777" w:rsidR="009A3966" w:rsidRPr="006371F0" w:rsidRDefault="009A3966" w:rsidP="009A39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i/>
          <w:sz w:val="20"/>
          <w:szCs w:val="20"/>
        </w:rPr>
      </w:pPr>
    </w:p>
    <w:p w14:paraId="1695C578" w14:textId="557A4C4C" w:rsidR="009A3966" w:rsidRPr="00F61C23" w:rsidRDefault="009A3966" w:rsidP="009A39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18"/>
        <w:jc w:val="thaiDistribute"/>
        <w:rPr>
          <w:rFonts w:ascii="Angsana New" w:hAnsi="Angsana New"/>
          <w:i/>
          <w:sz w:val="30"/>
          <w:szCs w:val="30"/>
        </w:rPr>
      </w:pPr>
      <w:r w:rsidRPr="00F61C23">
        <w:rPr>
          <w:rFonts w:ascii="Angsana New" w:hAnsi="Angsana New"/>
          <w:i/>
          <w:sz w:val="30"/>
          <w:szCs w:val="30"/>
          <w:cs/>
        </w:rPr>
        <w:t>รายได้อื่นประกอบด้วยเงินปันผล ดอกเบี้ยรับและอื่น</w:t>
      </w:r>
      <w:r w:rsidR="004661FF" w:rsidRPr="00F61C23">
        <w:rPr>
          <w:rFonts w:ascii="Angsana New" w:hAnsi="Angsana New"/>
          <w:i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i/>
          <w:sz w:val="30"/>
          <w:szCs w:val="30"/>
          <w:cs/>
        </w:rPr>
        <w:t>ๆ โดยเงินปันผลรับบันทึกในกำไรหรือขาดทุนในวันที่</w:t>
      </w:r>
      <w:r w:rsidR="004661FF" w:rsidRPr="00F61C23">
        <w:rPr>
          <w:rFonts w:ascii="Angsana New" w:hAnsi="Angsana New"/>
          <w:i/>
          <w:sz w:val="30"/>
          <w:szCs w:val="30"/>
          <w:cs/>
        </w:rPr>
        <w:t xml:space="preserve">       </w:t>
      </w:r>
      <w:r w:rsidRPr="00F61C23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Pr="00F61C23">
        <w:rPr>
          <w:rFonts w:ascii="Angsana New" w:hAnsi="Angsana New"/>
          <w:i/>
          <w:sz w:val="30"/>
          <w:szCs w:val="30"/>
          <w:cs/>
        </w:rPr>
        <w:t xml:space="preserve">มีสิทธิได้รับเงินปันผล </w:t>
      </w:r>
    </w:p>
    <w:p w14:paraId="07F5306E" w14:textId="77777777" w:rsidR="009A3966" w:rsidRPr="006371F0" w:rsidRDefault="009A3966" w:rsidP="009A3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DAE1392" w14:textId="46F8CAA1" w:rsidR="009A3966" w:rsidRPr="00F61C23" w:rsidRDefault="009A3966" w:rsidP="00CF755A">
      <w:pPr>
        <w:pStyle w:val="Heading8"/>
        <w:numPr>
          <w:ilvl w:val="1"/>
          <w:numId w:val="22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F61C2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ดอกเบี้ย</w:t>
      </w:r>
    </w:p>
    <w:p w14:paraId="51825608" w14:textId="77777777" w:rsidR="009A3966" w:rsidRPr="006371F0" w:rsidRDefault="009A3966" w:rsidP="009A3966">
      <w:pPr>
        <w:rPr>
          <w:rFonts w:ascii="Angsana New" w:hAnsi="Angsana New"/>
          <w:sz w:val="20"/>
          <w:szCs w:val="20"/>
          <w:lang w:val="th-TH"/>
        </w:rPr>
      </w:pPr>
    </w:p>
    <w:p w14:paraId="2FD08444" w14:textId="338BBF7E" w:rsidR="009A3966" w:rsidRPr="00F61C23" w:rsidRDefault="009A3966" w:rsidP="009A3966">
      <w:pPr>
        <w:pStyle w:val="Pa18"/>
        <w:spacing w:line="240" w:lineRule="auto"/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E0E0E0"/>
        </w:rPr>
      </w:pPr>
      <w:r w:rsidRPr="00F61C23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A453AA" w:rsidRPr="00F61C23">
        <w:rPr>
          <w:rFonts w:ascii="Angsana New" w:hAnsi="Angsana New" w:cs="Angsana New"/>
          <w:b/>
          <w:bCs/>
          <w:i/>
          <w:iCs/>
          <w:sz w:val="30"/>
          <w:szCs w:val="30"/>
        </w:rPr>
        <w:t>1</w:t>
      </w:r>
      <w:r w:rsidR="004661FF" w:rsidRPr="00F61C23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</w:t>
      </w:r>
      <w:r w:rsidRPr="00F61C23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มกราคม </w:t>
      </w:r>
      <w:r w:rsidR="00A453AA" w:rsidRPr="00F61C23">
        <w:rPr>
          <w:rFonts w:ascii="Angsana New" w:hAnsi="Angsana New" w:cs="Angsana New"/>
          <w:b/>
          <w:bCs/>
          <w:i/>
          <w:iCs/>
          <w:sz w:val="30"/>
          <w:szCs w:val="30"/>
        </w:rPr>
        <w:t>2563</w:t>
      </w:r>
      <w:r w:rsidR="004661FF" w:rsidRPr="00F61C23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</w:t>
      </w:r>
    </w:p>
    <w:p w14:paraId="6D6EEE48" w14:textId="77777777" w:rsidR="009A3966" w:rsidRPr="006371F0" w:rsidRDefault="009A3966" w:rsidP="009A3966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53B8283B" w14:textId="102B5F0E" w:rsidR="009A3966" w:rsidRPr="00F61C23" w:rsidRDefault="009A3966" w:rsidP="009A3966">
      <w:pPr>
        <w:pStyle w:val="Pa18"/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61C23">
        <w:rPr>
          <w:rFonts w:ascii="Angsana New" w:hAnsi="Angsana New" w:cs="Angsana New"/>
          <w:i/>
          <w:iCs/>
          <w:sz w:val="30"/>
          <w:szCs w:val="30"/>
          <w:cs/>
        </w:rPr>
        <w:t>อัตราดอกเบี้ยที่แท้จริง</w:t>
      </w:r>
      <w:r w:rsidRPr="00F61C23">
        <w:rPr>
          <w:rFonts w:ascii="Angsana New" w:hAnsi="Angsana New" w:cs="Angsana New"/>
          <w:b/>
          <w:bCs/>
          <w:color w:val="0000FF"/>
          <w:sz w:val="30"/>
          <w:szCs w:val="30"/>
          <w:lang w:val="en-GB" w:bidi="ar-SA"/>
        </w:rPr>
        <w:t xml:space="preserve"> </w:t>
      </w:r>
    </w:p>
    <w:p w14:paraId="5AEC44CF" w14:textId="77777777" w:rsidR="009A3966" w:rsidRPr="006371F0" w:rsidRDefault="009A3966" w:rsidP="009A3966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3518B030" w14:textId="77777777" w:rsidR="009A3966" w:rsidRPr="00F61C23" w:rsidRDefault="009A3966" w:rsidP="009A3966">
      <w:pPr>
        <w:pStyle w:val="NoSpacing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61C23">
        <w:rPr>
          <w:rFonts w:ascii="Angsana New" w:hAnsi="Angsana New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0F2BE600" w14:textId="77777777" w:rsidR="009A3966" w:rsidRPr="00F61C23" w:rsidRDefault="009A3966" w:rsidP="009A3966">
      <w:pPr>
        <w:pStyle w:val="NoSpacing"/>
        <w:numPr>
          <w:ilvl w:val="0"/>
          <w:numId w:val="41"/>
        </w:numPr>
        <w:tabs>
          <w:tab w:val="clear" w:pos="454"/>
          <w:tab w:val="clear" w:pos="680"/>
          <w:tab w:val="left" w:pos="810"/>
        </w:tabs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22234932" w14:textId="77777777" w:rsidR="009A3966" w:rsidRPr="00F61C23" w:rsidRDefault="009A3966" w:rsidP="009A3966">
      <w:pPr>
        <w:pStyle w:val="NoSpacing"/>
        <w:numPr>
          <w:ilvl w:val="0"/>
          <w:numId w:val="41"/>
        </w:numPr>
        <w:tabs>
          <w:tab w:val="clear" w:pos="454"/>
          <w:tab w:val="clear" w:pos="680"/>
          <w:tab w:val="left" w:pos="810"/>
        </w:tabs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ราคาทุนตัดจำหน่ายของหนี้สินทางการเงิน</w:t>
      </w:r>
    </w:p>
    <w:p w14:paraId="3EBBC9AC" w14:textId="77777777" w:rsidR="009A3966" w:rsidRPr="006371F0" w:rsidRDefault="009A3966" w:rsidP="009A3966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4534A267" w14:textId="16665CEC" w:rsidR="009A3966" w:rsidRDefault="009A3966" w:rsidP="009A396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70077BEF" w14:textId="77777777" w:rsidR="006371F0" w:rsidRPr="006371F0" w:rsidRDefault="006371F0" w:rsidP="009A3966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6461294B" w14:textId="6592D5C5" w:rsidR="00474DD3" w:rsidRPr="00F61C23" w:rsidRDefault="00474DD3" w:rsidP="00474DD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E0E0E0"/>
        </w:rPr>
      </w:pPr>
      <w:r w:rsidRPr="00F61C2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F61C23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4661FF" w:rsidRPr="00F61C2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มกราคม </w:t>
      </w:r>
      <w:r w:rsidRPr="00F61C23">
        <w:rPr>
          <w:rFonts w:ascii="Angsana New" w:hAnsi="Angsana New"/>
          <w:b/>
          <w:bCs/>
          <w:i/>
          <w:iCs/>
          <w:sz w:val="30"/>
          <w:szCs w:val="30"/>
        </w:rPr>
        <w:t>2563</w:t>
      </w:r>
      <w:r w:rsidR="004661FF" w:rsidRPr="00F61C2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7E7A1A34" w14:textId="77777777" w:rsidR="00474DD3" w:rsidRPr="006371F0" w:rsidRDefault="00474DD3" w:rsidP="00474DD3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2D4C35AD" w14:textId="77777777" w:rsidR="00474DD3" w:rsidRPr="00F61C23" w:rsidRDefault="00474DD3" w:rsidP="00474DD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ดอกเบี้ย</w:t>
      </w:r>
      <w:r w:rsidRPr="00F61C23">
        <w:rPr>
          <w:rFonts w:ascii="Angsana New" w:hAnsi="Angsana New" w:hint="cs"/>
          <w:sz w:val="30"/>
          <w:szCs w:val="30"/>
          <w:cs/>
        </w:rPr>
        <w:t>รับรับรู้ในกำไรหรือขาดทุนในอัตราที่ระบุในสัญญา</w:t>
      </w:r>
    </w:p>
    <w:p w14:paraId="5FB40031" w14:textId="77777777" w:rsidR="00474DD3" w:rsidRPr="006371F0" w:rsidRDefault="00474DD3" w:rsidP="00474DD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778498B" w14:textId="77777777" w:rsidR="00474DD3" w:rsidRPr="00F61C23" w:rsidRDefault="00474DD3" w:rsidP="00474DD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74C92A1A" w14:textId="65E64B16" w:rsidR="00CF301C" w:rsidRPr="006371F0" w:rsidRDefault="00CF3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77F8D17B" w14:textId="77777777" w:rsidR="00731749" w:rsidRPr="00F61C23" w:rsidRDefault="00731749" w:rsidP="00CF755A">
      <w:pPr>
        <w:pStyle w:val="Heading8"/>
        <w:numPr>
          <w:ilvl w:val="1"/>
          <w:numId w:val="22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61C2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ภาษีเงินได้</w:t>
      </w:r>
    </w:p>
    <w:p w14:paraId="1F89445C" w14:textId="77777777" w:rsidR="00731749" w:rsidRPr="006371F0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70104DD1" w14:textId="77777777" w:rsidR="00731749" w:rsidRPr="00F61C23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61C23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</w:t>
      </w:r>
      <w:r w:rsidR="00F54865" w:rsidRPr="00F61C23">
        <w:rPr>
          <w:rFonts w:ascii="Angsana New" w:hAnsi="Angsana New"/>
          <w:sz w:val="30"/>
          <w:szCs w:val="30"/>
          <w:cs/>
        </w:rPr>
        <w:t>บัญชี</w:t>
      </w:r>
      <w:r w:rsidRPr="00F61C23">
        <w:rPr>
          <w:rFonts w:ascii="Angsana New" w:hAnsi="Angsana New"/>
          <w:sz w:val="30"/>
          <w:szCs w:val="30"/>
          <w:cs/>
        </w:rPr>
        <w:t xml:space="preserve">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</w:t>
      </w:r>
      <w:r w:rsidR="00A1713A" w:rsidRPr="00F61C23">
        <w:rPr>
          <w:rFonts w:ascii="Angsana New" w:hAnsi="Angsana New"/>
          <w:sz w:val="30"/>
          <w:szCs w:val="30"/>
          <w:cs/>
        </w:rPr>
        <w:br/>
      </w:r>
      <w:r w:rsidRPr="00F61C23">
        <w:rPr>
          <w:rFonts w:ascii="Angsana New" w:hAnsi="Angsana New"/>
          <w:sz w:val="30"/>
          <w:szCs w:val="30"/>
          <w:cs/>
        </w:rPr>
        <w:t>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007AA664" w14:textId="77777777" w:rsidR="00C82838" w:rsidRPr="00F61C23" w:rsidRDefault="00C82838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66A6942" w14:textId="14CFBC62" w:rsidR="00731749" w:rsidRPr="00F61C23" w:rsidRDefault="00731749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</w:t>
      </w:r>
      <w:r w:rsidR="00F54865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F54865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ๆ</w:t>
      </w:r>
    </w:p>
    <w:p w14:paraId="606A930F" w14:textId="77777777" w:rsidR="00B83905" w:rsidRPr="00675B93" w:rsidRDefault="00B83905" w:rsidP="00731749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3F7D80E7" w14:textId="2011A819" w:rsidR="00731749" w:rsidRPr="00F61C23" w:rsidRDefault="00731749" w:rsidP="00731749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="00F54865" w:rsidRPr="00F61C23">
        <w:rPr>
          <w:rFonts w:ascii="Angsana New" w:hAnsi="Angsana New"/>
          <w:sz w:val="30"/>
          <w:szCs w:val="30"/>
          <w:cs/>
        </w:rPr>
        <w:br/>
      </w:r>
      <w:r w:rsidRPr="00F61C23">
        <w:rPr>
          <w:rFonts w:ascii="Angsana New" w:hAnsi="Angsana New"/>
          <w:sz w:val="30"/>
          <w:szCs w:val="30"/>
          <w:cs/>
        </w:rPr>
        <w:t>ผลแตกต่างชั่วคราวต่อไปนี้ การรับรู้ค่าความนิยม</w:t>
      </w:r>
      <w:r w:rsidR="00F54865" w:rsidRPr="00F61C23">
        <w:rPr>
          <w:rFonts w:ascii="Angsana New" w:hAnsi="Angsana New"/>
          <w:sz w:val="30"/>
          <w:szCs w:val="30"/>
          <w:cs/>
        </w:rPr>
        <w:t>ในครั้งแรก</w:t>
      </w:r>
      <w:r w:rsidRPr="00F61C23">
        <w:rPr>
          <w:rFonts w:ascii="Angsana New" w:hAnsi="Angsana New"/>
          <w:sz w:val="30"/>
          <w:szCs w:val="30"/>
          <w:cs/>
        </w:rPr>
        <w:t xml:space="preserve">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 </w:t>
      </w:r>
    </w:p>
    <w:p w14:paraId="1994C750" w14:textId="77777777" w:rsidR="00131025" w:rsidRPr="00675B93" w:rsidRDefault="00131025" w:rsidP="00731749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09EA6A55" w14:textId="6DEE572B" w:rsidR="00731749" w:rsidRPr="00F61C23" w:rsidRDefault="00731749" w:rsidP="00731749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F54865" w:rsidRPr="00F61C23">
        <w:rPr>
          <w:rFonts w:ascii="Angsana New" w:hAnsi="Angsana New"/>
          <w:sz w:val="30"/>
          <w:szCs w:val="30"/>
          <w:cs/>
        </w:rPr>
        <w:t>กลุ่มบริษัท</w:t>
      </w:r>
      <w:r w:rsidR="007F663C" w:rsidRPr="00F61C23">
        <w:rPr>
          <w:rFonts w:ascii="Angsana New" w:hAnsi="Angsana New"/>
          <w:sz w:val="30"/>
          <w:szCs w:val="30"/>
          <w:cs/>
        </w:rPr>
        <w:t>และบริษัท</w:t>
      </w:r>
      <w:r w:rsidRPr="00F61C23">
        <w:rPr>
          <w:rFonts w:ascii="Angsana New" w:hAnsi="Angsana New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วันที่</w:t>
      </w:r>
      <w:r w:rsidR="004661FF" w:rsidRPr="00F61C23">
        <w:rPr>
          <w:rFonts w:ascii="Angsana New" w:hAnsi="Angsana New"/>
          <w:sz w:val="30"/>
          <w:szCs w:val="30"/>
          <w:cs/>
        </w:rPr>
        <w:t xml:space="preserve">   </w:t>
      </w:r>
      <w:r w:rsidRPr="00F61C23">
        <w:rPr>
          <w:rFonts w:ascii="Angsana New" w:hAnsi="Angsana New"/>
          <w:sz w:val="30"/>
          <w:szCs w:val="30"/>
          <w:cs/>
        </w:rPr>
        <w:t>สิ้นรอบระยะเวลาที่รายงาน</w:t>
      </w:r>
    </w:p>
    <w:p w14:paraId="43F13936" w14:textId="77777777" w:rsidR="004161EE" w:rsidRPr="00675B93" w:rsidRDefault="004161EE" w:rsidP="00731749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00FDE698" w14:textId="73988754" w:rsidR="00731749" w:rsidRPr="00F61C23" w:rsidRDefault="00731749" w:rsidP="00731749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16"/>
          <w:szCs w:val="16"/>
        </w:rPr>
      </w:pPr>
      <w:r w:rsidRPr="00F61C23">
        <w:rPr>
          <w:rFonts w:ascii="Angsana New" w:hAnsi="Angsana New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27841309" w14:textId="4221B2DD" w:rsidR="0024755D" w:rsidRPr="00675B93" w:rsidRDefault="00247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0DB147E" w14:textId="77777777" w:rsidR="00731749" w:rsidRPr="00F61C23" w:rsidRDefault="00731749" w:rsidP="002D1753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pacing w:val="-4"/>
          <w:sz w:val="30"/>
          <w:szCs w:val="30"/>
          <w:cs/>
        </w:rPr>
        <w:t xml:space="preserve">ในการกำหนดมูลค่าของภาษีเงินได้ของงวดปัจจุบันและภาษีเงินได้รอการตัดบัญชี </w:t>
      </w:r>
      <w:r w:rsidR="00F54865" w:rsidRPr="00F61C23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="007F663C" w:rsidRPr="00F61C23">
        <w:rPr>
          <w:rFonts w:ascii="Angsana New" w:hAnsi="Angsana New"/>
          <w:spacing w:val="-4"/>
          <w:sz w:val="30"/>
          <w:szCs w:val="30"/>
          <w:cs/>
        </w:rPr>
        <w:t>และบริษัท</w:t>
      </w:r>
      <w:r w:rsidRPr="00F61C23">
        <w:rPr>
          <w:rFonts w:ascii="Angsana New" w:hAnsi="Angsana New"/>
          <w:spacing w:val="-4"/>
          <w:sz w:val="30"/>
          <w:szCs w:val="30"/>
          <w:cs/>
        </w:rPr>
        <w:t>คำนึงถึงผลกระทบของสถานการณ์ทางภาษีที่ไม่แน่นอนและอาจทำให้จำนวนภาษีที่ต้องจ่ายเพิ่</w:t>
      </w:r>
      <w:r w:rsidR="00E56228" w:rsidRPr="00F61C23">
        <w:rPr>
          <w:rFonts w:ascii="Angsana New" w:hAnsi="Angsana New"/>
          <w:spacing w:val="-4"/>
          <w:sz w:val="30"/>
          <w:szCs w:val="30"/>
          <w:cs/>
        </w:rPr>
        <w:t xml:space="preserve">มขึ้น และมีดอกเบี้ยที่ต้องชำระ </w:t>
      </w:r>
      <w:r w:rsidR="007F663C" w:rsidRPr="00F61C23">
        <w:rPr>
          <w:rFonts w:ascii="Angsana New" w:hAnsi="Angsana New"/>
          <w:spacing w:val="-4"/>
          <w:sz w:val="30"/>
          <w:szCs w:val="30"/>
          <w:cs/>
        </w:rPr>
        <w:t>กลุ่มบริษัทและบริษัท</w:t>
      </w:r>
      <w:r w:rsidRPr="00F61C23">
        <w:rPr>
          <w:rFonts w:ascii="Angsana New" w:hAnsi="Angsana New"/>
          <w:spacing w:val="-4"/>
          <w:sz w:val="30"/>
          <w:szCs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</w:t>
      </w:r>
      <w:r w:rsidR="00F54865" w:rsidRPr="00F61C23">
        <w:rPr>
          <w:rFonts w:ascii="Angsana New" w:hAnsi="Angsana New"/>
          <w:spacing w:val="-4"/>
          <w:sz w:val="30"/>
          <w:szCs w:val="30"/>
          <w:cs/>
        </w:rPr>
        <w:t>ฎ</w:t>
      </w:r>
      <w:r w:rsidRPr="00F61C23">
        <w:rPr>
          <w:rFonts w:ascii="Angsana New" w:hAnsi="Angsana New"/>
          <w:spacing w:val="-4"/>
          <w:sz w:val="30"/>
          <w:szCs w:val="30"/>
          <w:cs/>
        </w:rPr>
        <w:t>ห</w:t>
      </w:r>
      <w:r w:rsidR="00F54865" w:rsidRPr="00F61C23">
        <w:rPr>
          <w:rFonts w:ascii="Angsana New" w:hAnsi="Angsana New"/>
          <w:spacing w:val="-4"/>
          <w:sz w:val="30"/>
          <w:szCs w:val="30"/>
          <w:cs/>
        </w:rPr>
        <w:t>มายภาษี และจากประสบการณ์ในอดีต</w:t>
      </w:r>
      <w:r w:rsidR="00F54865" w:rsidRPr="00F61C23">
        <w:rPr>
          <w:rFonts w:ascii="Angsana New" w:hAnsi="Angsana New"/>
          <w:spacing w:val="-4"/>
          <w:sz w:val="30"/>
          <w:szCs w:val="30"/>
          <w:cs/>
        </w:rPr>
        <w:br/>
      </w:r>
      <w:r w:rsidRPr="00F61C23">
        <w:rPr>
          <w:rFonts w:ascii="Angsana New" w:hAnsi="Angsana New"/>
          <w:spacing w:val="-4"/>
          <w:sz w:val="30"/>
          <w:szCs w:val="30"/>
          <w:cs/>
        </w:rPr>
        <w:t>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ข้อมูลใหม่</w:t>
      </w:r>
      <w:r w:rsidR="00A56109" w:rsidRPr="00F61C2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pacing w:val="-4"/>
          <w:sz w:val="30"/>
          <w:szCs w:val="30"/>
          <w:cs/>
        </w:rPr>
        <w:t>ๆ</w:t>
      </w:r>
      <w:r w:rsidR="001D1116" w:rsidRPr="00F61C2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อาจจะทำให้</w:t>
      </w:r>
      <w:r w:rsidR="007F663C" w:rsidRPr="00F61C23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Pr="00F61C23">
        <w:rPr>
          <w:rFonts w:ascii="Angsana New" w:hAnsi="Angsana New"/>
          <w:sz w:val="30"/>
          <w:szCs w:val="30"/>
          <w:cs/>
        </w:rPr>
        <w:t>เปลี่ยนการตัดสินใจโดยขึ้นอยู่กับความเพียงพอ</w:t>
      </w:r>
      <w:r w:rsidR="00F54865" w:rsidRPr="00F61C23">
        <w:rPr>
          <w:rFonts w:ascii="Angsana New" w:hAnsi="Angsana New"/>
          <w:sz w:val="30"/>
          <w:szCs w:val="30"/>
          <w:cs/>
        </w:rPr>
        <w:t>ของภาษีเงินได้ค้างจ่ายที่มีอยู่</w:t>
      </w:r>
      <w:r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pacing w:val="-4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71668693" w14:textId="77777777" w:rsidR="00C82838" w:rsidRPr="00675B93" w:rsidRDefault="00C82838" w:rsidP="00731749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0E1EEF36" w14:textId="2E4A3F2E" w:rsidR="00731749" w:rsidRPr="00F61C23" w:rsidRDefault="00731749" w:rsidP="00731749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b/>
          <w:color w:val="0000FF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</w:t>
      </w:r>
      <w:r w:rsidR="00A1713A" w:rsidRPr="00F61C23">
        <w:rPr>
          <w:rFonts w:ascii="Angsana New" w:hAnsi="Angsana New"/>
          <w:sz w:val="30"/>
          <w:szCs w:val="30"/>
          <w:cs/>
        </w:rPr>
        <w:br/>
      </w:r>
      <w:r w:rsidRPr="00F61C23">
        <w:rPr>
          <w:rFonts w:ascii="Angsana New" w:hAnsi="Angsana New"/>
          <w:sz w:val="30"/>
          <w:szCs w:val="30"/>
          <w:cs/>
        </w:rPr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53CB9D1E" w14:textId="78C22E49" w:rsidR="00D90042" w:rsidRPr="00675B93" w:rsidRDefault="00D900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5577212" w14:textId="77777777" w:rsidR="00731749" w:rsidRPr="00F61C23" w:rsidRDefault="00731749" w:rsidP="00731749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</w:t>
      </w:r>
      <w:r w:rsidR="00133E5F" w:rsidRPr="00F61C23">
        <w:rPr>
          <w:rFonts w:ascii="Angsana New" w:hAnsi="Angsana New"/>
          <w:sz w:val="30"/>
          <w:szCs w:val="30"/>
          <w:cs/>
        </w:rPr>
        <w:t>ชน์จากผลแตกต่างชั่วคราวดังกล่าว</w:t>
      </w:r>
      <w:r w:rsidRPr="00F61C23">
        <w:rPr>
          <w:rFonts w:ascii="Angsana New" w:hAnsi="Angsana New"/>
          <w:sz w:val="30"/>
          <w:szCs w:val="30"/>
          <w:cs/>
        </w:rPr>
        <w:t xml:space="preserve">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46C00524" w14:textId="1FEA760F" w:rsidR="006D4F13" w:rsidRPr="00CC35E5" w:rsidRDefault="006D4F13" w:rsidP="00731749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</w:rPr>
      </w:pPr>
    </w:p>
    <w:p w14:paraId="4F91FF6F" w14:textId="77777777" w:rsidR="00731749" w:rsidRPr="00F61C23" w:rsidRDefault="00731749" w:rsidP="00CF755A">
      <w:pPr>
        <w:pStyle w:val="Heading8"/>
        <w:numPr>
          <w:ilvl w:val="1"/>
          <w:numId w:val="22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61C2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 xml:space="preserve">กำไรต่อหุ้น </w:t>
      </w:r>
    </w:p>
    <w:p w14:paraId="2F01187F" w14:textId="77777777" w:rsidR="00731749" w:rsidRPr="00CC35E5" w:rsidRDefault="00731749" w:rsidP="006F1C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8158B70" w14:textId="77777777" w:rsidR="00731749" w:rsidRPr="00F61C23" w:rsidRDefault="007F663C" w:rsidP="00731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F61C23">
        <w:rPr>
          <w:rFonts w:ascii="Angsana New" w:hAnsi="Angsana New"/>
          <w:b/>
          <w:sz w:val="30"/>
          <w:szCs w:val="30"/>
          <w:cs/>
        </w:rPr>
        <w:t>กลุ่มบริษัทและบริษัท</w:t>
      </w:r>
      <w:r w:rsidR="00F54865" w:rsidRPr="00F61C23">
        <w:rPr>
          <w:rFonts w:ascii="Angsana New" w:hAnsi="Angsana New"/>
          <w:b/>
          <w:sz w:val="30"/>
          <w:szCs w:val="30"/>
          <w:cs/>
        </w:rPr>
        <w:t>แ</w:t>
      </w:r>
      <w:r w:rsidR="00731749" w:rsidRPr="00F61C23">
        <w:rPr>
          <w:rFonts w:ascii="Angsana New" w:hAnsi="Angsana New"/>
          <w:b/>
          <w:sz w:val="30"/>
          <w:szCs w:val="30"/>
          <w:cs/>
        </w:rPr>
        <w:t>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4D933695" w14:textId="77777777" w:rsidR="0024747E" w:rsidRPr="00CC35E5" w:rsidRDefault="0024747E" w:rsidP="006F1C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C0ABC71" w14:textId="569170C2" w:rsidR="00A400AA" w:rsidRPr="00F61C23" w:rsidRDefault="00A400AA" w:rsidP="00CF755A">
      <w:pPr>
        <w:pStyle w:val="Heading8"/>
        <w:numPr>
          <w:ilvl w:val="1"/>
          <w:numId w:val="22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F61C2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249F9F9D" w14:textId="1ABB1B69" w:rsidR="00A400AA" w:rsidRPr="00CC35E5" w:rsidRDefault="00A400AA" w:rsidP="00A400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4"/>
          <w:szCs w:val="24"/>
        </w:rPr>
      </w:pPr>
    </w:p>
    <w:p w14:paraId="78B2209E" w14:textId="05459E75" w:rsidR="00A400AA" w:rsidRPr="00F61C23" w:rsidRDefault="00A400AA" w:rsidP="00A400AA">
      <w:pPr>
        <w:pStyle w:val="Heading8"/>
        <w:ind w:left="518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F61C23">
        <w:rPr>
          <w:rFonts w:ascii="Angsana New" w:hAnsi="Angsana New" w:cs="Angsana New"/>
          <w:b w:val="0"/>
          <w:bCs w:val="0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3B367C25" w14:textId="77777777" w:rsidR="00A400AA" w:rsidRPr="00CC35E5" w:rsidRDefault="00A400AA" w:rsidP="00A400AA">
      <w:pPr>
        <w:rPr>
          <w:rFonts w:ascii="Angsana New" w:hAnsi="Angsana New"/>
          <w:sz w:val="24"/>
          <w:szCs w:val="24"/>
        </w:rPr>
      </w:pPr>
    </w:p>
    <w:p w14:paraId="23A1C560" w14:textId="382B85A0" w:rsidR="00731749" w:rsidRPr="00F61C23" w:rsidRDefault="00731749" w:rsidP="00CF755A">
      <w:pPr>
        <w:pStyle w:val="Heading8"/>
        <w:numPr>
          <w:ilvl w:val="1"/>
          <w:numId w:val="22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F61C23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101DC626" w14:textId="77777777" w:rsidR="00731749" w:rsidRPr="00CC35E5" w:rsidRDefault="00731749" w:rsidP="006F1C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61476436" w14:textId="48B1D00D" w:rsidR="002D1753" w:rsidRPr="00F61C23" w:rsidRDefault="00731749" w:rsidP="00B7351E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ผลการดำเนินงานของส่วนงานที่รายงานต่อผู้มีอำนา</w:t>
      </w:r>
      <w:r w:rsidR="00634BEB" w:rsidRPr="00F61C23">
        <w:rPr>
          <w:rFonts w:ascii="Angsana New" w:hAnsi="Angsana New"/>
          <w:sz w:val="30"/>
          <w:szCs w:val="30"/>
          <w:cs/>
        </w:rPr>
        <w:t>จตัดสินใจสูงสุดด้านการดำเนินงาน</w:t>
      </w:r>
      <w:r w:rsidRPr="00F61C23">
        <w:rPr>
          <w:rFonts w:ascii="Angsana New" w:hAnsi="Angsana New"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</w:t>
      </w:r>
      <w:r w:rsidR="00133E5F" w:rsidRPr="00F61C23">
        <w:rPr>
          <w:rFonts w:ascii="Angsana New" w:hAnsi="Angsana New"/>
          <w:sz w:val="30"/>
          <w:szCs w:val="30"/>
          <w:cs/>
        </w:rPr>
        <w:t>สินทรัพย์ กำไรจากอัตราแลกเปลี่ยนสุทธิ ต้นทุนการจำหน่าย ค่าใช้จ่ายบริหาร ต้นทุนทางการเงิน</w:t>
      </w:r>
      <w:r w:rsidR="00CF2F8E" w:rsidRPr="00F61C23">
        <w:rPr>
          <w:rFonts w:ascii="Angsana New" w:hAnsi="Angsana New"/>
          <w:sz w:val="30"/>
          <w:szCs w:val="30"/>
          <w:cs/>
        </w:rPr>
        <w:t xml:space="preserve"> </w:t>
      </w:r>
      <w:r w:rsidR="00133E5F" w:rsidRPr="00F61C23">
        <w:rPr>
          <w:rFonts w:ascii="Angsana New" w:hAnsi="Angsana New"/>
          <w:sz w:val="30"/>
          <w:szCs w:val="30"/>
          <w:cs/>
        </w:rPr>
        <w:t>และค่าใช้จ่ายภาษีเงินได้</w:t>
      </w:r>
    </w:p>
    <w:p w14:paraId="68875B49" w14:textId="77777777" w:rsidR="006921F4" w:rsidRPr="00CC35E5" w:rsidRDefault="006921F4" w:rsidP="00B7351E">
      <w:pPr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p w14:paraId="5BD8B9C2" w14:textId="6DFA9101" w:rsidR="00887281" w:rsidRPr="00F61C23" w:rsidRDefault="00887281" w:rsidP="0088728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F61C23">
        <w:rPr>
          <w:rFonts w:ascii="Angsana New" w:hAnsi="Angsana New"/>
          <w:bCs/>
          <w:sz w:val="30"/>
          <w:szCs w:val="30"/>
          <w:cs/>
        </w:rPr>
        <w:t xml:space="preserve">ผลกระทบจากการแพร่ระบาดของโรคติดเชื้อไวรัสโคโรนา </w:t>
      </w:r>
      <w:r w:rsidR="00A453AA" w:rsidRPr="00F61C23">
        <w:rPr>
          <w:rFonts w:ascii="Angsana New" w:hAnsi="Angsana New"/>
          <w:b/>
          <w:sz w:val="30"/>
          <w:szCs w:val="30"/>
        </w:rPr>
        <w:t>2019</w:t>
      </w:r>
      <w:r w:rsidR="004661FF" w:rsidRPr="00F61C23">
        <w:rPr>
          <w:rFonts w:ascii="Angsana New" w:hAnsi="Angsana New"/>
          <w:b/>
          <w:sz w:val="30"/>
          <w:szCs w:val="30"/>
          <w:cs/>
        </w:rPr>
        <w:t xml:space="preserve"> </w:t>
      </w:r>
      <w:r w:rsidRPr="005F5A17">
        <w:rPr>
          <w:rFonts w:ascii="Angsana New" w:hAnsi="Angsana New"/>
          <w:b/>
          <w:sz w:val="30"/>
          <w:szCs w:val="30"/>
        </w:rPr>
        <w:t>(</w:t>
      </w:r>
      <w:r w:rsidR="00675B93" w:rsidRPr="005F5A17">
        <w:rPr>
          <w:rFonts w:ascii="Angsana New" w:hAnsi="Angsana New" w:hint="cs"/>
          <w:bCs/>
          <w:sz w:val="30"/>
          <w:szCs w:val="30"/>
          <w:cs/>
        </w:rPr>
        <w:t>โควิด</w:t>
      </w:r>
      <w:r w:rsidRPr="00F61C23">
        <w:rPr>
          <w:rFonts w:ascii="Angsana New" w:hAnsi="Angsana New"/>
          <w:b/>
          <w:sz w:val="30"/>
          <w:szCs w:val="30"/>
        </w:rPr>
        <w:t>-</w:t>
      </w:r>
      <w:r w:rsidR="00A453AA" w:rsidRPr="00F61C23">
        <w:rPr>
          <w:rFonts w:ascii="Angsana New" w:hAnsi="Angsana New"/>
          <w:b/>
          <w:sz w:val="30"/>
          <w:szCs w:val="30"/>
        </w:rPr>
        <w:t>19</w:t>
      </w:r>
      <w:r w:rsidRPr="00F61C23">
        <w:rPr>
          <w:rFonts w:ascii="Angsana New" w:hAnsi="Angsana New"/>
          <w:b/>
          <w:sz w:val="30"/>
          <w:szCs w:val="30"/>
        </w:rPr>
        <w:t>)</w:t>
      </w:r>
      <w:r w:rsidR="004661FF" w:rsidRPr="00F61C23">
        <w:rPr>
          <w:rFonts w:ascii="Angsana New" w:hAnsi="Angsana New"/>
          <w:bCs/>
          <w:sz w:val="30"/>
          <w:szCs w:val="30"/>
          <w:cs/>
        </w:rPr>
        <w:t xml:space="preserve"> </w:t>
      </w:r>
    </w:p>
    <w:p w14:paraId="5854FBA1" w14:textId="334C0361" w:rsidR="00C91CAE" w:rsidRPr="00CC35E5" w:rsidRDefault="00C91CAE" w:rsidP="008872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4"/>
          <w:szCs w:val="24"/>
        </w:rPr>
      </w:pPr>
    </w:p>
    <w:p w14:paraId="3B4DA9D2" w14:textId="77840F4A" w:rsidR="00887281" w:rsidRPr="00F61C23" w:rsidRDefault="00887281" w:rsidP="00887281">
      <w:pPr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="00A453AA" w:rsidRPr="00F61C23">
        <w:rPr>
          <w:rFonts w:ascii="Angsana New" w:hAnsi="Angsana New"/>
          <w:sz w:val="30"/>
          <w:szCs w:val="30"/>
        </w:rPr>
        <w:t>2563</w:t>
      </w:r>
      <w:r w:rsidRPr="00F61C23">
        <w:rPr>
          <w:rFonts w:ascii="Angsana New" w:hAnsi="Angsana New"/>
          <w:sz w:val="30"/>
          <w:szCs w:val="30"/>
          <w:cs/>
        </w:rPr>
        <w:t xml:space="preserve"> การดำเนินธุรกิจของกลุ่มบริษัทและบริษัทได้รับผลกระทบจากการแพร่ระบาดของโรคติดเชื้อไวรัสโคโรนา </w:t>
      </w:r>
      <w:r w:rsidR="00A453AA" w:rsidRPr="00F61C23">
        <w:rPr>
          <w:rFonts w:ascii="Angsana New" w:hAnsi="Angsana New"/>
          <w:sz w:val="30"/>
          <w:szCs w:val="30"/>
        </w:rPr>
        <w:t>2019</w:t>
      </w:r>
      <w:r w:rsidRPr="00F61C23">
        <w:rPr>
          <w:rFonts w:ascii="Angsana New" w:hAnsi="Angsana New"/>
          <w:sz w:val="30"/>
          <w:szCs w:val="30"/>
          <w:cs/>
        </w:rPr>
        <w:t xml:space="preserve"> (</w:t>
      </w:r>
      <w:r w:rsidR="00675B93">
        <w:rPr>
          <w:rFonts w:ascii="Angsana New" w:hAnsi="Angsana New" w:hint="cs"/>
          <w:sz w:val="30"/>
          <w:szCs w:val="30"/>
          <w:cs/>
        </w:rPr>
        <w:t>โควิด</w:t>
      </w:r>
      <w:r w:rsidRPr="00F61C23">
        <w:rPr>
          <w:rFonts w:ascii="Angsana New" w:hAnsi="Angsana New"/>
          <w:sz w:val="30"/>
          <w:szCs w:val="30"/>
        </w:rPr>
        <w:t>-</w:t>
      </w:r>
      <w:r w:rsidR="00A453AA" w:rsidRPr="00F61C23">
        <w:rPr>
          <w:rFonts w:ascii="Angsana New" w:hAnsi="Angsana New"/>
          <w:sz w:val="30"/>
          <w:szCs w:val="30"/>
        </w:rPr>
        <w:t>19</w:t>
      </w:r>
      <w:r w:rsidRPr="00F61C23">
        <w:rPr>
          <w:rFonts w:ascii="Angsana New" w:hAnsi="Angsana New"/>
          <w:sz w:val="30"/>
          <w:szCs w:val="30"/>
          <w:cs/>
        </w:rPr>
        <w:t>) ซึ่งทำให้ยอดขายของธุรกิจที่เกี่ยวเนื่องกับผลิตภัณฑ์ก๊าซธรรมชาติลดลงอย่างมีนัยสำคัญ อย่างไรก็ตาม ผู้บริหารจะยังคงสนับสนุนทางการค้ากับลูกค้าอย่างต่อเนื่องและพยายามอย่างยิ่งยวดเพื่อลดผลกระทบดังกล่าวโดยการหาตลาดอื่นมารองรับผลิตภัณฑ์ของกลุ่มบริษัทและบริษัท รวมทั้งการปรับขั้นตอนการดำเนินงาน การปรับลดค่าใช้จ่ายและทางเลือกอื่น ๆ</w:t>
      </w:r>
    </w:p>
    <w:p w14:paraId="0889BC05" w14:textId="7944625C" w:rsidR="00887281" w:rsidRPr="00F61C23" w:rsidRDefault="00887281" w:rsidP="00887281">
      <w:pPr>
        <w:spacing w:line="240" w:lineRule="auto"/>
        <w:ind w:left="531"/>
        <w:jc w:val="thaiDistribute"/>
        <w:rPr>
          <w:rFonts w:ascii="Angsana New" w:hAnsi="Angsana New"/>
          <w:bCs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 xml:space="preserve">ทั้งนี้ ณ วันที่ </w:t>
      </w:r>
      <w:r w:rsidR="00A453AA" w:rsidRPr="00F61C23">
        <w:rPr>
          <w:rFonts w:ascii="Angsana New" w:hAnsi="Angsana New"/>
          <w:sz w:val="30"/>
          <w:szCs w:val="30"/>
        </w:rPr>
        <w:t>31</w:t>
      </w:r>
      <w:r w:rsidRPr="00F61C2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453AA" w:rsidRPr="00F61C23">
        <w:rPr>
          <w:rFonts w:ascii="Angsana New" w:hAnsi="Angsana New"/>
          <w:sz w:val="30"/>
          <w:szCs w:val="30"/>
        </w:rPr>
        <w:t>2563</w:t>
      </w:r>
      <w:r w:rsidRPr="00F61C23">
        <w:rPr>
          <w:rFonts w:ascii="Angsana New" w:hAnsi="Angsana New"/>
          <w:sz w:val="30"/>
          <w:szCs w:val="30"/>
          <w:cs/>
        </w:rPr>
        <w:t xml:space="preserve"> 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กลุ่มบริษัทและบริษัท</w:t>
      </w:r>
      <w:r w:rsidRPr="00F61C23">
        <w:rPr>
          <w:rFonts w:ascii="Angsana New" w:hAnsi="Angsana New"/>
          <w:color w:val="000000"/>
          <w:sz w:val="30"/>
          <w:szCs w:val="30"/>
          <w:cs/>
        </w:rPr>
        <w:t xml:space="preserve">จึงเลือกปฏิบัติตามแนวปฏิบัติทางการบัญชี      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 โคโรนา </w:t>
      </w:r>
      <w:r w:rsidR="00A453AA" w:rsidRPr="00F61C23">
        <w:rPr>
          <w:rFonts w:ascii="Angsana New" w:hAnsi="Angsana New"/>
          <w:bCs/>
          <w:sz w:val="30"/>
          <w:szCs w:val="30"/>
        </w:rPr>
        <w:t>2019</w:t>
      </w:r>
      <w:r w:rsidRPr="00F61C23">
        <w:rPr>
          <w:rFonts w:ascii="Angsana New" w:hAnsi="Angsana New"/>
          <w:bCs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bCs/>
          <w:sz w:val="30"/>
          <w:szCs w:val="30"/>
        </w:rPr>
        <w:t>(</w:t>
      </w:r>
      <w:r w:rsidR="00675B93">
        <w:rPr>
          <w:rFonts w:ascii="Angsana New" w:hAnsi="Angsana New" w:hint="cs"/>
          <w:sz w:val="30"/>
          <w:szCs w:val="30"/>
          <w:cs/>
        </w:rPr>
        <w:t>โควิด</w:t>
      </w:r>
      <w:r w:rsidR="00A12015" w:rsidRPr="00F61C23">
        <w:rPr>
          <w:rFonts w:ascii="Angsana New" w:hAnsi="Angsana New"/>
          <w:bCs/>
          <w:sz w:val="30"/>
          <w:szCs w:val="30"/>
        </w:rPr>
        <w:t xml:space="preserve"> </w:t>
      </w:r>
      <w:r w:rsidRPr="00F61C23">
        <w:rPr>
          <w:rFonts w:ascii="Angsana New" w:hAnsi="Angsana New"/>
          <w:bCs/>
          <w:sz w:val="30"/>
          <w:szCs w:val="30"/>
        </w:rPr>
        <w:t>-</w:t>
      </w:r>
      <w:r w:rsidR="00A453AA" w:rsidRPr="00F61C23">
        <w:rPr>
          <w:rFonts w:ascii="Angsana New" w:hAnsi="Angsana New"/>
          <w:bCs/>
          <w:sz w:val="30"/>
          <w:szCs w:val="30"/>
        </w:rPr>
        <w:t>19</w:t>
      </w:r>
      <w:r w:rsidRPr="00F61C23">
        <w:rPr>
          <w:rFonts w:ascii="Angsana New" w:hAnsi="Angsana New"/>
          <w:bCs/>
          <w:sz w:val="30"/>
          <w:szCs w:val="30"/>
        </w:rPr>
        <w:t>)</w:t>
      </w:r>
      <w:r w:rsidRPr="00F61C23">
        <w:rPr>
          <w:rFonts w:ascii="Angsana New" w:hAnsi="Angsana New"/>
          <w:color w:val="000000"/>
          <w:sz w:val="30"/>
          <w:szCs w:val="30"/>
          <w:cs/>
        </w:rPr>
        <w:t xml:space="preserve"> ในเรื่องดังต่อไปนี้</w:t>
      </w:r>
    </w:p>
    <w:p w14:paraId="26FECD9B" w14:textId="77777777" w:rsidR="00887281" w:rsidRPr="00CC35E5" w:rsidRDefault="00887281" w:rsidP="008872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18227938" w14:textId="77777777" w:rsidR="00887281" w:rsidRPr="00F61C23" w:rsidRDefault="00887281" w:rsidP="00887281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i/>
          <w:iCs/>
          <w:color w:val="000000"/>
          <w:sz w:val="30"/>
          <w:szCs w:val="30"/>
          <w:cs/>
        </w:rPr>
        <w:t>การด้อยค่าของสินทรัพย์</w:t>
      </w:r>
    </w:p>
    <w:p w14:paraId="7D911EE0" w14:textId="77777777" w:rsidR="00887281" w:rsidRPr="00CC35E5" w:rsidRDefault="00887281" w:rsidP="008872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435A66CB" w14:textId="19090846" w:rsidR="00887281" w:rsidRPr="00F61C23" w:rsidRDefault="00887281" w:rsidP="008872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Pr="00F61C23">
        <w:rPr>
          <w:rFonts w:ascii="Angsana New" w:hAnsi="Angsana New"/>
          <w:color w:val="000000"/>
          <w:sz w:val="30"/>
          <w:szCs w:val="30"/>
          <w:cs/>
        </w:rPr>
        <w:t>พิจารณาการด้อยค่าของลูกหนี้การค้าตามวิธีการอย่างง่าย (</w:t>
      </w:r>
      <w:r w:rsidRPr="00F61C23">
        <w:rPr>
          <w:rFonts w:ascii="Angsana New" w:hAnsi="Angsana New"/>
          <w:color w:val="000000"/>
          <w:sz w:val="30"/>
          <w:szCs w:val="30"/>
        </w:rPr>
        <w:t>Simplified</w:t>
      </w:r>
      <w:r w:rsidRPr="00F61C2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color w:val="000000"/>
          <w:sz w:val="30"/>
          <w:szCs w:val="30"/>
        </w:rPr>
        <w:t>approach)</w:t>
      </w:r>
      <w:r w:rsidRPr="00F61C23">
        <w:rPr>
          <w:rFonts w:ascii="Angsana New" w:hAnsi="Angsana New"/>
          <w:color w:val="000000"/>
          <w:sz w:val="30"/>
          <w:szCs w:val="30"/>
          <w:cs/>
        </w:rPr>
        <w:t xml:space="preserve"> โดยใช้ข้อมูลผลขาดทุนด้านเครดิตในอดีตมาพิจารณาอัตราการสูญเสีย (</w:t>
      </w:r>
      <w:r w:rsidRPr="00F61C23">
        <w:rPr>
          <w:rFonts w:ascii="Angsana New" w:hAnsi="Angsana New"/>
          <w:color w:val="000000"/>
          <w:sz w:val="30"/>
          <w:szCs w:val="30"/>
        </w:rPr>
        <w:t>loss</w:t>
      </w:r>
      <w:r w:rsidRPr="00F61C2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color w:val="000000"/>
          <w:sz w:val="30"/>
          <w:szCs w:val="30"/>
        </w:rPr>
        <w:t>rate)</w:t>
      </w:r>
      <w:r w:rsidRPr="00F61C23">
        <w:rPr>
          <w:rFonts w:ascii="Angsana New" w:hAnsi="Angsana New"/>
          <w:color w:val="000000"/>
          <w:sz w:val="30"/>
          <w:szCs w:val="30"/>
          <w:cs/>
        </w:rPr>
        <w:t xml:space="preserve"> และ</w:t>
      </w:r>
      <w:r w:rsidRPr="00F61C23">
        <w:rPr>
          <w:rFonts w:ascii="Angsana New" w:hAnsi="Angsana New"/>
          <w:sz w:val="30"/>
          <w:szCs w:val="30"/>
          <w:cs/>
        </w:rPr>
        <w:t xml:space="preserve">ไม่นำข้อมูลที่มีการคาดการณ์ในอนาคต </w:t>
      </w:r>
      <w:r w:rsidRPr="00F61C23">
        <w:rPr>
          <w:rFonts w:ascii="Angsana New" w:hAnsi="Angsana New"/>
          <w:sz w:val="30"/>
          <w:szCs w:val="30"/>
        </w:rPr>
        <w:t>(Forward-looking</w:t>
      </w:r>
      <w:r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</w:rPr>
        <w:t>information)</w:t>
      </w:r>
      <w:r w:rsidRPr="00F61C23">
        <w:rPr>
          <w:rFonts w:ascii="Angsana New" w:hAnsi="Angsana New"/>
          <w:sz w:val="30"/>
          <w:szCs w:val="30"/>
          <w:cs/>
        </w:rPr>
        <w:t xml:space="preserve"> มาพิจารณา</w:t>
      </w:r>
    </w:p>
    <w:p w14:paraId="0A8F33F5" w14:textId="77777777" w:rsidR="00CF502C" w:rsidRPr="00CC35E5" w:rsidRDefault="00CF502C" w:rsidP="008872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7E26577A" w14:textId="282CE0DE" w:rsidR="00887281" w:rsidRPr="00F61C23" w:rsidRDefault="00887281" w:rsidP="008872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</w:rPr>
        <w:tab/>
      </w:r>
      <w:r w:rsidRPr="00F61C23">
        <w:rPr>
          <w:rFonts w:ascii="Angsana New" w:hAnsi="Angsana New"/>
          <w:sz w:val="30"/>
          <w:szCs w:val="30"/>
          <w:cs/>
        </w:rPr>
        <w:t>กลุ่มบริษัทและบริษัทเลือกไม่นำสถานการณ์</w:t>
      </w:r>
      <w:r w:rsidR="00675B93">
        <w:rPr>
          <w:rFonts w:ascii="Angsana New" w:hAnsi="Angsana New" w:hint="cs"/>
          <w:sz w:val="30"/>
          <w:szCs w:val="30"/>
          <w:cs/>
        </w:rPr>
        <w:t>โควิด</w:t>
      </w:r>
      <w:r w:rsidRPr="00F61C23">
        <w:rPr>
          <w:rFonts w:ascii="Angsana New" w:hAnsi="Angsana New"/>
          <w:sz w:val="30"/>
          <w:szCs w:val="30"/>
        </w:rPr>
        <w:t>-</w:t>
      </w:r>
      <w:r w:rsidR="00A453AA" w:rsidRPr="00F61C23">
        <w:rPr>
          <w:rFonts w:ascii="Angsana New" w:hAnsi="Angsana New"/>
          <w:sz w:val="30"/>
          <w:szCs w:val="30"/>
        </w:rPr>
        <w:t>19</w:t>
      </w:r>
      <w:r w:rsidRPr="00F61C23">
        <w:rPr>
          <w:rFonts w:ascii="Angsana New" w:hAnsi="Angsana New"/>
          <w:sz w:val="30"/>
          <w:szCs w:val="30"/>
          <w:cs/>
        </w:rPr>
        <w:t xml:space="preserve"> มาถือเป็นข้อบ่งชี้การด้อยค่าของที่ดิน อาคารและอุปกรณ์</w:t>
      </w:r>
      <w:r w:rsidR="00FF3AE5">
        <w:rPr>
          <w:rFonts w:ascii="Angsana New" w:hAnsi="Angsana New"/>
          <w:sz w:val="30"/>
          <w:szCs w:val="30"/>
        </w:rPr>
        <w:t xml:space="preserve"> </w:t>
      </w:r>
      <w:r w:rsidRPr="00F61C23">
        <w:rPr>
          <w:rFonts w:ascii="Angsana New" w:hAnsi="Angsana New"/>
          <w:sz w:val="30"/>
          <w:szCs w:val="30"/>
        </w:rPr>
        <w:t>/</w:t>
      </w:r>
      <w:r w:rsidR="00FF3AE5">
        <w:rPr>
          <w:rFonts w:ascii="Angsana New" w:hAnsi="Angsana New"/>
          <w:sz w:val="30"/>
          <w:szCs w:val="30"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="00CA303B" w:rsidRPr="00F61C23">
        <w:rPr>
          <w:rFonts w:ascii="Angsana New" w:hAnsi="Angsana New"/>
          <w:sz w:val="30"/>
          <w:szCs w:val="30"/>
        </w:rPr>
        <w:t xml:space="preserve"> </w:t>
      </w:r>
      <w:r w:rsidRPr="00F61C23">
        <w:rPr>
          <w:rFonts w:ascii="Angsana New" w:hAnsi="Angsana New"/>
          <w:sz w:val="30"/>
          <w:szCs w:val="30"/>
        </w:rPr>
        <w:t>/</w:t>
      </w:r>
      <w:r w:rsidR="00CA303B" w:rsidRPr="00F61C23">
        <w:rPr>
          <w:rFonts w:ascii="Angsana New" w:hAnsi="Angsana New"/>
          <w:sz w:val="30"/>
          <w:szCs w:val="30"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สินทรัพย์ไม่มีตัวตน และเลือกไม่นำข้อมูลสถานการณ์</w:t>
      </w:r>
      <w:r w:rsidR="00675B93">
        <w:rPr>
          <w:rFonts w:ascii="Angsana New" w:hAnsi="Angsana New" w:hint="cs"/>
          <w:sz w:val="30"/>
          <w:szCs w:val="30"/>
          <w:cs/>
        </w:rPr>
        <w:t>โควิด</w:t>
      </w:r>
      <w:r w:rsidRPr="00F61C23">
        <w:rPr>
          <w:rFonts w:ascii="Angsana New" w:hAnsi="Angsana New"/>
          <w:sz w:val="30"/>
          <w:szCs w:val="30"/>
        </w:rPr>
        <w:t>-</w:t>
      </w:r>
      <w:r w:rsidR="00A453AA" w:rsidRPr="00F61C23">
        <w:rPr>
          <w:rFonts w:ascii="Angsana New" w:hAnsi="Angsana New"/>
          <w:sz w:val="30"/>
          <w:szCs w:val="30"/>
        </w:rPr>
        <w:t>19</w:t>
      </w:r>
      <w:r w:rsidRPr="00F61C23">
        <w:rPr>
          <w:rFonts w:ascii="Angsana New" w:hAnsi="Angsana New"/>
          <w:sz w:val="30"/>
          <w:szCs w:val="30"/>
          <w:cs/>
        </w:rPr>
        <w:t xml:space="preserve"> ที่อาจจะกระทบต่อการพยากรณ์ทางการเงินในอนาคตมาใช้ประกอบการทดสอบการด้อยค่าของค่าความนิยม</w:t>
      </w:r>
    </w:p>
    <w:p w14:paraId="55C18A36" w14:textId="77777777" w:rsidR="00CC35E5" w:rsidRPr="007F2F29" w:rsidRDefault="00CC35E5" w:rsidP="007F2F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5ED96E1C" w14:textId="6D651209" w:rsidR="00887281" w:rsidRPr="00F61C23" w:rsidRDefault="00887281" w:rsidP="00887281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F61C23">
        <w:rPr>
          <w:rFonts w:ascii="Angsana New" w:hAnsi="Angsana New"/>
          <w:i/>
          <w:iCs/>
          <w:color w:val="000000"/>
          <w:sz w:val="30"/>
          <w:szCs w:val="30"/>
          <w:cs/>
        </w:rPr>
        <w:t>ภาษีเงินได้รอการตัดบัญชี</w:t>
      </w:r>
    </w:p>
    <w:p w14:paraId="566217D0" w14:textId="77777777" w:rsidR="00887281" w:rsidRPr="00451E21" w:rsidRDefault="00887281" w:rsidP="008872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  <w:shd w:val="clear" w:color="auto" w:fill="D9D9D9" w:themeFill="background1" w:themeFillShade="D9"/>
        </w:rPr>
      </w:pPr>
    </w:p>
    <w:p w14:paraId="0C387922" w14:textId="13525BB3" w:rsidR="00887281" w:rsidRDefault="00887281" w:rsidP="008872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กลุ่มบริษัทและบริษัทเลือกไม่นำข้อมูลสถานการณ์</w:t>
      </w:r>
      <w:r w:rsidR="00675B93">
        <w:rPr>
          <w:rFonts w:ascii="Angsana New" w:hAnsi="Angsana New" w:hint="cs"/>
          <w:sz w:val="30"/>
          <w:szCs w:val="30"/>
          <w:cs/>
        </w:rPr>
        <w:t>โควิด</w:t>
      </w:r>
      <w:r w:rsidRPr="00F61C23">
        <w:rPr>
          <w:rFonts w:ascii="Angsana New" w:hAnsi="Angsana New"/>
          <w:sz w:val="30"/>
          <w:szCs w:val="30"/>
        </w:rPr>
        <w:t>-</w:t>
      </w:r>
      <w:r w:rsidR="00A453AA" w:rsidRPr="00F61C23">
        <w:rPr>
          <w:rFonts w:ascii="Angsana New" w:hAnsi="Angsana New"/>
          <w:sz w:val="30"/>
          <w:szCs w:val="30"/>
        </w:rPr>
        <w:t>19</w:t>
      </w:r>
      <w:r w:rsidRPr="00F61C23">
        <w:rPr>
          <w:rFonts w:ascii="Angsana New" w:hAnsi="Angsana New"/>
          <w:sz w:val="30"/>
          <w:szCs w:val="30"/>
          <w:cs/>
        </w:rPr>
        <w:t xml:space="preserve"> มาเป็นข้อมูลในการประมาณการความ</w:t>
      </w:r>
      <w:r w:rsidRPr="00650FED">
        <w:rPr>
          <w:rFonts w:ascii="Angsana New" w:hAnsi="Angsana New"/>
          <w:spacing w:val="4"/>
          <w:sz w:val="30"/>
          <w:szCs w:val="30"/>
          <w:cs/>
        </w:rPr>
        <w:t>เพียงพอของกำไรทางภาษีในอนาคตเพื่อใช้ในการทบทวนมูลค่าของสินทรัพย์ภาษีเงินได้รอการตัดบัญชี</w:t>
      </w:r>
      <w:r w:rsidRPr="00650FED">
        <w:rPr>
          <w:rFonts w:ascii="Angsana New" w:hAnsi="Angsana New"/>
          <w:spacing w:val="2"/>
          <w:sz w:val="30"/>
          <w:szCs w:val="30"/>
          <w:cs/>
        </w:rPr>
        <w:t xml:space="preserve"> ณ </w:t>
      </w:r>
      <w:r w:rsidRPr="00F61C23">
        <w:rPr>
          <w:rFonts w:ascii="Angsana New" w:hAnsi="Angsana New"/>
          <w:sz w:val="30"/>
          <w:szCs w:val="30"/>
          <w:cs/>
        </w:rPr>
        <w:t xml:space="preserve">วันที่ </w:t>
      </w:r>
      <w:r w:rsidR="00A453AA" w:rsidRPr="00F61C23">
        <w:rPr>
          <w:rFonts w:ascii="Angsana New" w:hAnsi="Angsana New"/>
          <w:sz w:val="30"/>
          <w:szCs w:val="30"/>
        </w:rPr>
        <w:t>31</w:t>
      </w:r>
      <w:r w:rsidRPr="00F61C2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453AA" w:rsidRPr="00F61C23">
        <w:rPr>
          <w:rFonts w:ascii="Angsana New" w:hAnsi="Angsana New"/>
          <w:sz w:val="30"/>
          <w:szCs w:val="30"/>
        </w:rPr>
        <w:t>2563</w:t>
      </w:r>
    </w:p>
    <w:p w14:paraId="43FFEF44" w14:textId="77777777" w:rsidR="007F2F29" w:rsidRPr="00451E21" w:rsidRDefault="007F2F29" w:rsidP="008872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443293B2" w14:textId="379488E8" w:rsidR="00C45EB9" w:rsidRPr="00F61C23" w:rsidRDefault="00C45EB9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F61C23">
        <w:rPr>
          <w:rFonts w:ascii="Angsana New" w:hAnsi="Angsana New"/>
          <w:bCs/>
          <w:sz w:val="30"/>
          <w:szCs w:val="30"/>
          <w:cs/>
        </w:rPr>
        <w:t>บุคคลหรือกิจการที่เกี่ยวข้องกัน</w:t>
      </w:r>
    </w:p>
    <w:p w14:paraId="6358E9D4" w14:textId="77777777" w:rsidR="00F62590" w:rsidRPr="00451E21" w:rsidRDefault="00F62590" w:rsidP="00F62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6C2E4D2F" w14:textId="40559C8C" w:rsidR="008C02A6" w:rsidRPr="00F61C23" w:rsidRDefault="00CA1997" w:rsidP="00F625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/>
          <w:spacing w:val="2"/>
          <w:sz w:val="30"/>
          <w:szCs w:val="30"/>
          <w:cs/>
        </w:rPr>
      </w:pPr>
      <w:r w:rsidRPr="00F61C23">
        <w:rPr>
          <w:rFonts w:ascii="Angsana New" w:hAnsi="Angsana New"/>
          <w:b/>
          <w:spacing w:val="2"/>
          <w:sz w:val="30"/>
          <w:szCs w:val="30"/>
          <w:cs/>
        </w:rPr>
        <w:t>ความสัมพันธ์ที่มีกับบริษัทย่อย</w:t>
      </w:r>
      <w:r w:rsidR="00FD3F23" w:rsidRPr="00F61C23">
        <w:rPr>
          <w:rFonts w:ascii="Angsana New" w:hAnsi="Angsana New"/>
          <w:b/>
          <w:spacing w:val="2"/>
          <w:sz w:val="30"/>
          <w:szCs w:val="30"/>
          <w:cs/>
        </w:rPr>
        <w:t xml:space="preserve"> </w:t>
      </w:r>
      <w:r w:rsidR="00B607B3" w:rsidRPr="00F61C23">
        <w:rPr>
          <w:rFonts w:ascii="Angsana New" w:hAnsi="Angsana New"/>
          <w:b/>
          <w:spacing w:val="2"/>
          <w:sz w:val="30"/>
          <w:szCs w:val="30"/>
          <w:cs/>
        </w:rPr>
        <w:t>บริษัทร่วม</w:t>
      </w:r>
      <w:r w:rsidRPr="00F61C23">
        <w:rPr>
          <w:rFonts w:ascii="Angsana New" w:hAnsi="Angsana New"/>
          <w:b/>
          <w:spacing w:val="2"/>
          <w:sz w:val="30"/>
          <w:szCs w:val="30"/>
          <w:cs/>
        </w:rPr>
        <w:t xml:space="preserve"> </w:t>
      </w:r>
      <w:r w:rsidR="00FD3F23" w:rsidRPr="00F61C23">
        <w:rPr>
          <w:rFonts w:ascii="Angsana New" w:hAnsi="Angsana New"/>
          <w:b/>
          <w:spacing w:val="2"/>
          <w:sz w:val="30"/>
          <w:szCs w:val="30"/>
          <w:cs/>
        </w:rPr>
        <w:t>และ</w:t>
      </w:r>
      <w:r w:rsidR="00B85B43" w:rsidRPr="00F61C23">
        <w:rPr>
          <w:rFonts w:ascii="Angsana New" w:hAnsi="Angsana New"/>
          <w:b/>
          <w:spacing w:val="2"/>
          <w:sz w:val="30"/>
          <w:szCs w:val="30"/>
          <w:cs/>
        </w:rPr>
        <w:t xml:space="preserve">การร่วมค้าได้เปิดเผยในหมายเหตุข้อ </w:t>
      </w:r>
      <w:r w:rsidR="00A453AA" w:rsidRPr="00F61C23">
        <w:rPr>
          <w:rFonts w:ascii="Angsana New" w:hAnsi="Angsana New"/>
          <w:bCs/>
          <w:spacing w:val="2"/>
          <w:sz w:val="30"/>
          <w:szCs w:val="30"/>
        </w:rPr>
        <w:t>10</w:t>
      </w:r>
      <w:r w:rsidR="0081408B" w:rsidRPr="00F61C23">
        <w:rPr>
          <w:rFonts w:ascii="Angsana New" w:hAnsi="Angsana New"/>
          <w:bCs/>
          <w:spacing w:val="2"/>
          <w:sz w:val="30"/>
          <w:szCs w:val="30"/>
          <w:cs/>
        </w:rPr>
        <w:t xml:space="preserve"> </w:t>
      </w:r>
      <w:r w:rsidR="00B85B43" w:rsidRPr="00F61C23">
        <w:rPr>
          <w:rFonts w:ascii="Angsana New" w:hAnsi="Angsana New"/>
          <w:b/>
          <w:spacing w:val="2"/>
          <w:sz w:val="30"/>
          <w:szCs w:val="30"/>
          <w:cs/>
        </w:rPr>
        <w:t>และ</w:t>
      </w:r>
      <w:r w:rsidR="004661FF" w:rsidRPr="00F61C23">
        <w:rPr>
          <w:rFonts w:ascii="Angsana New" w:hAnsi="Angsana New"/>
          <w:b/>
          <w:spacing w:val="2"/>
          <w:sz w:val="30"/>
          <w:szCs w:val="30"/>
          <w:cs/>
        </w:rPr>
        <w:t xml:space="preserve"> </w:t>
      </w:r>
      <w:r w:rsidR="00A453AA" w:rsidRPr="00F61C23">
        <w:rPr>
          <w:rFonts w:ascii="Angsana New" w:hAnsi="Angsana New"/>
          <w:bCs/>
          <w:spacing w:val="2"/>
          <w:sz w:val="30"/>
          <w:szCs w:val="30"/>
        </w:rPr>
        <w:t>12</w:t>
      </w:r>
      <w:r w:rsidR="0081408B" w:rsidRPr="00F61C23">
        <w:rPr>
          <w:rFonts w:ascii="Angsana New" w:hAnsi="Angsana New"/>
          <w:b/>
          <w:spacing w:val="2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b/>
          <w:spacing w:val="2"/>
          <w:sz w:val="30"/>
          <w:szCs w:val="30"/>
          <w:cs/>
        </w:rPr>
        <w:t>บุคคลหรือกิจก</w:t>
      </w:r>
      <w:r w:rsidR="00BD2589" w:rsidRPr="00F61C23">
        <w:rPr>
          <w:rFonts w:ascii="Angsana New" w:hAnsi="Angsana New"/>
          <w:b/>
          <w:spacing w:val="2"/>
          <w:sz w:val="30"/>
          <w:szCs w:val="30"/>
          <w:cs/>
        </w:rPr>
        <w:t>ารที่เกี่ยวข้องกัน</w:t>
      </w:r>
      <w:r w:rsidR="00B85B43" w:rsidRPr="00F61C23">
        <w:rPr>
          <w:rFonts w:ascii="Angsana New" w:hAnsi="Angsana New"/>
          <w:b/>
          <w:spacing w:val="2"/>
          <w:sz w:val="30"/>
          <w:szCs w:val="30"/>
          <w:cs/>
        </w:rPr>
        <w:t>ที่มีรายการระหว่างกันที่มีนัยสำคัญกับกลุ่มบริษัทและบริษัท ในระหว่างปีมีดังต่อไปนี้</w:t>
      </w:r>
    </w:p>
    <w:p w14:paraId="64977BE9" w14:textId="372690F9" w:rsidR="008C02A6" w:rsidRDefault="008C0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pacing w:val="2"/>
          <w:sz w:val="30"/>
          <w:szCs w:val="30"/>
        </w:rPr>
      </w:pPr>
    </w:p>
    <w:p w14:paraId="6AF5A78D" w14:textId="77777777" w:rsidR="00137A80" w:rsidRDefault="00137A80">
      <w:r>
        <w:br w:type="page"/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980"/>
        <w:gridCol w:w="4770"/>
      </w:tblGrid>
      <w:tr w:rsidR="00FA6B9A" w:rsidRPr="00F61C23" w14:paraId="7F0C5E9A" w14:textId="77777777" w:rsidTr="00EC12F5">
        <w:trPr>
          <w:tblHeader/>
        </w:trPr>
        <w:tc>
          <w:tcPr>
            <w:tcW w:w="2250" w:type="dxa"/>
            <w:shd w:val="clear" w:color="auto" w:fill="auto"/>
          </w:tcPr>
          <w:p w14:paraId="7835C329" w14:textId="5E1872B6" w:rsidR="00FA6B9A" w:rsidRPr="00F61C23" w:rsidRDefault="00EF7E27" w:rsidP="002C284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F61C23">
              <w:rPr>
                <w:rFonts w:ascii="Angsana New" w:hAnsi="Angsana New"/>
                <w:b/>
                <w:sz w:val="29"/>
                <w:szCs w:val="29"/>
                <w:cs/>
              </w:rPr>
              <w:br w:type="page"/>
            </w:r>
            <w:r w:rsidR="005C5FDA" w:rsidRPr="00F61C23">
              <w:rPr>
                <w:rFonts w:ascii="Angsana New" w:hAnsi="Angsana New"/>
                <w:sz w:val="29"/>
                <w:szCs w:val="29"/>
              </w:rPr>
              <w:br w:type="page"/>
            </w:r>
            <w:r w:rsidR="00FA6B9A" w:rsidRPr="00F61C23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ชื่อกิจการ</w:t>
            </w:r>
          </w:p>
        </w:tc>
        <w:tc>
          <w:tcPr>
            <w:tcW w:w="1980" w:type="dxa"/>
            <w:shd w:val="clear" w:color="auto" w:fill="auto"/>
          </w:tcPr>
          <w:p w14:paraId="418D0204" w14:textId="73F88AE4" w:rsidR="00FA6B9A" w:rsidRPr="00F61C23" w:rsidRDefault="00FA6B9A" w:rsidP="002C284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9"/>
                <w:szCs w:val="29"/>
                <w:rtl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ประเทศที่จัดตั้ง</w:t>
            </w:r>
            <w:r w:rsidR="00B60682" w:rsidRPr="00F61C23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="00EC12F5" w:rsidRPr="00F61C23">
              <w:rPr>
                <w:rFonts w:ascii="Angsana New" w:hAnsi="Angsana New"/>
                <w:b/>
                <w:bCs/>
                <w:sz w:val="29"/>
                <w:szCs w:val="29"/>
              </w:rPr>
              <w:t>/</w:t>
            </w:r>
            <w:r w:rsidR="00B60682" w:rsidRPr="00F61C23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="00EC12F5" w:rsidRPr="00F61C23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สัญชาติ</w:t>
            </w:r>
          </w:p>
        </w:tc>
        <w:tc>
          <w:tcPr>
            <w:tcW w:w="4770" w:type="dxa"/>
            <w:shd w:val="clear" w:color="auto" w:fill="auto"/>
          </w:tcPr>
          <w:p w14:paraId="599332B0" w14:textId="77777777" w:rsidR="00FA6B9A" w:rsidRPr="00F61C23" w:rsidRDefault="00FA6B9A" w:rsidP="002C284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F61C23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ลักษณะความสัมพันธ์</w:t>
            </w:r>
          </w:p>
        </w:tc>
      </w:tr>
      <w:tr w:rsidR="009D442B" w:rsidRPr="00F61C23" w14:paraId="7092944E" w14:textId="77777777" w:rsidTr="00EC12F5">
        <w:tc>
          <w:tcPr>
            <w:tcW w:w="2250" w:type="dxa"/>
            <w:shd w:val="clear" w:color="auto" w:fill="auto"/>
          </w:tcPr>
          <w:p w14:paraId="6D18BFE4" w14:textId="77777777" w:rsidR="009D442B" w:rsidRPr="00F61C23" w:rsidRDefault="00B316D5" w:rsidP="00854906">
            <w:pPr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F61C23">
              <w:rPr>
                <w:rFonts w:ascii="Angsana New" w:hAnsi="Angsana New"/>
                <w:sz w:val="29"/>
                <w:szCs w:val="29"/>
                <w:cs/>
              </w:rPr>
              <w:t>ครอบครัวกิจพิพิธ</w:t>
            </w:r>
          </w:p>
        </w:tc>
        <w:tc>
          <w:tcPr>
            <w:tcW w:w="1980" w:type="dxa"/>
            <w:shd w:val="clear" w:color="auto" w:fill="auto"/>
          </w:tcPr>
          <w:p w14:paraId="6986838A" w14:textId="77777777" w:rsidR="009D442B" w:rsidRPr="00F61C23" w:rsidRDefault="00B316D5" w:rsidP="00854906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F61C23">
              <w:rPr>
                <w:rFonts w:ascii="Angsana New" w:hAnsi="Angsana New"/>
                <w:sz w:val="29"/>
                <w:szCs w:val="29"/>
                <w:cs/>
              </w:rPr>
              <w:t>ไทย</w:t>
            </w:r>
          </w:p>
        </w:tc>
        <w:tc>
          <w:tcPr>
            <w:tcW w:w="4770" w:type="dxa"/>
            <w:shd w:val="clear" w:color="auto" w:fill="auto"/>
          </w:tcPr>
          <w:p w14:paraId="68712CC2" w14:textId="77777777" w:rsidR="009D442B" w:rsidRPr="00F61C23" w:rsidRDefault="00B316D5" w:rsidP="00854906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61C23">
              <w:rPr>
                <w:rFonts w:ascii="Angsana New" w:hAnsi="Angsana New"/>
                <w:sz w:val="29"/>
                <w:szCs w:val="29"/>
                <w:cs/>
              </w:rPr>
              <w:t>ผู้ถือหุ้นรายใหญ่ของกลุ่มกิจการและ</w:t>
            </w:r>
          </w:p>
          <w:p w14:paraId="58CEF055" w14:textId="77777777" w:rsidR="00441219" w:rsidRPr="00F61C23" w:rsidRDefault="00B316D5" w:rsidP="00816757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61C23">
              <w:rPr>
                <w:rFonts w:ascii="Angsana New" w:hAnsi="Angsana New"/>
                <w:sz w:val="29"/>
                <w:szCs w:val="29"/>
                <w:cs/>
              </w:rPr>
              <w:t>กลุ่มบุคคลที่มีอำนาจและความรับผิดชอบ</w:t>
            </w:r>
          </w:p>
          <w:p w14:paraId="15E6CF43" w14:textId="77777777" w:rsidR="00441219" w:rsidRPr="00F61C23" w:rsidRDefault="00B316D5" w:rsidP="00816757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61C23">
              <w:rPr>
                <w:rFonts w:ascii="Angsana New" w:hAnsi="Angsana New"/>
                <w:sz w:val="29"/>
                <w:szCs w:val="29"/>
                <w:cs/>
              </w:rPr>
              <w:t xml:space="preserve">การวางแผน สั่งการและควบคุมกิจกรรมต่าง ๆ </w:t>
            </w:r>
          </w:p>
          <w:p w14:paraId="52AA03C6" w14:textId="77777777" w:rsidR="00441219" w:rsidRPr="00F61C23" w:rsidRDefault="00B316D5" w:rsidP="00816757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61C23">
              <w:rPr>
                <w:rFonts w:ascii="Angsana New" w:hAnsi="Angsana New"/>
                <w:sz w:val="29"/>
                <w:szCs w:val="29"/>
                <w:cs/>
              </w:rPr>
              <w:t>ของกิจการไม่ว่าทางตรงหรือทางอ้อม</w:t>
            </w:r>
            <w:r w:rsidR="001D1116" w:rsidRPr="00F61C23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</w:p>
          <w:p w14:paraId="5F5F92E0" w14:textId="77777777" w:rsidR="00B316D5" w:rsidRPr="00F61C23" w:rsidRDefault="00C0330A" w:rsidP="00816757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F61C23">
              <w:rPr>
                <w:rFonts w:ascii="Angsana New" w:hAnsi="Angsana New"/>
                <w:sz w:val="29"/>
                <w:szCs w:val="29"/>
                <w:cs/>
              </w:rPr>
              <w:t>และมีผู้แทนเป็นกรรมการของ</w:t>
            </w:r>
            <w:r w:rsidR="009F116F" w:rsidRPr="00F61C23">
              <w:rPr>
                <w:rFonts w:ascii="Angsana New" w:hAnsi="Angsana New"/>
                <w:sz w:val="29"/>
                <w:szCs w:val="29"/>
                <w:cs/>
              </w:rPr>
              <w:t>กลุ่ม</w:t>
            </w:r>
            <w:r w:rsidRPr="00F61C23">
              <w:rPr>
                <w:rFonts w:ascii="Angsana New" w:hAnsi="Angsana New"/>
                <w:sz w:val="29"/>
                <w:szCs w:val="29"/>
                <w:cs/>
              </w:rPr>
              <w:t>บริษัท</w:t>
            </w:r>
          </w:p>
        </w:tc>
      </w:tr>
      <w:tr w:rsidR="00A85017" w:rsidRPr="00F61C23" w14:paraId="169F4B1C" w14:textId="77777777" w:rsidTr="00EC12F5">
        <w:tc>
          <w:tcPr>
            <w:tcW w:w="2250" w:type="dxa"/>
            <w:shd w:val="clear" w:color="auto" w:fill="auto"/>
          </w:tcPr>
          <w:p w14:paraId="5D7DD70B" w14:textId="77777777" w:rsidR="00A85017" w:rsidRPr="00F61C23" w:rsidRDefault="00A85017" w:rsidP="0072660A">
            <w:pPr>
              <w:spacing w:line="240" w:lineRule="auto"/>
              <w:ind w:left="162" w:hanging="162"/>
              <w:rPr>
                <w:rFonts w:ascii="Angsana New" w:hAnsi="Angsana New"/>
                <w:spacing w:val="-10"/>
                <w:sz w:val="29"/>
                <w:szCs w:val="29"/>
              </w:rPr>
            </w:pPr>
            <w:r w:rsidRPr="00F61C23">
              <w:rPr>
                <w:rFonts w:ascii="Angsana New" w:hAnsi="Angsana New"/>
                <w:spacing w:val="-10"/>
                <w:sz w:val="29"/>
                <w:szCs w:val="29"/>
                <w:cs/>
              </w:rPr>
              <w:t>ผู้บริหารสำคัญ</w:t>
            </w:r>
          </w:p>
        </w:tc>
        <w:tc>
          <w:tcPr>
            <w:tcW w:w="1980" w:type="dxa"/>
            <w:shd w:val="clear" w:color="auto" w:fill="auto"/>
          </w:tcPr>
          <w:p w14:paraId="3FAFBBCE" w14:textId="77777777" w:rsidR="00A85017" w:rsidRPr="00F61C23" w:rsidRDefault="00A85017" w:rsidP="00491600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F61C23">
              <w:rPr>
                <w:rFonts w:ascii="Angsana New" w:hAnsi="Angsana New"/>
                <w:sz w:val="29"/>
                <w:szCs w:val="29"/>
                <w:cs/>
              </w:rPr>
              <w:t>ไทย</w:t>
            </w:r>
          </w:p>
        </w:tc>
        <w:tc>
          <w:tcPr>
            <w:tcW w:w="4770" w:type="dxa"/>
            <w:shd w:val="clear" w:color="auto" w:fill="auto"/>
          </w:tcPr>
          <w:p w14:paraId="53C49C82" w14:textId="77777777" w:rsidR="00A85017" w:rsidRPr="00F61C23" w:rsidRDefault="00A85017" w:rsidP="00A85017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61C23">
              <w:rPr>
                <w:rFonts w:ascii="Angsana New" w:hAnsi="Angsana New"/>
                <w:sz w:val="29"/>
                <w:szCs w:val="29"/>
                <w:cs/>
              </w:rPr>
              <w:t>บุคคลที่มีอำนาจและความรับผิดชอบ</w:t>
            </w:r>
          </w:p>
          <w:p w14:paraId="38B51CCA" w14:textId="77777777" w:rsidR="00A85017" w:rsidRPr="00F61C23" w:rsidRDefault="00A85017" w:rsidP="00A85017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61C23">
              <w:rPr>
                <w:rFonts w:ascii="Angsana New" w:hAnsi="Angsana New"/>
                <w:sz w:val="29"/>
                <w:szCs w:val="29"/>
                <w:cs/>
              </w:rPr>
              <w:t xml:space="preserve">การวางแผน สั่งการและควบคุมกิจกรรมต่าง ๆ </w:t>
            </w:r>
          </w:p>
          <w:p w14:paraId="171E4B00" w14:textId="77777777" w:rsidR="00A85017" w:rsidRPr="00F61C23" w:rsidRDefault="00A85017" w:rsidP="00A85017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61C23">
              <w:rPr>
                <w:rFonts w:ascii="Angsana New" w:hAnsi="Angsana New"/>
                <w:sz w:val="29"/>
                <w:szCs w:val="29"/>
                <w:cs/>
              </w:rPr>
              <w:t xml:space="preserve">ของกิจการไม่ว่าทางตรงหรือทางอ้อม </w:t>
            </w:r>
          </w:p>
          <w:p w14:paraId="002FFBC5" w14:textId="77777777" w:rsidR="00A85017" w:rsidRPr="00F61C23" w:rsidRDefault="00A85017" w:rsidP="00A85017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61C23">
              <w:rPr>
                <w:rFonts w:ascii="Angsana New" w:hAnsi="Angsana New"/>
                <w:sz w:val="29"/>
                <w:szCs w:val="29"/>
                <w:cs/>
              </w:rPr>
              <w:t xml:space="preserve">และมีผู้แทนเป็นกรรมการของกลุ่มบริษัท ทั้งนี้รวมถึงกรรมการของบริษัท </w:t>
            </w:r>
          </w:p>
          <w:p w14:paraId="4BDA73F5" w14:textId="77777777" w:rsidR="00A85017" w:rsidRPr="00F61C23" w:rsidRDefault="00A85017" w:rsidP="00A85017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F61C23">
              <w:rPr>
                <w:rFonts w:ascii="Angsana New" w:hAnsi="Angsana New"/>
                <w:sz w:val="29"/>
                <w:szCs w:val="29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78112F82" w14:textId="268B354C" w:rsidR="00451E21" w:rsidRDefault="00451E21" w:rsidP="00135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46589339" w14:textId="7205E445" w:rsidR="00F9367B" w:rsidRPr="00F61C23" w:rsidRDefault="00F9367B" w:rsidP="00135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6"/>
        <w:rPr>
          <w:rFonts w:ascii="Angsana New" w:hAnsi="Angsana New"/>
          <w:b/>
          <w:sz w:val="30"/>
          <w:szCs w:val="30"/>
        </w:rPr>
      </w:pPr>
      <w:r w:rsidRPr="00F61C23">
        <w:rPr>
          <w:rFonts w:ascii="Angsana New" w:hAnsi="Angsana New"/>
          <w:b/>
          <w:sz w:val="30"/>
          <w:szCs w:val="30"/>
          <w:cs/>
        </w:rPr>
        <w:t>นโยบายการกำหนดราคาสำหรับ</w:t>
      </w:r>
      <w:r w:rsidR="003E20E4" w:rsidRPr="00F61C23">
        <w:rPr>
          <w:rFonts w:ascii="Angsana New" w:hAnsi="Angsana New"/>
          <w:b/>
          <w:sz w:val="30"/>
          <w:szCs w:val="30"/>
          <w:cs/>
        </w:rPr>
        <w:t>รายการ</w:t>
      </w:r>
      <w:r w:rsidRPr="00F61C23">
        <w:rPr>
          <w:rFonts w:ascii="Angsana New" w:hAnsi="Angsana New"/>
          <w:b/>
          <w:sz w:val="30"/>
          <w:szCs w:val="30"/>
          <w:cs/>
        </w:rPr>
        <w:t>แต่ละ</w:t>
      </w:r>
      <w:r w:rsidR="00A45BFC" w:rsidRPr="00F61C23">
        <w:rPr>
          <w:rFonts w:ascii="Angsana New" w:hAnsi="Angsana New"/>
          <w:b/>
          <w:sz w:val="30"/>
          <w:szCs w:val="30"/>
          <w:cs/>
        </w:rPr>
        <w:t>ประเภท</w:t>
      </w:r>
      <w:r w:rsidR="00510EF8" w:rsidRPr="00F61C23">
        <w:rPr>
          <w:rFonts w:ascii="Angsana New" w:hAnsi="Angsana New"/>
          <w:b/>
          <w:sz w:val="30"/>
          <w:szCs w:val="30"/>
          <w:cs/>
        </w:rPr>
        <w:t>มี</w:t>
      </w:r>
      <w:r w:rsidRPr="00F61C23">
        <w:rPr>
          <w:rFonts w:ascii="Angsana New" w:hAnsi="Angsana New"/>
          <w:b/>
          <w:sz w:val="30"/>
          <w:szCs w:val="30"/>
          <w:cs/>
        </w:rPr>
        <w:t>ดังต่อไปนี้</w:t>
      </w:r>
    </w:p>
    <w:p w14:paraId="4F14DB6E" w14:textId="77777777" w:rsidR="00A44A81" w:rsidRPr="00451E21" w:rsidRDefault="00A44A81" w:rsidP="00F62590">
      <w:pPr>
        <w:pStyle w:val="block"/>
        <w:spacing w:after="0" w:line="240" w:lineRule="auto"/>
        <w:ind w:left="547"/>
        <w:jc w:val="both"/>
        <w:rPr>
          <w:rFonts w:ascii="Angsana New" w:hAnsi="Angsana New"/>
          <w:sz w:val="24"/>
          <w:szCs w:val="24"/>
          <w:lang w:val="en-US" w:bidi="th-TH"/>
        </w:rPr>
      </w:pPr>
    </w:p>
    <w:tbl>
      <w:tblPr>
        <w:tblW w:w="90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5352"/>
      </w:tblGrid>
      <w:tr w:rsidR="00A44A81" w:rsidRPr="00F61C23" w14:paraId="30310066" w14:textId="77777777" w:rsidTr="00D15FDB">
        <w:trPr>
          <w:trHeight w:val="20"/>
        </w:trPr>
        <w:tc>
          <w:tcPr>
            <w:tcW w:w="3690" w:type="dxa"/>
          </w:tcPr>
          <w:p w14:paraId="6E32F01D" w14:textId="77777777" w:rsidR="00A44A81" w:rsidRPr="00F61C23" w:rsidRDefault="003E20E4" w:rsidP="00F6259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F61C23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รายการ</w:t>
            </w:r>
          </w:p>
        </w:tc>
        <w:tc>
          <w:tcPr>
            <w:tcW w:w="5352" w:type="dxa"/>
          </w:tcPr>
          <w:p w14:paraId="33326A9E" w14:textId="77777777" w:rsidR="00A44A81" w:rsidRPr="00F61C23" w:rsidRDefault="00A44A81" w:rsidP="00F62590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F61C23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นโยบายการกำหนดราคา</w:t>
            </w:r>
            <w:r w:rsidR="00F83350" w:rsidRPr="00F61C23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 </w:t>
            </w:r>
          </w:p>
        </w:tc>
      </w:tr>
      <w:tr w:rsidR="00A44A81" w:rsidRPr="00F61C23" w14:paraId="0A7419DE" w14:textId="77777777" w:rsidTr="00D15FDB">
        <w:trPr>
          <w:trHeight w:val="20"/>
        </w:trPr>
        <w:tc>
          <w:tcPr>
            <w:tcW w:w="3690" w:type="dxa"/>
          </w:tcPr>
          <w:p w14:paraId="62E90A17" w14:textId="77777777" w:rsidR="00A44A81" w:rsidRPr="00F61C23" w:rsidRDefault="00A44A81" w:rsidP="00D15FDB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  <w:r w:rsidRPr="00F61C23">
              <w:rPr>
                <w:rFonts w:ascii="Angsana New" w:hAnsi="Angsana New"/>
                <w:sz w:val="29"/>
                <w:szCs w:val="29"/>
                <w:cs/>
              </w:rPr>
              <w:t>รายได้จากการขาย</w:t>
            </w:r>
            <w:r w:rsidR="006641C2" w:rsidRPr="00F61C23">
              <w:rPr>
                <w:rFonts w:ascii="Angsana New" w:hAnsi="Angsana New"/>
                <w:sz w:val="29"/>
                <w:szCs w:val="29"/>
                <w:cs/>
              </w:rPr>
              <w:t>สินค้า</w:t>
            </w:r>
          </w:p>
        </w:tc>
        <w:tc>
          <w:tcPr>
            <w:tcW w:w="5352" w:type="dxa"/>
          </w:tcPr>
          <w:p w14:paraId="213507AC" w14:textId="77777777" w:rsidR="006641C2" w:rsidRPr="00F61C23" w:rsidRDefault="002E2DDA" w:rsidP="00F62590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F61C23">
              <w:rPr>
                <w:rFonts w:ascii="Angsana New" w:hAnsi="Angsana New"/>
                <w:sz w:val="29"/>
                <w:szCs w:val="29"/>
                <w:cs/>
              </w:rPr>
              <w:t>ราคา</w:t>
            </w:r>
            <w:r w:rsidR="008A248A" w:rsidRPr="00F61C23">
              <w:rPr>
                <w:rFonts w:ascii="Angsana New" w:hAnsi="Angsana New"/>
                <w:sz w:val="29"/>
                <w:szCs w:val="29"/>
                <w:cs/>
              </w:rPr>
              <w:t>ที่เทียบเคียงได้กับราคาที่ขายให้กับบุคคลภายนอก</w:t>
            </w:r>
          </w:p>
        </w:tc>
      </w:tr>
      <w:tr w:rsidR="002E2DDA" w:rsidRPr="00F61C23" w14:paraId="653EECFA" w14:textId="77777777" w:rsidTr="00D15FDB">
        <w:trPr>
          <w:trHeight w:val="20"/>
        </w:trPr>
        <w:tc>
          <w:tcPr>
            <w:tcW w:w="3690" w:type="dxa"/>
          </w:tcPr>
          <w:p w14:paraId="23111EF6" w14:textId="77777777" w:rsidR="002E2DDA" w:rsidRPr="00F61C23" w:rsidRDefault="002E2DDA" w:rsidP="00F62590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F61C23">
              <w:rPr>
                <w:rFonts w:ascii="Angsana New" w:hAnsi="Angsana New"/>
                <w:sz w:val="29"/>
                <w:szCs w:val="29"/>
                <w:cs/>
              </w:rPr>
              <w:t>รายได้จากการให้บริการ</w:t>
            </w:r>
          </w:p>
        </w:tc>
        <w:tc>
          <w:tcPr>
            <w:tcW w:w="5352" w:type="dxa"/>
          </w:tcPr>
          <w:p w14:paraId="62DD7784" w14:textId="77777777" w:rsidR="002E2DDA" w:rsidRPr="00F61C23" w:rsidRDefault="008A248A" w:rsidP="008A248A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  <w:r w:rsidRPr="00F61C23">
              <w:rPr>
                <w:rFonts w:ascii="Angsana New" w:hAnsi="Angsana New"/>
                <w:sz w:val="29"/>
                <w:szCs w:val="29"/>
                <w:cs/>
              </w:rPr>
              <w:t>ราคาที่ตกลงกันตามสัญญาซึ่งเทียบเคียงได้กับราคาตลาด</w:t>
            </w:r>
          </w:p>
        </w:tc>
      </w:tr>
      <w:tr w:rsidR="002E2DDA" w:rsidRPr="00F61C23" w14:paraId="349ACF5D" w14:textId="77777777" w:rsidTr="00D15FDB">
        <w:trPr>
          <w:trHeight w:val="20"/>
        </w:trPr>
        <w:tc>
          <w:tcPr>
            <w:tcW w:w="3690" w:type="dxa"/>
          </w:tcPr>
          <w:p w14:paraId="3A160D7C" w14:textId="352E971F" w:rsidR="002E2DDA" w:rsidRPr="00F61C23" w:rsidRDefault="00003E4C" w:rsidP="002E2DDA">
            <w:pPr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F61C23">
              <w:rPr>
                <w:rFonts w:ascii="Angsana New" w:hAnsi="Angsana New"/>
                <w:sz w:val="29"/>
                <w:szCs w:val="29"/>
                <w:cs/>
              </w:rPr>
              <w:t>รายได้ค่าเช่า</w:t>
            </w:r>
            <w:r w:rsidR="00B60682" w:rsidRPr="00F61C23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F61C23">
              <w:rPr>
                <w:rFonts w:ascii="Angsana New" w:hAnsi="Angsana New"/>
                <w:sz w:val="29"/>
                <w:szCs w:val="29"/>
              </w:rPr>
              <w:t>/</w:t>
            </w:r>
            <w:r w:rsidR="00B60682" w:rsidRPr="00F61C23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2E2DDA" w:rsidRPr="00F61C23">
              <w:rPr>
                <w:rFonts w:ascii="Angsana New" w:hAnsi="Angsana New"/>
                <w:sz w:val="29"/>
                <w:szCs w:val="29"/>
                <w:cs/>
              </w:rPr>
              <w:t>รายได้อื่น</w:t>
            </w:r>
          </w:p>
        </w:tc>
        <w:tc>
          <w:tcPr>
            <w:tcW w:w="5352" w:type="dxa"/>
          </w:tcPr>
          <w:p w14:paraId="7B101FA4" w14:textId="77777777" w:rsidR="002E2DDA" w:rsidRPr="00F61C23" w:rsidRDefault="008A248A" w:rsidP="002E2DDA">
            <w:pPr>
              <w:spacing w:line="240" w:lineRule="auto"/>
              <w:rPr>
                <w:rFonts w:ascii="Angsana New" w:hAnsi="Angsana New"/>
                <w:sz w:val="29"/>
                <w:szCs w:val="29"/>
              </w:rPr>
            </w:pPr>
            <w:r w:rsidRPr="00F61C23">
              <w:rPr>
                <w:rFonts w:ascii="Angsana New" w:hAnsi="Angsana New"/>
                <w:sz w:val="29"/>
                <w:szCs w:val="29"/>
                <w:cs/>
              </w:rPr>
              <w:t>ราคาที่ตกลงกันตามสัญญาซึ่งเทียบเคียงได้กับราคาตลาด</w:t>
            </w:r>
          </w:p>
        </w:tc>
      </w:tr>
      <w:tr w:rsidR="002E2DDA" w:rsidRPr="00F61C23" w14:paraId="7554A96E" w14:textId="77777777" w:rsidTr="00D15FDB">
        <w:trPr>
          <w:trHeight w:val="20"/>
        </w:trPr>
        <w:tc>
          <w:tcPr>
            <w:tcW w:w="3690" w:type="dxa"/>
          </w:tcPr>
          <w:p w14:paraId="3211F522" w14:textId="77777777" w:rsidR="002E2DDA" w:rsidRPr="00F61C23" w:rsidRDefault="002E2DDA" w:rsidP="002E2DDA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F61C23">
              <w:rPr>
                <w:rFonts w:ascii="Angsana New" w:hAnsi="Angsana New"/>
                <w:sz w:val="29"/>
                <w:szCs w:val="29"/>
                <w:cs/>
              </w:rPr>
              <w:t>ซื้อวัตถุดิบและ</w:t>
            </w:r>
            <w:r w:rsidR="00660C06" w:rsidRPr="00F61C23">
              <w:rPr>
                <w:rFonts w:ascii="Angsana New" w:hAnsi="Angsana New"/>
                <w:sz w:val="29"/>
                <w:szCs w:val="29"/>
                <w:cs/>
              </w:rPr>
              <w:t>รับ</w:t>
            </w:r>
            <w:r w:rsidRPr="00F61C23">
              <w:rPr>
                <w:rFonts w:ascii="Angsana New" w:hAnsi="Angsana New"/>
                <w:sz w:val="29"/>
                <w:szCs w:val="29"/>
                <w:cs/>
              </w:rPr>
              <w:t>บริการ</w:t>
            </w:r>
          </w:p>
        </w:tc>
        <w:tc>
          <w:tcPr>
            <w:tcW w:w="5352" w:type="dxa"/>
          </w:tcPr>
          <w:p w14:paraId="75F5E4BA" w14:textId="74B2ACDF" w:rsidR="002E2DDA" w:rsidRPr="00F61C23" w:rsidRDefault="008A248A" w:rsidP="008A248A">
            <w:pPr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F61C23">
              <w:rPr>
                <w:rFonts w:ascii="Angsana New" w:hAnsi="Angsana New"/>
                <w:sz w:val="29"/>
                <w:szCs w:val="29"/>
                <w:cs/>
              </w:rPr>
              <w:t>ราคาที่เทียบเคียงได้กับราคาที่ซื้อ</w:t>
            </w:r>
            <w:r w:rsidR="00B60682" w:rsidRPr="00F61C23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F61C23">
              <w:rPr>
                <w:rFonts w:ascii="Angsana New" w:hAnsi="Angsana New"/>
                <w:sz w:val="29"/>
                <w:szCs w:val="29"/>
              </w:rPr>
              <w:t>/</w:t>
            </w:r>
            <w:r w:rsidR="00B60682" w:rsidRPr="00F61C23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F61C23">
              <w:rPr>
                <w:rFonts w:ascii="Angsana New" w:hAnsi="Angsana New"/>
                <w:sz w:val="29"/>
                <w:szCs w:val="29"/>
                <w:cs/>
              </w:rPr>
              <w:t>รับบริการจากบุคคลภายนอก</w:t>
            </w:r>
          </w:p>
        </w:tc>
      </w:tr>
      <w:tr w:rsidR="002E2DDA" w:rsidRPr="00F61C23" w14:paraId="689F7C3F" w14:textId="77777777" w:rsidTr="00D15FDB">
        <w:trPr>
          <w:trHeight w:val="20"/>
        </w:trPr>
        <w:tc>
          <w:tcPr>
            <w:tcW w:w="3690" w:type="dxa"/>
          </w:tcPr>
          <w:p w14:paraId="4BF4D686" w14:textId="60A600DB" w:rsidR="002E2DDA" w:rsidRPr="00F61C23" w:rsidRDefault="002E2DDA" w:rsidP="002E2DDA">
            <w:pPr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F61C23">
              <w:rPr>
                <w:rFonts w:ascii="Angsana New" w:hAnsi="Angsana New"/>
                <w:sz w:val="29"/>
                <w:szCs w:val="29"/>
                <w:cs/>
              </w:rPr>
              <w:t>ดอกเบี้ยรับ</w:t>
            </w:r>
            <w:r w:rsidR="00B60682" w:rsidRPr="00F61C23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003E4C" w:rsidRPr="00F61C23">
              <w:rPr>
                <w:rFonts w:ascii="Angsana New" w:hAnsi="Angsana New"/>
                <w:sz w:val="29"/>
                <w:szCs w:val="29"/>
              </w:rPr>
              <w:t>/</w:t>
            </w:r>
            <w:r w:rsidR="00B60682" w:rsidRPr="00F61C23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003E4C" w:rsidRPr="00F61C23">
              <w:rPr>
                <w:rFonts w:ascii="Angsana New" w:hAnsi="Angsana New"/>
                <w:sz w:val="29"/>
                <w:szCs w:val="29"/>
                <w:cs/>
              </w:rPr>
              <w:t>ดอกเบี้ยจ่าย</w:t>
            </w:r>
          </w:p>
        </w:tc>
        <w:tc>
          <w:tcPr>
            <w:tcW w:w="5352" w:type="dxa"/>
          </w:tcPr>
          <w:p w14:paraId="0AD6AC5F" w14:textId="77777777" w:rsidR="002E2DDA" w:rsidRPr="00F61C23" w:rsidRDefault="008A248A" w:rsidP="002E2DDA">
            <w:pPr>
              <w:spacing w:line="240" w:lineRule="auto"/>
              <w:rPr>
                <w:rFonts w:ascii="Angsana New" w:hAnsi="Angsana New"/>
                <w:sz w:val="29"/>
                <w:szCs w:val="29"/>
                <w:cs/>
              </w:rPr>
            </w:pPr>
            <w:r w:rsidRPr="00F61C23">
              <w:rPr>
                <w:rFonts w:ascii="Angsana New" w:hAnsi="Angsana New"/>
                <w:sz w:val="29"/>
                <w:szCs w:val="29"/>
                <w:cs/>
              </w:rPr>
              <w:t>อัตราที่เทียบเคียงได้กับอัตราตลาด</w:t>
            </w:r>
          </w:p>
        </w:tc>
      </w:tr>
    </w:tbl>
    <w:p w14:paraId="5AE6D394" w14:textId="77777777" w:rsidR="00451E21" w:rsidRPr="00451E21" w:rsidRDefault="00451E21" w:rsidP="00387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6"/>
        <w:rPr>
          <w:rFonts w:ascii="Angsana New" w:hAnsi="Angsana New"/>
          <w:b/>
          <w:spacing w:val="2"/>
          <w:sz w:val="24"/>
          <w:szCs w:val="24"/>
        </w:rPr>
      </w:pPr>
    </w:p>
    <w:p w14:paraId="3A9C6995" w14:textId="77777777" w:rsidR="00CC35E5" w:rsidRDefault="00CC35E5" w:rsidP="00387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6"/>
        <w:rPr>
          <w:rFonts w:ascii="Angsana New" w:hAnsi="Angsana New"/>
          <w:b/>
          <w:spacing w:val="2"/>
          <w:sz w:val="30"/>
          <w:szCs w:val="30"/>
        </w:rPr>
      </w:pPr>
    </w:p>
    <w:p w14:paraId="04D28795" w14:textId="77777777" w:rsidR="00CC35E5" w:rsidRDefault="00CC35E5" w:rsidP="00387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6"/>
        <w:rPr>
          <w:rFonts w:ascii="Angsana New" w:hAnsi="Angsana New"/>
          <w:b/>
          <w:spacing w:val="2"/>
          <w:sz w:val="30"/>
          <w:szCs w:val="30"/>
        </w:rPr>
      </w:pPr>
    </w:p>
    <w:p w14:paraId="16F3379C" w14:textId="77777777" w:rsidR="00CC35E5" w:rsidRDefault="00CC35E5" w:rsidP="00387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6"/>
        <w:rPr>
          <w:rFonts w:ascii="Angsana New" w:hAnsi="Angsana New"/>
          <w:b/>
          <w:spacing w:val="2"/>
          <w:sz w:val="30"/>
          <w:szCs w:val="30"/>
        </w:rPr>
      </w:pPr>
    </w:p>
    <w:p w14:paraId="6F3E3BE8" w14:textId="77777777" w:rsidR="00CC35E5" w:rsidRDefault="00CC35E5" w:rsidP="00387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6"/>
        <w:rPr>
          <w:rFonts w:ascii="Angsana New" w:hAnsi="Angsana New"/>
          <w:b/>
          <w:spacing w:val="2"/>
          <w:sz w:val="30"/>
          <w:szCs w:val="30"/>
        </w:rPr>
      </w:pPr>
    </w:p>
    <w:p w14:paraId="5E1D0EE6" w14:textId="77777777" w:rsidR="00CC35E5" w:rsidRDefault="00CC35E5" w:rsidP="00387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6"/>
        <w:rPr>
          <w:rFonts w:ascii="Angsana New" w:hAnsi="Angsana New"/>
          <w:b/>
          <w:spacing w:val="2"/>
          <w:sz w:val="30"/>
          <w:szCs w:val="30"/>
        </w:rPr>
      </w:pPr>
    </w:p>
    <w:p w14:paraId="4F525301" w14:textId="77777777" w:rsidR="00CC35E5" w:rsidRDefault="00CC35E5" w:rsidP="00387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6"/>
        <w:rPr>
          <w:rFonts w:ascii="Angsana New" w:hAnsi="Angsana New"/>
          <w:b/>
          <w:spacing w:val="2"/>
          <w:sz w:val="30"/>
          <w:szCs w:val="30"/>
        </w:rPr>
      </w:pPr>
    </w:p>
    <w:p w14:paraId="59899E1F" w14:textId="77777777" w:rsidR="00CC35E5" w:rsidRDefault="00CC35E5" w:rsidP="00387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6"/>
        <w:rPr>
          <w:rFonts w:ascii="Angsana New" w:hAnsi="Angsana New"/>
          <w:b/>
          <w:spacing w:val="2"/>
          <w:sz w:val="30"/>
          <w:szCs w:val="30"/>
        </w:rPr>
      </w:pPr>
    </w:p>
    <w:p w14:paraId="52D07E6B" w14:textId="77777777" w:rsidR="00CC35E5" w:rsidRDefault="00CC35E5" w:rsidP="00387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6"/>
        <w:rPr>
          <w:rFonts w:ascii="Angsana New" w:hAnsi="Angsana New"/>
          <w:b/>
          <w:spacing w:val="2"/>
          <w:sz w:val="30"/>
          <w:szCs w:val="30"/>
        </w:rPr>
      </w:pPr>
    </w:p>
    <w:p w14:paraId="32868451" w14:textId="77777777" w:rsidR="00CC35E5" w:rsidRDefault="00CC35E5" w:rsidP="00387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6"/>
        <w:rPr>
          <w:rFonts w:ascii="Angsana New" w:hAnsi="Angsana New"/>
          <w:b/>
          <w:spacing w:val="2"/>
          <w:sz w:val="30"/>
          <w:szCs w:val="30"/>
        </w:rPr>
      </w:pPr>
    </w:p>
    <w:p w14:paraId="1E57C00F" w14:textId="77777777" w:rsidR="00CC35E5" w:rsidRDefault="00CC35E5" w:rsidP="00387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6"/>
        <w:rPr>
          <w:rFonts w:ascii="Angsana New" w:hAnsi="Angsana New"/>
          <w:b/>
          <w:spacing w:val="2"/>
          <w:sz w:val="30"/>
          <w:szCs w:val="30"/>
        </w:rPr>
      </w:pPr>
    </w:p>
    <w:p w14:paraId="080F87A5" w14:textId="77777777" w:rsidR="00CC35E5" w:rsidRDefault="00CC35E5" w:rsidP="00387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6"/>
        <w:rPr>
          <w:rFonts w:ascii="Angsana New" w:hAnsi="Angsana New"/>
          <w:b/>
          <w:spacing w:val="2"/>
          <w:sz w:val="30"/>
          <w:szCs w:val="30"/>
        </w:rPr>
      </w:pPr>
    </w:p>
    <w:p w14:paraId="16DEFB8B" w14:textId="276FD372" w:rsidR="00661CC0" w:rsidRPr="00F61C23" w:rsidRDefault="00661CC0" w:rsidP="00387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6"/>
        <w:rPr>
          <w:rFonts w:ascii="Angsana New" w:hAnsi="Angsana New"/>
          <w:b/>
          <w:sz w:val="30"/>
          <w:szCs w:val="30"/>
        </w:rPr>
      </w:pPr>
      <w:r w:rsidRPr="00F61C23">
        <w:rPr>
          <w:rFonts w:ascii="Angsana New" w:hAnsi="Angsana New"/>
          <w:b/>
          <w:spacing w:val="2"/>
          <w:sz w:val="30"/>
          <w:szCs w:val="30"/>
          <w:cs/>
        </w:rPr>
        <w:t>รายการ</w:t>
      </w:r>
      <w:r w:rsidR="00A45BFC" w:rsidRPr="00F61C23">
        <w:rPr>
          <w:rFonts w:ascii="Angsana New" w:hAnsi="Angsana New"/>
          <w:b/>
          <w:spacing w:val="2"/>
          <w:sz w:val="30"/>
          <w:szCs w:val="30"/>
          <w:cs/>
        </w:rPr>
        <w:t>ที่สำคัญ</w:t>
      </w:r>
      <w:r w:rsidR="00485CA6" w:rsidRPr="00F61C23">
        <w:rPr>
          <w:rFonts w:ascii="Angsana New" w:hAnsi="Angsana New"/>
          <w:b/>
          <w:spacing w:val="2"/>
          <w:sz w:val="30"/>
          <w:szCs w:val="30"/>
          <w:cs/>
        </w:rPr>
        <w:t>กับบุคคลหรือกิจการที่เกี่ยวข้องกัน</w:t>
      </w:r>
      <w:r w:rsidRPr="00F61C23">
        <w:rPr>
          <w:rFonts w:ascii="Angsana New" w:hAnsi="Angsana New"/>
          <w:b/>
          <w:spacing w:val="2"/>
          <w:sz w:val="30"/>
          <w:szCs w:val="30"/>
          <w:cs/>
        </w:rPr>
        <w:t>สำหรับ</w:t>
      </w:r>
      <w:r w:rsidR="003503FC" w:rsidRPr="00F61C23">
        <w:rPr>
          <w:rFonts w:ascii="Angsana New" w:hAnsi="Angsana New"/>
          <w:b/>
          <w:spacing w:val="2"/>
          <w:sz w:val="30"/>
          <w:szCs w:val="30"/>
          <w:cs/>
        </w:rPr>
        <w:t>แต่ละ</w:t>
      </w:r>
      <w:r w:rsidR="008F5A46" w:rsidRPr="00F61C23">
        <w:rPr>
          <w:rFonts w:ascii="Angsana New" w:hAnsi="Angsana New"/>
          <w:b/>
          <w:spacing w:val="2"/>
          <w:sz w:val="30"/>
          <w:szCs w:val="30"/>
          <w:cs/>
        </w:rPr>
        <w:t>ปี</w:t>
      </w:r>
      <w:r w:rsidR="00E502E9" w:rsidRPr="00F61C23">
        <w:rPr>
          <w:rFonts w:ascii="Angsana New" w:hAnsi="Angsana New"/>
          <w:b/>
          <w:spacing w:val="2"/>
          <w:sz w:val="30"/>
          <w:szCs w:val="30"/>
          <w:cs/>
        </w:rPr>
        <w:t xml:space="preserve">สิ้นสุดวันที่ </w:t>
      </w:r>
      <w:r w:rsidR="00A453AA" w:rsidRPr="00F61C23">
        <w:rPr>
          <w:rFonts w:ascii="Angsana New" w:hAnsi="Angsana New"/>
          <w:bCs/>
          <w:spacing w:val="2"/>
          <w:sz w:val="30"/>
          <w:szCs w:val="30"/>
        </w:rPr>
        <w:t>31</w:t>
      </w:r>
      <w:r w:rsidR="00F83350" w:rsidRPr="00F61C23">
        <w:rPr>
          <w:rFonts w:ascii="Angsana New" w:hAnsi="Angsana New"/>
          <w:b/>
          <w:spacing w:val="2"/>
          <w:sz w:val="30"/>
          <w:szCs w:val="30"/>
          <w:cs/>
        </w:rPr>
        <w:t xml:space="preserve"> </w:t>
      </w:r>
      <w:r w:rsidR="00FD3530" w:rsidRPr="00F61C23">
        <w:rPr>
          <w:rFonts w:ascii="Angsana New" w:hAnsi="Angsana New"/>
          <w:b/>
          <w:spacing w:val="2"/>
          <w:sz w:val="30"/>
          <w:szCs w:val="30"/>
          <w:cs/>
        </w:rPr>
        <w:t>ธันวาคม</w:t>
      </w:r>
      <w:r w:rsidR="009C75A0" w:rsidRPr="00F61C23">
        <w:rPr>
          <w:rFonts w:ascii="Angsana New" w:hAnsi="Angsana New"/>
          <w:b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249303AF" w14:textId="77777777" w:rsidR="00AC4791" w:rsidRPr="00451E21" w:rsidRDefault="00AC4791" w:rsidP="00387B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6"/>
        <w:rPr>
          <w:rFonts w:ascii="Angsana New" w:hAnsi="Angsana New"/>
          <w:b/>
          <w:sz w:val="24"/>
          <w:szCs w:val="24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24"/>
        <w:gridCol w:w="1159"/>
        <w:gridCol w:w="238"/>
        <w:gridCol w:w="1156"/>
        <w:gridCol w:w="238"/>
        <w:gridCol w:w="1146"/>
        <w:gridCol w:w="238"/>
        <w:gridCol w:w="1152"/>
      </w:tblGrid>
      <w:tr w:rsidR="00EF30A7" w:rsidRPr="00F61C23" w14:paraId="48067A3F" w14:textId="77777777" w:rsidTr="00314F53">
        <w:tc>
          <w:tcPr>
            <w:tcW w:w="2152" w:type="pct"/>
          </w:tcPr>
          <w:p w14:paraId="4DE570ED" w14:textId="77777777" w:rsidR="00EF30A7" w:rsidRPr="00F61C23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5" w:type="pct"/>
            <w:gridSpan w:val="3"/>
          </w:tcPr>
          <w:p w14:paraId="762A0578" w14:textId="77777777" w:rsidR="00EF30A7" w:rsidRPr="00F61C23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4520B079" w14:textId="77777777" w:rsidR="00EF30A7" w:rsidRPr="00F61C23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pct"/>
            <w:gridSpan w:val="3"/>
          </w:tcPr>
          <w:p w14:paraId="121EF0BF" w14:textId="77777777" w:rsidR="00EF30A7" w:rsidRPr="00F61C23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7D8C" w:rsidRPr="00F61C23" w14:paraId="158197EB" w14:textId="77777777" w:rsidTr="00314F53">
        <w:tc>
          <w:tcPr>
            <w:tcW w:w="2152" w:type="pct"/>
          </w:tcPr>
          <w:p w14:paraId="3B8C98D4" w14:textId="4DEEBE99" w:rsidR="00A27D8C" w:rsidRPr="00F61C23" w:rsidRDefault="00A27D8C" w:rsidP="00A27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A453AA" w:rsidRPr="00F6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F6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20" w:type="pct"/>
          </w:tcPr>
          <w:p w14:paraId="1BCFE3F8" w14:textId="5227D86D" w:rsidR="00A27D8C" w:rsidRPr="00F61C23" w:rsidRDefault="00A453AA" w:rsidP="00A27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7" w:type="pct"/>
          </w:tcPr>
          <w:p w14:paraId="11696A9A" w14:textId="77777777" w:rsidR="00A27D8C" w:rsidRPr="00F61C23" w:rsidRDefault="00A27D8C" w:rsidP="00A27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42B50B1" w14:textId="4AAE833D" w:rsidR="00A27D8C" w:rsidRPr="00F61C23" w:rsidRDefault="00A453AA" w:rsidP="00A27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7" w:type="pct"/>
          </w:tcPr>
          <w:p w14:paraId="5CC3595C" w14:textId="77777777" w:rsidR="00A27D8C" w:rsidRPr="00F61C23" w:rsidRDefault="00A27D8C" w:rsidP="00A27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D480E11" w14:textId="4CD9F198" w:rsidR="00A27D8C" w:rsidRPr="00F61C23" w:rsidRDefault="00A453AA" w:rsidP="00A27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7" w:type="pct"/>
          </w:tcPr>
          <w:p w14:paraId="60506E60" w14:textId="77777777" w:rsidR="00A27D8C" w:rsidRPr="00F61C23" w:rsidRDefault="00A27D8C" w:rsidP="00A27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08A74EAA" w14:textId="0B29FE6A" w:rsidR="00A27D8C" w:rsidRPr="00F61C23" w:rsidRDefault="00A453AA" w:rsidP="00A27D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F30A7" w:rsidRPr="00F61C23" w14:paraId="78F623BB" w14:textId="77777777" w:rsidTr="0026453F">
        <w:trPr>
          <w:trHeight w:val="290"/>
        </w:trPr>
        <w:tc>
          <w:tcPr>
            <w:tcW w:w="2152" w:type="pct"/>
          </w:tcPr>
          <w:p w14:paraId="27ADC2C7" w14:textId="77777777" w:rsidR="00EF30A7" w:rsidRPr="00F61C23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8" w:type="pct"/>
            <w:gridSpan w:val="7"/>
          </w:tcPr>
          <w:p w14:paraId="50160CCE" w14:textId="77777777" w:rsidR="00EF30A7" w:rsidRPr="00F61C23" w:rsidRDefault="00EF30A7" w:rsidP="000B1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60ED" w:rsidRPr="00F61C23" w14:paraId="375F5DB4" w14:textId="77777777" w:rsidTr="0026453F">
        <w:trPr>
          <w:trHeight w:val="344"/>
        </w:trPr>
        <w:tc>
          <w:tcPr>
            <w:tcW w:w="2152" w:type="pct"/>
          </w:tcPr>
          <w:p w14:paraId="15C5C887" w14:textId="77777777" w:rsidR="00BB60ED" w:rsidRPr="00F61C23" w:rsidRDefault="005F2B0C" w:rsidP="00BB60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="00CB0B10"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620" w:type="pct"/>
          </w:tcPr>
          <w:p w14:paraId="5FAAA5CD" w14:textId="77777777" w:rsidR="00BB60ED" w:rsidRPr="00F61C23" w:rsidRDefault="00BB60ED" w:rsidP="00375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30A7A39B" w14:textId="77777777" w:rsidR="00BB60ED" w:rsidRPr="00F61C23" w:rsidRDefault="00BB60ED" w:rsidP="00BB6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8" w:type="pct"/>
          </w:tcPr>
          <w:p w14:paraId="2A3C4DFF" w14:textId="77777777" w:rsidR="00BB60ED" w:rsidRPr="00F61C23" w:rsidRDefault="00BB60ED" w:rsidP="00375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6688FD8F" w14:textId="77777777" w:rsidR="00BB60ED" w:rsidRPr="00F61C23" w:rsidRDefault="00BB60ED" w:rsidP="00BB6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3" w:type="pct"/>
          </w:tcPr>
          <w:p w14:paraId="3074538E" w14:textId="77777777" w:rsidR="00BB60ED" w:rsidRPr="00F61C23" w:rsidRDefault="00BB60ED" w:rsidP="00BB6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79B64B0B" w14:textId="77777777" w:rsidR="00BB60ED" w:rsidRPr="00F61C23" w:rsidRDefault="00BB60ED" w:rsidP="00BB6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6" w:type="pct"/>
          </w:tcPr>
          <w:p w14:paraId="6169EABE" w14:textId="77777777" w:rsidR="00BB60ED" w:rsidRPr="00F61C23" w:rsidRDefault="00BB60ED" w:rsidP="00BB60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27D8C" w:rsidRPr="00F61C23" w14:paraId="41B565D4" w14:textId="77777777" w:rsidTr="00314F53">
        <w:tc>
          <w:tcPr>
            <w:tcW w:w="2152" w:type="pct"/>
          </w:tcPr>
          <w:p w14:paraId="609AA4B2" w14:textId="77777777" w:rsidR="00A27D8C" w:rsidRPr="00F61C23" w:rsidRDefault="00A27D8C" w:rsidP="00A2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20" w:type="pct"/>
          </w:tcPr>
          <w:p w14:paraId="27AD267E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38AA83D8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090C7AB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4D48A890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777740D" w14:textId="2FE839B5" w:rsidR="00A27D8C" w:rsidRPr="00F61C23" w:rsidRDefault="00593278" w:rsidP="00A27D8C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5D1ED4"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138</w:t>
            </w:r>
          </w:p>
        </w:tc>
        <w:tc>
          <w:tcPr>
            <w:tcW w:w="127" w:type="pct"/>
          </w:tcPr>
          <w:p w14:paraId="3CAC16ED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30F853D8" w14:textId="0D0DE193" w:rsidR="00A27D8C" w:rsidRPr="00F61C23" w:rsidRDefault="00A453AA" w:rsidP="00CF502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="00A27D8C"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734</w:t>
            </w:r>
          </w:p>
        </w:tc>
      </w:tr>
      <w:tr w:rsidR="00A27D8C" w:rsidRPr="00F61C23" w14:paraId="1D9B26ED" w14:textId="77777777" w:rsidTr="00314F53">
        <w:tc>
          <w:tcPr>
            <w:tcW w:w="2152" w:type="pct"/>
          </w:tcPr>
          <w:p w14:paraId="6710401E" w14:textId="77777777" w:rsidR="00A27D8C" w:rsidRPr="00F61C23" w:rsidRDefault="00A27D8C" w:rsidP="00A2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20" w:type="pct"/>
          </w:tcPr>
          <w:p w14:paraId="7578B163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</w:tcPr>
          <w:p w14:paraId="323A11C9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8C9185E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55B8D1DF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2E583E71" w14:textId="5956DED2" w:rsidR="00A27D8C" w:rsidRPr="00F61C23" w:rsidRDefault="005D1ED4" w:rsidP="00A27D8C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7,</w:t>
            </w:r>
            <w:r w:rsidR="00F5485B"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955</w:t>
            </w:r>
          </w:p>
        </w:tc>
        <w:tc>
          <w:tcPr>
            <w:tcW w:w="127" w:type="pct"/>
          </w:tcPr>
          <w:p w14:paraId="0A603425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27BD20AC" w14:textId="44A50A2A" w:rsidR="00A27D8C" w:rsidRPr="00F61C23" w:rsidRDefault="00A453AA" w:rsidP="00CF502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 w:rsidR="00A27D8C"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431</w:t>
            </w:r>
          </w:p>
        </w:tc>
      </w:tr>
      <w:tr w:rsidR="00A27D8C" w:rsidRPr="00F61C23" w14:paraId="552B903E" w14:textId="77777777" w:rsidTr="00314F53">
        <w:tc>
          <w:tcPr>
            <w:tcW w:w="2152" w:type="pct"/>
          </w:tcPr>
          <w:p w14:paraId="64310DAA" w14:textId="77777777" w:rsidR="00A27D8C" w:rsidRPr="00F61C23" w:rsidRDefault="00A27D8C" w:rsidP="00A2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0" w:type="pct"/>
          </w:tcPr>
          <w:p w14:paraId="48E61C1B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3ED1207C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7D8055E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</w:tcPr>
          <w:p w14:paraId="3552DC90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6E44C11" w14:textId="7BE75B1D" w:rsidR="00A27D8C" w:rsidRPr="00F61C23" w:rsidRDefault="00593278" w:rsidP="00A27D8C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F5485B"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303</w:t>
            </w:r>
          </w:p>
        </w:tc>
        <w:tc>
          <w:tcPr>
            <w:tcW w:w="127" w:type="pct"/>
          </w:tcPr>
          <w:p w14:paraId="3F46F427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20115D0D" w14:textId="5A5CA0AC" w:rsidR="00A27D8C" w:rsidRPr="00F61C23" w:rsidRDefault="00A453AA" w:rsidP="00CF502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A27D8C"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468</w:t>
            </w:r>
          </w:p>
        </w:tc>
      </w:tr>
      <w:tr w:rsidR="00A27D8C" w:rsidRPr="00F61C23" w14:paraId="2F106283" w14:textId="77777777" w:rsidTr="00314F53">
        <w:tc>
          <w:tcPr>
            <w:tcW w:w="2152" w:type="pct"/>
          </w:tcPr>
          <w:p w14:paraId="0349702C" w14:textId="77777777" w:rsidR="00A27D8C" w:rsidRPr="00F61C23" w:rsidRDefault="00A27D8C" w:rsidP="00A2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0" w:type="pct"/>
          </w:tcPr>
          <w:p w14:paraId="3360ECB3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28656905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57AB510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5F811541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61954C6" w14:textId="1E5590D3" w:rsidR="00A27D8C" w:rsidRPr="00F61C23" w:rsidRDefault="005D1ED4" w:rsidP="00A27D8C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1,726</w:t>
            </w:r>
          </w:p>
        </w:tc>
        <w:tc>
          <w:tcPr>
            <w:tcW w:w="127" w:type="pct"/>
          </w:tcPr>
          <w:p w14:paraId="44D61AED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64D3DE9F" w14:textId="412714F3" w:rsidR="00A27D8C" w:rsidRPr="00F61C23" w:rsidRDefault="00A453AA" w:rsidP="00CF502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919</w:t>
            </w:r>
          </w:p>
        </w:tc>
      </w:tr>
      <w:tr w:rsidR="00A27D8C" w:rsidRPr="00F61C23" w14:paraId="1EB36CCB" w14:textId="77777777" w:rsidTr="00314F53">
        <w:tc>
          <w:tcPr>
            <w:tcW w:w="2152" w:type="pct"/>
          </w:tcPr>
          <w:p w14:paraId="22A012E2" w14:textId="77777777" w:rsidR="00A27D8C" w:rsidRPr="00F61C23" w:rsidRDefault="00A27D8C" w:rsidP="00A2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0" w:type="pct"/>
          </w:tcPr>
          <w:p w14:paraId="72013307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330F85F6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7592EFED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</w:tcPr>
          <w:p w14:paraId="210B54D4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AC21B10" w14:textId="7FFC8829" w:rsidR="00A27D8C" w:rsidRPr="00F61C23" w:rsidRDefault="00593278" w:rsidP="00A27D8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10</w:t>
            </w:r>
            <w:r w:rsidR="00F5485B" w:rsidRPr="00F61C2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103</w:t>
            </w:r>
          </w:p>
        </w:tc>
        <w:tc>
          <w:tcPr>
            <w:tcW w:w="127" w:type="pct"/>
          </w:tcPr>
          <w:p w14:paraId="13950AAF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57C79531" w14:textId="7F2A4F58" w:rsidR="00A27D8C" w:rsidRPr="00F61C23" w:rsidRDefault="00A453AA" w:rsidP="00A27D8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A27D8C" w:rsidRPr="00F61C2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226</w:t>
            </w:r>
          </w:p>
        </w:tc>
      </w:tr>
      <w:tr w:rsidR="00A27D8C" w:rsidRPr="00F61C23" w14:paraId="6FFDA473" w14:textId="77777777" w:rsidTr="00314F53">
        <w:tc>
          <w:tcPr>
            <w:tcW w:w="2152" w:type="pct"/>
          </w:tcPr>
          <w:p w14:paraId="6461621D" w14:textId="77777777" w:rsidR="00A27D8C" w:rsidRPr="00F61C23" w:rsidRDefault="00A27D8C" w:rsidP="00A2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0" w:type="pct"/>
          </w:tcPr>
          <w:p w14:paraId="06FDDF7C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54734F91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6C05E5E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</w:tcPr>
          <w:p w14:paraId="7CF11D2D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8F9502B" w14:textId="16009318" w:rsidR="00A27D8C" w:rsidRPr="00F61C23" w:rsidRDefault="001A15BF" w:rsidP="00A27D8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593278"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,209</w:t>
            </w:r>
          </w:p>
        </w:tc>
        <w:tc>
          <w:tcPr>
            <w:tcW w:w="127" w:type="pct"/>
          </w:tcPr>
          <w:p w14:paraId="1F854F2D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583B24BF" w14:textId="6247C2DF" w:rsidR="00A27D8C" w:rsidRPr="00F61C23" w:rsidRDefault="00A453AA" w:rsidP="00A27D8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A27D8C"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237</w:t>
            </w:r>
          </w:p>
        </w:tc>
      </w:tr>
      <w:tr w:rsidR="00A27D8C" w:rsidRPr="00F61C23" w14:paraId="7F69586E" w14:textId="77777777" w:rsidTr="00314F53">
        <w:tc>
          <w:tcPr>
            <w:tcW w:w="2152" w:type="pct"/>
          </w:tcPr>
          <w:p w14:paraId="709AD3A6" w14:textId="77777777" w:rsidR="00A27D8C" w:rsidRPr="00F61C23" w:rsidRDefault="00A27D8C" w:rsidP="00A2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การรับบริการ</w:t>
            </w:r>
          </w:p>
        </w:tc>
        <w:tc>
          <w:tcPr>
            <w:tcW w:w="620" w:type="pct"/>
          </w:tcPr>
          <w:p w14:paraId="7EB67B84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39AD6CAB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D2E9D62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27" w:type="pct"/>
          </w:tcPr>
          <w:p w14:paraId="10589A76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322A5CE3" w14:textId="2025FF34" w:rsidR="00A27D8C" w:rsidRPr="00F61C23" w:rsidRDefault="001A15BF" w:rsidP="00A27D8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93278"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,3</w:t>
            </w:r>
            <w:r w:rsidR="00593278"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84</w:t>
            </w:r>
          </w:p>
        </w:tc>
        <w:tc>
          <w:tcPr>
            <w:tcW w:w="127" w:type="pct"/>
          </w:tcPr>
          <w:p w14:paraId="1E3A36E6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3A58E581" w14:textId="3747C52B" w:rsidR="00A27D8C" w:rsidRPr="00F61C23" w:rsidRDefault="00A453AA" w:rsidP="00A27D8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A27D8C"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548</w:t>
            </w:r>
          </w:p>
        </w:tc>
      </w:tr>
      <w:tr w:rsidR="00A27D8C" w:rsidRPr="00F61C23" w14:paraId="21E82260" w14:textId="77777777" w:rsidTr="00314F53">
        <w:tc>
          <w:tcPr>
            <w:tcW w:w="2152" w:type="pct"/>
          </w:tcPr>
          <w:p w14:paraId="07727A9C" w14:textId="77777777" w:rsidR="00A27D8C" w:rsidRPr="00F61C23" w:rsidRDefault="00A27D8C" w:rsidP="00A2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0" w:type="pct"/>
          </w:tcPr>
          <w:p w14:paraId="4DD675E2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37753652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6B1ABC0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0916B4ED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727A936" w14:textId="04466AA8" w:rsidR="00A27D8C" w:rsidRPr="00F61C23" w:rsidRDefault="001A15BF" w:rsidP="00A27D8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1,835</w:t>
            </w:r>
          </w:p>
        </w:tc>
        <w:tc>
          <w:tcPr>
            <w:tcW w:w="127" w:type="pct"/>
          </w:tcPr>
          <w:p w14:paraId="57935089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49858264" w14:textId="7E3990DE" w:rsidR="00A27D8C" w:rsidRPr="00F61C23" w:rsidRDefault="00A453AA" w:rsidP="00A27D8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A27D8C"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840</w:t>
            </w:r>
          </w:p>
        </w:tc>
      </w:tr>
      <w:tr w:rsidR="00A27D8C" w:rsidRPr="00F61C23" w14:paraId="74C3D958" w14:textId="77777777" w:rsidTr="00314F53">
        <w:tc>
          <w:tcPr>
            <w:tcW w:w="2152" w:type="pct"/>
          </w:tcPr>
          <w:p w14:paraId="617B93DD" w14:textId="77777777" w:rsidR="00A27D8C" w:rsidRPr="00F61C23" w:rsidRDefault="00A27D8C" w:rsidP="00A2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5CE48111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453845B6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AD73D79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4E5E0314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07A8F1FB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7757EA3F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02C25858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4497D" w:rsidRPr="00F61C23" w14:paraId="3CE23CC0" w14:textId="77777777" w:rsidTr="00314F53">
        <w:tc>
          <w:tcPr>
            <w:tcW w:w="2152" w:type="pct"/>
          </w:tcPr>
          <w:p w14:paraId="6BDADCB7" w14:textId="0BD9163B" w:rsidR="00C4497D" w:rsidRPr="00C4497D" w:rsidRDefault="00C4497D" w:rsidP="00A2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4497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0" w:type="pct"/>
          </w:tcPr>
          <w:p w14:paraId="46523A7D" w14:textId="77777777" w:rsidR="00C4497D" w:rsidRPr="00F61C23" w:rsidRDefault="00C4497D" w:rsidP="00A27D8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5B9A975D" w14:textId="77777777" w:rsidR="00C4497D" w:rsidRPr="00F61C23" w:rsidRDefault="00C4497D" w:rsidP="00A27D8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4ADAF57" w14:textId="77777777" w:rsidR="00C4497D" w:rsidRPr="00F61C23" w:rsidRDefault="00C4497D" w:rsidP="00A27D8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262C6D4E" w14:textId="77777777" w:rsidR="00C4497D" w:rsidRPr="00F61C23" w:rsidRDefault="00C4497D" w:rsidP="00A27D8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16A14DE" w14:textId="77777777" w:rsidR="00C4497D" w:rsidRPr="00F61C23" w:rsidRDefault="00C4497D" w:rsidP="00A27D8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2DAF3FB9" w14:textId="77777777" w:rsidR="00C4497D" w:rsidRPr="00F61C23" w:rsidRDefault="00C4497D" w:rsidP="00A27D8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372C6317" w14:textId="77777777" w:rsidR="00C4497D" w:rsidRPr="00F61C23" w:rsidRDefault="00C4497D" w:rsidP="00A27D8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4497D" w:rsidRPr="00F61C23" w14:paraId="4C459BEE" w14:textId="77777777" w:rsidTr="00314F53">
        <w:tc>
          <w:tcPr>
            <w:tcW w:w="2152" w:type="pct"/>
          </w:tcPr>
          <w:p w14:paraId="5DD13567" w14:textId="77552191" w:rsidR="00C4497D" w:rsidRPr="00F61C23" w:rsidRDefault="00C4497D" w:rsidP="00A2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0" w:type="pct"/>
          </w:tcPr>
          <w:p w14:paraId="3DFAA54E" w14:textId="308B2D13" w:rsidR="00C4497D" w:rsidRPr="00F61C23" w:rsidRDefault="00C4497D" w:rsidP="00C4497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1,565</w:t>
            </w:r>
          </w:p>
        </w:tc>
        <w:tc>
          <w:tcPr>
            <w:tcW w:w="127" w:type="pct"/>
          </w:tcPr>
          <w:p w14:paraId="53A488F6" w14:textId="77777777" w:rsidR="00C4497D" w:rsidRPr="00F61C23" w:rsidRDefault="00C4497D" w:rsidP="00A27D8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6A272739" w14:textId="664D05F8" w:rsidR="00C4497D" w:rsidRPr="00F61C23" w:rsidRDefault="00C4497D" w:rsidP="00A27D8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7B189816" w14:textId="77777777" w:rsidR="00C4497D" w:rsidRPr="00F61C23" w:rsidRDefault="00C4497D" w:rsidP="00A27D8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98F70C9" w14:textId="19B13C1C" w:rsidR="00C4497D" w:rsidRPr="00F61C23" w:rsidRDefault="00C4497D" w:rsidP="00A27D8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1,565</w:t>
            </w:r>
          </w:p>
        </w:tc>
        <w:tc>
          <w:tcPr>
            <w:tcW w:w="127" w:type="pct"/>
          </w:tcPr>
          <w:p w14:paraId="0EE6C556" w14:textId="77777777" w:rsidR="00C4497D" w:rsidRPr="00F61C23" w:rsidRDefault="00C4497D" w:rsidP="00A27D8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462D2086" w14:textId="3F5BC1E8" w:rsidR="00C4497D" w:rsidRPr="00F61C23" w:rsidRDefault="00C4497D" w:rsidP="00C4497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4497D" w:rsidRPr="00F61C23" w14:paraId="1876457F" w14:textId="77777777" w:rsidTr="00314F53">
        <w:tc>
          <w:tcPr>
            <w:tcW w:w="2152" w:type="pct"/>
          </w:tcPr>
          <w:p w14:paraId="076A28D8" w14:textId="77777777" w:rsidR="00C4497D" w:rsidRPr="00F61C23" w:rsidRDefault="00C4497D" w:rsidP="00A2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0EADA377" w14:textId="77777777" w:rsidR="00C4497D" w:rsidRPr="00F61C23" w:rsidRDefault="00C4497D" w:rsidP="00A27D8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3664BA2A" w14:textId="77777777" w:rsidR="00C4497D" w:rsidRPr="00F61C23" w:rsidRDefault="00C4497D" w:rsidP="00A27D8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1469DFF" w14:textId="77777777" w:rsidR="00C4497D" w:rsidRPr="00F61C23" w:rsidRDefault="00C4497D" w:rsidP="00A27D8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1D281715" w14:textId="77777777" w:rsidR="00C4497D" w:rsidRPr="00F61C23" w:rsidRDefault="00C4497D" w:rsidP="00A27D8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260A3322" w14:textId="77777777" w:rsidR="00C4497D" w:rsidRPr="00F61C23" w:rsidRDefault="00C4497D" w:rsidP="00A27D8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70586329" w14:textId="77777777" w:rsidR="00C4497D" w:rsidRPr="00F61C23" w:rsidRDefault="00C4497D" w:rsidP="00A27D8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09E10480" w14:textId="77777777" w:rsidR="00C4497D" w:rsidRPr="00F61C23" w:rsidRDefault="00C4497D" w:rsidP="00A27D8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27D8C" w:rsidRPr="00F61C23" w14:paraId="47A6408A" w14:textId="77777777" w:rsidTr="00314F53">
        <w:tc>
          <w:tcPr>
            <w:tcW w:w="2152" w:type="pct"/>
          </w:tcPr>
          <w:p w14:paraId="1875F9B6" w14:textId="77777777" w:rsidR="00A27D8C" w:rsidRPr="00F61C23" w:rsidRDefault="00A27D8C" w:rsidP="00A2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0" w:type="pct"/>
          </w:tcPr>
          <w:p w14:paraId="00F98586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7F842750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0BE52CC4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71F30E3A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475BBA9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03AD0E27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210493C9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27D8C" w:rsidRPr="00F61C23" w14:paraId="65DBA41E" w14:textId="77777777" w:rsidTr="00314F53">
        <w:tc>
          <w:tcPr>
            <w:tcW w:w="2152" w:type="pct"/>
          </w:tcPr>
          <w:p w14:paraId="5006C2A7" w14:textId="77777777" w:rsidR="00A27D8C" w:rsidRPr="00F61C23" w:rsidRDefault="00A27D8C" w:rsidP="00A2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รายได้ค่าที่ปรึกษา</w:t>
            </w:r>
          </w:p>
        </w:tc>
        <w:tc>
          <w:tcPr>
            <w:tcW w:w="620" w:type="pct"/>
          </w:tcPr>
          <w:p w14:paraId="2E665650" w14:textId="6CBC2CD4" w:rsidR="00A27D8C" w:rsidRPr="00F61C23" w:rsidRDefault="00F5485B" w:rsidP="00D944C2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2,680</w:t>
            </w:r>
          </w:p>
        </w:tc>
        <w:tc>
          <w:tcPr>
            <w:tcW w:w="127" w:type="pct"/>
          </w:tcPr>
          <w:p w14:paraId="270A0624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469A6D11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2D5704C9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E5F642A" w14:textId="040FB4A3" w:rsidR="00A27D8C" w:rsidRPr="00F61C23" w:rsidRDefault="00F5485B" w:rsidP="00A27D8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2,680</w:t>
            </w:r>
          </w:p>
        </w:tc>
        <w:tc>
          <w:tcPr>
            <w:tcW w:w="127" w:type="pct"/>
          </w:tcPr>
          <w:p w14:paraId="2C929499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0E5B7672" w14:textId="76A0D9D1" w:rsidR="00A27D8C" w:rsidRPr="00F61C23" w:rsidRDefault="00A453AA" w:rsidP="00A27D8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210</w:t>
            </w:r>
          </w:p>
        </w:tc>
      </w:tr>
      <w:tr w:rsidR="00A27D8C" w:rsidRPr="00F61C23" w14:paraId="176595F6" w14:textId="77777777" w:rsidTr="00314F53">
        <w:tc>
          <w:tcPr>
            <w:tcW w:w="2152" w:type="pct"/>
          </w:tcPr>
          <w:p w14:paraId="1CC2D051" w14:textId="63485AFF" w:rsidR="00A27D8C" w:rsidRPr="00F61C23" w:rsidRDefault="00A27D8C" w:rsidP="00E75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0" w:type="pct"/>
          </w:tcPr>
          <w:p w14:paraId="78BE75CF" w14:textId="3AE5BB7C" w:rsidR="00A27D8C" w:rsidRPr="00F61C23" w:rsidRDefault="00F5485B" w:rsidP="00D944C2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6,118</w:t>
            </w:r>
          </w:p>
        </w:tc>
        <w:tc>
          <w:tcPr>
            <w:tcW w:w="127" w:type="pct"/>
          </w:tcPr>
          <w:p w14:paraId="3DBA83DB" w14:textId="77777777" w:rsidR="00A27D8C" w:rsidRPr="00F61C23" w:rsidRDefault="00A27D8C" w:rsidP="00E754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7613390" w14:textId="1A56507A" w:rsidR="00A27D8C" w:rsidRPr="00F61C23" w:rsidRDefault="00F5485B" w:rsidP="00193836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2703EE56" w14:textId="77777777" w:rsidR="00A27D8C" w:rsidRPr="00F61C23" w:rsidRDefault="00A27D8C" w:rsidP="00E754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5CDB169B" w14:textId="427170D5" w:rsidR="00A27D8C" w:rsidRPr="00F61C23" w:rsidRDefault="00F5485B" w:rsidP="00E75425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6,118</w:t>
            </w:r>
          </w:p>
        </w:tc>
        <w:tc>
          <w:tcPr>
            <w:tcW w:w="127" w:type="pct"/>
          </w:tcPr>
          <w:p w14:paraId="5BFF2F71" w14:textId="77777777" w:rsidR="00A27D8C" w:rsidRPr="00F61C23" w:rsidRDefault="00A27D8C" w:rsidP="00E754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67CBFAE8" w14:textId="4FBF9664" w:rsidR="00A27D8C" w:rsidRPr="00F61C23" w:rsidRDefault="00A27D8C" w:rsidP="0019383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B71A1" w:rsidRPr="00F61C23" w14:paraId="22265130" w14:textId="77777777" w:rsidTr="00314F53">
        <w:tc>
          <w:tcPr>
            <w:tcW w:w="2152" w:type="pct"/>
          </w:tcPr>
          <w:p w14:paraId="1B81F96A" w14:textId="77777777" w:rsidR="003B71A1" w:rsidRPr="00F61C23" w:rsidRDefault="003B71A1" w:rsidP="00E75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644A1E3D" w14:textId="77777777" w:rsidR="003B71A1" w:rsidRPr="00F61C23" w:rsidRDefault="003B71A1" w:rsidP="00E75425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0A76F5FC" w14:textId="77777777" w:rsidR="003B71A1" w:rsidRPr="00F61C23" w:rsidRDefault="003B71A1" w:rsidP="00E754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10C786A3" w14:textId="77777777" w:rsidR="003B71A1" w:rsidRPr="00F61C23" w:rsidRDefault="003B71A1" w:rsidP="00220810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5184D6A2" w14:textId="77777777" w:rsidR="003B71A1" w:rsidRPr="00F61C23" w:rsidRDefault="003B71A1" w:rsidP="00E754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02AE043" w14:textId="77777777" w:rsidR="003B71A1" w:rsidRPr="00F61C23" w:rsidRDefault="003B71A1" w:rsidP="00E75425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37EA5B42" w14:textId="77777777" w:rsidR="003B71A1" w:rsidRPr="00F61C23" w:rsidRDefault="003B71A1" w:rsidP="00E754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34BBC2A0" w14:textId="77777777" w:rsidR="003B71A1" w:rsidRPr="00F61C23" w:rsidRDefault="003B71A1" w:rsidP="008632F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B71A1" w:rsidRPr="00F61C23" w14:paraId="2ACFB510" w14:textId="77777777" w:rsidTr="00314F53">
        <w:tc>
          <w:tcPr>
            <w:tcW w:w="2152" w:type="pct"/>
          </w:tcPr>
          <w:p w14:paraId="064E3611" w14:textId="2E537350" w:rsidR="003B71A1" w:rsidRPr="00F61C23" w:rsidRDefault="003B71A1" w:rsidP="00E754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0" w:type="pct"/>
          </w:tcPr>
          <w:p w14:paraId="017CCB39" w14:textId="77777777" w:rsidR="003B71A1" w:rsidRPr="00F61C23" w:rsidRDefault="003B71A1" w:rsidP="00E75425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2B8D0128" w14:textId="77777777" w:rsidR="003B71A1" w:rsidRPr="00F61C23" w:rsidRDefault="003B71A1" w:rsidP="00E754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B721EE4" w14:textId="77777777" w:rsidR="003B71A1" w:rsidRPr="00F61C23" w:rsidRDefault="003B71A1" w:rsidP="00220810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4418017C" w14:textId="77777777" w:rsidR="003B71A1" w:rsidRPr="00F61C23" w:rsidRDefault="003B71A1" w:rsidP="00E754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67FDBC60" w14:textId="77777777" w:rsidR="003B71A1" w:rsidRPr="00F61C23" w:rsidRDefault="003B71A1" w:rsidP="00E75425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0C308FE9" w14:textId="77777777" w:rsidR="003B71A1" w:rsidRPr="00F61C23" w:rsidRDefault="003B71A1" w:rsidP="00E7542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3E0D99BD" w14:textId="77777777" w:rsidR="003B71A1" w:rsidRPr="00F61C23" w:rsidRDefault="003B71A1" w:rsidP="008632F0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B71A1" w:rsidRPr="00F61C23" w14:paraId="47FBC6EF" w14:textId="77777777" w:rsidTr="00314F53">
        <w:tc>
          <w:tcPr>
            <w:tcW w:w="2152" w:type="pct"/>
          </w:tcPr>
          <w:p w14:paraId="3EA0A30A" w14:textId="48A22538" w:rsidR="003B71A1" w:rsidRPr="00F61C23" w:rsidRDefault="003B71A1" w:rsidP="003B7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29"/>
                <w:szCs w:val="29"/>
                <w:cs/>
              </w:rPr>
              <w:t xml:space="preserve">ค่าตอบแทนกรรมการและผู้บริหารสำคัญ  </w:t>
            </w:r>
          </w:p>
        </w:tc>
        <w:tc>
          <w:tcPr>
            <w:tcW w:w="620" w:type="pct"/>
          </w:tcPr>
          <w:p w14:paraId="339B9AF6" w14:textId="77777777" w:rsidR="003B71A1" w:rsidRPr="00F61C23" w:rsidRDefault="003B71A1" w:rsidP="003B71A1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7394B185" w14:textId="77777777" w:rsidR="003B71A1" w:rsidRPr="00F61C23" w:rsidRDefault="003B71A1" w:rsidP="003B71A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2A6B3992" w14:textId="77777777" w:rsidR="003B71A1" w:rsidRPr="00F61C23" w:rsidRDefault="003B71A1" w:rsidP="003B71A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6E8C726C" w14:textId="77777777" w:rsidR="003B71A1" w:rsidRPr="00F61C23" w:rsidRDefault="003B71A1" w:rsidP="003B71A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D0E9804" w14:textId="77777777" w:rsidR="003B71A1" w:rsidRPr="00F61C23" w:rsidRDefault="003B71A1" w:rsidP="003B71A1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</w:tcPr>
          <w:p w14:paraId="53EA91D1" w14:textId="77777777" w:rsidR="003B71A1" w:rsidRPr="00F61C23" w:rsidRDefault="003B71A1" w:rsidP="003B71A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68E8D9E3" w14:textId="77777777" w:rsidR="003B71A1" w:rsidRPr="00F61C23" w:rsidRDefault="003B71A1" w:rsidP="003B71A1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27D8C" w:rsidRPr="00F61C23" w14:paraId="5A0DA6F5" w14:textId="77777777" w:rsidTr="000964E9">
        <w:tc>
          <w:tcPr>
            <w:tcW w:w="2152" w:type="pct"/>
          </w:tcPr>
          <w:p w14:paraId="23472269" w14:textId="1A3FAD28" w:rsidR="00A27D8C" w:rsidRPr="00F61C23" w:rsidRDefault="00A27D8C" w:rsidP="00A2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20" w:type="pct"/>
          </w:tcPr>
          <w:p w14:paraId="7AFFE065" w14:textId="0A10B109" w:rsidR="00A27D8C" w:rsidRPr="00F61C23" w:rsidRDefault="00B14D02" w:rsidP="00D944C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24,</w:t>
            </w:r>
            <w:r w:rsidR="00644232"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954</w:t>
            </w:r>
          </w:p>
        </w:tc>
        <w:tc>
          <w:tcPr>
            <w:tcW w:w="127" w:type="pct"/>
          </w:tcPr>
          <w:p w14:paraId="4550831E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3CC2FCA0" w14:textId="5A6C1D48" w:rsidR="00A27D8C" w:rsidRPr="00F61C23" w:rsidRDefault="00A453AA" w:rsidP="00A27D8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="00A27D8C"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597</w:t>
            </w:r>
          </w:p>
        </w:tc>
        <w:tc>
          <w:tcPr>
            <w:tcW w:w="127" w:type="pct"/>
          </w:tcPr>
          <w:p w14:paraId="1F626117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C337677" w14:textId="51042154" w:rsidR="00A27D8C" w:rsidRPr="00F61C23" w:rsidRDefault="00440A33" w:rsidP="00A27D8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644232"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,1</w:t>
            </w:r>
            <w:r w:rsidR="00644232"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127" w:type="pct"/>
          </w:tcPr>
          <w:p w14:paraId="7D54752A" w14:textId="38F59993" w:rsidR="00A27D8C" w:rsidRPr="00F61C23" w:rsidRDefault="00A27D8C" w:rsidP="00A27D8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2C1FC678" w14:textId="54EA042C" w:rsidR="00A27D8C" w:rsidRPr="00F61C23" w:rsidRDefault="00A453AA" w:rsidP="00A27D8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="00A27D8C"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588</w:t>
            </w:r>
          </w:p>
        </w:tc>
      </w:tr>
      <w:tr w:rsidR="00A27D8C" w:rsidRPr="00F61C23" w14:paraId="389825CB" w14:textId="77777777" w:rsidTr="000964E9">
        <w:tc>
          <w:tcPr>
            <w:tcW w:w="2152" w:type="pct"/>
          </w:tcPr>
          <w:p w14:paraId="2A2A489C" w14:textId="3EB84955" w:rsidR="00A27D8C" w:rsidRPr="00F61C23" w:rsidRDefault="00A27D8C" w:rsidP="00A2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333064AF" w14:textId="267F7FCA" w:rsidR="00A27D8C" w:rsidRPr="00F61C23" w:rsidRDefault="00B14D02" w:rsidP="00D944C2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644232"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417</w:t>
            </w:r>
          </w:p>
        </w:tc>
        <w:tc>
          <w:tcPr>
            <w:tcW w:w="127" w:type="pct"/>
          </w:tcPr>
          <w:p w14:paraId="62936982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4C439B8F" w14:textId="0E758568" w:rsidR="00A27D8C" w:rsidRPr="00F61C23" w:rsidRDefault="00A453AA" w:rsidP="00A27D8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27D8C"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532</w:t>
            </w:r>
          </w:p>
        </w:tc>
        <w:tc>
          <w:tcPr>
            <w:tcW w:w="127" w:type="pct"/>
          </w:tcPr>
          <w:p w14:paraId="58B3960A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7C8FD658" w14:textId="04562DEC" w:rsidR="00A27D8C" w:rsidRPr="00F61C23" w:rsidRDefault="00440A33" w:rsidP="00A27D8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644232"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417</w:t>
            </w:r>
          </w:p>
        </w:tc>
        <w:tc>
          <w:tcPr>
            <w:tcW w:w="127" w:type="pct"/>
          </w:tcPr>
          <w:p w14:paraId="351EF092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7EFFDB97" w14:textId="6DF40ADF" w:rsidR="00A27D8C" w:rsidRPr="00F61C23" w:rsidRDefault="00A453AA" w:rsidP="00A27D8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27D8C"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532</w:t>
            </w:r>
          </w:p>
        </w:tc>
      </w:tr>
      <w:tr w:rsidR="00A27D8C" w:rsidRPr="00F61C23" w14:paraId="6B129550" w14:textId="77777777" w:rsidTr="000964E9">
        <w:tc>
          <w:tcPr>
            <w:tcW w:w="2152" w:type="pct"/>
          </w:tcPr>
          <w:p w14:paraId="746A6835" w14:textId="5BB3FB3B" w:rsidR="00A27D8C" w:rsidRPr="00F61C23" w:rsidRDefault="00A27D8C" w:rsidP="00A27D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312CBF27" w14:textId="792C596C" w:rsidR="00A27D8C" w:rsidRPr="00F61C23" w:rsidRDefault="00B14D02" w:rsidP="00A27D8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26,</w:t>
            </w:r>
            <w:r w:rsidR="00644232"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7" w:type="pct"/>
          </w:tcPr>
          <w:p w14:paraId="1CAE056D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5B12DA4C" w14:textId="7C67F379" w:rsidR="00A27D8C" w:rsidRPr="00F61C23" w:rsidRDefault="00A453AA" w:rsidP="00A27D8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A27D8C"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129</w:t>
            </w:r>
          </w:p>
        </w:tc>
        <w:tc>
          <w:tcPr>
            <w:tcW w:w="127" w:type="pct"/>
          </w:tcPr>
          <w:p w14:paraId="7D4D7C2F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20A20A77" w14:textId="356F8842" w:rsidR="00A27D8C" w:rsidRPr="00F61C23" w:rsidRDefault="00440A33" w:rsidP="00A27D8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25,</w:t>
            </w:r>
            <w:r w:rsidR="00644232"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531</w:t>
            </w:r>
          </w:p>
        </w:tc>
        <w:tc>
          <w:tcPr>
            <w:tcW w:w="127" w:type="pct"/>
          </w:tcPr>
          <w:p w14:paraId="03784695" w14:textId="77777777" w:rsidR="00A27D8C" w:rsidRPr="00F61C23" w:rsidRDefault="00A27D8C" w:rsidP="00A27D8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38388351" w14:textId="20B9E084" w:rsidR="00A27D8C" w:rsidRPr="00F61C23" w:rsidRDefault="00A453AA" w:rsidP="00A27D8C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A27D8C"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120</w:t>
            </w:r>
          </w:p>
        </w:tc>
      </w:tr>
    </w:tbl>
    <w:p w14:paraId="6E0E52B6" w14:textId="77777777" w:rsidR="009C0C23" w:rsidRDefault="009C0C23" w:rsidP="003C6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6"/>
        <w:rPr>
          <w:rFonts w:ascii="Angsana New" w:hAnsi="Angsana New"/>
          <w:sz w:val="30"/>
          <w:szCs w:val="30"/>
          <w:cs/>
        </w:rPr>
      </w:pPr>
    </w:p>
    <w:p w14:paraId="19F00DAE" w14:textId="77777777" w:rsidR="009C0C23" w:rsidRDefault="009C0C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16F9BF0" w14:textId="3687FC8A" w:rsidR="002E297C" w:rsidRPr="00F61C23" w:rsidRDefault="004872C7" w:rsidP="003C6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6"/>
        <w:rPr>
          <w:rFonts w:ascii="Angsana New" w:hAnsi="Angsana New"/>
          <w:sz w:val="30"/>
          <w:szCs w:val="30"/>
          <w:cs/>
        </w:rPr>
      </w:pPr>
      <w:r w:rsidRPr="00F61C23">
        <w:rPr>
          <w:rFonts w:ascii="Angsana New" w:hAnsi="Angsana New"/>
          <w:sz w:val="30"/>
          <w:szCs w:val="30"/>
          <w:cs/>
        </w:rPr>
        <w:t>ยอดคงเหลือ</w:t>
      </w:r>
      <w:r w:rsidR="004164FB" w:rsidRPr="00F61C23">
        <w:rPr>
          <w:rFonts w:ascii="Angsana New" w:hAnsi="Angsana New"/>
          <w:sz w:val="30"/>
          <w:szCs w:val="30"/>
          <w:cs/>
        </w:rPr>
        <w:t>กับกิจการที่เกี่ยวข้องกัน</w:t>
      </w:r>
      <w:r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b/>
          <w:sz w:val="30"/>
          <w:szCs w:val="30"/>
          <w:cs/>
        </w:rPr>
        <w:t>ณ วันที่</w:t>
      </w:r>
      <w:r w:rsidR="00F83350" w:rsidRPr="00F61C23">
        <w:rPr>
          <w:rFonts w:ascii="Angsana New" w:hAnsi="Angsana New"/>
          <w:b/>
          <w:sz w:val="30"/>
          <w:szCs w:val="30"/>
          <w:cs/>
        </w:rPr>
        <w:t xml:space="preserve"> </w:t>
      </w:r>
      <w:r w:rsidR="00A453AA" w:rsidRPr="00F61C23">
        <w:rPr>
          <w:rFonts w:ascii="Angsana New" w:hAnsi="Angsana New"/>
          <w:bCs/>
          <w:sz w:val="30"/>
          <w:szCs w:val="30"/>
        </w:rPr>
        <w:t>31</w:t>
      </w:r>
      <w:r w:rsidRPr="00F61C23">
        <w:rPr>
          <w:rFonts w:ascii="Angsana New" w:hAnsi="Angsana New"/>
          <w:b/>
          <w:sz w:val="30"/>
          <w:szCs w:val="30"/>
          <w:cs/>
        </w:rPr>
        <w:t xml:space="preserve"> ธันวาคม</w:t>
      </w:r>
      <w:r w:rsidR="00F83350" w:rsidRPr="00F61C23">
        <w:rPr>
          <w:rFonts w:ascii="Angsana New" w:hAnsi="Angsana New"/>
          <w:bCs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มีดังนี้</w:t>
      </w:r>
    </w:p>
    <w:p w14:paraId="31BE068D" w14:textId="38762377" w:rsidR="000E6F18" w:rsidRPr="00F61C23" w:rsidRDefault="000E6F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</w:p>
    <w:tbl>
      <w:tblPr>
        <w:tblW w:w="94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9"/>
        <w:gridCol w:w="1175"/>
        <w:gridCol w:w="238"/>
        <w:gridCol w:w="1127"/>
        <w:gridCol w:w="238"/>
        <w:gridCol w:w="1119"/>
        <w:gridCol w:w="9"/>
        <w:gridCol w:w="227"/>
        <w:gridCol w:w="9"/>
        <w:gridCol w:w="1170"/>
      </w:tblGrid>
      <w:tr w:rsidR="00347B6D" w:rsidRPr="00F61C23" w14:paraId="5F3B2F5D" w14:textId="77777777" w:rsidTr="00DC26AE"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</w:tcPr>
          <w:p w14:paraId="620E2A2F" w14:textId="64933223" w:rsidR="00347B6D" w:rsidRPr="00F61C23" w:rsidRDefault="00347B6D" w:rsidP="002B1B12">
            <w:pPr>
              <w:ind w:right="-1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5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75460C" w14:textId="77777777" w:rsidR="00347B6D" w:rsidRPr="00F61C23" w:rsidRDefault="00347B6D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20D0AFC" w14:textId="77777777" w:rsidR="00347B6D" w:rsidRPr="00F61C23" w:rsidRDefault="00347B6D" w:rsidP="002B1B1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3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96B2A1B" w14:textId="77777777" w:rsidR="00347B6D" w:rsidRPr="00F61C23" w:rsidRDefault="00347B6D" w:rsidP="002B1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72CA" w:rsidRPr="00F61C23" w14:paraId="6A02C89A" w14:textId="77777777" w:rsidTr="00DC26AE"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</w:tcPr>
          <w:p w14:paraId="7C94EFA7" w14:textId="77777777" w:rsidR="002572CA" w:rsidRPr="00F61C23" w:rsidRDefault="002572CA" w:rsidP="002572CA">
            <w:pPr>
              <w:ind w:right="-1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8BAD6F2" w14:textId="2640C9F7" w:rsidR="002572CA" w:rsidRPr="00F61C23" w:rsidRDefault="00A453AA" w:rsidP="002572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2D4F6BA" w14:textId="77777777" w:rsidR="002572CA" w:rsidRPr="00F61C23" w:rsidRDefault="002572CA" w:rsidP="002572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</w:tcPr>
          <w:p w14:paraId="2F0A1E4E" w14:textId="56146AAA" w:rsidR="002572CA" w:rsidRPr="00F61C23" w:rsidRDefault="00A453AA" w:rsidP="002572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2395CEB" w14:textId="77777777" w:rsidR="002572CA" w:rsidRPr="00F61C23" w:rsidRDefault="002572CA" w:rsidP="002572C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</w:tcPr>
          <w:p w14:paraId="5DAE8141" w14:textId="4C93E29C" w:rsidR="002572CA" w:rsidRPr="00F61C23" w:rsidRDefault="00A453AA" w:rsidP="002572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A18B4F" w14:textId="77777777" w:rsidR="002572CA" w:rsidRPr="00F61C23" w:rsidRDefault="002572CA" w:rsidP="002572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6A105E" w14:textId="27BCAEE1" w:rsidR="002572CA" w:rsidRPr="00F61C23" w:rsidRDefault="00A453AA" w:rsidP="002572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347B6D" w:rsidRPr="00F61C23" w14:paraId="7F947EA3" w14:textId="77777777" w:rsidTr="00DC26AE">
        <w:trPr>
          <w:trHeight w:val="434"/>
        </w:trPr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</w:tcPr>
          <w:p w14:paraId="07D6AFDD" w14:textId="77777777" w:rsidR="00347B6D" w:rsidRPr="00F61C23" w:rsidRDefault="00347B6D" w:rsidP="002B1B12">
            <w:pPr>
              <w:ind w:right="-16"/>
              <w:jc w:val="both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531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22564AF" w14:textId="77777777" w:rsidR="00347B6D" w:rsidRPr="00F61C23" w:rsidRDefault="00347B6D" w:rsidP="002B1B12">
            <w:pPr>
              <w:ind w:right="-16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61C23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F61C2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F61C23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2572CA" w:rsidRPr="00F61C23" w14:paraId="4BC0EA4E" w14:textId="77777777" w:rsidTr="00DC26AE"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</w:tcPr>
          <w:p w14:paraId="2F9431B3" w14:textId="43C7D5BA" w:rsidR="002572CA" w:rsidRPr="00F61C23" w:rsidRDefault="002572CA" w:rsidP="002572CA">
            <w:pPr>
              <w:ind w:right="-1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5" w:type="dxa"/>
            <w:tcBorders>
              <w:left w:val="nil"/>
              <w:bottom w:val="double" w:sz="4" w:space="0" w:color="auto"/>
              <w:right w:val="nil"/>
            </w:tcBorders>
          </w:tcPr>
          <w:p w14:paraId="63437359" w14:textId="77777777" w:rsidR="002572CA" w:rsidRPr="00F61C23" w:rsidRDefault="002572CA" w:rsidP="0054151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DACF693" w14:textId="77777777" w:rsidR="002572CA" w:rsidRPr="00F61C23" w:rsidRDefault="002572CA" w:rsidP="0025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left w:val="nil"/>
              <w:bottom w:val="double" w:sz="4" w:space="0" w:color="auto"/>
              <w:right w:val="nil"/>
            </w:tcBorders>
          </w:tcPr>
          <w:p w14:paraId="5F7C25B0" w14:textId="77777777" w:rsidR="002572CA" w:rsidRPr="00F61C23" w:rsidRDefault="002572CA" w:rsidP="009A0B58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8BECB4C" w14:textId="77777777" w:rsidR="002572CA" w:rsidRPr="00F61C23" w:rsidRDefault="002572CA" w:rsidP="0025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8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0A89EDD7" w14:textId="3833FEEF" w:rsidR="002572CA" w:rsidRPr="00F61C23" w:rsidRDefault="00C12FE0" w:rsidP="0009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287,457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687612AA" w14:textId="77777777" w:rsidR="002572CA" w:rsidRPr="00F61C23" w:rsidRDefault="002572CA" w:rsidP="0025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8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14B7017E" w14:textId="65D70C3F" w:rsidR="002572CA" w:rsidRPr="00F61C23" w:rsidRDefault="00A453AA" w:rsidP="00852235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358</w:t>
            </w:r>
            <w:r w:rsidR="002572CA"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849</w:t>
            </w:r>
          </w:p>
        </w:tc>
      </w:tr>
      <w:tr w:rsidR="00EE4DB3" w:rsidRPr="00F61C23" w14:paraId="1E0B862D" w14:textId="77777777" w:rsidTr="00DC26AE">
        <w:trPr>
          <w:trHeight w:val="179"/>
        </w:trPr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</w:tcPr>
          <w:p w14:paraId="42E9A0A1" w14:textId="602C7EB9" w:rsidR="00EE4DB3" w:rsidRPr="00F61C23" w:rsidRDefault="00EE4DB3" w:rsidP="00EE4DB3">
            <w:pPr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540" w:type="dxa"/>
            <w:gridSpan w:val="3"/>
            <w:tcBorders>
              <w:left w:val="nil"/>
              <w:right w:val="nil"/>
            </w:tcBorders>
          </w:tcPr>
          <w:p w14:paraId="17C428B7" w14:textId="2C089A48" w:rsidR="00EE4DB3" w:rsidRPr="00F61C23" w:rsidRDefault="00EE4DB3" w:rsidP="00EE4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B5AC15B" w14:textId="77777777" w:rsidR="00EE4DB3" w:rsidRPr="00F61C23" w:rsidRDefault="00EE4DB3" w:rsidP="00EE4DB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34" w:type="dxa"/>
            <w:gridSpan w:val="5"/>
            <w:tcBorders>
              <w:left w:val="nil"/>
              <w:right w:val="nil"/>
            </w:tcBorders>
          </w:tcPr>
          <w:p w14:paraId="43B8A7D6" w14:textId="5C791432" w:rsidR="00EE4DB3" w:rsidRPr="00F61C23" w:rsidRDefault="00EE4DB3" w:rsidP="00EE4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24F1D" w:rsidRPr="00F61C23" w14:paraId="7B2C180F" w14:textId="77777777" w:rsidTr="00DC26AE">
        <w:trPr>
          <w:trHeight w:val="353"/>
        </w:trPr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</w:tcPr>
          <w:p w14:paraId="1C49B403" w14:textId="25105C1D" w:rsidR="00B24F1D" w:rsidRPr="00F61C23" w:rsidRDefault="00B24F1D" w:rsidP="00EE4DB3">
            <w:pPr>
              <w:ind w:right="-1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540" w:type="dxa"/>
            <w:gridSpan w:val="3"/>
            <w:tcBorders>
              <w:left w:val="nil"/>
              <w:right w:val="nil"/>
            </w:tcBorders>
          </w:tcPr>
          <w:p w14:paraId="528B9641" w14:textId="77777777" w:rsidR="00B24F1D" w:rsidRPr="00F61C23" w:rsidRDefault="00B24F1D" w:rsidP="00EE4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0101A2C" w14:textId="77777777" w:rsidR="00B24F1D" w:rsidRPr="00F61C23" w:rsidRDefault="00B24F1D" w:rsidP="00EE4DB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34" w:type="dxa"/>
            <w:gridSpan w:val="5"/>
            <w:tcBorders>
              <w:left w:val="nil"/>
              <w:right w:val="nil"/>
            </w:tcBorders>
          </w:tcPr>
          <w:p w14:paraId="14C8ECAB" w14:textId="77777777" w:rsidR="00B24F1D" w:rsidRPr="00F61C23" w:rsidRDefault="00B24F1D" w:rsidP="00EE4D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2572CA" w:rsidRPr="00F61C23" w14:paraId="317148D8" w14:textId="77777777" w:rsidTr="00DC26AE">
        <w:trPr>
          <w:trHeight w:val="353"/>
        </w:trPr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</w:tcPr>
          <w:p w14:paraId="55E26ADC" w14:textId="7ECA4BD2" w:rsidR="002572CA" w:rsidRPr="00F61C23" w:rsidRDefault="002572CA" w:rsidP="002572CA">
            <w:pPr>
              <w:ind w:right="-1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5" w:type="dxa"/>
            <w:tcBorders>
              <w:left w:val="nil"/>
              <w:right w:val="nil"/>
            </w:tcBorders>
          </w:tcPr>
          <w:p w14:paraId="6A2A4FF0" w14:textId="101A692D" w:rsidR="002572CA" w:rsidRPr="00F61C23" w:rsidRDefault="00C12FE0" w:rsidP="00D944C2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449981B" w14:textId="77777777" w:rsidR="002572CA" w:rsidRPr="00F61C23" w:rsidRDefault="002572CA" w:rsidP="0025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left w:val="nil"/>
              <w:right w:val="nil"/>
            </w:tcBorders>
          </w:tcPr>
          <w:p w14:paraId="465D2F8E" w14:textId="33DF144C" w:rsidR="002572CA" w:rsidRPr="00F61C23" w:rsidRDefault="00C12FE0" w:rsidP="009A0B58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FF63C37" w14:textId="77777777" w:rsidR="002572CA" w:rsidRPr="00F61C23" w:rsidRDefault="002572CA" w:rsidP="0025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  <w:gridSpan w:val="2"/>
            <w:tcBorders>
              <w:left w:val="nil"/>
              <w:right w:val="nil"/>
            </w:tcBorders>
          </w:tcPr>
          <w:p w14:paraId="2470FDD2" w14:textId="538288BA" w:rsidR="002572CA" w:rsidRPr="00F61C23" w:rsidRDefault="00C12FE0" w:rsidP="00896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8,035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1DC6343D" w14:textId="77777777" w:rsidR="002572CA" w:rsidRPr="00F61C23" w:rsidRDefault="002572CA" w:rsidP="0025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7CEBE8F" w14:textId="6BC56F5F" w:rsidR="002572CA" w:rsidRPr="00F61C23" w:rsidRDefault="00A453AA" w:rsidP="0025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7</w:t>
            </w:r>
            <w:r w:rsidR="002572CA" w:rsidRPr="00F61C23">
              <w:rPr>
                <w:rFonts w:ascii="Angsana New" w:hAnsi="Angsana New"/>
                <w:sz w:val="28"/>
                <w:szCs w:val="28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</w:rPr>
              <w:t>689</w:t>
            </w:r>
          </w:p>
        </w:tc>
      </w:tr>
      <w:tr w:rsidR="002572CA" w:rsidRPr="00F61C23" w14:paraId="032488F0" w14:textId="77777777" w:rsidTr="00DC26AE">
        <w:trPr>
          <w:trHeight w:val="353"/>
        </w:trPr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</w:tcPr>
          <w:p w14:paraId="62045897" w14:textId="6CB60C43" w:rsidR="002572CA" w:rsidRPr="00F61C23" w:rsidRDefault="002572CA" w:rsidP="002572CA">
            <w:pPr>
              <w:ind w:right="-1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175" w:type="dxa"/>
            <w:tcBorders>
              <w:left w:val="nil"/>
              <w:right w:val="nil"/>
            </w:tcBorders>
          </w:tcPr>
          <w:p w14:paraId="5BC775B1" w14:textId="77777777" w:rsidR="002572CA" w:rsidRPr="00F61C23" w:rsidRDefault="002572CA" w:rsidP="0054151B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DFAE32B" w14:textId="77777777" w:rsidR="002572CA" w:rsidRPr="00F61C23" w:rsidRDefault="002572CA" w:rsidP="0025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7" w:type="dxa"/>
            <w:tcBorders>
              <w:left w:val="nil"/>
              <w:right w:val="nil"/>
            </w:tcBorders>
          </w:tcPr>
          <w:p w14:paraId="6CE99041" w14:textId="77777777" w:rsidR="002572CA" w:rsidRPr="00F61C23" w:rsidRDefault="002572CA" w:rsidP="009A0B58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7501130" w14:textId="77777777" w:rsidR="002572CA" w:rsidRPr="00F61C23" w:rsidRDefault="002572CA" w:rsidP="0025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  <w:gridSpan w:val="2"/>
            <w:tcBorders>
              <w:left w:val="nil"/>
              <w:right w:val="nil"/>
            </w:tcBorders>
          </w:tcPr>
          <w:p w14:paraId="35B036C7" w14:textId="73285C6D" w:rsidR="002572CA" w:rsidRPr="00F61C23" w:rsidRDefault="00C12FE0" w:rsidP="0009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335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4432500D" w14:textId="77777777" w:rsidR="002572CA" w:rsidRPr="00F61C23" w:rsidRDefault="002572CA" w:rsidP="0025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935E1CE" w14:textId="792C0A32" w:rsidR="002572CA" w:rsidRPr="00F61C23" w:rsidRDefault="002572CA" w:rsidP="0025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572CA" w:rsidRPr="00F61C23" w14:paraId="0025FD32" w14:textId="77777777" w:rsidTr="00DC26AE">
        <w:tc>
          <w:tcPr>
            <w:tcW w:w="4129" w:type="dxa"/>
            <w:tcBorders>
              <w:top w:val="nil"/>
              <w:left w:val="nil"/>
              <w:bottom w:val="nil"/>
              <w:right w:val="nil"/>
            </w:tcBorders>
          </w:tcPr>
          <w:p w14:paraId="61C5C046" w14:textId="1A1DECCD" w:rsidR="002572CA" w:rsidRPr="00F61C23" w:rsidRDefault="002572CA" w:rsidP="002572CA">
            <w:pPr>
              <w:ind w:right="-1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6E2414" w14:textId="77777777" w:rsidR="002572CA" w:rsidRPr="00F61C23" w:rsidRDefault="002572CA" w:rsidP="002572CA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E6B0D9F" w14:textId="77777777" w:rsidR="002572CA" w:rsidRPr="00F61C23" w:rsidRDefault="002572CA" w:rsidP="0025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F67E6E" w14:textId="77777777" w:rsidR="002572CA" w:rsidRPr="00F61C23" w:rsidRDefault="002572CA" w:rsidP="002572C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A5D0A91" w14:textId="77777777" w:rsidR="002572CA" w:rsidRPr="00F61C23" w:rsidRDefault="002572CA" w:rsidP="0025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6B36E4" w14:textId="05449A46" w:rsidR="002572CA" w:rsidRPr="00F61C23" w:rsidRDefault="00C12FE0" w:rsidP="00091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8,370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14:paraId="322596FB" w14:textId="77777777" w:rsidR="002572CA" w:rsidRPr="00F61C23" w:rsidRDefault="002572CA" w:rsidP="0025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9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1DDFF7" w14:textId="0E1C931E" w:rsidR="002572CA" w:rsidRPr="00F61C23" w:rsidRDefault="00A453AA" w:rsidP="002572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2572CA" w:rsidRPr="00F61C2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689</w:t>
            </w:r>
          </w:p>
        </w:tc>
      </w:tr>
    </w:tbl>
    <w:p w14:paraId="4C6F214F" w14:textId="20DD5A84" w:rsidR="0070393D" w:rsidRPr="00F61C23" w:rsidRDefault="0070393D" w:rsidP="002B1B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260"/>
        <w:gridCol w:w="1170"/>
        <w:gridCol w:w="234"/>
        <w:gridCol w:w="1104"/>
        <w:gridCol w:w="234"/>
        <w:gridCol w:w="1146"/>
        <w:gridCol w:w="242"/>
        <w:gridCol w:w="1180"/>
      </w:tblGrid>
      <w:tr w:rsidR="00D87420" w:rsidRPr="00F61C23" w14:paraId="5AB520E8" w14:textId="77777777" w:rsidTr="00052DC0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79BB1A49" w14:textId="77777777" w:rsidR="00D87420" w:rsidRPr="00F61C23" w:rsidRDefault="00D87420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9EC6845" w14:textId="77777777" w:rsidR="00D87420" w:rsidRPr="00F61C23" w:rsidRDefault="00D87420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5310" w:type="dxa"/>
            <w:gridSpan w:val="7"/>
            <w:shd w:val="clear" w:color="auto" w:fill="auto"/>
            <w:vAlign w:val="bottom"/>
          </w:tcPr>
          <w:p w14:paraId="1D68DB63" w14:textId="77777777" w:rsidR="00D87420" w:rsidRPr="00F61C23" w:rsidRDefault="00D87420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87420" w:rsidRPr="00F61C23" w14:paraId="5BCC38C6" w14:textId="77777777" w:rsidTr="00052DC0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71BC4A1B" w14:textId="0BBF2593" w:rsidR="00D87420" w:rsidRPr="00F61C23" w:rsidRDefault="00D87420" w:rsidP="00D8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7360F2" w14:textId="77777777" w:rsidR="00D87420" w:rsidRPr="00F61C23" w:rsidRDefault="00D87420" w:rsidP="00D8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44DA6CE2" w14:textId="58CAFD64" w:rsidR="00D87420" w:rsidRPr="00F61C23" w:rsidRDefault="00A453AA" w:rsidP="00D8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31</w:t>
            </w:r>
            <w:r w:rsidR="00D87420" w:rsidRPr="00F61C23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43D09B" w14:textId="7E67BAF8" w:rsidR="00D87420" w:rsidRPr="00F61C23" w:rsidRDefault="00A453AA" w:rsidP="00D8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1</w:t>
            </w:r>
            <w:r w:rsidR="00D87420" w:rsidRPr="00F61C23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3DA6A067" w14:textId="77777777" w:rsidR="00D87420" w:rsidRPr="00F61C23" w:rsidRDefault="00D87420" w:rsidP="00D8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C645DF2" w14:textId="2CA2A7EB" w:rsidR="00D87420" w:rsidRPr="00F61C23" w:rsidRDefault="00D87420" w:rsidP="00D8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174CE2D" w14:textId="77777777" w:rsidR="00D87420" w:rsidRPr="00F61C23" w:rsidRDefault="00D87420" w:rsidP="00D8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29167635" w14:textId="7710AAF9" w:rsidR="00D87420" w:rsidRPr="00F61C23" w:rsidRDefault="00D87420" w:rsidP="00D8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DC18B6B" w14:textId="77777777" w:rsidR="00D87420" w:rsidRPr="00F61C23" w:rsidRDefault="00D87420" w:rsidP="00D8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78B53C03" w14:textId="061A3AEA" w:rsidR="00D87420" w:rsidRPr="00F61C23" w:rsidRDefault="00A453AA" w:rsidP="00D8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31</w:t>
            </w:r>
            <w:r w:rsidR="00D87420" w:rsidRPr="00F61C23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87420" w:rsidRPr="00F61C23" w14:paraId="3C532B6D" w14:textId="77777777" w:rsidTr="00052DC0">
        <w:trPr>
          <w:tblHeader/>
        </w:trPr>
        <w:tc>
          <w:tcPr>
            <w:tcW w:w="2880" w:type="dxa"/>
            <w:shd w:val="clear" w:color="auto" w:fill="auto"/>
          </w:tcPr>
          <w:p w14:paraId="4D058F97" w14:textId="08A299D1" w:rsidR="00D87420" w:rsidRPr="00F61C23" w:rsidRDefault="00A453AA" w:rsidP="00D8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696269B9" w14:textId="77777777" w:rsidR="00D87420" w:rsidRPr="00F61C23" w:rsidRDefault="00D87420" w:rsidP="00D8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61C2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5310" w:type="dxa"/>
            <w:gridSpan w:val="7"/>
            <w:shd w:val="clear" w:color="auto" w:fill="auto"/>
          </w:tcPr>
          <w:p w14:paraId="7F7EBE30" w14:textId="77777777" w:rsidR="00D87420" w:rsidRPr="00F61C23" w:rsidRDefault="00D87420" w:rsidP="00D87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61C2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9429D" w:rsidRPr="00F61C23" w14:paraId="43614DC7" w14:textId="77777777" w:rsidTr="00052DC0">
        <w:tc>
          <w:tcPr>
            <w:tcW w:w="2880" w:type="dxa"/>
            <w:shd w:val="clear" w:color="auto" w:fill="auto"/>
          </w:tcPr>
          <w:p w14:paraId="37F7611B" w14:textId="5354D98E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</w:tcPr>
          <w:p w14:paraId="28551670" w14:textId="792AEF27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10.0</w:t>
            </w:r>
          </w:p>
        </w:tc>
        <w:tc>
          <w:tcPr>
            <w:tcW w:w="1170" w:type="dxa"/>
            <w:shd w:val="clear" w:color="auto" w:fill="auto"/>
          </w:tcPr>
          <w:p w14:paraId="634A810E" w14:textId="7F25B1D0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3C45E308" w14:textId="77777777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602387CA" w14:textId="64236222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197,000</w:t>
            </w:r>
          </w:p>
        </w:tc>
        <w:tc>
          <w:tcPr>
            <w:tcW w:w="234" w:type="dxa"/>
            <w:shd w:val="clear" w:color="auto" w:fill="auto"/>
          </w:tcPr>
          <w:p w14:paraId="4E1D4113" w14:textId="77777777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</w:tcPr>
          <w:p w14:paraId="535656EF" w14:textId="3C78B002" w:rsidR="0029429D" w:rsidRPr="00F61C23" w:rsidRDefault="0029429D" w:rsidP="00B4182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3251F148" w14:textId="77777777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0CA22490" w14:textId="7D0507A7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197,000</w:t>
            </w:r>
          </w:p>
        </w:tc>
      </w:tr>
      <w:tr w:rsidR="0029429D" w:rsidRPr="00F61C23" w14:paraId="454C0B5B" w14:textId="77777777" w:rsidTr="00052DC0">
        <w:tc>
          <w:tcPr>
            <w:tcW w:w="2880" w:type="dxa"/>
            <w:shd w:val="clear" w:color="auto" w:fill="auto"/>
          </w:tcPr>
          <w:p w14:paraId="4074366D" w14:textId="0F6D554C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0" w:type="dxa"/>
            <w:shd w:val="clear" w:color="auto" w:fill="auto"/>
          </w:tcPr>
          <w:p w14:paraId="4558B8FC" w14:textId="46BC0B30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8.0</w:t>
            </w: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61C23">
              <w:rPr>
                <w:rFonts w:ascii="Angsana New" w:hAnsi="Angsana New"/>
                <w:sz w:val="28"/>
                <w:szCs w:val="28"/>
              </w:rPr>
              <w:t>9.0</w:t>
            </w:r>
          </w:p>
        </w:tc>
        <w:tc>
          <w:tcPr>
            <w:tcW w:w="1170" w:type="dxa"/>
            <w:shd w:val="clear" w:color="auto" w:fill="auto"/>
          </w:tcPr>
          <w:p w14:paraId="77BD6DAA" w14:textId="7F6E8452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392515F5" w14:textId="77777777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5EC833F0" w14:textId="55F64512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139,734</w:t>
            </w:r>
          </w:p>
        </w:tc>
        <w:tc>
          <w:tcPr>
            <w:tcW w:w="234" w:type="dxa"/>
            <w:shd w:val="clear" w:color="auto" w:fill="auto"/>
          </w:tcPr>
          <w:p w14:paraId="417D7985" w14:textId="77777777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</w:tcPr>
          <w:p w14:paraId="05ABBC69" w14:textId="0A26B4C8" w:rsidR="0029429D" w:rsidRPr="00F61C23" w:rsidRDefault="0029429D" w:rsidP="00B41823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(58,546)</w:t>
            </w:r>
          </w:p>
        </w:tc>
        <w:tc>
          <w:tcPr>
            <w:tcW w:w="242" w:type="dxa"/>
            <w:shd w:val="clear" w:color="auto" w:fill="auto"/>
          </w:tcPr>
          <w:p w14:paraId="2867BA80" w14:textId="77777777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2E6A7660" w14:textId="28CBBE38" w:rsidR="0029429D" w:rsidRPr="00F61C23" w:rsidDel="00D240AD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81,188</w:t>
            </w:r>
          </w:p>
        </w:tc>
      </w:tr>
      <w:tr w:rsidR="0029429D" w:rsidRPr="00F61C23" w14:paraId="5D6149ED" w14:textId="77777777" w:rsidTr="00052DC0">
        <w:tc>
          <w:tcPr>
            <w:tcW w:w="2880" w:type="dxa"/>
            <w:shd w:val="clear" w:color="auto" w:fill="auto"/>
          </w:tcPr>
          <w:p w14:paraId="13E1758A" w14:textId="530ABBEB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4B66F32B" w14:textId="77777777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78B8FC3" w14:textId="103CFB2E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50170F32" w14:textId="77777777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1FAEC576" w14:textId="77777777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0EDA009C" w14:textId="77777777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</w:tcPr>
          <w:p w14:paraId="5C5611C0" w14:textId="77777777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6CF3CB9D" w14:textId="77777777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</w:tcPr>
          <w:p w14:paraId="5FD73035" w14:textId="289CD3A9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278,188</w:t>
            </w:r>
          </w:p>
        </w:tc>
      </w:tr>
      <w:tr w:rsidR="0029429D" w:rsidRPr="00F61C23" w14:paraId="53EFAC9F" w14:textId="77777777" w:rsidTr="00052DC0">
        <w:tc>
          <w:tcPr>
            <w:tcW w:w="2880" w:type="dxa"/>
            <w:shd w:val="clear" w:color="auto" w:fill="auto"/>
          </w:tcPr>
          <w:p w14:paraId="302AC803" w14:textId="62693343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60" w:type="dxa"/>
            <w:shd w:val="clear" w:color="auto" w:fill="auto"/>
          </w:tcPr>
          <w:p w14:paraId="7447E6D7" w14:textId="77777777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56FB873" w14:textId="401380E8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2A03CE73" w14:textId="77777777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6F13CDDE" w14:textId="77777777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65CDB169" w14:textId="77777777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</w:tcPr>
          <w:p w14:paraId="1F1BFB6A" w14:textId="77777777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0F88C510" w14:textId="77777777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0CFCA918" w14:textId="4C8DE4DE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ind w:right="-19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9429D" w:rsidRPr="00F61C23" w14:paraId="2025B01E" w14:textId="77777777" w:rsidTr="00052DC0">
        <w:tc>
          <w:tcPr>
            <w:tcW w:w="2880" w:type="dxa"/>
            <w:shd w:val="clear" w:color="auto" w:fill="auto"/>
          </w:tcPr>
          <w:p w14:paraId="70F9C456" w14:textId="450E1B89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38EE071C" w14:textId="77777777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E939E5B" w14:textId="0FAECC25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202ED317" w14:textId="77777777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3F64DE84" w14:textId="77777777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1BB93A88" w14:textId="77777777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</w:tcPr>
          <w:p w14:paraId="2C073F4F" w14:textId="77777777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2D14939D" w14:textId="77777777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14:paraId="096FC6AE" w14:textId="64DF0D2A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278,188</w:t>
            </w:r>
          </w:p>
        </w:tc>
      </w:tr>
      <w:tr w:rsidR="0029429D" w:rsidRPr="00F61C23" w14:paraId="3E88F566" w14:textId="77777777" w:rsidTr="00052DC0">
        <w:trPr>
          <w:trHeight w:val="215"/>
        </w:trPr>
        <w:tc>
          <w:tcPr>
            <w:tcW w:w="2880" w:type="dxa"/>
            <w:shd w:val="clear" w:color="auto" w:fill="auto"/>
          </w:tcPr>
          <w:p w14:paraId="304FABEA" w14:textId="77777777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B82FDC8" w14:textId="77777777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B4ED053" w14:textId="77777777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" w:type="dxa"/>
            <w:shd w:val="clear" w:color="auto" w:fill="auto"/>
          </w:tcPr>
          <w:p w14:paraId="499AE4EE" w14:textId="77777777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564D6423" w14:textId="77777777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72077F35" w14:textId="77777777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</w:tcPr>
          <w:p w14:paraId="24A8150F" w14:textId="77777777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5F3C9D37" w14:textId="77777777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double" w:sz="4" w:space="0" w:color="auto"/>
            </w:tcBorders>
            <w:shd w:val="clear" w:color="auto" w:fill="auto"/>
          </w:tcPr>
          <w:p w14:paraId="33682CBC" w14:textId="77777777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9429D" w:rsidRPr="00F61C23" w14:paraId="37E0DE6B" w14:textId="77777777" w:rsidTr="00052DC0">
        <w:tc>
          <w:tcPr>
            <w:tcW w:w="2880" w:type="dxa"/>
            <w:shd w:val="clear" w:color="auto" w:fill="auto"/>
          </w:tcPr>
          <w:p w14:paraId="61177909" w14:textId="5D5D5C2A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5C8B3D9D" w14:textId="77777777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4C786BA" w14:textId="77777777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" w:type="dxa"/>
            <w:shd w:val="clear" w:color="auto" w:fill="auto"/>
          </w:tcPr>
          <w:p w14:paraId="55886D7A" w14:textId="77777777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6DDCCE57" w14:textId="77777777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4AE4C475" w14:textId="77777777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</w:tcPr>
          <w:p w14:paraId="4551A93A" w14:textId="77777777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68D5DF0C" w14:textId="77777777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6FDACC69" w14:textId="77777777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9429D" w:rsidRPr="00F61C23" w14:paraId="28BF58C0" w14:textId="77777777" w:rsidTr="00052DC0">
        <w:tc>
          <w:tcPr>
            <w:tcW w:w="2880" w:type="dxa"/>
            <w:shd w:val="clear" w:color="auto" w:fill="auto"/>
          </w:tcPr>
          <w:p w14:paraId="649E9F51" w14:textId="690EB5B9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3452DD57" w14:textId="04575F42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A021032" w14:textId="4AC5EE96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6C3433D7" w14:textId="77777777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nil"/>
            </w:tcBorders>
            <w:shd w:val="clear" w:color="auto" w:fill="auto"/>
          </w:tcPr>
          <w:p w14:paraId="29B5AB9A" w14:textId="1548FE3A" w:rsidR="0029429D" w:rsidRPr="00F61C23" w:rsidRDefault="0029429D" w:rsidP="0029429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39850D62" w14:textId="77777777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</w:tcPr>
          <w:p w14:paraId="405F4BA8" w14:textId="2C4DB171" w:rsidR="0029429D" w:rsidRPr="00F61C23" w:rsidRDefault="0029429D" w:rsidP="0029429D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22E64AD1" w14:textId="77777777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14:paraId="77D10525" w14:textId="31BFC2FD" w:rsidR="0029429D" w:rsidRPr="00F61C23" w:rsidRDefault="0029429D" w:rsidP="002942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042B45EC" w14:textId="13F6BE83" w:rsidR="003C58A4" w:rsidRPr="00F61C23" w:rsidRDefault="003C58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4"/>
          <w:szCs w:val="14"/>
        </w:rPr>
      </w:pPr>
    </w:p>
    <w:p w14:paraId="7BF7669A" w14:textId="77777777" w:rsidR="003C58A4" w:rsidRPr="00F61C23" w:rsidRDefault="003C58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4"/>
          <w:szCs w:val="14"/>
        </w:rPr>
      </w:pPr>
      <w:r w:rsidRPr="00F61C23">
        <w:rPr>
          <w:rFonts w:ascii="Angsana New" w:hAnsi="Angsana New"/>
          <w:sz w:val="14"/>
          <w:szCs w:val="14"/>
        </w:rPr>
        <w:br w:type="page"/>
      </w:r>
    </w:p>
    <w:tbl>
      <w:tblPr>
        <w:tblStyle w:val="TableGrid"/>
        <w:tblW w:w="93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260"/>
        <w:gridCol w:w="1044"/>
        <w:gridCol w:w="236"/>
        <w:gridCol w:w="1104"/>
        <w:gridCol w:w="234"/>
        <w:gridCol w:w="1146"/>
        <w:gridCol w:w="242"/>
        <w:gridCol w:w="1180"/>
      </w:tblGrid>
      <w:tr w:rsidR="00A401F6" w:rsidRPr="00F61C23" w14:paraId="2BAB62DC" w14:textId="77777777" w:rsidTr="00293C5F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587C224D" w14:textId="77777777" w:rsidR="00A401F6" w:rsidRPr="00F61C23" w:rsidRDefault="00A401F6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3CBE0A" w14:textId="77777777" w:rsidR="00A401F6" w:rsidRPr="00F61C23" w:rsidRDefault="00A401F6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5186" w:type="dxa"/>
            <w:gridSpan w:val="7"/>
            <w:shd w:val="clear" w:color="auto" w:fill="auto"/>
            <w:vAlign w:val="bottom"/>
          </w:tcPr>
          <w:p w14:paraId="0E5345DA" w14:textId="4E7791E0" w:rsidR="00A401F6" w:rsidRPr="00F61C23" w:rsidRDefault="00A401F6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</w:t>
            </w:r>
            <w:r w:rsidR="00384513"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F249EB" w:rsidRPr="00F61C23" w14:paraId="772BC9D3" w14:textId="77777777" w:rsidTr="00293C5F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68FC6145" w14:textId="77777777" w:rsidR="00A401F6" w:rsidRPr="00F61C23" w:rsidRDefault="00A401F6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52C7B9E" w14:textId="77777777" w:rsidR="00A401F6" w:rsidRPr="00F61C23" w:rsidRDefault="00A401F6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14:paraId="068F374A" w14:textId="04BF0B81" w:rsidR="00A401F6" w:rsidRPr="00F61C23" w:rsidRDefault="00A453AA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31</w:t>
            </w:r>
            <w:r w:rsidR="00A401F6" w:rsidRPr="00F61C23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F48D206" w14:textId="30291521" w:rsidR="00A401F6" w:rsidRPr="00F61C23" w:rsidRDefault="00A453AA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1</w:t>
            </w:r>
            <w:r w:rsidR="00A401F6" w:rsidRPr="00F61C23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ADF63C" w14:textId="77777777" w:rsidR="00A401F6" w:rsidRPr="00F61C23" w:rsidRDefault="00A401F6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17CC55A2" w14:textId="77777777" w:rsidR="00A401F6" w:rsidRPr="00F61C23" w:rsidRDefault="00A401F6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14FDE8AB" w14:textId="77777777" w:rsidR="00A401F6" w:rsidRPr="00F61C23" w:rsidRDefault="00A401F6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6BD3A02A" w14:textId="77777777" w:rsidR="00A401F6" w:rsidRPr="00F61C23" w:rsidRDefault="00A401F6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0B4665E" w14:textId="77777777" w:rsidR="00A401F6" w:rsidRPr="00F61C23" w:rsidRDefault="00A401F6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13C7E869" w14:textId="5FFBA710" w:rsidR="00A401F6" w:rsidRPr="00F61C23" w:rsidRDefault="00A453AA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31</w:t>
            </w:r>
            <w:r w:rsidR="00A401F6" w:rsidRPr="00F61C23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401F6" w:rsidRPr="00F61C23" w14:paraId="66390910" w14:textId="77777777" w:rsidTr="00293C5F">
        <w:trPr>
          <w:tblHeader/>
        </w:trPr>
        <w:tc>
          <w:tcPr>
            <w:tcW w:w="2880" w:type="dxa"/>
            <w:shd w:val="clear" w:color="auto" w:fill="auto"/>
          </w:tcPr>
          <w:p w14:paraId="65EAA101" w14:textId="50E88C50" w:rsidR="00A401F6" w:rsidRPr="00F61C23" w:rsidRDefault="00A453AA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752F9F38" w14:textId="77777777" w:rsidR="00A401F6" w:rsidRPr="00F61C23" w:rsidRDefault="00A401F6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61C2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5186" w:type="dxa"/>
            <w:gridSpan w:val="7"/>
            <w:shd w:val="clear" w:color="auto" w:fill="auto"/>
          </w:tcPr>
          <w:p w14:paraId="3EFC0AD9" w14:textId="77777777" w:rsidR="00A401F6" w:rsidRPr="00F61C23" w:rsidRDefault="00A401F6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61C2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249EB" w:rsidRPr="00F61C23" w14:paraId="3548C04B" w14:textId="77777777" w:rsidTr="00293C5F">
        <w:tc>
          <w:tcPr>
            <w:tcW w:w="2880" w:type="dxa"/>
            <w:shd w:val="clear" w:color="auto" w:fill="auto"/>
          </w:tcPr>
          <w:p w14:paraId="351D89AC" w14:textId="132018BD" w:rsidR="00A401F6" w:rsidRPr="00F61C23" w:rsidRDefault="00A401F6" w:rsidP="00A4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493763AD" w14:textId="2F4A6BE5" w:rsidR="00A401F6" w:rsidRPr="00F61C23" w:rsidRDefault="008C65B8" w:rsidP="00A4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4.5</w:t>
            </w:r>
            <w:r w:rsidR="004661FF" w:rsidRPr="00F61C2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  <w:r w:rsidR="004661FF" w:rsidRPr="00F61C2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61C23">
              <w:rPr>
                <w:rFonts w:ascii="Angsana New" w:hAnsi="Angsana New"/>
                <w:sz w:val="28"/>
                <w:szCs w:val="28"/>
              </w:rPr>
              <w:t>6.0</w:t>
            </w:r>
          </w:p>
        </w:tc>
        <w:tc>
          <w:tcPr>
            <w:tcW w:w="1044" w:type="dxa"/>
            <w:shd w:val="clear" w:color="auto" w:fill="auto"/>
          </w:tcPr>
          <w:p w14:paraId="6CF7B5AB" w14:textId="66E7A4CE" w:rsidR="00A401F6" w:rsidRPr="00F61C23" w:rsidRDefault="00A453AA" w:rsidP="00FF7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  <w:tab w:val="left" w:pos="790"/>
              </w:tabs>
              <w:spacing w:line="240" w:lineRule="auto"/>
              <w:ind w:right="-14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188</w:t>
            </w:r>
            <w:r w:rsidR="00A401F6" w:rsidRPr="00F61C23">
              <w:rPr>
                <w:rFonts w:ascii="Angsana New" w:hAnsi="Angsana New"/>
                <w:sz w:val="28"/>
                <w:szCs w:val="28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</w:rPr>
              <w:t>173</w:t>
            </w:r>
          </w:p>
        </w:tc>
        <w:tc>
          <w:tcPr>
            <w:tcW w:w="236" w:type="dxa"/>
            <w:shd w:val="clear" w:color="auto" w:fill="auto"/>
          </w:tcPr>
          <w:p w14:paraId="76014872" w14:textId="77777777" w:rsidR="00A401F6" w:rsidRPr="00F61C23" w:rsidRDefault="00A401F6" w:rsidP="00A4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2A4529D6" w14:textId="72E8E363" w:rsidR="00A401F6" w:rsidRPr="00F61C23" w:rsidRDefault="008C65B8" w:rsidP="00A4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29,000</w:t>
            </w:r>
          </w:p>
        </w:tc>
        <w:tc>
          <w:tcPr>
            <w:tcW w:w="234" w:type="dxa"/>
            <w:shd w:val="clear" w:color="auto" w:fill="auto"/>
          </w:tcPr>
          <w:p w14:paraId="3A62CA4A" w14:textId="77777777" w:rsidR="00A401F6" w:rsidRPr="00F61C23" w:rsidRDefault="00A401F6" w:rsidP="00A4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</w:tcPr>
          <w:p w14:paraId="7AF740A9" w14:textId="66054DAD" w:rsidR="00A401F6" w:rsidRPr="00F61C23" w:rsidRDefault="008C65B8" w:rsidP="002235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870"/>
              </w:tabs>
              <w:spacing w:line="240" w:lineRule="auto"/>
              <w:ind w:right="-2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(37,927)</w:t>
            </w:r>
          </w:p>
        </w:tc>
        <w:tc>
          <w:tcPr>
            <w:tcW w:w="242" w:type="dxa"/>
            <w:shd w:val="clear" w:color="auto" w:fill="auto"/>
          </w:tcPr>
          <w:p w14:paraId="7A78940B" w14:textId="77777777" w:rsidR="00A401F6" w:rsidRPr="00F61C23" w:rsidRDefault="00A401F6" w:rsidP="00A40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7ED4658D" w14:textId="4D3C2747" w:rsidR="00A401F6" w:rsidRPr="00F61C23" w:rsidRDefault="008C65B8" w:rsidP="00FF7A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179,246</w:t>
            </w:r>
          </w:p>
        </w:tc>
      </w:tr>
      <w:tr w:rsidR="00E72C6A" w:rsidRPr="00F61C23" w14:paraId="52D7C2D3" w14:textId="77777777" w:rsidTr="00293C5F">
        <w:tc>
          <w:tcPr>
            <w:tcW w:w="2880" w:type="dxa"/>
            <w:shd w:val="clear" w:color="auto" w:fill="auto"/>
          </w:tcPr>
          <w:p w14:paraId="5ACD2FCB" w14:textId="763C9969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</w:tcPr>
          <w:p w14:paraId="0CAF6B19" w14:textId="0DD64224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10.0</w:t>
            </w:r>
          </w:p>
        </w:tc>
        <w:tc>
          <w:tcPr>
            <w:tcW w:w="1044" w:type="dxa"/>
            <w:shd w:val="clear" w:color="auto" w:fill="auto"/>
          </w:tcPr>
          <w:p w14:paraId="40AC4439" w14:textId="6FB40F41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  <w:tab w:val="left" w:pos="790"/>
              </w:tabs>
              <w:spacing w:line="240" w:lineRule="auto"/>
              <w:ind w:right="-1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C203A5" w14:textId="77777777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4D12889D" w14:textId="69BA28F2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197,000</w:t>
            </w:r>
          </w:p>
        </w:tc>
        <w:tc>
          <w:tcPr>
            <w:tcW w:w="234" w:type="dxa"/>
            <w:shd w:val="clear" w:color="auto" w:fill="auto"/>
          </w:tcPr>
          <w:p w14:paraId="5B0FC74D" w14:textId="77777777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</w:tcPr>
          <w:p w14:paraId="075DADC4" w14:textId="25C1C154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870"/>
              </w:tabs>
              <w:spacing w:line="240" w:lineRule="auto"/>
              <w:ind w:right="-2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2FDFF50C" w14:textId="77777777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3DC893B8" w14:textId="15227F32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197,000</w:t>
            </w:r>
          </w:p>
        </w:tc>
      </w:tr>
      <w:tr w:rsidR="00E72C6A" w:rsidRPr="00F61C23" w14:paraId="319AF834" w14:textId="77777777" w:rsidTr="00293C5F">
        <w:tc>
          <w:tcPr>
            <w:tcW w:w="2880" w:type="dxa"/>
            <w:shd w:val="clear" w:color="auto" w:fill="auto"/>
          </w:tcPr>
          <w:p w14:paraId="705EF30D" w14:textId="5161D55D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0" w:type="dxa"/>
            <w:shd w:val="clear" w:color="auto" w:fill="auto"/>
          </w:tcPr>
          <w:p w14:paraId="059F1B95" w14:textId="4E9182D3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8.0</w:t>
            </w: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61C23">
              <w:rPr>
                <w:rFonts w:ascii="Angsana New" w:hAnsi="Angsana New"/>
                <w:sz w:val="28"/>
                <w:szCs w:val="28"/>
              </w:rPr>
              <w:t>9.0</w:t>
            </w:r>
          </w:p>
        </w:tc>
        <w:tc>
          <w:tcPr>
            <w:tcW w:w="1044" w:type="dxa"/>
            <w:shd w:val="clear" w:color="auto" w:fill="auto"/>
          </w:tcPr>
          <w:p w14:paraId="43F1DF4C" w14:textId="62A7806B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ind w:right="-19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103AFB" w14:textId="77777777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56B376E4" w14:textId="46880734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139,734</w:t>
            </w:r>
          </w:p>
        </w:tc>
        <w:tc>
          <w:tcPr>
            <w:tcW w:w="234" w:type="dxa"/>
            <w:shd w:val="clear" w:color="auto" w:fill="auto"/>
          </w:tcPr>
          <w:p w14:paraId="3DE4DC26" w14:textId="77777777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</w:tcPr>
          <w:p w14:paraId="0FDE770C" w14:textId="68A87331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</w:tabs>
              <w:spacing w:line="240" w:lineRule="auto"/>
              <w:ind w:right="-2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(58,546)</w:t>
            </w:r>
          </w:p>
        </w:tc>
        <w:tc>
          <w:tcPr>
            <w:tcW w:w="242" w:type="dxa"/>
            <w:shd w:val="clear" w:color="auto" w:fill="auto"/>
          </w:tcPr>
          <w:p w14:paraId="6489C7A5" w14:textId="77777777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14BCFF4D" w14:textId="6B894109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81,188</w:t>
            </w:r>
          </w:p>
        </w:tc>
      </w:tr>
      <w:tr w:rsidR="00E72C6A" w:rsidRPr="00F61C23" w14:paraId="2154DED7" w14:textId="77777777" w:rsidTr="00293C5F">
        <w:tc>
          <w:tcPr>
            <w:tcW w:w="2880" w:type="dxa"/>
            <w:shd w:val="clear" w:color="auto" w:fill="auto"/>
          </w:tcPr>
          <w:p w14:paraId="503406FF" w14:textId="31432E4C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76FD39C1" w14:textId="77777777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6B9D8823" w14:textId="312EF99E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ind w:right="-14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188,173</w:t>
            </w:r>
          </w:p>
        </w:tc>
        <w:tc>
          <w:tcPr>
            <w:tcW w:w="236" w:type="dxa"/>
            <w:shd w:val="clear" w:color="auto" w:fill="auto"/>
          </w:tcPr>
          <w:p w14:paraId="157C9DA1" w14:textId="77777777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68B7E727" w14:textId="77777777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722BAFD0" w14:textId="77777777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</w:tcPr>
          <w:p w14:paraId="1104A6F1" w14:textId="77777777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7A852013" w14:textId="77777777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</w:tcPr>
          <w:p w14:paraId="602C5F67" w14:textId="51D6A284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8340" w:right="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457,434</w:t>
            </w:r>
          </w:p>
        </w:tc>
      </w:tr>
      <w:tr w:rsidR="00E72C6A" w:rsidRPr="00F61C23" w14:paraId="29982848" w14:textId="77777777" w:rsidTr="00293C5F">
        <w:tc>
          <w:tcPr>
            <w:tcW w:w="2880" w:type="dxa"/>
            <w:shd w:val="clear" w:color="auto" w:fill="auto"/>
          </w:tcPr>
          <w:p w14:paraId="14DA27B5" w14:textId="1577FEFD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60" w:type="dxa"/>
            <w:shd w:val="clear" w:color="auto" w:fill="auto"/>
          </w:tcPr>
          <w:p w14:paraId="10320E31" w14:textId="77777777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6B57338F" w14:textId="51D9A7BD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ind w:right="-19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61D2EA" w14:textId="77777777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42E50617" w14:textId="77777777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67278B33" w14:textId="77777777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</w:tcPr>
          <w:p w14:paraId="7314247A" w14:textId="77777777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66C84D4F" w14:textId="77777777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2D4ACC9B" w14:textId="0B3B4061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95" w:right="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72C6A" w:rsidRPr="00F61C23" w14:paraId="20AB6E2F" w14:textId="77777777" w:rsidTr="00293C5F">
        <w:tc>
          <w:tcPr>
            <w:tcW w:w="2880" w:type="dxa"/>
            <w:shd w:val="clear" w:color="auto" w:fill="auto"/>
          </w:tcPr>
          <w:p w14:paraId="15619DD6" w14:textId="7F7BE7C0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61C2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5CF0EA3D" w14:textId="77777777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shd w:val="clear" w:color="auto" w:fill="auto"/>
          </w:tcPr>
          <w:p w14:paraId="21571BA6" w14:textId="5A682755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ind w:right="-14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188,173</w:t>
            </w:r>
          </w:p>
        </w:tc>
        <w:tc>
          <w:tcPr>
            <w:tcW w:w="236" w:type="dxa"/>
            <w:shd w:val="clear" w:color="auto" w:fill="auto"/>
          </w:tcPr>
          <w:p w14:paraId="25CC81F4" w14:textId="77777777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31A22E88" w14:textId="77777777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35DFD66C" w14:textId="77777777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</w:tcPr>
          <w:p w14:paraId="6731BDDB" w14:textId="77777777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7A4D657A" w14:textId="77777777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14:paraId="063B013E" w14:textId="61E7EB55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457,434</w:t>
            </w:r>
          </w:p>
        </w:tc>
      </w:tr>
      <w:tr w:rsidR="00E72C6A" w:rsidRPr="00F61C23" w14:paraId="088FF29E" w14:textId="77777777" w:rsidTr="00293C5F">
        <w:trPr>
          <w:trHeight w:val="179"/>
        </w:trPr>
        <w:tc>
          <w:tcPr>
            <w:tcW w:w="2880" w:type="dxa"/>
            <w:shd w:val="clear" w:color="auto" w:fill="auto"/>
          </w:tcPr>
          <w:p w14:paraId="75337EC4" w14:textId="77777777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39311C6" w14:textId="77777777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shd w:val="clear" w:color="auto" w:fill="auto"/>
          </w:tcPr>
          <w:p w14:paraId="4C1DBA69" w14:textId="77777777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ind w:right="-19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B85340C" w14:textId="77777777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302A8B66" w14:textId="77777777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6B329621" w14:textId="77777777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</w:tcPr>
          <w:p w14:paraId="0EB6542C" w14:textId="77777777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03C7C9EB" w14:textId="77777777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double" w:sz="4" w:space="0" w:color="auto"/>
            </w:tcBorders>
            <w:shd w:val="clear" w:color="auto" w:fill="auto"/>
          </w:tcPr>
          <w:p w14:paraId="2299FD1C" w14:textId="77777777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72C6A" w:rsidRPr="00F61C23" w14:paraId="60ED20E9" w14:textId="77777777" w:rsidTr="00293C5F">
        <w:tc>
          <w:tcPr>
            <w:tcW w:w="2880" w:type="dxa"/>
            <w:shd w:val="clear" w:color="auto" w:fill="auto"/>
          </w:tcPr>
          <w:p w14:paraId="4832DC76" w14:textId="15E9DBAC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624079A6" w14:textId="77777777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5E87CCE4" w14:textId="4ACF2B13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ind w:right="-19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ACC1CC6" w14:textId="77777777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23789885" w14:textId="1C06C563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647FEFD2" w14:textId="77777777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</w:tcPr>
          <w:p w14:paraId="1B202C66" w14:textId="3CEAF005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3C54081E" w14:textId="77777777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7EC8302D" w14:textId="2FA3E091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72C6A" w:rsidRPr="00F61C23" w14:paraId="296D893A" w14:textId="77777777" w:rsidTr="00293C5F">
        <w:tc>
          <w:tcPr>
            <w:tcW w:w="2880" w:type="dxa"/>
            <w:shd w:val="clear" w:color="auto" w:fill="auto"/>
          </w:tcPr>
          <w:p w14:paraId="2E45D755" w14:textId="7DE583BD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4862A20F" w14:textId="77777777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0AF0038D" w14:textId="2E7BDF4F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  <w:tab w:val="left" w:pos="800"/>
              </w:tabs>
              <w:spacing w:line="240" w:lineRule="auto"/>
              <w:ind w:right="-14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179,693</w:t>
            </w:r>
          </w:p>
        </w:tc>
        <w:tc>
          <w:tcPr>
            <w:tcW w:w="236" w:type="dxa"/>
            <w:shd w:val="clear" w:color="auto" w:fill="auto"/>
          </w:tcPr>
          <w:p w14:paraId="34C4F37E" w14:textId="77777777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02BDF641" w14:textId="3D497B6D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23,000</w:t>
            </w:r>
          </w:p>
        </w:tc>
        <w:tc>
          <w:tcPr>
            <w:tcW w:w="234" w:type="dxa"/>
            <w:shd w:val="clear" w:color="auto" w:fill="auto"/>
          </w:tcPr>
          <w:p w14:paraId="4C9CC80C" w14:textId="77777777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</w:tcPr>
          <w:p w14:paraId="35B34330" w14:textId="08107296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870"/>
              </w:tabs>
              <w:spacing w:line="240" w:lineRule="auto"/>
              <w:ind w:right="-2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(14,520)</w:t>
            </w:r>
          </w:p>
        </w:tc>
        <w:tc>
          <w:tcPr>
            <w:tcW w:w="242" w:type="dxa"/>
            <w:shd w:val="clear" w:color="auto" w:fill="auto"/>
          </w:tcPr>
          <w:p w14:paraId="39255637" w14:textId="77777777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14:paraId="68694449" w14:textId="524FD106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2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188,173</w:t>
            </w:r>
          </w:p>
        </w:tc>
      </w:tr>
      <w:tr w:rsidR="00E72C6A" w:rsidRPr="00F61C23" w14:paraId="03588670" w14:textId="77777777" w:rsidTr="00B907AB">
        <w:tc>
          <w:tcPr>
            <w:tcW w:w="2880" w:type="dxa"/>
            <w:shd w:val="clear" w:color="auto" w:fill="auto"/>
          </w:tcPr>
          <w:p w14:paraId="0A866D7F" w14:textId="12286EE0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60" w:type="dxa"/>
            <w:shd w:val="clear" w:color="auto" w:fill="auto"/>
          </w:tcPr>
          <w:p w14:paraId="62235210" w14:textId="77777777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0010211C" w14:textId="55FE391C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ind w:right="-19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D2D4DD" w14:textId="77777777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</w:tcPr>
          <w:p w14:paraId="043CE3C7" w14:textId="77777777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2EFB00FC" w14:textId="77777777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</w:tcPr>
          <w:p w14:paraId="6E6193F6" w14:textId="77777777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</w:tabs>
              <w:spacing w:line="240" w:lineRule="auto"/>
              <w:ind w:right="-1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307638E2" w14:textId="77777777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4270FAF6" w14:textId="3B544F2D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72C6A" w:rsidRPr="00F61C23" w14:paraId="5B1C3A33" w14:textId="77777777" w:rsidTr="00B907AB">
        <w:tc>
          <w:tcPr>
            <w:tcW w:w="2880" w:type="dxa"/>
            <w:shd w:val="clear" w:color="auto" w:fill="auto"/>
          </w:tcPr>
          <w:p w14:paraId="77692534" w14:textId="60DB97C0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61C2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17C54456" w14:textId="77777777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DB683E" w14:textId="1C1267B6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ind w:right="-14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179,693</w:t>
            </w:r>
          </w:p>
        </w:tc>
        <w:tc>
          <w:tcPr>
            <w:tcW w:w="236" w:type="dxa"/>
            <w:shd w:val="clear" w:color="auto" w:fill="auto"/>
          </w:tcPr>
          <w:p w14:paraId="4D3AD390" w14:textId="77777777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nil"/>
            </w:tcBorders>
            <w:shd w:val="clear" w:color="auto" w:fill="auto"/>
          </w:tcPr>
          <w:p w14:paraId="64D30843" w14:textId="77777777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" w:type="dxa"/>
            <w:shd w:val="clear" w:color="auto" w:fill="auto"/>
          </w:tcPr>
          <w:p w14:paraId="0EF0E116" w14:textId="77777777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</w:tcPr>
          <w:p w14:paraId="49F7CE4D" w14:textId="77777777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</w:tabs>
              <w:spacing w:line="240" w:lineRule="auto"/>
              <w:ind w:right="-1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42B23A7C" w14:textId="77777777" w:rsidR="00E72C6A" w:rsidRPr="00F61C23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7A9112" w14:textId="20ED2B4F" w:rsidR="00E72C6A" w:rsidRPr="00F32BE5" w:rsidRDefault="00E72C6A" w:rsidP="00E72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2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2BE5">
              <w:rPr>
                <w:rFonts w:ascii="Angsana New" w:hAnsi="Angsana New"/>
                <w:b/>
                <w:bCs/>
                <w:sz w:val="28"/>
                <w:szCs w:val="28"/>
              </w:rPr>
              <w:t>188,173</w:t>
            </w:r>
          </w:p>
        </w:tc>
      </w:tr>
    </w:tbl>
    <w:p w14:paraId="5DE5CBBD" w14:textId="77777777" w:rsidR="00EC6027" w:rsidRPr="00F61C23" w:rsidRDefault="00EC6027" w:rsidP="003D64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tbl>
      <w:tblPr>
        <w:tblW w:w="93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3"/>
        <w:gridCol w:w="1051"/>
        <w:gridCol w:w="240"/>
        <w:gridCol w:w="1086"/>
        <w:gridCol w:w="245"/>
        <w:gridCol w:w="1131"/>
        <w:gridCol w:w="262"/>
        <w:gridCol w:w="1200"/>
        <w:gridCol w:w="6"/>
      </w:tblGrid>
      <w:tr w:rsidR="00E1307C" w:rsidRPr="00FF7A4E" w14:paraId="65BC7834" w14:textId="77777777" w:rsidTr="009424EF">
        <w:trPr>
          <w:gridAfter w:val="1"/>
          <w:wAfter w:w="3" w:type="pct"/>
          <w:tblHeader/>
        </w:trPr>
        <w:tc>
          <w:tcPr>
            <w:tcW w:w="2212" w:type="pct"/>
          </w:tcPr>
          <w:p w14:paraId="15176E9B" w14:textId="77777777" w:rsidR="00EC6027" w:rsidRPr="00FF7A4E" w:rsidRDefault="00EC6027" w:rsidP="00556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9" w:type="pct"/>
            <w:gridSpan w:val="3"/>
          </w:tcPr>
          <w:p w14:paraId="3EFAF624" w14:textId="77777777" w:rsidR="00EC6027" w:rsidRPr="00FF7A4E" w:rsidRDefault="00EC6027" w:rsidP="00556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7A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3CC1A802" w14:textId="77777777" w:rsidR="00EC6027" w:rsidRPr="00FF7A4E" w:rsidRDefault="00EC6027" w:rsidP="00556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5" w:type="pct"/>
            <w:gridSpan w:val="3"/>
          </w:tcPr>
          <w:p w14:paraId="6C5721E6" w14:textId="77777777" w:rsidR="00EC6027" w:rsidRPr="00FF7A4E" w:rsidRDefault="00EC6027" w:rsidP="00556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7A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3C5F" w:rsidRPr="00FF7A4E" w14:paraId="12282B12" w14:textId="77777777" w:rsidTr="009424EF">
        <w:tc>
          <w:tcPr>
            <w:tcW w:w="2212" w:type="pct"/>
          </w:tcPr>
          <w:p w14:paraId="0A5C4247" w14:textId="2856AAFE" w:rsidR="00EC6027" w:rsidRPr="00FF7A4E" w:rsidRDefault="00EC6027" w:rsidP="00556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</w:tcPr>
          <w:p w14:paraId="10675A0A" w14:textId="77777777" w:rsidR="00EC6027" w:rsidRPr="00FF7A4E" w:rsidRDefault="00EC6027" w:rsidP="00556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7A4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8" w:type="pct"/>
          </w:tcPr>
          <w:p w14:paraId="67F5E69B" w14:textId="77777777" w:rsidR="00EC6027" w:rsidRPr="00FF7A4E" w:rsidRDefault="00EC6027" w:rsidP="00556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</w:tcPr>
          <w:p w14:paraId="5F9CB241" w14:textId="77777777" w:rsidR="00EC6027" w:rsidRPr="00FF7A4E" w:rsidRDefault="00EC6027" w:rsidP="00556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7A4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1" w:type="pct"/>
          </w:tcPr>
          <w:p w14:paraId="196F61AD" w14:textId="77777777" w:rsidR="00EC6027" w:rsidRPr="00FF7A4E" w:rsidRDefault="00EC6027" w:rsidP="00556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" w:type="pct"/>
          </w:tcPr>
          <w:p w14:paraId="6102D933" w14:textId="77777777" w:rsidR="00EC6027" w:rsidRPr="00FF7A4E" w:rsidRDefault="00EC6027" w:rsidP="00556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7A4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0" w:type="pct"/>
          </w:tcPr>
          <w:p w14:paraId="455371F0" w14:textId="77777777" w:rsidR="00EC6027" w:rsidRPr="00FF7A4E" w:rsidRDefault="00EC6027" w:rsidP="00556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4" w:type="pct"/>
            <w:gridSpan w:val="2"/>
          </w:tcPr>
          <w:p w14:paraId="2D46DA0F" w14:textId="77777777" w:rsidR="00EC6027" w:rsidRPr="00FF7A4E" w:rsidRDefault="00EC6027" w:rsidP="00556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7A4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EC6027" w:rsidRPr="00FF7A4E" w14:paraId="2797CCDC" w14:textId="77777777" w:rsidTr="009424EF">
        <w:trPr>
          <w:gridAfter w:val="1"/>
          <w:wAfter w:w="3" w:type="pct"/>
        </w:trPr>
        <w:tc>
          <w:tcPr>
            <w:tcW w:w="2212" w:type="pct"/>
          </w:tcPr>
          <w:p w14:paraId="2A091F2B" w14:textId="77777777" w:rsidR="00EC6027" w:rsidRPr="00FF7A4E" w:rsidRDefault="00EC6027" w:rsidP="00556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85" w:type="pct"/>
            <w:gridSpan w:val="7"/>
          </w:tcPr>
          <w:p w14:paraId="3AFD6EFE" w14:textId="77777777" w:rsidR="00EC6027" w:rsidRPr="00FF7A4E" w:rsidRDefault="00EC6027" w:rsidP="00556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7A4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93C5F" w:rsidRPr="00FF7A4E" w14:paraId="5CB19486" w14:textId="77777777" w:rsidTr="009424EF">
        <w:tc>
          <w:tcPr>
            <w:tcW w:w="2212" w:type="pct"/>
          </w:tcPr>
          <w:p w14:paraId="059ACB73" w14:textId="72F05A32" w:rsidR="00EC6027" w:rsidRPr="00FF7A4E" w:rsidRDefault="00EC6027" w:rsidP="0052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7A4E">
              <w:rPr>
                <w:rFonts w:ascii="Angsana New" w:hAnsi="Angsana New"/>
                <w:sz w:val="28"/>
                <w:szCs w:val="28"/>
                <w:cs/>
              </w:rPr>
              <w:t>ขาดทุนจากการด้อยค่าของเงินให้กู้ยืมสำหรับปี</w:t>
            </w: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1E7B9EBF" w14:textId="58CA60A3" w:rsidR="00EC6027" w:rsidRPr="00FF7A4E" w:rsidRDefault="007C3CE2" w:rsidP="007C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8" w:type="pct"/>
          </w:tcPr>
          <w:p w14:paraId="0785C00F" w14:textId="77777777" w:rsidR="00EC6027" w:rsidRPr="00FF7A4E" w:rsidRDefault="00EC6027" w:rsidP="00556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3125BB8B" w14:textId="66EA4207" w:rsidR="00EC6027" w:rsidRPr="00FF7A4E" w:rsidRDefault="007C3CE2" w:rsidP="007C3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</w:tabs>
              <w:spacing w:after="0" w:line="240" w:lineRule="auto"/>
              <w:ind w:left="-95" w:right="-14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1" w:type="pct"/>
          </w:tcPr>
          <w:p w14:paraId="0F9890E6" w14:textId="77777777" w:rsidR="00EC6027" w:rsidRPr="00FF7A4E" w:rsidRDefault="00EC6027" w:rsidP="00556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6AFB9361" w14:textId="43F3E733" w:rsidR="00F42010" w:rsidRPr="00FF7A4E" w:rsidRDefault="007C3CE2" w:rsidP="00F3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527"/>
              </w:tabs>
              <w:spacing w:line="240" w:lineRule="auto"/>
              <w:ind w:right="-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5051E98C" w14:textId="77777777" w:rsidR="00EC6027" w:rsidRPr="00FF7A4E" w:rsidRDefault="00EC6027" w:rsidP="00556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4" w:type="pct"/>
            <w:gridSpan w:val="2"/>
            <w:tcBorders>
              <w:bottom w:val="double" w:sz="4" w:space="0" w:color="auto"/>
            </w:tcBorders>
          </w:tcPr>
          <w:p w14:paraId="71797CB1" w14:textId="7EF97580" w:rsidR="00F42010" w:rsidRPr="00FF7A4E" w:rsidRDefault="007C3CE2" w:rsidP="00F3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9424EF" w:rsidRPr="00FF7A4E" w14:paraId="7E7A832E" w14:textId="77777777" w:rsidTr="009424EF">
        <w:tc>
          <w:tcPr>
            <w:tcW w:w="2212" w:type="pct"/>
          </w:tcPr>
          <w:p w14:paraId="10EE2BCB" w14:textId="77777777" w:rsidR="009424EF" w:rsidRPr="00FF7A4E" w:rsidRDefault="009424EF" w:rsidP="0052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1C12C844" w14:textId="77777777" w:rsidR="009424EF" w:rsidRDefault="009424EF" w:rsidP="007C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" w:type="pct"/>
          </w:tcPr>
          <w:p w14:paraId="1799910D" w14:textId="77777777" w:rsidR="009424EF" w:rsidRPr="00FF7A4E" w:rsidRDefault="009424EF" w:rsidP="00556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795E69F9" w14:textId="77777777" w:rsidR="009424EF" w:rsidRDefault="009424EF" w:rsidP="007C3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</w:tabs>
              <w:spacing w:after="0" w:line="240" w:lineRule="auto"/>
              <w:ind w:left="-95" w:right="-14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</w:tcPr>
          <w:p w14:paraId="361475E3" w14:textId="77777777" w:rsidR="009424EF" w:rsidRPr="00FF7A4E" w:rsidRDefault="009424EF" w:rsidP="00556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49FB45D4" w14:textId="77777777" w:rsidR="009424EF" w:rsidRDefault="009424EF" w:rsidP="007C3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left" w:pos="550"/>
              </w:tabs>
              <w:spacing w:after="0" w:line="240" w:lineRule="auto"/>
              <w:ind w:left="-95" w:right="-2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47B2B0FA" w14:textId="77777777" w:rsidR="009424EF" w:rsidRPr="00FF7A4E" w:rsidRDefault="009424EF" w:rsidP="00556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4" w:type="pct"/>
            <w:gridSpan w:val="2"/>
            <w:tcBorders>
              <w:top w:val="double" w:sz="4" w:space="0" w:color="auto"/>
            </w:tcBorders>
          </w:tcPr>
          <w:p w14:paraId="2D3C544B" w14:textId="77777777" w:rsidR="009424EF" w:rsidRDefault="009424EF" w:rsidP="007C3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after="0" w:line="240" w:lineRule="auto"/>
              <w:ind w:left="-95" w:right="-14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424EF" w:rsidRPr="00FF7A4E" w14:paraId="4D8995EF" w14:textId="77777777" w:rsidTr="009424EF">
        <w:tc>
          <w:tcPr>
            <w:tcW w:w="2212" w:type="pct"/>
          </w:tcPr>
          <w:p w14:paraId="34846648" w14:textId="06B5C9F1" w:rsidR="009424EF" w:rsidRPr="00FF7A4E" w:rsidRDefault="009424EF" w:rsidP="0052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7A4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61" w:type="pct"/>
          </w:tcPr>
          <w:p w14:paraId="5654A4CF" w14:textId="77777777" w:rsidR="009424EF" w:rsidRDefault="009424EF" w:rsidP="007C3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" w:type="pct"/>
          </w:tcPr>
          <w:p w14:paraId="08436C13" w14:textId="77777777" w:rsidR="009424EF" w:rsidRPr="00FF7A4E" w:rsidRDefault="009424EF" w:rsidP="00556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0" w:type="pct"/>
          </w:tcPr>
          <w:p w14:paraId="1D95C456" w14:textId="77777777" w:rsidR="009424EF" w:rsidRDefault="009424EF" w:rsidP="007C3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</w:tabs>
              <w:spacing w:after="0" w:line="240" w:lineRule="auto"/>
              <w:ind w:left="-95" w:right="-14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</w:tcPr>
          <w:p w14:paraId="1599C9E6" w14:textId="77777777" w:rsidR="009424EF" w:rsidRPr="00FF7A4E" w:rsidRDefault="009424EF" w:rsidP="00556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</w:tcPr>
          <w:p w14:paraId="47E327F0" w14:textId="77777777" w:rsidR="009424EF" w:rsidRDefault="009424EF" w:rsidP="007C3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left" w:pos="550"/>
              </w:tabs>
              <w:spacing w:after="0" w:line="240" w:lineRule="auto"/>
              <w:ind w:left="-95" w:right="-2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7080028B" w14:textId="77777777" w:rsidR="009424EF" w:rsidRPr="00FF7A4E" w:rsidRDefault="009424EF" w:rsidP="00556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4" w:type="pct"/>
            <w:gridSpan w:val="2"/>
          </w:tcPr>
          <w:p w14:paraId="79EE7EF6" w14:textId="77777777" w:rsidR="009424EF" w:rsidRDefault="009424EF" w:rsidP="007C3C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after="0" w:line="240" w:lineRule="auto"/>
              <w:ind w:left="-95" w:right="-14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424EF" w:rsidRPr="00FF7A4E" w14:paraId="2C5AF894" w14:textId="77777777" w:rsidTr="009424EF">
        <w:tc>
          <w:tcPr>
            <w:tcW w:w="2212" w:type="pct"/>
          </w:tcPr>
          <w:p w14:paraId="0ACA326F" w14:textId="0621605E" w:rsidR="009424EF" w:rsidRPr="00FF7A4E" w:rsidRDefault="009424EF" w:rsidP="00942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F7A4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09FD8533" w14:textId="5AA43F9C" w:rsidR="009424EF" w:rsidRDefault="009424EF" w:rsidP="00942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7A4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8" w:type="pct"/>
          </w:tcPr>
          <w:p w14:paraId="5DEBA3D5" w14:textId="77777777" w:rsidR="009424EF" w:rsidRPr="00FF7A4E" w:rsidRDefault="009424EF" w:rsidP="00942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33F905F6" w14:textId="6A2928E6" w:rsidR="009424EF" w:rsidRDefault="009424EF" w:rsidP="00942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</w:tabs>
              <w:spacing w:after="0" w:line="240" w:lineRule="auto"/>
              <w:ind w:left="-95" w:right="-14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7A4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1" w:type="pct"/>
          </w:tcPr>
          <w:p w14:paraId="73667133" w14:textId="77777777" w:rsidR="009424EF" w:rsidRPr="00FF7A4E" w:rsidRDefault="009424EF" w:rsidP="00942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3C11B2A1" w14:textId="4812E89B" w:rsidR="009424EF" w:rsidRDefault="009424EF" w:rsidP="00F3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left" w:pos="510"/>
                <w:tab w:val="left" w:pos="840"/>
              </w:tabs>
              <w:spacing w:after="0" w:line="240" w:lineRule="auto"/>
              <w:ind w:left="-95" w:right="-4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7A4E">
              <w:rPr>
                <w:rFonts w:ascii="Angsana New" w:hAnsi="Angsana New"/>
                <w:b/>
                <w:bCs/>
                <w:sz w:val="28"/>
                <w:szCs w:val="28"/>
              </w:rPr>
              <w:t>1,503</w:t>
            </w:r>
          </w:p>
        </w:tc>
        <w:tc>
          <w:tcPr>
            <w:tcW w:w="140" w:type="pct"/>
          </w:tcPr>
          <w:p w14:paraId="0DFEA322" w14:textId="77777777" w:rsidR="009424EF" w:rsidRPr="00FF7A4E" w:rsidRDefault="009424EF" w:rsidP="00942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4" w:type="pct"/>
            <w:gridSpan w:val="2"/>
            <w:tcBorders>
              <w:bottom w:val="double" w:sz="4" w:space="0" w:color="auto"/>
            </w:tcBorders>
          </w:tcPr>
          <w:p w14:paraId="7CC4FE41" w14:textId="18724F1D" w:rsidR="009424EF" w:rsidRDefault="009424EF" w:rsidP="00F3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6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7A4E">
              <w:rPr>
                <w:rFonts w:ascii="Angsana New" w:hAnsi="Angsana New"/>
                <w:b/>
                <w:bCs/>
                <w:sz w:val="28"/>
                <w:szCs w:val="28"/>
              </w:rPr>
              <w:t>2,069</w:t>
            </w:r>
          </w:p>
        </w:tc>
      </w:tr>
      <w:tr w:rsidR="009424EF" w:rsidRPr="00FF7A4E" w14:paraId="7F260AB0" w14:textId="77777777" w:rsidTr="009424EF">
        <w:tc>
          <w:tcPr>
            <w:tcW w:w="2212" w:type="pct"/>
          </w:tcPr>
          <w:p w14:paraId="21220F62" w14:textId="77777777" w:rsidR="009424EF" w:rsidRPr="00FF7A4E" w:rsidRDefault="009424EF" w:rsidP="00942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32B4EE35" w14:textId="77777777" w:rsidR="009424EF" w:rsidRPr="00FF7A4E" w:rsidRDefault="009424EF" w:rsidP="00942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" w:type="pct"/>
          </w:tcPr>
          <w:p w14:paraId="6223254B" w14:textId="77777777" w:rsidR="009424EF" w:rsidRPr="00FF7A4E" w:rsidRDefault="009424EF" w:rsidP="00942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795A975E" w14:textId="77777777" w:rsidR="009424EF" w:rsidRPr="00FF7A4E" w:rsidRDefault="009424EF" w:rsidP="00942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</w:tabs>
              <w:spacing w:after="0" w:line="240" w:lineRule="auto"/>
              <w:ind w:left="-95" w:right="-14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</w:tcPr>
          <w:p w14:paraId="236DEB49" w14:textId="77777777" w:rsidR="009424EF" w:rsidRPr="00FF7A4E" w:rsidRDefault="009424EF" w:rsidP="00942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4AE805FE" w14:textId="77777777" w:rsidR="009424EF" w:rsidRPr="00FF7A4E" w:rsidRDefault="009424EF" w:rsidP="00942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left" w:pos="550"/>
              </w:tabs>
              <w:spacing w:after="0" w:line="240" w:lineRule="auto"/>
              <w:ind w:left="-95" w:right="-2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423ABD23" w14:textId="77777777" w:rsidR="009424EF" w:rsidRPr="00FF7A4E" w:rsidRDefault="009424EF" w:rsidP="00942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4" w:type="pct"/>
            <w:gridSpan w:val="2"/>
            <w:tcBorders>
              <w:top w:val="double" w:sz="4" w:space="0" w:color="auto"/>
            </w:tcBorders>
          </w:tcPr>
          <w:p w14:paraId="6276B5B7" w14:textId="77777777" w:rsidR="009424EF" w:rsidRPr="00FF7A4E" w:rsidRDefault="009424EF" w:rsidP="00942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after="0" w:line="240" w:lineRule="auto"/>
              <w:ind w:left="-95" w:right="-14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424EF" w:rsidRPr="00FF7A4E" w14:paraId="19B57B60" w14:textId="77777777" w:rsidTr="009424EF">
        <w:tc>
          <w:tcPr>
            <w:tcW w:w="2212" w:type="pct"/>
          </w:tcPr>
          <w:p w14:paraId="358E36FC" w14:textId="1288BE36" w:rsidR="009424EF" w:rsidRPr="00FF7A4E" w:rsidRDefault="009424EF" w:rsidP="00942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7A4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561" w:type="pct"/>
          </w:tcPr>
          <w:p w14:paraId="2BE034B8" w14:textId="77777777" w:rsidR="009424EF" w:rsidRPr="00FF7A4E" w:rsidRDefault="009424EF" w:rsidP="00942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" w:type="pct"/>
          </w:tcPr>
          <w:p w14:paraId="53534225" w14:textId="77777777" w:rsidR="009424EF" w:rsidRPr="00FF7A4E" w:rsidRDefault="009424EF" w:rsidP="00942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0" w:type="pct"/>
          </w:tcPr>
          <w:p w14:paraId="3C1D7456" w14:textId="77777777" w:rsidR="009424EF" w:rsidRPr="00FF7A4E" w:rsidRDefault="009424EF" w:rsidP="00942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</w:tabs>
              <w:spacing w:after="0" w:line="240" w:lineRule="auto"/>
              <w:ind w:left="-95" w:right="-14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</w:tcPr>
          <w:p w14:paraId="5104DA7D" w14:textId="77777777" w:rsidR="009424EF" w:rsidRPr="00FF7A4E" w:rsidRDefault="009424EF" w:rsidP="00942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</w:tcPr>
          <w:p w14:paraId="423EBFAE" w14:textId="77777777" w:rsidR="009424EF" w:rsidRPr="00FF7A4E" w:rsidRDefault="009424EF" w:rsidP="00942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left" w:pos="550"/>
              </w:tabs>
              <w:spacing w:after="0" w:line="240" w:lineRule="auto"/>
              <w:ind w:left="-95" w:right="-2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7C4C60FB" w14:textId="77777777" w:rsidR="009424EF" w:rsidRPr="00FF7A4E" w:rsidRDefault="009424EF" w:rsidP="00942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4" w:type="pct"/>
            <w:gridSpan w:val="2"/>
          </w:tcPr>
          <w:p w14:paraId="1931772B" w14:textId="77777777" w:rsidR="009424EF" w:rsidRPr="00FF7A4E" w:rsidRDefault="009424EF" w:rsidP="00942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0"/>
              </w:tabs>
              <w:spacing w:after="0" w:line="240" w:lineRule="auto"/>
              <w:ind w:left="-95" w:right="-14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424EF" w:rsidRPr="00FF7A4E" w14:paraId="7405B0C8" w14:textId="77777777" w:rsidTr="009424EF">
        <w:tc>
          <w:tcPr>
            <w:tcW w:w="2212" w:type="pct"/>
          </w:tcPr>
          <w:p w14:paraId="0866952C" w14:textId="06A97A8A" w:rsidR="009424EF" w:rsidRPr="00FF7A4E" w:rsidRDefault="009424EF" w:rsidP="00942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7A4E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61" w:type="pct"/>
          </w:tcPr>
          <w:p w14:paraId="62757C58" w14:textId="2ECEA260" w:rsidR="009424EF" w:rsidRPr="00FF7A4E" w:rsidRDefault="009424EF" w:rsidP="00942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7A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pct"/>
          </w:tcPr>
          <w:p w14:paraId="5030211F" w14:textId="77777777" w:rsidR="009424EF" w:rsidRPr="00FF7A4E" w:rsidRDefault="009424EF" w:rsidP="00942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0" w:type="pct"/>
          </w:tcPr>
          <w:p w14:paraId="61738457" w14:textId="48381717" w:rsidR="009424EF" w:rsidRPr="00FF7A4E" w:rsidRDefault="009424EF" w:rsidP="00942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</w:tabs>
              <w:spacing w:after="0" w:line="240" w:lineRule="auto"/>
              <w:ind w:left="-95" w:right="-14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7A4E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1" w:type="pct"/>
          </w:tcPr>
          <w:p w14:paraId="27A8F4E5" w14:textId="77777777" w:rsidR="009424EF" w:rsidRPr="00FF7A4E" w:rsidRDefault="009424EF" w:rsidP="00942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</w:tcPr>
          <w:p w14:paraId="17C7AF43" w14:textId="2ADA9B82" w:rsidR="009424EF" w:rsidRPr="00FF7A4E" w:rsidRDefault="009424EF" w:rsidP="00F3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left" w:pos="510"/>
                <w:tab w:val="left" w:pos="840"/>
              </w:tabs>
              <w:spacing w:after="0" w:line="240" w:lineRule="auto"/>
              <w:ind w:left="-95" w:right="-6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7A4E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40" w:type="pct"/>
          </w:tcPr>
          <w:p w14:paraId="629B6E69" w14:textId="77777777" w:rsidR="009424EF" w:rsidRPr="00FF7A4E" w:rsidRDefault="009424EF" w:rsidP="00942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4" w:type="pct"/>
            <w:gridSpan w:val="2"/>
          </w:tcPr>
          <w:p w14:paraId="7FE7A083" w14:textId="1F8C8F03" w:rsidR="009424EF" w:rsidRPr="00F32BE5" w:rsidRDefault="009424EF" w:rsidP="00F3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2BE5">
              <w:rPr>
                <w:rFonts w:ascii="Angsana New" w:hAnsi="Angsana New"/>
                <w:sz w:val="28"/>
                <w:szCs w:val="28"/>
              </w:rPr>
              <w:t>3,440</w:t>
            </w:r>
          </w:p>
        </w:tc>
      </w:tr>
      <w:tr w:rsidR="009424EF" w:rsidRPr="00FF7A4E" w14:paraId="424DA87D" w14:textId="77777777" w:rsidTr="009424EF">
        <w:tc>
          <w:tcPr>
            <w:tcW w:w="2212" w:type="pct"/>
          </w:tcPr>
          <w:p w14:paraId="616A9C5F" w14:textId="6E573630" w:rsidR="009424EF" w:rsidRPr="00FF7A4E" w:rsidRDefault="009424EF" w:rsidP="00942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7A4E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51FDD42F" w14:textId="22C6AFF2" w:rsidR="009424EF" w:rsidRPr="00FF7A4E" w:rsidRDefault="009424EF" w:rsidP="00942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7A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" w:type="pct"/>
          </w:tcPr>
          <w:p w14:paraId="11C1E997" w14:textId="77777777" w:rsidR="009424EF" w:rsidRPr="00FF7A4E" w:rsidRDefault="009424EF" w:rsidP="00942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72B0984" w14:textId="3B58AEF5" w:rsidR="009424EF" w:rsidRPr="00F32BE5" w:rsidRDefault="009424EF" w:rsidP="00F3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28"/>
                <w:szCs w:val="28"/>
              </w:rPr>
            </w:pPr>
            <w:r w:rsidRPr="00FF7A4E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31" w:type="pct"/>
          </w:tcPr>
          <w:p w14:paraId="2918E79E" w14:textId="77777777" w:rsidR="009424EF" w:rsidRPr="00FF7A4E" w:rsidRDefault="009424EF" w:rsidP="00942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3B7A69FF" w14:textId="543CB0E3" w:rsidR="009424EF" w:rsidRPr="00FF7A4E" w:rsidRDefault="009424EF" w:rsidP="00F3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  <w:tab w:val="left" w:pos="527"/>
              </w:tabs>
              <w:spacing w:line="240" w:lineRule="auto"/>
              <w:ind w:right="-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7A4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62412E0E" w14:textId="77777777" w:rsidR="009424EF" w:rsidRPr="00FF7A4E" w:rsidRDefault="009424EF" w:rsidP="00942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4" w:type="pct"/>
            <w:gridSpan w:val="2"/>
            <w:tcBorders>
              <w:bottom w:val="single" w:sz="4" w:space="0" w:color="auto"/>
            </w:tcBorders>
          </w:tcPr>
          <w:p w14:paraId="7990C7CB" w14:textId="375AE409" w:rsidR="009424EF" w:rsidRPr="00F32BE5" w:rsidRDefault="009424EF" w:rsidP="00F3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2BE5">
              <w:rPr>
                <w:rFonts w:ascii="Angsana New" w:hAnsi="Angsana New"/>
                <w:sz w:val="28"/>
                <w:szCs w:val="28"/>
              </w:rPr>
              <w:t>32</w:t>
            </w:r>
          </w:p>
        </w:tc>
      </w:tr>
      <w:tr w:rsidR="009424EF" w:rsidRPr="00FF7A4E" w14:paraId="2CB0D93C" w14:textId="77777777" w:rsidTr="009424EF">
        <w:tc>
          <w:tcPr>
            <w:tcW w:w="2212" w:type="pct"/>
          </w:tcPr>
          <w:p w14:paraId="65A478B4" w14:textId="34EAF281" w:rsidR="009424EF" w:rsidRPr="00FF7A4E" w:rsidRDefault="009424EF" w:rsidP="00942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F7A4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71B77FAF" w14:textId="34661269" w:rsidR="009424EF" w:rsidRPr="00FF7A4E" w:rsidRDefault="009424EF" w:rsidP="00942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7A4E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28" w:type="pct"/>
          </w:tcPr>
          <w:p w14:paraId="27AA44CD" w14:textId="77777777" w:rsidR="009424EF" w:rsidRPr="00FF7A4E" w:rsidRDefault="009424EF" w:rsidP="00942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A1E396C" w14:textId="4ADD0DED" w:rsidR="009424EF" w:rsidRPr="00F32BE5" w:rsidRDefault="009424EF" w:rsidP="00F3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2BE5">
              <w:rPr>
                <w:rFonts w:ascii="Angsana New" w:hAnsi="Angsana New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131" w:type="pct"/>
          </w:tcPr>
          <w:p w14:paraId="048DD2FB" w14:textId="77777777" w:rsidR="009424EF" w:rsidRPr="00FF7A4E" w:rsidRDefault="009424EF" w:rsidP="00942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4FE3AC7E" w14:textId="1D6C1764" w:rsidR="009424EF" w:rsidRPr="00F32BE5" w:rsidRDefault="009424EF" w:rsidP="00F32B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8"/>
                <w:tab w:val="left" w:pos="510"/>
                <w:tab w:val="left" w:pos="840"/>
              </w:tabs>
              <w:spacing w:after="0" w:line="240" w:lineRule="auto"/>
              <w:ind w:left="-95" w:right="-60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2BE5">
              <w:rPr>
                <w:rFonts w:ascii="Angsana New" w:hAnsi="Angsana New"/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140" w:type="pct"/>
          </w:tcPr>
          <w:p w14:paraId="6C5D3849" w14:textId="77777777" w:rsidR="009424EF" w:rsidRPr="00FF7A4E" w:rsidRDefault="009424EF" w:rsidP="009424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F45328B" w14:textId="56CA0615" w:rsidR="009424EF" w:rsidRPr="00FF7A4E" w:rsidRDefault="009424EF" w:rsidP="00F3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6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7A4E">
              <w:rPr>
                <w:rFonts w:ascii="Angsana New" w:hAnsi="Angsana New"/>
                <w:b/>
                <w:bCs/>
                <w:sz w:val="28"/>
                <w:szCs w:val="28"/>
              </w:rPr>
              <w:t>3,472</w:t>
            </w:r>
          </w:p>
        </w:tc>
      </w:tr>
    </w:tbl>
    <w:p w14:paraId="34CB1B84" w14:textId="77777777" w:rsidR="00EC6027" w:rsidRPr="00F61C23" w:rsidRDefault="00EC6027" w:rsidP="003D64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508D953C" w14:textId="1C952A89" w:rsidR="00AB61E9" w:rsidRPr="00F61C23" w:rsidRDefault="00AB61E9" w:rsidP="00707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Style w:val="TableGrid"/>
        <w:tblW w:w="92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566"/>
        <w:gridCol w:w="1170"/>
        <w:gridCol w:w="234"/>
        <w:gridCol w:w="1104"/>
        <w:gridCol w:w="234"/>
        <w:gridCol w:w="1146"/>
        <w:gridCol w:w="242"/>
        <w:gridCol w:w="1180"/>
      </w:tblGrid>
      <w:tr w:rsidR="00167107" w:rsidRPr="00CF6574" w14:paraId="7E4A2941" w14:textId="77777777" w:rsidTr="00CF6574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5C6AB81F" w14:textId="77777777" w:rsidR="00167107" w:rsidRPr="00CF6574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05265A8D" w14:textId="77777777" w:rsidR="00167107" w:rsidRPr="00CF6574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65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5310" w:type="dxa"/>
            <w:gridSpan w:val="7"/>
            <w:shd w:val="clear" w:color="auto" w:fill="auto"/>
            <w:vAlign w:val="bottom"/>
          </w:tcPr>
          <w:p w14:paraId="2B6C8C2B" w14:textId="77777777" w:rsidR="00167107" w:rsidRPr="00CF6574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65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7107" w:rsidRPr="00CF6574" w14:paraId="2791E7A4" w14:textId="77777777" w:rsidTr="00CF6574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7E1DA86F" w14:textId="06D663F8" w:rsidR="00167107" w:rsidRPr="00CF6574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F65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2D3940C" w14:textId="77777777" w:rsidR="00167107" w:rsidRPr="00CF6574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657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19E37597" w14:textId="1D9042E9" w:rsidR="00167107" w:rsidRPr="00CF6574" w:rsidRDefault="00A453AA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6574">
              <w:rPr>
                <w:rFonts w:ascii="Angsana New" w:hAnsi="Angsana New"/>
                <w:sz w:val="30"/>
                <w:szCs w:val="30"/>
              </w:rPr>
              <w:t>31</w:t>
            </w:r>
            <w:r w:rsidR="00167107" w:rsidRPr="00CF6574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22E48B" w14:textId="42639679" w:rsidR="00167107" w:rsidRPr="00CF6574" w:rsidRDefault="00A453AA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6574">
              <w:rPr>
                <w:rFonts w:ascii="Angsana New" w:hAnsi="Angsana New"/>
                <w:sz w:val="30"/>
                <w:szCs w:val="30"/>
              </w:rPr>
              <w:t>1</w:t>
            </w:r>
            <w:r w:rsidR="00167107" w:rsidRPr="00CF6574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3A6754C" w14:textId="77777777" w:rsidR="00167107" w:rsidRPr="00CF6574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63EEC56A" w14:textId="77777777" w:rsidR="00167107" w:rsidRPr="00CF6574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657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5A18676C" w14:textId="77777777" w:rsidR="00167107" w:rsidRPr="00CF6574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754473FF" w14:textId="77777777" w:rsidR="00167107" w:rsidRPr="00CF6574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6574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E22EEB4" w14:textId="77777777" w:rsidR="00167107" w:rsidRPr="00CF6574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7D2C4CF9" w14:textId="1D69C69F" w:rsidR="00167107" w:rsidRPr="00CF6574" w:rsidRDefault="00A453AA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F6574">
              <w:rPr>
                <w:rFonts w:ascii="Angsana New" w:hAnsi="Angsana New"/>
                <w:sz w:val="30"/>
                <w:szCs w:val="30"/>
              </w:rPr>
              <w:t>31</w:t>
            </w:r>
            <w:r w:rsidR="00167107" w:rsidRPr="00CF657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67107" w:rsidRPr="00CF6574" w14:paraId="2A3625F3" w14:textId="77777777" w:rsidTr="00CF6574">
        <w:trPr>
          <w:tblHeader/>
        </w:trPr>
        <w:tc>
          <w:tcPr>
            <w:tcW w:w="2340" w:type="dxa"/>
            <w:shd w:val="clear" w:color="auto" w:fill="auto"/>
          </w:tcPr>
          <w:p w14:paraId="237049BC" w14:textId="5AB55DE5" w:rsidR="00167107" w:rsidRPr="00CF6574" w:rsidRDefault="00A453AA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F65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66" w:type="dxa"/>
            <w:shd w:val="clear" w:color="auto" w:fill="auto"/>
          </w:tcPr>
          <w:p w14:paraId="25C96BE5" w14:textId="77777777" w:rsidR="00167107" w:rsidRPr="00CF6574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F657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5310" w:type="dxa"/>
            <w:gridSpan w:val="7"/>
            <w:shd w:val="clear" w:color="auto" w:fill="auto"/>
          </w:tcPr>
          <w:p w14:paraId="3B3CE551" w14:textId="77777777" w:rsidR="00167107" w:rsidRPr="00CF6574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F657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67107" w:rsidRPr="00CF6574" w14:paraId="4AA73DAA" w14:textId="77777777" w:rsidTr="00CF6574">
        <w:tc>
          <w:tcPr>
            <w:tcW w:w="2340" w:type="dxa"/>
            <w:shd w:val="clear" w:color="auto" w:fill="auto"/>
          </w:tcPr>
          <w:p w14:paraId="38477128" w14:textId="609130E3" w:rsidR="00167107" w:rsidRPr="00CF6574" w:rsidRDefault="00167107" w:rsidP="00167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F657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66" w:type="dxa"/>
            <w:shd w:val="clear" w:color="auto" w:fill="auto"/>
          </w:tcPr>
          <w:p w14:paraId="27CCCB69" w14:textId="2FEE3008" w:rsidR="00167107" w:rsidRPr="00CF6574" w:rsidRDefault="00022CA8" w:rsidP="00167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6574">
              <w:rPr>
                <w:rFonts w:ascii="Angsana New" w:hAnsi="Angsana New"/>
                <w:sz w:val="30"/>
                <w:szCs w:val="30"/>
              </w:rPr>
              <w:t>3.0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6A43C08" w14:textId="3E3DDF10" w:rsidR="00167107" w:rsidRPr="00CF6574" w:rsidRDefault="00A453AA" w:rsidP="00167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ind w:right="-1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6574">
              <w:rPr>
                <w:rFonts w:ascii="Angsana New" w:hAnsi="Angsana New"/>
                <w:b/>
                <w:bCs/>
                <w:sz w:val="30"/>
                <w:szCs w:val="30"/>
              </w:rPr>
              <w:t>74</w:t>
            </w:r>
            <w:r w:rsidR="00167107" w:rsidRPr="00CF657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6574">
              <w:rPr>
                <w:rFonts w:ascii="Angsana New" w:hAnsi="Angsana New"/>
                <w:b/>
                <w:bCs/>
                <w:sz w:val="30"/>
                <w:szCs w:val="30"/>
              </w:rPr>
              <w:t>750</w:t>
            </w:r>
          </w:p>
        </w:tc>
        <w:tc>
          <w:tcPr>
            <w:tcW w:w="234" w:type="dxa"/>
            <w:shd w:val="clear" w:color="auto" w:fill="auto"/>
          </w:tcPr>
          <w:p w14:paraId="159FE44A" w14:textId="77777777" w:rsidR="00167107" w:rsidRPr="00CF6574" w:rsidRDefault="00167107" w:rsidP="00167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32059538" w14:textId="771F76C2" w:rsidR="00167107" w:rsidRPr="00CF6574" w:rsidRDefault="00022CA8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4"/>
              </w:tabs>
              <w:spacing w:after="0" w:line="240" w:lineRule="auto"/>
              <w:ind w:left="-95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65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1B3A50E0" w14:textId="77777777" w:rsidR="00167107" w:rsidRPr="00CF6574" w:rsidRDefault="00167107" w:rsidP="00167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273D5873" w14:textId="21A6AB7F" w:rsidR="00167107" w:rsidRPr="00CF6574" w:rsidRDefault="00022CA8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6574">
              <w:rPr>
                <w:rFonts w:ascii="Angsana New" w:hAnsi="Angsana New"/>
                <w:sz w:val="30"/>
                <w:szCs w:val="30"/>
              </w:rPr>
              <w:t>(46,765)</w:t>
            </w:r>
          </w:p>
        </w:tc>
        <w:tc>
          <w:tcPr>
            <w:tcW w:w="242" w:type="dxa"/>
            <w:shd w:val="clear" w:color="auto" w:fill="auto"/>
          </w:tcPr>
          <w:p w14:paraId="7776FAA8" w14:textId="77777777" w:rsidR="00167107" w:rsidRPr="00CF6574" w:rsidRDefault="00167107" w:rsidP="00167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14:paraId="2A7AF8CB" w14:textId="2CA663F6" w:rsidR="00167107" w:rsidRPr="00CF6574" w:rsidRDefault="00022CA8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6574">
              <w:rPr>
                <w:rFonts w:ascii="Angsana New" w:hAnsi="Angsana New"/>
                <w:b/>
                <w:bCs/>
                <w:sz w:val="30"/>
                <w:szCs w:val="30"/>
              </w:rPr>
              <w:t>27,985</w:t>
            </w:r>
          </w:p>
        </w:tc>
      </w:tr>
      <w:tr w:rsidR="00167107" w:rsidRPr="00CF6574" w14:paraId="68BBF2BE" w14:textId="77777777" w:rsidTr="00CF6574">
        <w:tc>
          <w:tcPr>
            <w:tcW w:w="2340" w:type="dxa"/>
            <w:shd w:val="clear" w:color="auto" w:fill="auto"/>
          </w:tcPr>
          <w:p w14:paraId="0CF58C43" w14:textId="77777777" w:rsidR="00167107" w:rsidRPr="00CF6574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66" w:type="dxa"/>
            <w:shd w:val="clear" w:color="auto" w:fill="auto"/>
          </w:tcPr>
          <w:p w14:paraId="4312903A" w14:textId="77777777" w:rsidR="00167107" w:rsidRPr="00CF6574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A33C927" w14:textId="77777777" w:rsidR="00167107" w:rsidRPr="00CF6574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ind w:right="-19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6FB8ACF7" w14:textId="77777777" w:rsidR="00167107" w:rsidRPr="00CF6574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1AD06ABB" w14:textId="77777777" w:rsidR="00167107" w:rsidRPr="00CF6574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489B4A18" w14:textId="77777777" w:rsidR="00167107" w:rsidRPr="00CF6574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08766379" w14:textId="77777777" w:rsidR="00167107" w:rsidRPr="00CF6574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40D2C9E3" w14:textId="77777777" w:rsidR="00167107" w:rsidRPr="00CF6574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double" w:sz="4" w:space="0" w:color="auto"/>
            </w:tcBorders>
            <w:shd w:val="clear" w:color="auto" w:fill="auto"/>
          </w:tcPr>
          <w:p w14:paraId="7197D464" w14:textId="77777777" w:rsidR="00167107" w:rsidRPr="00CF6574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67107" w:rsidRPr="00CF6574" w14:paraId="45F46DF7" w14:textId="77777777" w:rsidTr="00CF6574">
        <w:tc>
          <w:tcPr>
            <w:tcW w:w="2340" w:type="dxa"/>
            <w:shd w:val="clear" w:color="auto" w:fill="auto"/>
          </w:tcPr>
          <w:p w14:paraId="0D5C4AF4" w14:textId="022D56BA" w:rsidR="00167107" w:rsidRPr="00CF6574" w:rsidRDefault="00A453AA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65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566" w:type="dxa"/>
            <w:shd w:val="clear" w:color="auto" w:fill="auto"/>
          </w:tcPr>
          <w:p w14:paraId="28B423A5" w14:textId="77777777" w:rsidR="00167107" w:rsidRPr="00CF6574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1C842D7" w14:textId="77777777" w:rsidR="00167107" w:rsidRPr="00CF6574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ind w:right="-19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1AB8FA0A" w14:textId="77777777" w:rsidR="00167107" w:rsidRPr="00CF6574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455D137F" w14:textId="77777777" w:rsidR="00167107" w:rsidRPr="00CF6574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1EC1BC04" w14:textId="77777777" w:rsidR="00167107" w:rsidRPr="00CF6574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14:paraId="0956A6DF" w14:textId="77777777" w:rsidR="00167107" w:rsidRPr="00CF6574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</w:tabs>
              <w:spacing w:line="240" w:lineRule="auto"/>
              <w:ind w:right="-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5C4C5C14" w14:textId="77777777" w:rsidR="00167107" w:rsidRPr="00CF6574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8754567" w14:textId="77777777" w:rsidR="00167107" w:rsidRPr="00CF6574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67107" w:rsidRPr="00CF6574" w14:paraId="58D1D6D7" w14:textId="77777777" w:rsidTr="00CF6574">
        <w:tc>
          <w:tcPr>
            <w:tcW w:w="2340" w:type="dxa"/>
            <w:shd w:val="clear" w:color="auto" w:fill="auto"/>
          </w:tcPr>
          <w:p w14:paraId="4D2B65C9" w14:textId="77777777" w:rsidR="00167107" w:rsidRPr="00CF6574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657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66" w:type="dxa"/>
            <w:shd w:val="clear" w:color="auto" w:fill="auto"/>
          </w:tcPr>
          <w:p w14:paraId="14ECADAF" w14:textId="10DFDC9F" w:rsidR="00167107" w:rsidRPr="00CF6574" w:rsidRDefault="00022CA8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6574">
              <w:rPr>
                <w:rFonts w:ascii="Angsana New" w:hAnsi="Angsana New"/>
                <w:sz w:val="30"/>
                <w:szCs w:val="30"/>
              </w:rPr>
              <w:t>3.0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6CFC7FF" w14:textId="386C5DB4" w:rsidR="00167107" w:rsidRPr="00CF6574" w:rsidRDefault="00A453AA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20"/>
              </w:tabs>
              <w:spacing w:line="240" w:lineRule="auto"/>
              <w:ind w:right="-19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F6574">
              <w:rPr>
                <w:rFonts w:ascii="Angsana New" w:hAnsi="Angsana New"/>
                <w:b/>
                <w:bCs/>
                <w:sz w:val="30"/>
                <w:szCs w:val="30"/>
              </w:rPr>
              <w:t>100</w:t>
            </w:r>
            <w:r w:rsidR="00167107" w:rsidRPr="00CF657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6574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4" w:type="dxa"/>
            <w:shd w:val="clear" w:color="auto" w:fill="auto"/>
          </w:tcPr>
          <w:p w14:paraId="7C386F07" w14:textId="77777777" w:rsidR="00167107" w:rsidRPr="00CF6574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nil"/>
            </w:tcBorders>
            <w:shd w:val="clear" w:color="auto" w:fill="auto"/>
          </w:tcPr>
          <w:p w14:paraId="1C08673E" w14:textId="2F3CE5F5" w:rsidR="00167107" w:rsidRPr="00CF6574" w:rsidRDefault="00ED12E2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4"/>
              </w:tabs>
              <w:spacing w:after="0" w:line="240" w:lineRule="auto"/>
              <w:ind w:left="-95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F65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096D6734" w14:textId="77777777" w:rsidR="00167107" w:rsidRPr="00CF6574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nil"/>
            </w:tcBorders>
            <w:shd w:val="clear" w:color="auto" w:fill="auto"/>
          </w:tcPr>
          <w:p w14:paraId="451CF9C7" w14:textId="3B89AE82" w:rsidR="00167107" w:rsidRPr="00CF6574" w:rsidRDefault="00167107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6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F6574">
              <w:rPr>
                <w:rFonts w:ascii="Angsana New" w:hAnsi="Angsana New"/>
                <w:sz w:val="30"/>
                <w:szCs w:val="30"/>
              </w:rPr>
              <w:t>(</w:t>
            </w:r>
            <w:r w:rsidR="00ED12E2" w:rsidRPr="00CF6574">
              <w:rPr>
                <w:rFonts w:ascii="Angsana New" w:hAnsi="Angsana New"/>
                <w:sz w:val="30"/>
                <w:szCs w:val="30"/>
              </w:rPr>
              <w:t>25</w:t>
            </w:r>
            <w:r w:rsidRPr="00CF6574">
              <w:rPr>
                <w:rFonts w:ascii="Angsana New" w:hAnsi="Angsana New"/>
                <w:sz w:val="30"/>
                <w:szCs w:val="30"/>
              </w:rPr>
              <w:t>,</w:t>
            </w:r>
            <w:r w:rsidR="00A453AA" w:rsidRPr="00CF6574">
              <w:rPr>
                <w:rFonts w:ascii="Angsana New" w:hAnsi="Angsana New"/>
                <w:sz w:val="30"/>
                <w:szCs w:val="30"/>
              </w:rPr>
              <w:t>2</w:t>
            </w:r>
            <w:r w:rsidR="00197A3F" w:rsidRPr="00CF6574">
              <w:rPr>
                <w:rFonts w:ascii="Angsana New" w:hAnsi="Angsana New"/>
                <w:sz w:val="30"/>
                <w:szCs w:val="30"/>
              </w:rPr>
              <w:t>5</w:t>
            </w:r>
            <w:r w:rsidR="00A453AA" w:rsidRPr="00CF6574">
              <w:rPr>
                <w:rFonts w:ascii="Angsana New" w:hAnsi="Angsana New"/>
                <w:sz w:val="30"/>
                <w:szCs w:val="30"/>
              </w:rPr>
              <w:t>0</w:t>
            </w:r>
            <w:r w:rsidRPr="00CF657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2" w:type="dxa"/>
            <w:shd w:val="clear" w:color="auto" w:fill="auto"/>
          </w:tcPr>
          <w:p w14:paraId="03A71080" w14:textId="77777777" w:rsidR="00167107" w:rsidRPr="00CF6574" w:rsidRDefault="00167107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14:paraId="3B30C3BC" w14:textId="7658120F" w:rsidR="00167107" w:rsidRPr="00CF6574" w:rsidRDefault="00A453AA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F6574">
              <w:rPr>
                <w:rFonts w:ascii="Angsana New" w:hAnsi="Angsana New"/>
                <w:b/>
                <w:bCs/>
                <w:sz w:val="30"/>
                <w:szCs w:val="30"/>
              </w:rPr>
              <w:t>74</w:t>
            </w:r>
            <w:r w:rsidR="00AF6B4E" w:rsidRPr="00CF657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F6574">
              <w:rPr>
                <w:rFonts w:ascii="Angsana New" w:hAnsi="Angsana New"/>
                <w:b/>
                <w:bCs/>
                <w:sz w:val="30"/>
                <w:szCs w:val="30"/>
              </w:rPr>
              <w:t>750</w:t>
            </w:r>
          </w:p>
        </w:tc>
      </w:tr>
    </w:tbl>
    <w:p w14:paraId="6472C556" w14:textId="77777777" w:rsidR="00EB2D3B" w:rsidRPr="00942D5B" w:rsidRDefault="00EB2D3B" w:rsidP="00455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76"/>
        <w:rPr>
          <w:rFonts w:ascii="Angsana New" w:hAnsi="Angsana New"/>
          <w:sz w:val="30"/>
          <w:szCs w:val="30"/>
        </w:rPr>
      </w:pPr>
    </w:p>
    <w:p w14:paraId="0DFD408C" w14:textId="34FA544C" w:rsidR="002B1B12" w:rsidRPr="00F61C23" w:rsidRDefault="002B1B12" w:rsidP="002B1B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F61C23">
        <w:rPr>
          <w:rFonts w:ascii="Angsana New" w:hAnsi="Angsana New"/>
          <w:bCs/>
          <w:i/>
          <w:iCs/>
          <w:sz w:val="30"/>
          <w:szCs w:val="30"/>
          <w:cs/>
        </w:rPr>
        <w:t>สัญญาสำคัญกับกิจการที่เกี่ยวข้องกัน</w:t>
      </w:r>
    </w:p>
    <w:p w14:paraId="47A1EFC2" w14:textId="77777777" w:rsidR="002B1B12" w:rsidRPr="00942D5B" w:rsidRDefault="002B1B12" w:rsidP="00AF6B4E">
      <w:pPr>
        <w:spacing w:line="240" w:lineRule="auto"/>
        <w:ind w:left="531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14:paraId="4FCFB86F" w14:textId="77777777" w:rsidR="00AF6B4E" w:rsidRPr="00F61C23" w:rsidRDefault="00AF6B4E" w:rsidP="00AF6B4E">
      <w:pPr>
        <w:spacing w:line="240" w:lineRule="auto"/>
        <w:ind w:left="531"/>
        <w:jc w:val="thaiDistribute"/>
        <w:rPr>
          <w:rFonts w:ascii="Angsana New" w:hAnsi="Angsana New"/>
          <w:b/>
          <w:sz w:val="30"/>
          <w:szCs w:val="30"/>
        </w:rPr>
      </w:pPr>
      <w:r w:rsidRPr="00F61C23">
        <w:rPr>
          <w:rFonts w:ascii="Angsana New" w:hAnsi="Angsana New"/>
          <w:b/>
          <w:spacing w:val="6"/>
          <w:sz w:val="30"/>
          <w:szCs w:val="30"/>
          <w:cs/>
        </w:rPr>
        <w:t>บริษัทได้ทำสัญญาเช่ากับบริษัทที่เกี่ยวข้องกันแห่งหนึ่งซึ่งครอบคลุมการให้เช่าทรัพย์สินและอุปกรณ์</w:t>
      </w:r>
      <w:r w:rsidRPr="00F61C23">
        <w:rPr>
          <w:rFonts w:ascii="Angsana New" w:hAnsi="Angsana New"/>
          <w:b/>
          <w:sz w:val="30"/>
          <w:szCs w:val="30"/>
          <w:cs/>
        </w:rPr>
        <w:t>เพื่อ</w:t>
      </w:r>
      <w:r w:rsidRPr="00F61C23">
        <w:rPr>
          <w:rFonts w:ascii="Angsana New" w:hAnsi="Angsana New"/>
          <w:b/>
          <w:spacing w:val="-2"/>
          <w:sz w:val="30"/>
          <w:szCs w:val="30"/>
          <w:cs/>
        </w:rPr>
        <w:t>จำหน่ายก๊าซคาร์บอนไดออกไซด์เหลวพร้อมอัดในราคาที่ระบุไว้ในสัญญา โดยสัญญาจะสิ้นสุดเมื่อบริษัทบอกเลิก</w:t>
      </w:r>
      <w:r w:rsidRPr="00F61C23">
        <w:rPr>
          <w:rFonts w:ascii="Angsana New" w:hAnsi="Angsana New"/>
          <w:b/>
          <w:sz w:val="30"/>
          <w:szCs w:val="30"/>
          <w:cs/>
        </w:rPr>
        <w:br/>
        <w:t>สัญญาเป็นลายลักษณ์อักษรแก่คู่สัญญา</w:t>
      </w:r>
    </w:p>
    <w:p w14:paraId="6EE34FAA" w14:textId="77777777" w:rsidR="00AF6B4E" w:rsidRPr="00942D5B" w:rsidRDefault="00AF6B4E" w:rsidP="00AF6B4E">
      <w:pPr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</w:p>
    <w:p w14:paraId="217428B1" w14:textId="77777777" w:rsidR="00AF6B4E" w:rsidRPr="00F61C23" w:rsidRDefault="00AF6B4E" w:rsidP="00AF6B4E">
      <w:pPr>
        <w:spacing w:line="240" w:lineRule="auto"/>
        <w:ind w:left="531"/>
        <w:jc w:val="thaiDistribute"/>
        <w:rPr>
          <w:rFonts w:ascii="Angsana New" w:hAnsi="Angsana New"/>
          <w:b/>
          <w:spacing w:val="6"/>
          <w:sz w:val="30"/>
          <w:szCs w:val="30"/>
        </w:rPr>
      </w:pPr>
      <w:r w:rsidRPr="00F61C23">
        <w:rPr>
          <w:rFonts w:ascii="Angsana New" w:hAnsi="Angsana New"/>
          <w:b/>
          <w:spacing w:val="6"/>
          <w:sz w:val="30"/>
          <w:szCs w:val="30"/>
          <w:cs/>
        </w:rPr>
        <w:t>กลุ่มบริษัทและบริษัทได้ทำสัญญากับบริษัทที่เกี่ยวข้องกันหลายแห่งเพื่อให้บริการให้คำปรึกษาและให้บริการธุรกิจแก่บริษัทในเครือหลายแห่ง โดยสัญญาจะสิ้นสุดเมื่อกลุ่มบริษัทและบริษัทบอกเลิกสัญญาเป็นลายลักษณ์อักษรแก่คู่สัญญา</w:t>
      </w:r>
    </w:p>
    <w:p w14:paraId="0049D291" w14:textId="77777777" w:rsidR="00AF6B4E" w:rsidRPr="00942D5B" w:rsidRDefault="00AF6B4E" w:rsidP="00AF6B4E">
      <w:pPr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</w:p>
    <w:p w14:paraId="2B1FA3FF" w14:textId="77777777" w:rsidR="00AF6B4E" w:rsidRPr="00F61C23" w:rsidRDefault="00AF6B4E" w:rsidP="00AF6B4E">
      <w:pPr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บริษัทได้ทำสัญญาให้กู้ยืมเงินแก่บริษัทที่เกี่ยวข้องกันหลายแห่ง และได้ทำสัญญากู้ยืมเงินจากบริษัทที่เกี่ยวข้องกันแห่งหนึ่ง โดยสัญญาจะสิ้นสุดเมื่อบริษัทได้รับชำระคืนเงินต้นหมดหรือเมื่อผู้ให้กู้ทวงถาม</w:t>
      </w:r>
    </w:p>
    <w:p w14:paraId="77E344A0" w14:textId="77777777" w:rsidR="00AF6B4E" w:rsidRPr="00942D5B" w:rsidRDefault="00AF6B4E" w:rsidP="00AF6B4E">
      <w:pPr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</w:p>
    <w:p w14:paraId="64CCB84A" w14:textId="324988CD" w:rsidR="00AF6B4E" w:rsidRDefault="00AF6B4E" w:rsidP="00AF6B4E">
      <w:pPr>
        <w:spacing w:line="240" w:lineRule="auto"/>
        <w:ind w:left="531"/>
        <w:jc w:val="thaiDistribute"/>
        <w:rPr>
          <w:rFonts w:ascii="Angsana New" w:hAnsi="Angsana New"/>
          <w:spacing w:val="-2"/>
          <w:sz w:val="30"/>
          <w:szCs w:val="30"/>
        </w:rPr>
      </w:pPr>
      <w:r w:rsidRPr="00F61C23">
        <w:rPr>
          <w:rFonts w:ascii="Angsana New" w:hAnsi="Angsana New"/>
          <w:spacing w:val="-2"/>
          <w:sz w:val="30"/>
          <w:szCs w:val="30"/>
          <w:cs/>
        </w:rPr>
        <w:t xml:space="preserve">บริษัทได้ทำสัญญาให้กู้ยืมเงินหลายฉบับแก่บริษัทที่เกี่ยวข้องกันแห่งหนึ่ง เพื่อใช้ในโครงการผลิตกระแสไฟฟ้าจากพลังงานแสงอาทิตย์หลายโครงการ ซึ่งมีอัตราดอกเบี้ยเท่ากับที่ระบุในสัญญา เงินกู้ยืมนี้มีกำหนดชำระคืนภายใน </w:t>
      </w:r>
      <w:r w:rsidR="00A453AA" w:rsidRPr="00F61C23">
        <w:rPr>
          <w:rFonts w:ascii="Angsana New" w:hAnsi="Angsana New"/>
          <w:spacing w:val="-2"/>
          <w:sz w:val="30"/>
          <w:szCs w:val="30"/>
        </w:rPr>
        <w:t>1</w:t>
      </w:r>
      <w:r w:rsidRPr="00F61C23">
        <w:rPr>
          <w:rFonts w:ascii="Angsana New" w:hAnsi="Angsana New"/>
          <w:spacing w:val="-2"/>
          <w:sz w:val="30"/>
          <w:szCs w:val="30"/>
          <w:cs/>
        </w:rPr>
        <w:t xml:space="preserve"> ปีและ </w:t>
      </w:r>
      <w:r w:rsidR="00A453AA" w:rsidRPr="00F61C23">
        <w:rPr>
          <w:rFonts w:ascii="Angsana New" w:hAnsi="Angsana New"/>
          <w:spacing w:val="-2"/>
          <w:sz w:val="30"/>
          <w:szCs w:val="30"/>
        </w:rPr>
        <w:t>8</w:t>
      </w:r>
      <w:r w:rsidRPr="00F61C23">
        <w:rPr>
          <w:rFonts w:ascii="Angsana New" w:hAnsi="Angsana New"/>
          <w:spacing w:val="-2"/>
          <w:sz w:val="30"/>
          <w:szCs w:val="30"/>
          <w:cs/>
        </w:rPr>
        <w:t xml:space="preserve"> ปี</w:t>
      </w:r>
      <w:r w:rsidR="004661FF" w:rsidRPr="00F61C2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pacing w:val="-2"/>
          <w:sz w:val="30"/>
          <w:szCs w:val="30"/>
          <w:cs/>
        </w:rPr>
        <w:t xml:space="preserve">ตามแต่ละสัญญาพร้อมทั้งค้ำประกันโดยสินทรัพย์ของแต่ละโครงการ โดยสัญญาดังกล่าวจะทยอยสิ้นสุดในเดือนมิถุนายน </w:t>
      </w:r>
      <w:r w:rsidR="00A453AA" w:rsidRPr="00F61C23">
        <w:rPr>
          <w:rFonts w:ascii="Angsana New" w:hAnsi="Angsana New"/>
          <w:spacing w:val="-2"/>
          <w:sz w:val="30"/>
          <w:szCs w:val="30"/>
        </w:rPr>
        <w:t>2564</w:t>
      </w:r>
      <w:r w:rsidRPr="00F61C23">
        <w:rPr>
          <w:rFonts w:ascii="Angsana New" w:hAnsi="Angsana New"/>
          <w:spacing w:val="-2"/>
          <w:sz w:val="30"/>
          <w:szCs w:val="30"/>
          <w:cs/>
        </w:rPr>
        <w:t xml:space="preserve"> จนถึงเดือนมีนาคม </w:t>
      </w:r>
      <w:r w:rsidR="00A453AA" w:rsidRPr="00F61C23">
        <w:rPr>
          <w:rFonts w:ascii="Angsana New" w:hAnsi="Angsana New"/>
          <w:spacing w:val="-2"/>
          <w:sz w:val="30"/>
          <w:szCs w:val="30"/>
        </w:rPr>
        <w:t>2571</w:t>
      </w:r>
    </w:p>
    <w:p w14:paraId="4A11FBE3" w14:textId="2EF8FE05" w:rsidR="00F56376" w:rsidRPr="00942D5B" w:rsidRDefault="00F56376" w:rsidP="00AF6B4E">
      <w:pPr>
        <w:spacing w:line="240" w:lineRule="auto"/>
        <w:ind w:left="531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135D564" w14:textId="0C6DAF00" w:rsidR="00F56376" w:rsidRDefault="00F56376" w:rsidP="00AF6B4E">
      <w:pPr>
        <w:spacing w:line="240" w:lineRule="auto"/>
        <w:ind w:left="531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บริษัทได้ทำสัญญาเงินให้กู้ยืมแก่บริษัท</w:t>
      </w:r>
      <w:r w:rsidR="00DA56E6">
        <w:rPr>
          <w:rFonts w:ascii="Angsana New" w:hAnsi="Angsana New" w:hint="cs"/>
          <w:spacing w:val="-2"/>
          <w:sz w:val="30"/>
          <w:szCs w:val="30"/>
          <w:cs/>
        </w:rPr>
        <w:t>ร่วม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แห่งหนึ่งเพื่อใช้ในการก่อสร้างโรงงานไฟฟ้าพลังงานแสงอาทิตย์ โดยมีอัตราดอกเบี้ยร้อยละ </w:t>
      </w:r>
      <w:r>
        <w:rPr>
          <w:rFonts w:ascii="Angsana New" w:hAnsi="Angsana New"/>
          <w:spacing w:val="-2"/>
          <w:sz w:val="30"/>
          <w:szCs w:val="30"/>
        </w:rPr>
        <w:t xml:space="preserve">10 </w:t>
      </w:r>
      <w:r>
        <w:rPr>
          <w:rFonts w:ascii="Angsana New" w:hAnsi="Angsana New" w:hint="cs"/>
          <w:spacing w:val="-2"/>
          <w:sz w:val="30"/>
          <w:szCs w:val="30"/>
          <w:cs/>
        </w:rPr>
        <w:t>ต่อปี ซึ่งสัญญาดังกล่าวจะสิ้นสุดตามที่ระบุในสัญญา</w:t>
      </w:r>
    </w:p>
    <w:p w14:paraId="7CBAE93E" w14:textId="4752629B" w:rsidR="001026DF" w:rsidRDefault="001026DF" w:rsidP="00AF6B4E">
      <w:pPr>
        <w:spacing w:line="240" w:lineRule="auto"/>
        <w:ind w:left="531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E9DB318" w14:textId="42EC70F1" w:rsidR="00675B93" w:rsidRDefault="00675B93" w:rsidP="00AF6B4E">
      <w:pPr>
        <w:spacing w:line="240" w:lineRule="auto"/>
        <w:ind w:left="531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3B5A37F" w14:textId="77777777" w:rsidR="00675B93" w:rsidRDefault="00675B93" w:rsidP="00AF6B4E">
      <w:pPr>
        <w:spacing w:line="240" w:lineRule="auto"/>
        <w:ind w:left="531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75DE713" w14:textId="77777777" w:rsidR="00723E80" w:rsidRPr="00F61C23" w:rsidRDefault="00723E80" w:rsidP="00142E9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F61C23">
        <w:rPr>
          <w:rFonts w:ascii="Angsana New" w:hAnsi="Angsana New"/>
          <w:bCs/>
          <w:sz w:val="30"/>
          <w:szCs w:val="30"/>
          <w:cs/>
        </w:rPr>
        <w:t>เงินสดและรายการเทียบเท่าเงินสด</w:t>
      </w:r>
    </w:p>
    <w:p w14:paraId="2876A071" w14:textId="77777777" w:rsidR="00723E80" w:rsidRPr="00F61C23" w:rsidRDefault="00723E80" w:rsidP="00723E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252" w:type="dxa"/>
        <w:tblInd w:w="450" w:type="dxa"/>
        <w:tblLook w:val="01E0" w:firstRow="1" w:lastRow="1" w:firstColumn="1" w:lastColumn="1" w:noHBand="0" w:noVBand="0"/>
      </w:tblPr>
      <w:tblGrid>
        <w:gridCol w:w="3942"/>
        <w:gridCol w:w="1170"/>
        <w:gridCol w:w="236"/>
        <w:gridCol w:w="1105"/>
        <w:gridCol w:w="270"/>
        <w:gridCol w:w="1089"/>
        <w:gridCol w:w="270"/>
        <w:gridCol w:w="1170"/>
      </w:tblGrid>
      <w:tr w:rsidR="00723E80" w:rsidRPr="00F61C23" w14:paraId="1288EE8A" w14:textId="77777777" w:rsidTr="00142E91">
        <w:trPr>
          <w:tblHeader/>
        </w:trPr>
        <w:tc>
          <w:tcPr>
            <w:tcW w:w="3942" w:type="dxa"/>
          </w:tcPr>
          <w:p w14:paraId="69F5CF0A" w14:textId="77777777" w:rsidR="00723E80" w:rsidRPr="00F61C23" w:rsidRDefault="00723E80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11" w:type="dxa"/>
            <w:gridSpan w:val="3"/>
            <w:shd w:val="clear" w:color="auto" w:fill="auto"/>
          </w:tcPr>
          <w:p w14:paraId="1614911F" w14:textId="77777777" w:rsidR="00723E80" w:rsidRPr="00F61C23" w:rsidRDefault="00723E80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61C2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E10079D" w14:textId="77777777" w:rsidR="00723E80" w:rsidRPr="00F61C23" w:rsidRDefault="00723E80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9" w:type="dxa"/>
            <w:gridSpan w:val="3"/>
            <w:shd w:val="clear" w:color="auto" w:fill="auto"/>
          </w:tcPr>
          <w:p w14:paraId="3800D21A" w14:textId="77777777" w:rsidR="00723E80" w:rsidRPr="00F61C23" w:rsidRDefault="00723E80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61C2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3BD6" w:rsidRPr="00F61C23" w14:paraId="34EA0F9A" w14:textId="77777777" w:rsidTr="003D6482">
        <w:trPr>
          <w:tblHeader/>
        </w:trPr>
        <w:tc>
          <w:tcPr>
            <w:tcW w:w="3942" w:type="dxa"/>
          </w:tcPr>
          <w:p w14:paraId="2A33D55D" w14:textId="77777777" w:rsidR="00543BD6" w:rsidRPr="00F61C23" w:rsidRDefault="00543BD6" w:rsidP="00543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18D113A" w14:textId="12B525D0" w:rsidR="00543BD6" w:rsidRPr="00F61C23" w:rsidRDefault="00A453AA" w:rsidP="00543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3BDA99A4" w14:textId="77777777" w:rsidR="00543BD6" w:rsidRPr="00F61C23" w:rsidRDefault="00543BD6" w:rsidP="00543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5" w:type="dxa"/>
            <w:shd w:val="clear" w:color="auto" w:fill="auto"/>
          </w:tcPr>
          <w:p w14:paraId="4C44EB90" w14:textId="48FEBC3D" w:rsidR="00543BD6" w:rsidRPr="00F61C23" w:rsidRDefault="00A453AA" w:rsidP="00543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B0DDBFE" w14:textId="77777777" w:rsidR="00543BD6" w:rsidRPr="00F61C23" w:rsidRDefault="00543BD6" w:rsidP="00543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2DBD493C" w14:textId="1F53A7AB" w:rsidR="00543BD6" w:rsidRPr="00F61C23" w:rsidRDefault="00A453AA" w:rsidP="00543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1AF51D8" w14:textId="77777777" w:rsidR="00543BD6" w:rsidRPr="00F61C23" w:rsidRDefault="00543BD6" w:rsidP="00543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DE3BD82" w14:textId="6A09DB5F" w:rsidR="00543BD6" w:rsidRPr="00F61C23" w:rsidRDefault="00A453AA" w:rsidP="00543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723E80" w:rsidRPr="00F61C23" w14:paraId="6500C961" w14:textId="77777777" w:rsidTr="00142E91">
        <w:trPr>
          <w:tblHeader/>
        </w:trPr>
        <w:tc>
          <w:tcPr>
            <w:tcW w:w="3942" w:type="dxa"/>
          </w:tcPr>
          <w:p w14:paraId="12654597" w14:textId="77777777" w:rsidR="00723E80" w:rsidRPr="00F61C23" w:rsidRDefault="00723E80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522B5FA3" w14:textId="77777777" w:rsidR="00723E80" w:rsidRPr="00F61C23" w:rsidRDefault="00723E80" w:rsidP="00723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3BD6" w:rsidRPr="00F61C23" w14:paraId="04750C43" w14:textId="77777777" w:rsidTr="00142E91">
        <w:tc>
          <w:tcPr>
            <w:tcW w:w="3942" w:type="dxa"/>
          </w:tcPr>
          <w:p w14:paraId="6A3A6DEB" w14:textId="77777777" w:rsidR="00543BD6" w:rsidRPr="00F61C23" w:rsidRDefault="00543BD6" w:rsidP="00543BD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70" w:type="dxa"/>
          </w:tcPr>
          <w:p w14:paraId="5E97CED9" w14:textId="7746F081" w:rsidR="00543BD6" w:rsidRPr="00F61C23" w:rsidRDefault="005D5486" w:rsidP="00543BD6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="00022CA8" w:rsidRPr="00F61C23">
              <w:rPr>
                <w:rFonts w:ascii="Angsana New" w:hAnsi="Angsana New"/>
                <w:sz w:val="30"/>
                <w:szCs w:val="30"/>
                <w:lang w:bidi="th-TH"/>
              </w:rPr>
              <w:t>,1</w:t>
            </w: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21</w:t>
            </w:r>
          </w:p>
        </w:tc>
        <w:tc>
          <w:tcPr>
            <w:tcW w:w="236" w:type="dxa"/>
          </w:tcPr>
          <w:p w14:paraId="00E74C0E" w14:textId="77777777" w:rsidR="00543BD6" w:rsidRPr="00F61C23" w:rsidRDefault="00543BD6" w:rsidP="00543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5" w:type="dxa"/>
          </w:tcPr>
          <w:p w14:paraId="445D53CE" w14:textId="4A87396B" w:rsidR="00543BD6" w:rsidRPr="00F61C23" w:rsidRDefault="00A453AA" w:rsidP="00543BD6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43BD6" w:rsidRPr="00F61C2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474</w:t>
            </w:r>
          </w:p>
        </w:tc>
        <w:tc>
          <w:tcPr>
            <w:tcW w:w="270" w:type="dxa"/>
          </w:tcPr>
          <w:p w14:paraId="4B64F1CF" w14:textId="77777777" w:rsidR="00543BD6" w:rsidRPr="00F61C23" w:rsidRDefault="00543BD6" w:rsidP="00543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7A9D6DAF" w14:textId="39F2DF1B" w:rsidR="00543BD6" w:rsidRPr="00F61C23" w:rsidRDefault="00022CA8" w:rsidP="00543BD6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280</w:t>
            </w:r>
          </w:p>
        </w:tc>
        <w:tc>
          <w:tcPr>
            <w:tcW w:w="270" w:type="dxa"/>
          </w:tcPr>
          <w:p w14:paraId="0485CA77" w14:textId="77777777" w:rsidR="00543BD6" w:rsidRPr="00F61C23" w:rsidRDefault="00543BD6" w:rsidP="00543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B4DC53" w14:textId="1765DC8E" w:rsidR="00543BD6" w:rsidRPr="00F61C23" w:rsidRDefault="00A453AA" w:rsidP="00543BD6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511</w:t>
            </w:r>
          </w:p>
        </w:tc>
      </w:tr>
      <w:tr w:rsidR="00543BD6" w:rsidRPr="00F61C23" w14:paraId="4C997CC4" w14:textId="77777777" w:rsidTr="00142E91">
        <w:tc>
          <w:tcPr>
            <w:tcW w:w="3942" w:type="dxa"/>
          </w:tcPr>
          <w:p w14:paraId="19640AFC" w14:textId="77777777" w:rsidR="00543BD6" w:rsidRPr="00F61C23" w:rsidRDefault="00543BD6" w:rsidP="00543BD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170" w:type="dxa"/>
          </w:tcPr>
          <w:p w14:paraId="2E061235" w14:textId="77856AD6" w:rsidR="00543BD6" w:rsidRPr="00F61C23" w:rsidRDefault="00022CA8" w:rsidP="00543BD6">
            <w:pPr>
              <w:pStyle w:val="acctfourfigures"/>
              <w:tabs>
                <w:tab w:val="clear" w:pos="765"/>
              </w:tabs>
              <w:spacing w:line="240" w:lineRule="atLeast"/>
              <w:ind w:left="-126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12,4</w:t>
            </w:r>
            <w:r w:rsidR="005D5486" w:rsidRPr="00F61C23">
              <w:rPr>
                <w:rFonts w:ascii="Angsana New" w:hAnsi="Angsana New"/>
                <w:sz w:val="30"/>
                <w:szCs w:val="30"/>
              </w:rPr>
              <w:t>4</w:t>
            </w:r>
            <w:r w:rsidR="009425B7" w:rsidRPr="00F61C2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39F5389F" w14:textId="77777777" w:rsidR="00543BD6" w:rsidRPr="00F61C23" w:rsidRDefault="00543BD6" w:rsidP="00543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5" w:type="dxa"/>
          </w:tcPr>
          <w:p w14:paraId="0F89FC8A" w14:textId="475D897B" w:rsidR="00543BD6" w:rsidRPr="00F61C23" w:rsidRDefault="00A453AA" w:rsidP="00543BD6">
            <w:pPr>
              <w:pStyle w:val="acctfourfigures"/>
              <w:tabs>
                <w:tab w:val="clear" w:pos="765"/>
              </w:tabs>
              <w:spacing w:line="240" w:lineRule="atLeast"/>
              <w:ind w:left="-126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192</w:t>
            </w:r>
            <w:r w:rsidR="00543BD6"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916</w:t>
            </w:r>
          </w:p>
        </w:tc>
        <w:tc>
          <w:tcPr>
            <w:tcW w:w="270" w:type="dxa"/>
          </w:tcPr>
          <w:p w14:paraId="3BA9E644" w14:textId="77777777" w:rsidR="00543BD6" w:rsidRPr="00F61C23" w:rsidRDefault="00543BD6" w:rsidP="00543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7FF39804" w14:textId="54609C30" w:rsidR="00543BD6" w:rsidRPr="00F61C23" w:rsidRDefault="00022CA8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3,82</w:t>
            </w:r>
            <w:r w:rsidR="009425B7"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3F1BBF13" w14:textId="77777777" w:rsidR="00543BD6" w:rsidRPr="00F61C23" w:rsidRDefault="00543BD6" w:rsidP="00543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7E0BDA" w14:textId="7E4CD9A6" w:rsidR="00543BD6" w:rsidRPr="00F61C23" w:rsidRDefault="00A453AA" w:rsidP="00543BD6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="00543BD6"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939</w:t>
            </w:r>
          </w:p>
        </w:tc>
      </w:tr>
      <w:tr w:rsidR="00543BD6" w:rsidRPr="00F61C23" w14:paraId="5953AAF4" w14:textId="77777777" w:rsidTr="00142E91">
        <w:tc>
          <w:tcPr>
            <w:tcW w:w="3942" w:type="dxa"/>
          </w:tcPr>
          <w:p w14:paraId="37544B7D" w14:textId="77777777" w:rsidR="00543BD6" w:rsidRPr="00F61C23" w:rsidRDefault="00543BD6" w:rsidP="00543BD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70" w:type="dxa"/>
          </w:tcPr>
          <w:p w14:paraId="37E0BD8C" w14:textId="112C0F86" w:rsidR="00543BD6" w:rsidRPr="00F61C23" w:rsidRDefault="005D5486" w:rsidP="00543BD6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70</w:t>
            </w:r>
            <w:r w:rsidR="00022CA8"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,5</w:t>
            </w: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36" w:type="dxa"/>
          </w:tcPr>
          <w:p w14:paraId="43D4741C" w14:textId="77777777" w:rsidR="00543BD6" w:rsidRPr="00F61C23" w:rsidRDefault="00543BD6" w:rsidP="00543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5" w:type="dxa"/>
          </w:tcPr>
          <w:p w14:paraId="48771E41" w14:textId="2DEC2495" w:rsidR="00543BD6" w:rsidRPr="00F61C23" w:rsidRDefault="00A453AA" w:rsidP="00543BD6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543BD6"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897</w:t>
            </w:r>
          </w:p>
        </w:tc>
        <w:tc>
          <w:tcPr>
            <w:tcW w:w="270" w:type="dxa"/>
          </w:tcPr>
          <w:p w14:paraId="1CD0736A" w14:textId="77777777" w:rsidR="00543BD6" w:rsidRPr="00F61C23" w:rsidRDefault="00543BD6" w:rsidP="00543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03E86E25" w14:textId="625C500F" w:rsidR="00543BD6" w:rsidRPr="00F61C23" w:rsidRDefault="00022CA8" w:rsidP="00543BD6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41,80</w:t>
            </w:r>
            <w:r w:rsidR="0080096C" w:rsidRPr="00F61C2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6D6439B" w14:textId="77777777" w:rsidR="00543BD6" w:rsidRPr="00F61C23" w:rsidRDefault="00543BD6" w:rsidP="00543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EC53B1" w14:textId="2D421C1C" w:rsidR="00543BD6" w:rsidRPr="00F61C23" w:rsidRDefault="00A453AA" w:rsidP="00543BD6">
            <w:pPr>
              <w:pStyle w:val="acctfourfigures"/>
              <w:tabs>
                <w:tab w:val="clear" w:pos="765"/>
              </w:tabs>
              <w:spacing w:line="240" w:lineRule="atLeast"/>
              <w:ind w:left="-9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146</w:t>
            </w:r>
            <w:r w:rsidR="00543BD6"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877</w:t>
            </w:r>
          </w:p>
        </w:tc>
      </w:tr>
      <w:tr w:rsidR="00543BD6" w:rsidRPr="00F61C23" w14:paraId="480A3E76" w14:textId="77777777" w:rsidTr="00543BD6">
        <w:tc>
          <w:tcPr>
            <w:tcW w:w="3942" w:type="dxa"/>
          </w:tcPr>
          <w:p w14:paraId="7DF09EC3" w14:textId="77777777" w:rsidR="00543BD6" w:rsidRPr="00F61C23" w:rsidRDefault="00543BD6" w:rsidP="00543BD6">
            <w:pPr>
              <w:ind w:left="144" w:hanging="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079B26" w14:textId="020ACA47" w:rsidR="00543BD6" w:rsidRPr="00F61C23" w:rsidRDefault="00022CA8" w:rsidP="00543BD6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85,125</w:t>
            </w:r>
          </w:p>
        </w:tc>
        <w:tc>
          <w:tcPr>
            <w:tcW w:w="236" w:type="dxa"/>
            <w:vAlign w:val="bottom"/>
          </w:tcPr>
          <w:p w14:paraId="25D7C178" w14:textId="77777777" w:rsidR="00543BD6" w:rsidRPr="00F61C23" w:rsidRDefault="00543BD6" w:rsidP="00543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5E911" w14:textId="0644F58C" w:rsidR="00543BD6" w:rsidRPr="00F61C23" w:rsidRDefault="00A453AA" w:rsidP="00543BD6">
            <w:pPr>
              <w:pStyle w:val="acctfourfigures"/>
              <w:tabs>
                <w:tab w:val="clear" w:pos="765"/>
              </w:tabs>
              <w:spacing w:line="240" w:lineRule="atLeast"/>
              <w:ind w:left="-126"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216</w:t>
            </w:r>
            <w:r w:rsidR="00543BD6"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287</w:t>
            </w:r>
          </w:p>
        </w:tc>
        <w:tc>
          <w:tcPr>
            <w:tcW w:w="270" w:type="dxa"/>
            <w:vAlign w:val="bottom"/>
          </w:tcPr>
          <w:p w14:paraId="066B0E2A" w14:textId="77777777" w:rsidR="00543BD6" w:rsidRPr="00F61C23" w:rsidRDefault="00543BD6" w:rsidP="00543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0B24B1" w14:textId="0A783B20" w:rsidR="00543BD6" w:rsidRPr="00F61C23" w:rsidRDefault="00022CA8" w:rsidP="00543BD6">
            <w:pPr>
              <w:pStyle w:val="acctfourfigures"/>
              <w:tabs>
                <w:tab w:val="clear" w:pos="765"/>
              </w:tabs>
              <w:spacing w:line="240" w:lineRule="atLeast"/>
              <w:ind w:left="-9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45,91</w:t>
            </w:r>
            <w:r w:rsidR="0080096C" w:rsidRPr="00F61C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4A8B866C" w14:textId="77777777" w:rsidR="00543BD6" w:rsidRPr="00F61C23" w:rsidRDefault="00543BD6" w:rsidP="00543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B0BB31" w14:textId="788C8D2A" w:rsidR="00543BD6" w:rsidRPr="00F61C23" w:rsidRDefault="00A453AA" w:rsidP="00543BD6">
            <w:pPr>
              <w:pStyle w:val="acctfourfigures"/>
              <w:tabs>
                <w:tab w:val="clear" w:pos="765"/>
              </w:tabs>
              <w:spacing w:line="240" w:lineRule="atLeast"/>
              <w:ind w:left="-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160</w:t>
            </w:r>
            <w:r w:rsidR="00543BD6" w:rsidRPr="00F61C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327</w:t>
            </w:r>
          </w:p>
        </w:tc>
      </w:tr>
    </w:tbl>
    <w:p w14:paraId="035791C5" w14:textId="43108F66" w:rsidR="00813459" w:rsidRPr="00F61C23" w:rsidRDefault="008134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</w:p>
    <w:p w14:paraId="3457752F" w14:textId="49A06075" w:rsidR="002A536A" w:rsidRPr="00F61C23" w:rsidRDefault="00BF0A24" w:rsidP="00235DA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F61C23">
        <w:rPr>
          <w:rFonts w:ascii="Angsana New" w:hAnsi="Angsana New"/>
          <w:bCs/>
          <w:sz w:val="30"/>
          <w:szCs w:val="30"/>
          <w:cs/>
        </w:rPr>
        <w:t>ลูกหนี้ตามสัญญาเช่า</w:t>
      </w:r>
    </w:p>
    <w:p w14:paraId="28A144E4" w14:textId="77777777" w:rsidR="000769A3" w:rsidRPr="00F61C23" w:rsidRDefault="000769A3" w:rsidP="000769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594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1944"/>
        <w:gridCol w:w="1080"/>
        <w:gridCol w:w="238"/>
        <w:gridCol w:w="1022"/>
        <w:gridCol w:w="259"/>
        <w:gridCol w:w="1181"/>
        <w:gridCol w:w="238"/>
        <w:gridCol w:w="15"/>
        <w:gridCol w:w="1007"/>
        <w:gridCol w:w="259"/>
        <w:gridCol w:w="1091"/>
        <w:gridCol w:w="259"/>
        <w:gridCol w:w="1001"/>
      </w:tblGrid>
      <w:tr w:rsidR="000769A3" w:rsidRPr="00F61C23" w14:paraId="4A59C341" w14:textId="77777777" w:rsidTr="003D6482">
        <w:trPr>
          <w:trHeight w:val="381"/>
        </w:trPr>
        <w:tc>
          <w:tcPr>
            <w:tcW w:w="1944" w:type="dxa"/>
          </w:tcPr>
          <w:p w14:paraId="13B836BB" w14:textId="77777777" w:rsidR="000769A3" w:rsidRPr="00F61C23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50" w:type="dxa"/>
            <w:gridSpan w:val="12"/>
          </w:tcPr>
          <w:p w14:paraId="1D185AA2" w14:textId="77777777" w:rsidR="000769A3" w:rsidRPr="00F61C23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769A3" w:rsidRPr="00F61C23" w14:paraId="0023166B" w14:textId="77777777" w:rsidTr="003D6482">
        <w:trPr>
          <w:trHeight w:val="381"/>
        </w:trPr>
        <w:tc>
          <w:tcPr>
            <w:tcW w:w="1944" w:type="dxa"/>
          </w:tcPr>
          <w:p w14:paraId="70A47C9C" w14:textId="77777777" w:rsidR="000769A3" w:rsidRPr="00F61C23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14D715E" w14:textId="77777777" w:rsidR="000769A3" w:rsidRPr="00F61C23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</w:t>
            </w:r>
            <w:r w:rsidRPr="00F61C23">
              <w:rPr>
                <w:rFonts w:ascii="Angsana New" w:hAnsi="Angsana New"/>
                <w:sz w:val="28"/>
                <w:szCs w:val="28"/>
                <w:cs/>
                <w:lang w:val="th-TH"/>
              </w:rPr>
              <w:t>ช่า</w:t>
            </w:r>
          </w:p>
        </w:tc>
        <w:tc>
          <w:tcPr>
            <w:tcW w:w="259" w:type="dxa"/>
          </w:tcPr>
          <w:p w14:paraId="4303175D" w14:textId="77777777" w:rsidR="000769A3" w:rsidRPr="00F61C23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41" w:type="dxa"/>
            <w:gridSpan w:val="4"/>
            <w:vAlign w:val="bottom"/>
          </w:tcPr>
          <w:p w14:paraId="68A41A22" w14:textId="77777777" w:rsidR="000769A3" w:rsidRPr="00F61C23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F61C23">
              <w:rPr>
                <w:rFonts w:ascii="Angsana New" w:hAnsi="Angsana New"/>
                <w:spacing w:val="-6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259" w:type="dxa"/>
          </w:tcPr>
          <w:p w14:paraId="7A8B71E6" w14:textId="77777777" w:rsidR="000769A3" w:rsidRPr="00F61C23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351" w:type="dxa"/>
            <w:gridSpan w:val="3"/>
          </w:tcPr>
          <w:p w14:paraId="529D85CE" w14:textId="77777777" w:rsidR="000769A3" w:rsidRPr="00F61C23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สุทธิ</w:t>
            </w:r>
          </w:p>
        </w:tc>
      </w:tr>
      <w:tr w:rsidR="000769A3" w:rsidRPr="00F61C23" w14:paraId="507D00E5" w14:textId="77777777" w:rsidTr="003D6482">
        <w:trPr>
          <w:trHeight w:val="381"/>
        </w:trPr>
        <w:tc>
          <w:tcPr>
            <w:tcW w:w="1944" w:type="dxa"/>
          </w:tcPr>
          <w:p w14:paraId="3A807BA8" w14:textId="77777777" w:rsidR="000769A3" w:rsidRPr="00F61C23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14AF33" w14:textId="12A47686" w:rsidR="000769A3" w:rsidRPr="00F61C23" w:rsidRDefault="00A453AA" w:rsidP="003D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8" w:type="dxa"/>
          </w:tcPr>
          <w:p w14:paraId="2A922932" w14:textId="77777777" w:rsidR="000769A3" w:rsidRPr="00F61C23" w:rsidRDefault="000769A3" w:rsidP="003D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</w:tcPr>
          <w:p w14:paraId="44432BC5" w14:textId="6A46EF95" w:rsidR="000769A3" w:rsidRPr="00F61C23" w:rsidRDefault="00A453AA" w:rsidP="003D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59" w:type="dxa"/>
          </w:tcPr>
          <w:p w14:paraId="5FF2FEC7" w14:textId="77777777" w:rsidR="000769A3" w:rsidRPr="00F61C23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</w:tcPr>
          <w:p w14:paraId="08250CCF" w14:textId="65377468" w:rsidR="000769A3" w:rsidRPr="00F61C23" w:rsidRDefault="00A453AA" w:rsidP="003D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8" w:type="dxa"/>
          </w:tcPr>
          <w:p w14:paraId="106925FD" w14:textId="77777777" w:rsidR="000769A3" w:rsidRPr="00F61C23" w:rsidRDefault="000769A3" w:rsidP="003D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gridSpan w:val="2"/>
          </w:tcPr>
          <w:p w14:paraId="2CE304A6" w14:textId="7776CCD6" w:rsidR="000769A3" w:rsidRPr="00F61C23" w:rsidRDefault="00A453AA" w:rsidP="003D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59" w:type="dxa"/>
          </w:tcPr>
          <w:p w14:paraId="1C360E74" w14:textId="77777777" w:rsidR="000769A3" w:rsidRPr="00F61C23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14:paraId="60D529D1" w14:textId="7CC8B89B" w:rsidR="000769A3" w:rsidRPr="00F61C23" w:rsidRDefault="00A453AA" w:rsidP="003D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59" w:type="dxa"/>
          </w:tcPr>
          <w:p w14:paraId="6CB2212C" w14:textId="77777777" w:rsidR="000769A3" w:rsidRPr="00F61C23" w:rsidRDefault="000769A3" w:rsidP="003D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08AF848E" w14:textId="66609490" w:rsidR="000769A3" w:rsidRPr="00F61C23" w:rsidRDefault="00A453AA" w:rsidP="003D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0769A3" w:rsidRPr="00F61C23" w14:paraId="5E84F72B" w14:textId="77777777" w:rsidTr="003D6482">
        <w:trPr>
          <w:trHeight w:val="420"/>
        </w:trPr>
        <w:tc>
          <w:tcPr>
            <w:tcW w:w="1944" w:type="dxa"/>
            <w:vAlign w:val="bottom"/>
          </w:tcPr>
          <w:p w14:paraId="66982BB4" w14:textId="77777777" w:rsidR="000769A3" w:rsidRPr="00F61C23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50" w:type="dxa"/>
            <w:gridSpan w:val="12"/>
            <w:shd w:val="clear" w:color="auto" w:fill="auto"/>
            <w:vAlign w:val="bottom"/>
          </w:tcPr>
          <w:p w14:paraId="76D18269" w14:textId="77777777" w:rsidR="000769A3" w:rsidRPr="00F61C23" w:rsidRDefault="000769A3" w:rsidP="003D6482">
            <w:pPr>
              <w:pStyle w:val="a2"/>
              <w:tabs>
                <w:tab w:val="decimal" w:pos="810"/>
              </w:tabs>
              <w:ind w:left="-108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F61C23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0769A3" w:rsidRPr="00F61C23" w14:paraId="2BCFF9F0" w14:textId="77777777" w:rsidTr="003D6482">
        <w:trPr>
          <w:trHeight w:val="403"/>
        </w:trPr>
        <w:tc>
          <w:tcPr>
            <w:tcW w:w="1944" w:type="dxa"/>
          </w:tcPr>
          <w:p w14:paraId="2E0B24BC" w14:textId="77777777" w:rsidR="000769A3" w:rsidRPr="00F61C23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71" w:hanging="14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ส่วนที่ครบกำหนดชำระ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8CFA4A" w14:textId="77777777" w:rsidR="000769A3" w:rsidRPr="00F61C23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76AD95A" w14:textId="77777777" w:rsidR="000769A3" w:rsidRPr="00F61C23" w:rsidRDefault="000769A3" w:rsidP="003D6482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9211DE5" w14:textId="77777777" w:rsidR="000769A3" w:rsidRPr="00F61C23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3684CFFB" w14:textId="77777777" w:rsidR="000769A3" w:rsidRPr="00F61C23" w:rsidRDefault="000769A3" w:rsidP="003D6482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02B9858" w14:textId="77777777" w:rsidR="000769A3" w:rsidRPr="00F61C23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4380185F" w14:textId="77777777" w:rsidR="000769A3" w:rsidRPr="00F61C23" w:rsidRDefault="000769A3" w:rsidP="003D6482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2433DB64" w14:textId="77777777" w:rsidR="000769A3" w:rsidRPr="00F61C23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74744DDD" w14:textId="77777777" w:rsidR="000769A3" w:rsidRPr="00F61C23" w:rsidRDefault="000769A3" w:rsidP="003D6482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2CDBFC84" w14:textId="77777777" w:rsidR="000769A3" w:rsidRPr="00F61C23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0E7316B8" w14:textId="77777777" w:rsidR="000769A3" w:rsidRPr="00F61C23" w:rsidRDefault="000769A3" w:rsidP="003D6482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703B3E3F" w14:textId="77777777" w:rsidR="000769A3" w:rsidRPr="00F61C23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0769A3" w:rsidRPr="00F61C23" w14:paraId="789112BB" w14:textId="77777777" w:rsidTr="003D6482">
        <w:trPr>
          <w:trHeight w:val="403"/>
        </w:trPr>
        <w:tc>
          <w:tcPr>
            <w:tcW w:w="1944" w:type="dxa"/>
          </w:tcPr>
          <w:p w14:paraId="64B43A30" w14:textId="13E16B1C" w:rsidR="000769A3" w:rsidRPr="00F61C23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71" w:hanging="148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   ภายใน</w:t>
            </w:r>
            <w:r w:rsidR="00D329C4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F61C23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2920A5" w14:textId="0A550BF5" w:rsidR="000769A3" w:rsidRPr="00F61C23" w:rsidRDefault="004453F1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84</w:t>
            </w:r>
            <w:r w:rsidR="008C0420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DD35BC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1D658A5" w14:textId="77777777" w:rsidR="000769A3" w:rsidRPr="00F61C23" w:rsidRDefault="000769A3" w:rsidP="003D6482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271391C7" w14:textId="52F9F247" w:rsidR="000769A3" w:rsidRPr="00F61C23" w:rsidRDefault="00A453AA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33</w:t>
            </w:r>
            <w:r w:rsidR="000769A3" w:rsidRPr="00F61C23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819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4CC3EFC" w14:textId="77777777" w:rsidR="000769A3" w:rsidRPr="00F61C23" w:rsidRDefault="000769A3" w:rsidP="003D6482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A990C29" w14:textId="6CD303EE" w:rsidR="000769A3" w:rsidRPr="00F61C23" w:rsidRDefault="008970AE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bidi="th-TH"/>
              </w:rPr>
              <w:t>(5</w:t>
            </w:r>
            <w:r w:rsidR="004453F1" w:rsidRPr="00F61C23">
              <w:rPr>
                <w:rFonts w:ascii="Angsana New" w:hAnsi="Angsana New"/>
                <w:sz w:val="28"/>
                <w:szCs w:val="28"/>
                <w:lang w:bidi="th-TH"/>
              </w:rPr>
              <w:t>8</w:t>
            </w:r>
            <w:r w:rsidRPr="00F61C23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4453F1" w:rsidRPr="00F61C23">
              <w:rPr>
                <w:rFonts w:ascii="Angsana New" w:hAnsi="Angsana New"/>
                <w:sz w:val="28"/>
                <w:szCs w:val="28"/>
                <w:lang w:bidi="th-TH"/>
              </w:rPr>
              <w:t>307</w:t>
            </w:r>
            <w:r w:rsidRPr="00F61C23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7C7446B9" w14:textId="77777777" w:rsidR="000769A3" w:rsidRPr="00F61C23" w:rsidRDefault="000769A3" w:rsidP="003D6482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13CA3280" w14:textId="6AA0EF92" w:rsidR="000769A3" w:rsidRPr="00F61C23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A453AA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  <w:r w:rsidRPr="00F61C23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A453AA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558</w:t>
            </w:r>
            <w:r w:rsidRPr="00F61C23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4F0025C0" w14:textId="77777777" w:rsidR="000769A3" w:rsidRPr="00F61C23" w:rsidRDefault="000769A3" w:rsidP="003D6482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53B51B01" w14:textId="2BDAB52E" w:rsidR="000769A3" w:rsidRPr="00F61C23" w:rsidRDefault="004453F1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8970AE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6,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343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65D9D08D" w14:textId="77777777" w:rsidR="000769A3" w:rsidRPr="00F61C23" w:rsidRDefault="000769A3" w:rsidP="003D6482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70228D3B" w14:textId="7CD23D33" w:rsidR="000769A3" w:rsidRPr="00F61C23" w:rsidRDefault="00A453AA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19</w:t>
            </w:r>
            <w:r w:rsidR="000769A3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261</w:t>
            </w:r>
          </w:p>
        </w:tc>
      </w:tr>
      <w:tr w:rsidR="000769A3" w:rsidRPr="00F61C23" w14:paraId="5D17EE00" w14:textId="77777777" w:rsidTr="003D6482">
        <w:trPr>
          <w:trHeight w:val="403"/>
        </w:trPr>
        <w:tc>
          <w:tcPr>
            <w:tcW w:w="1944" w:type="dxa"/>
            <w:vAlign w:val="bottom"/>
          </w:tcPr>
          <w:p w14:paraId="70888B56" w14:textId="77777777" w:rsidR="000769A3" w:rsidRPr="00F61C23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ส่วนที่ครบกำหนดชำระ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5668BD" w14:textId="47CDE52F" w:rsidR="000769A3" w:rsidRPr="00F61C23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2AFCF64D" w14:textId="77777777" w:rsidR="000769A3" w:rsidRPr="00F61C23" w:rsidRDefault="000769A3" w:rsidP="003D6482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581A111" w14:textId="77777777" w:rsidR="000769A3" w:rsidRPr="00F61C23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190CF2C1" w14:textId="77777777" w:rsidR="000769A3" w:rsidRPr="00F61C23" w:rsidRDefault="000769A3" w:rsidP="003D6482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0C986F8" w14:textId="77777777" w:rsidR="000769A3" w:rsidRPr="00F61C23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6E4B9C0D" w14:textId="77777777" w:rsidR="000769A3" w:rsidRPr="00F61C23" w:rsidRDefault="000769A3" w:rsidP="003D6482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65AE9542" w14:textId="77777777" w:rsidR="000769A3" w:rsidRPr="00F61C23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75A0EC99" w14:textId="77777777" w:rsidR="000769A3" w:rsidRPr="00F61C23" w:rsidRDefault="000769A3" w:rsidP="003D6482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39A1B1CD" w14:textId="77777777" w:rsidR="000769A3" w:rsidRPr="00F61C23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0B2EE802" w14:textId="77777777" w:rsidR="000769A3" w:rsidRPr="00F61C23" w:rsidRDefault="000769A3" w:rsidP="003D6482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218742BC" w14:textId="77777777" w:rsidR="000769A3" w:rsidRPr="00F61C23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0769A3" w:rsidRPr="00F61C23" w14:paraId="27B6AD24" w14:textId="77777777" w:rsidTr="003D6482">
        <w:trPr>
          <w:trHeight w:val="403"/>
        </w:trPr>
        <w:tc>
          <w:tcPr>
            <w:tcW w:w="1944" w:type="dxa"/>
            <w:vAlign w:val="bottom"/>
          </w:tcPr>
          <w:p w14:paraId="7A126FAE" w14:textId="0D64A847" w:rsidR="000769A3" w:rsidRPr="00F61C23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D329C4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F61C23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5365D1" w14:textId="4F2069CF" w:rsidR="000769A3" w:rsidRPr="00F61C23" w:rsidRDefault="004453F1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319</w:t>
            </w:r>
            <w:r w:rsidR="008C0420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,6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8C0420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A75C34B" w14:textId="77777777" w:rsidR="000769A3" w:rsidRPr="00F61C23" w:rsidRDefault="000769A3" w:rsidP="003D6482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2D1C8D8" w14:textId="7F6E5C21" w:rsidR="000769A3" w:rsidRPr="00F61C23" w:rsidRDefault="00A453AA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114</w:t>
            </w:r>
            <w:r w:rsidR="000769A3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404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512F3F1" w14:textId="77777777" w:rsidR="000769A3" w:rsidRPr="00F61C23" w:rsidRDefault="000769A3" w:rsidP="003D6482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325267C" w14:textId="651DB083" w:rsidR="000769A3" w:rsidRPr="00F61C23" w:rsidRDefault="008970AE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4453F1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210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4453F1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872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23425D42" w14:textId="77777777" w:rsidR="000769A3" w:rsidRPr="00F61C23" w:rsidRDefault="000769A3" w:rsidP="003D6482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44006A45" w14:textId="0BB23ED6" w:rsidR="000769A3" w:rsidRPr="00F61C23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43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453AA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45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A453AA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516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EF9A2DF" w14:textId="77777777" w:rsidR="000769A3" w:rsidRPr="00F61C23" w:rsidRDefault="000769A3" w:rsidP="003D6482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29EA1BA1" w14:textId="6B1FC1F4" w:rsidR="000769A3" w:rsidRPr="00F61C23" w:rsidRDefault="004453F1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6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108</w:t>
            </w:r>
            <w:r w:rsidR="008970AE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740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1532C86E" w14:textId="77777777" w:rsidR="000769A3" w:rsidRPr="00F61C23" w:rsidRDefault="000769A3" w:rsidP="003D6482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583FEEBD" w14:textId="7842A21D" w:rsidR="000769A3" w:rsidRPr="00F61C23" w:rsidRDefault="00A453AA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68</w:t>
            </w:r>
            <w:r w:rsidR="000769A3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888</w:t>
            </w:r>
          </w:p>
        </w:tc>
      </w:tr>
      <w:tr w:rsidR="000769A3" w:rsidRPr="00F61C23" w14:paraId="095D0E16" w14:textId="77777777" w:rsidTr="003D6482">
        <w:trPr>
          <w:trHeight w:val="403"/>
        </w:trPr>
        <w:tc>
          <w:tcPr>
            <w:tcW w:w="1944" w:type="dxa"/>
          </w:tcPr>
          <w:p w14:paraId="261D07CF" w14:textId="77777777" w:rsidR="000769A3" w:rsidRPr="00F61C23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ส่วนที่ครบกำหนดชำระ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C15FD9" w14:textId="77777777" w:rsidR="000769A3" w:rsidRPr="00F61C23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F86E4E5" w14:textId="77777777" w:rsidR="000769A3" w:rsidRPr="00F61C23" w:rsidRDefault="000769A3" w:rsidP="003D6482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507EF98" w14:textId="77777777" w:rsidR="000769A3" w:rsidRPr="00F61C23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5C7F8238" w14:textId="77777777" w:rsidR="000769A3" w:rsidRPr="00F61C23" w:rsidRDefault="000769A3" w:rsidP="003D6482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2B37CAE" w14:textId="77777777" w:rsidR="000769A3" w:rsidRPr="00F61C23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5AC2ECFC" w14:textId="77777777" w:rsidR="000769A3" w:rsidRPr="00F61C23" w:rsidRDefault="000769A3" w:rsidP="003D6482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030A6E38" w14:textId="77777777" w:rsidR="000769A3" w:rsidRPr="00F61C23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423318AF" w14:textId="77777777" w:rsidR="000769A3" w:rsidRPr="00F61C23" w:rsidRDefault="000769A3" w:rsidP="003D6482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3D46D036" w14:textId="77777777" w:rsidR="000769A3" w:rsidRPr="00F61C23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60AE81E7" w14:textId="77777777" w:rsidR="000769A3" w:rsidRPr="00F61C23" w:rsidRDefault="000769A3" w:rsidP="003D6482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21BA7667" w14:textId="77777777" w:rsidR="000769A3" w:rsidRPr="00F61C23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0769A3" w:rsidRPr="00F61C23" w14:paraId="760F3CE4" w14:textId="77777777" w:rsidTr="003D6482">
        <w:trPr>
          <w:trHeight w:val="403"/>
        </w:trPr>
        <w:tc>
          <w:tcPr>
            <w:tcW w:w="1944" w:type="dxa"/>
          </w:tcPr>
          <w:p w14:paraId="51F20C1A" w14:textId="5A455A9C" w:rsidR="000769A3" w:rsidRPr="00F61C23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9"/>
              </w:tabs>
              <w:spacing w:line="240" w:lineRule="auto"/>
              <w:ind w:left="310" w:right="-171" w:hanging="333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    เกินกว่า</w:t>
            </w:r>
            <w:r w:rsidR="008B6375">
              <w:rPr>
                <w:rFonts w:ascii="Angsana New" w:hAnsi="Angsana New"/>
                <w:sz w:val="28"/>
                <w:szCs w:val="28"/>
              </w:rPr>
              <w:t xml:space="preserve"> 5 </w:t>
            </w:r>
            <w:r w:rsidRPr="00F61C23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71E6E" w14:textId="6156C524" w:rsidR="000769A3" w:rsidRPr="00F61C23" w:rsidRDefault="004453F1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801</w:t>
            </w:r>
            <w:r w:rsidR="008C0420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="008C0420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AE74BC2" w14:textId="77777777" w:rsidR="000769A3" w:rsidRPr="00F61C23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23D99" w14:textId="5FEC1D2A" w:rsidR="000769A3" w:rsidRPr="00F61C23" w:rsidRDefault="00A453AA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135</w:t>
            </w:r>
            <w:r w:rsidR="000769A3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854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C11F49E" w14:textId="77777777" w:rsidR="000769A3" w:rsidRPr="00F61C23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E229AA" w14:textId="1F39E92A" w:rsidR="000769A3" w:rsidRPr="00F61C23" w:rsidRDefault="008970AE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(4</w:t>
            </w:r>
            <w:r w:rsidR="004453F1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0,</w:t>
            </w:r>
            <w:r w:rsidR="004453F1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37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0)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7A65378B" w14:textId="77777777" w:rsidR="000769A3" w:rsidRPr="00F61C23" w:rsidRDefault="000769A3" w:rsidP="003D6482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0D911" w14:textId="28FAACD2" w:rsidR="000769A3" w:rsidRPr="00F61C23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43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A453AA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24</w:t>
            </w:r>
            <w:r w:rsidRPr="00F61C23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A453AA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554</w:t>
            </w:r>
            <w:r w:rsidRPr="00F61C23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9642788" w14:textId="77777777" w:rsidR="000769A3" w:rsidRPr="00F61C23" w:rsidRDefault="000769A3" w:rsidP="003D6482">
            <w:pPr>
              <w:pStyle w:val="a2"/>
              <w:tabs>
                <w:tab w:val="decimal" w:pos="898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D7BBF" w14:textId="6100A0CB" w:rsidR="000769A3" w:rsidRPr="00F61C23" w:rsidRDefault="004453F1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5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bidi="th-TH"/>
              </w:rPr>
              <w:t>311</w:t>
            </w:r>
            <w:r w:rsidR="008970AE" w:rsidRPr="00F61C23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bidi="th-TH"/>
              </w:rPr>
              <w:t>619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21914B72" w14:textId="77777777" w:rsidR="000769A3" w:rsidRPr="00F61C23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80E08" w14:textId="17676B93" w:rsidR="000769A3" w:rsidRPr="00F61C23" w:rsidRDefault="00A453AA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5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111</w:t>
            </w:r>
            <w:r w:rsidR="000769A3" w:rsidRPr="00F61C23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300</w:t>
            </w:r>
          </w:p>
        </w:tc>
      </w:tr>
      <w:tr w:rsidR="000769A3" w:rsidRPr="00F61C23" w14:paraId="619992D1" w14:textId="77777777" w:rsidTr="003D6482">
        <w:trPr>
          <w:trHeight w:val="70"/>
        </w:trPr>
        <w:tc>
          <w:tcPr>
            <w:tcW w:w="1944" w:type="dxa"/>
            <w:vAlign w:val="bottom"/>
          </w:tcPr>
          <w:p w14:paraId="419FFDED" w14:textId="77777777" w:rsidR="000769A3" w:rsidRPr="00F61C23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71" w:hanging="1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DD33C2" w14:textId="0C8FDCC0" w:rsidR="000769A3" w:rsidRPr="00F61C23" w:rsidRDefault="008C0420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6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</w:t>
            </w:r>
            <w:r w:rsidR="004453F1" w:rsidRPr="00F61C2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206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="004453F1" w:rsidRPr="00F61C2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25</w:t>
            </w:r>
            <w:r w:rsidR="00DD35BC" w:rsidRPr="00F61C2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E1757F8" w14:textId="77777777" w:rsidR="000769A3" w:rsidRPr="00F61C23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968B4E" w14:textId="10ABBE88" w:rsidR="000769A3" w:rsidRPr="00F61C23" w:rsidRDefault="00A453AA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284</w:t>
            </w:r>
            <w:r w:rsidR="000769A3" w:rsidRPr="00F61C2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077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1A6AEA62" w14:textId="77777777" w:rsidR="000769A3" w:rsidRPr="00F61C23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AE6A2D" w14:textId="569EDDB3" w:rsidR="000769A3" w:rsidRPr="00F61C23" w:rsidRDefault="008970AE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(7</w:t>
            </w:r>
            <w:r w:rsidR="004453F1" w:rsidRPr="00F61C2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59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="004453F1" w:rsidRPr="00F61C2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549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482BF925" w14:textId="77777777" w:rsidR="000769A3" w:rsidRPr="00F61C23" w:rsidRDefault="000769A3" w:rsidP="003D6482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01CE24" w14:textId="3AFBB58F" w:rsidR="000769A3" w:rsidRPr="00F61C23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</w:t>
            </w:r>
            <w:r w:rsidR="00A453AA"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84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="00A453AA"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628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124E22C8" w14:textId="77777777" w:rsidR="000769A3" w:rsidRPr="00F61C23" w:rsidRDefault="000769A3" w:rsidP="003D6482">
            <w:pPr>
              <w:pStyle w:val="a2"/>
              <w:tabs>
                <w:tab w:val="decimal" w:pos="898"/>
              </w:tabs>
              <w:ind w:left="-108" w:right="-1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99151E" w14:textId="0C826620" w:rsidR="000769A3" w:rsidRPr="00F61C23" w:rsidRDefault="004453F1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446</w:t>
            </w:r>
            <w:r w:rsidR="008970AE"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702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DCBFE29" w14:textId="77777777" w:rsidR="000769A3" w:rsidRPr="00F61C23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E231B3" w14:textId="7B80C9EF" w:rsidR="000769A3" w:rsidRPr="00F61C23" w:rsidRDefault="00A453AA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4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199</w:t>
            </w:r>
            <w:r w:rsidR="000769A3"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449</w:t>
            </w:r>
          </w:p>
        </w:tc>
      </w:tr>
    </w:tbl>
    <w:p w14:paraId="1A374CBD" w14:textId="22E1C9C7" w:rsidR="00476AC5" w:rsidRPr="00F61C23" w:rsidRDefault="00476AC5" w:rsidP="000769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4B06A093" w14:textId="17CD96F6" w:rsidR="00F10FBD" w:rsidRPr="00F61C23" w:rsidRDefault="00F10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  <w:r w:rsidRPr="00F61C23">
        <w:rPr>
          <w:rFonts w:ascii="Angsana New" w:hAnsi="Angsana New"/>
          <w:bCs/>
          <w:sz w:val="30"/>
          <w:szCs w:val="30"/>
        </w:rPr>
        <w:br w:type="page"/>
      </w:r>
    </w:p>
    <w:tbl>
      <w:tblPr>
        <w:tblW w:w="9594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1944"/>
        <w:gridCol w:w="1080"/>
        <w:gridCol w:w="238"/>
        <w:gridCol w:w="1022"/>
        <w:gridCol w:w="259"/>
        <w:gridCol w:w="1181"/>
        <w:gridCol w:w="238"/>
        <w:gridCol w:w="15"/>
        <w:gridCol w:w="1007"/>
        <w:gridCol w:w="259"/>
        <w:gridCol w:w="1091"/>
        <w:gridCol w:w="259"/>
        <w:gridCol w:w="1001"/>
      </w:tblGrid>
      <w:tr w:rsidR="000769A3" w:rsidRPr="00F61C23" w14:paraId="5C630BFA" w14:textId="77777777" w:rsidTr="003D6482">
        <w:trPr>
          <w:trHeight w:val="381"/>
        </w:trPr>
        <w:tc>
          <w:tcPr>
            <w:tcW w:w="1944" w:type="dxa"/>
          </w:tcPr>
          <w:p w14:paraId="3E286302" w14:textId="77777777" w:rsidR="000769A3" w:rsidRPr="00F61C23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50" w:type="dxa"/>
            <w:gridSpan w:val="12"/>
          </w:tcPr>
          <w:p w14:paraId="2E6B1074" w14:textId="77777777" w:rsidR="000769A3" w:rsidRPr="00F61C23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69A3" w:rsidRPr="00F61C23" w14:paraId="2F485DBD" w14:textId="77777777" w:rsidTr="003D6482">
        <w:trPr>
          <w:trHeight w:val="381"/>
        </w:trPr>
        <w:tc>
          <w:tcPr>
            <w:tcW w:w="1944" w:type="dxa"/>
          </w:tcPr>
          <w:p w14:paraId="5ECF6DDB" w14:textId="77777777" w:rsidR="000769A3" w:rsidRPr="00F61C23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56B643F2" w14:textId="77777777" w:rsidR="000769A3" w:rsidRPr="00F61C23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</w:t>
            </w:r>
            <w:r w:rsidRPr="00F61C23">
              <w:rPr>
                <w:rFonts w:ascii="Angsana New" w:hAnsi="Angsana New"/>
                <w:sz w:val="28"/>
                <w:szCs w:val="28"/>
                <w:cs/>
                <w:lang w:val="th-TH"/>
              </w:rPr>
              <w:t>ช่า</w:t>
            </w:r>
          </w:p>
        </w:tc>
        <w:tc>
          <w:tcPr>
            <w:tcW w:w="259" w:type="dxa"/>
          </w:tcPr>
          <w:p w14:paraId="29598F81" w14:textId="77777777" w:rsidR="000769A3" w:rsidRPr="00F61C23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41" w:type="dxa"/>
            <w:gridSpan w:val="4"/>
            <w:vAlign w:val="bottom"/>
          </w:tcPr>
          <w:p w14:paraId="6BE3139D" w14:textId="77777777" w:rsidR="000769A3" w:rsidRPr="00F61C23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F61C23">
              <w:rPr>
                <w:rFonts w:ascii="Angsana New" w:hAnsi="Angsana New"/>
                <w:spacing w:val="-6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259" w:type="dxa"/>
          </w:tcPr>
          <w:p w14:paraId="01746061" w14:textId="77777777" w:rsidR="000769A3" w:rsidRPr="00F61C23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2351" w:type="dxa"/>
            <w:gridSpan w:val="3"/>
          </w:tcPr>
          <w:p w14:paraId="68A223E8" w14:textId="77777777" w:rsidR="000769A3" w:rsidRPr="00F61C23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สุทธิ</w:t>
            </w:r>
          </w:p>
        </w:tc>
      </w:tr>
      <w:tr w:rsidR="000769A3" w:rsidRPr="00F61C23" w14:paraId="7C8D44A5" w14:textId="77777777" w:rsidTr="003D6482">
        <w:trPr>
          <w:trHeight w:val="381"/>
        </w:trPr>
        <w:tc>
          <w:tcPr>
            <w:tcW w:w="1944" w:type="dxa"/>
          </w:tcPr>
          <w:p w14:paraId="689D2B26" w14:textId="77777777" w:rsidR="000769A3" w:rsidRPr="00F61C23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8D476A" w14:textId="342BF7B2" w:rsidR="000769A3" w:rsidRPr="00F61C23" w:rsidRDefault="00A453AA" w:rsidP="003D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8" w:type="dxa"/>
          </w:tcPr>
          <w:p w14:paraId="76F99BF3" w14:textId="77777777" w:rsidR="000769A3" w:rsidRPr="00F61C23" w:rsidRDefault="000769A3" w:rsidP="003D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</w:tcPr>
          <w:p w14:paraId="60E0AF96" w14:textId="64359CE8" w:rsidR="000769A3" w:rsidRPr="00F61C23" w:rsidRDefault="00A453AA" w:rsidP="003D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59" w:type="dxa"/>
          </w:tcPr>
          <w:p w14:paraId="26BD0681" w14:textId="77777777" w:rsidR="000769A3" w:rsidRPr="00F61C23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1" w:type="dxa"/>
          </w:tcPr>
          <w:p w14:paraId="3CAF43C0" w14:textId="4A70C664" w:rsidR="000769A3" w:rsidRPr="00F61C23" w:rsidRDefault="00A453AA" w:rsidP="003D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8" w:type="dxa"/>
          </w:tcPr>
          <w:p w14:paraId="2AC70221" w14:textId="77777777" w:rsidR="000769A3" w:rsidRPr="00F61C23" w:rsidRDefault="000769A3" w:rsidP="003D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gridSpan w:val="2"/>
          </w:tcPr>
          <w:p w14:paraId="2FA97C9D" w14:textId="45136C76" w:rsidR="000769A3" w:rsidRPr="00F61C23" w:rsidRDefault="00A453AA" w:rsidP="003D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59" w:type="dxa"/>
          </w:tcPr>
          <w:p w14:paraId="141E5799" w14:textId="77777777" w:rsidR="000769A3" w:rsidRPr="00F61C23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091" w:type="dxa"/>
          </w:tcPr>
          <w:p w14:paraId="6B1343C6" w14:textId="6EDD80CB" w:rsidR="000769A3" w:rsidRPr="00F61C23" w:rsidRDefault="00A453AA" w:rsidP="003D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59" w:type="dxa"/>
          </w:tcPr>
          <w:p w14:paraId="5D1BEFCD" w14:textId="77777777" w:rsidR="000769A3" w:rsidRPr="00F61C23" w:rsidRDefault="000769A3" w:rsidP="003D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</w:tcPr>
          <w:p w14:paraId="13CB6278" w14:textId="4358B853" w:rsidR="000769A3" w:rsidRPr="00F61C23" w:rsidRDefault="00A453AA" w:rsidP="003D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0769A3" w:rsidRPr="00F61C23" w14:paraId="75481CDB" w14:textId="77777777" w:rsidTr="003D6482">
        <w:trPr>
          <w:trHeight w:val="420"/>
        </w:trPr>
        <w:tc>
          <w:tcPr>
            <w:tcW w:w="1944" w:type="dxa"/>
            <w:vAlign w:val="bottom"/>
          </w:tcPr>
          <w:p w14:paraId="528F70D7" w14:textId="77777777" w:rsidR="000769A3" w:rsidRPr="00F61C23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 w:right="-171" w:hanging="33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50" w:type="dxa"/>
            <w:gridSpan w:val="12"/>
            <w:shd w:val="clear" w:color="auto" w:fill="auto"/>
            <w:vAlign w:val="bottom"/>
          </w:tcPr>
          <w:p w14:paraId="63E8CE88" w14:textId="77777777" w:rsidR="000769A3" w:rsidRPr="00F61C23" w:rsidRDefault="000769A3" w:rsidP="003D6482">
            <w:pPr>
              <w:pStyle w:val="a2"/>
              <w:tabs>
                <w:tab w:val="decimal" w:pos="810"/>
              </w:tabs>
              <w:ind w:left="-108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F61C23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0769A3" w:rsidRPr="00F61C23" w14:paraId="45374222" w14:textId="77777777" w:rsidTr="003D6482">
        <w:trPr>
          <w:trHeight w:val="403"/>
        </w:trPr>
        <w:tc>
          <w:tcPr>
            <w:tcW w:w="1944" w:type="dxa"/>
          </w:tcPr>
          <w:p w14:paraId="6A87FB83" w14:textId="77777777" w:rsidR="000769A3" w:rsidRPr="00F61C23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71" w:hanging="14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ส่วนที่ครบกำหนดชำระ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C8B777" w14:textId="77777777" w:rsidR="000769A3" w:rsidRPr="00F61C23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8333922" w14:textId="77777777" w:rsidR="000769A3" w:rsidRPr="00F61C23" w:rsidRDefault="000769A3" w:rsidP="003D6482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00238C38" w14:textId="77777777" w:rsidR="000769A3" w:rsidRPr="00F61C23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6EC70307" w14:textId="77777777" w:rsidR="000769A3" w:rsidRPr="00F61C23" w:rsidRDefault="000769A3" w:rsidP="003D6482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63CC16B5" w14:textId="77777777" w:rsidR="000769A3" w:rsidRPr="00F61C23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27900D06" w14:textId="77777777" w:rsidR="000769A3" w:rsidRPr="00F61C23" w:rsidRDefault="000769A3" w:rsidP="003D6482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5C506EE7" w14:textId="77777777" w:rsidR="000769A3" w:rsidRPr="00F61C23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14BB77F3" w14:textId="77777777" w:rsidR="000769A3" w:rsidRPr="00F61C23" w:rsidRDefault="000769A3" w:rsidP="003D6482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6F56B8F" w14:textId="77777777" w:rsidR="000769A3" w:rsidRPr="00F61C23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402C3553" w14:textId="77777777" w:rsidR="000769A3" w:rsidRPr="00F61C23" w:rsidRDefault="000769A3" w:rsidP="003D6482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7B068C09" w14:textId="77777777" w:rsidR="000769A3" w:rsidRPr="00F61C23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</w:tr>
      <w:tr w:rsidR="000769A3" w:rsidRPr="00F61C23" w14:paraId="0A182E31" w14:textId="77777777" w:rsidTr="003D6482">
        <w:trPr>
          <w:trHeight w:val="403"/>
        </w:trPr>
        <w:tc>
          <w:tcPr>
            <w:tcW w:w="1944" w:type="dxa"/>
          </w:tcPr>
          <w:p w14:paraId="73F0FEC5" w14:textId="27FB3616" w:rsidR="000769A3" w:rsidRPr="00F61C23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71" w:hanging="148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   ภายใน</w:t>
            </w:r>
            <w:r w:rsidR="008B6375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F61C23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6AC565" w14:textId="37F67B05" w:rsidR="000769A3" w:rsidRPr="00F61C23" w:rsidRDefault="00283285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bidi="th-TH"/>
              </w:rPr>
              <w:t>67,580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E23C162" w14:textId="77777777" w:rsidR="000769A3" w:rsidRPr="00F61C23" w:rsidRDefault="000769A3" w:rsidP="003D6482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7CBE92A8" w14:textId="6B7EA305" w:rsidR="000769A3" w:rsidRPr="00F61C23" w:rsidRDefault="00A453AA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33</w:t>
            </w:r>
            <w:r w:rsidR="000769A3" w:rsidRPr="00F61C23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819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60D30DE" w14:textId="77777777" w:rsidR="000769A3" w:rsidRPr="00F61C23" w:rsidRDefault="000769A3" w:rsidP="003D6482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318759D" w14:textId="521DF9B3" w:rsidR="000769A3" w:rsidRPr="00F61C23" w:rsidRDefault="00283285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bidi="th-TH"/>
              </w:rPr>
              <w:t>(51,469)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4C64CE05" w14:textId="77777777" w:rsidR="000769A3" w:rsidRPr="00F61C23" w:rsidRDefault="000769A3" w:rsidP="003D6482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52406251" w14:textId="3BBF006F" w:rsidR="000769A3" w:rsidRPr="00F61C23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A453AA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  <w:r w:rsidRPr="00F61C23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A453AA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558</w:t>
            </w:r>
            <w:r w:rsidRPr="00F61C23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B08A8BA" w14:textId="77777777" w:rsidR="000769A3" w:rsidRPr="00F61C23" w:rsidRDefault="000769A3" w:rsidP="003D6482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663D9F3D" w14:textId="12ED1887" w:rsidR="000769A3" w:rsidRPr="00F61C23" w:rsidRDefault="00283285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bidi="th-TH"/>
              </w:rPr>
              <w:t>16,111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6512E5C9" w14:textId="77777777" w:rsidR="000769A3" w:rsidRPr="00F61C23" w:rsidRDefault="000769A3" w:rsidP="003D6482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21064F2D" w14:textId="479039BF" w:rsidR="000769A3" w:rsidRPr="00F61C23" w:rsidRDefault="00A453AA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50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19</w:t>
            </w:r>
            <w:r w:rsidR="000769A3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261</w:t>
            </w:r>
          </w:p>
        </w:tc>
      </w:tr>
      <w:tr w:rsidR="000769A3" w:rsidRPr="00F61C23" w14:paraId="0266B424" w14:textId="77777777" w:rsidTr="003D6482">
        <w:trPr>
          <w:trHeight w:val="403"/>
        </w:trPr>
        <w:tc>
          <w:tcPr>
            <w:tcW w:w="1944" w:type="dxa"/>
            <w:vAlign w:val="bottom"/>
          </w:tcPr>
          <w:p w14:paraId="5CB0D428" w14:textId="77777777" w:rsidR="000769A3" w:rsidRPr="00F61C23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ส่วนที่ครบกำหนดชำระ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C7F1E1" w14:textId="77777777" w:rsidR="000769A3" w:rsidRPr="00F61C23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3F96F511" w14:textId="77777777" w:rsidR="000769A3" w:rsidRPr="00F61C23" w:rsidRDefault="000769A3" w:rsidP="003D6482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D446D16" w14:textId="77777777" w:rsidR="000769A3" w:rsidRPr="00F61C23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6519ABA6" w14:textId="77777777" w:rsidR="000769A3" w:rsidRPr="00F61C23" w:rsidRDefault="000769A3" w:rsidP="003D6482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24DAE429" w14:textId="7F2D369C" w:rsidR="000769A3" w:rsidRPr="00F61C23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7C6FBF19" w14:textId="77777777" w:rsidR="000769A3" w:rsidRPr="00F61C23" w:rsidRDefault="000769A3" w:rsidP="003D6482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660329DA" w14:textId="77777777" w:rsidR="000769A3" w:rsidRPr="00F61C23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22696F22" w14:textId="77777777" w:rsidR="000769A3" w:rsidRPr="00F61C23" w:rsidRDefault="000769A3" w:rsidP="003D6482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41D92426" w14:textId="77777777" w:rsidR="000769A3" w:rsidRPr="00F61C23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424C9381" w14:textId="77777777" w:rsidR="000769A3" w:rsidRPr="00F61C23" w:rsidRDefault="000769A3" w:rsidP="003D6482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0EC3A391" w14:textId="77777777" w:rsidR="000769A3" w:rsidRPr="00F61C23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0769A3" w:rsidRPr="00F61C23" w14:paraId="71CC2999" w14:textId="77777777" w:rsidTr="003D6482">
        <w:trPr>
          <w:trHeight w:val="403"/>
        </w:trPr>
        <w:tc>
          <w:tcPr>
            <w:tcW w:w="1944" w:type="dxa"/>
            <w:vAlign w:val="bottom"/>
          </w:tcPr>
          <w:p w14:paraId="391980FA" w14:textId="03E69DFB" w:rsidR="000769A3" w:rsidRPr="00F61C23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8B6375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F61C23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75BDA2" w14:textId="320828A9" w:rsidR="000769A3" w:rsidRPr="00F61C23" w:rsidRDefault="00283285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269,762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9F8ACEC" w14:textId="77777777" w:rsidR="000769A3" w:rsidRPr="00F61C23" w:rsidRDefault="000769A3" w:rsidP="003D6482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740E8EA2" w14:textId="759EBA8E" w:rsidR="000769A3" w:rsidRPr="00F61C23" w:rsidRDefault="00A453AA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114</w:t>
            </w:r>
            <w:r w:rsidR="000769A3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404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6D82BFD4" w14:textId="77777777" w:rsidR="000769A3" w:rsidRPr="00F61C23" w:rsidRDefault="000769A3" w:rsidP="003D6482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4C062645" w14:textId="430352C4" w:rsidR="000769A3" w:rsidRPr="00F61C23" w:rsidRDefault="00283285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(192,199)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22F70175" w14:textId="77777777" w:rsidR="000769A3" w:rsidRPr="00F61C23" w:rsidRDefault="000769A3" w:rsidP="003D6482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78FF978E" w14:textId="5B788920" w:rsidR="000769A3" w:rsidRPr="00F61C23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453AA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45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A453AA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516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00660951" w14:textId="77777777" w:rsidR="000769A3" w:rsidRPr="00F61C23" w:rsidRDefault="000769A3" w:rsidP="003D6482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65801D19" w14:textId="11F40F6D" w:rsidR="000769A3" w:rsidRPr="00F61C23" w:rsidRDefault="00283285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77,563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7EE93C85" w14:textId="77777777" w:rsidR="000769A3" w:rsidRPr="00F61C23" w:rsidRDefault="000769A3" w:rsidP="003D6482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54C3ACE1" w14:textId="249ECD55" w:rsidR="000769A3" w:rsidRPr="00F61C23" w:rsidRDefault="00A453AA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5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68</w:t>
            </w:r>
            <w:r w:rsidR="000769A3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888</w:t>
            </w:r>
          </w:p>
        </w:tc>
      </w:tr>
      <w:tr w:rsidR="000769A3" w:rsidRPr="00F61C23" w14:paraId="2C27D8F1" w14:textId="77777777" w:rsidTr="003D6482">
        <w:trPr>
          <w:trHeight w:val="403"/>
        </w:trPr>
        <w:tc>
          <w:tcPr>
            <w:tcW w:w="1944" w:type="dxa"/>
          </w:tcPr>
          <w:p w14:paraId="4064C812" w14:textId="77777777" w:rsidR="000769A3" w:rsidRPr="00F61C23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71" w:hanging="333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ส่วนที่ครบกำหนดชำระ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5C2D2F" w14:textId="77777777" w:rsidR="000769A3" w:rsidRPr="00F61C23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C3E4B53" w14:textId="77777777" w:rsidR="000769A3" w:rsidRPr="00F61C23" w:rsidRDefault="000769A3" w:rsidP="003D6482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2CDC94AF" w14:textId="77777777" w:rsidR="000769A3" w:rsidRPr="00F61C23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2540B5D9" w14:textId="77777777" w:rsidR="000769A3" w:rsidRPr="00F61C23" w:rsidRDefault="000769A3" w:rsidP="003D6482">
            <w:pPr>
              <w:pStyle w:val="a2"/>
              <w:tabs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3E8D091E" w14:textId="77777777" w:rsidR="000769A3" w:rsidRPr="00F61C23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43A3A215" w14:textId="77777777" w:rsidR="000769A3" w:rsidRPr="00F61C23" w:rsidRDefault="000769A3" w:rsidP="003D6482">
            <w:pPr>
              <w:pStyle w:val="a2"/>
              <w:tabs>
                <w:tab w:val="decimal" w:pos="792"/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778DE5D4" w14:textId="77777777" w:rsidR="000769A3" w:rsidRPr="00F61C23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19B6ECEE" w14:textId="77777777" w:rsidR="000769A3" w:rsidRPr="00F61C23" w:rsidRDefault="000769A3" w:rsidP="003D6482">
            <w:pPr>
              <w:pStyle w:val="a2"/>
              <w:tabs>
                <w:tab w:val="decimal" w:pos="889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19AC2421" w14:textId="77777777" w:rsidR="000769A3" w:rsidRPr="00F61C23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7BF2CC45" w14:textId="77777777" w:rsidR="000769A3" w:rsidRPr="00F61C23" w:rsidRDefault="000769A3" w:rsidP="003D6482">
            <w:pPr>
              <w:pStyle w:val="a2"/>
              <w:tabs>
                <w:tab w:val="decimal" w:pos="702"/>
                <w:tab w:val="decimal" w:pos="774"/>
              </w:tabs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2C935B71" w14:textId="77777777" w:rsidR="000769A3" w:rsidRPr="00F61C23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0769A3" w:rsidRPr="00F61C23" w14:paraId="3B9766D2" w14:textId="77777777" w:rsidTr="003D6482">
        <w:trPr>
          <w:trHeight w:val="403"/>
        </w:trPr>
        <w:tc>
          <w:tcPr>
            <w:tcW w:w="1944" w:type="dxa"/>
          </w:tcPr>
          <w:p w14:paraId="0FBA55B1" w14:textId="37D03BEA" w:rsidR="000769A3" w:rsidRPr="00F61C23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9"/>
              </w:tabs>
              <w:spacing w:line="240" w:lineRule="auto"/>
              <w:ind w:left="310" w:right="-171" w:hanging="333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    เกินกว่า</w:t>
            </w:r>
            <w:r w:rsidR="003C7A7C">
              <w:rPr>
                <w:rFonts w:ascii="Angsana New" w:hAnsi="Angsana New"/>
                <w:sz w:val="28"/>
                <w:szCs w:val="28"/>
              </w:rPr>
              <w:t xml:space="preserve"> 5 </w:t>
            </w:r>
            <w:r w:rsidRPr="00F61C23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62D5B" w14:textId="357B0EA9" w:rsidR="000769A3" w:rsidRPr="00F61C23" w:rsidRDefault="00283285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40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728,687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2B6F5E5" w14:textId="77777777" w:rsidR="000769A3" w:rsidRPr="00F61C23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41327" w14:textId="2DDF6A5C" w:rsidR="000769A3" w:rsidRPr="00F61C23" w:rsidRDefault="00A453AA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6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135</w:t>
            </w:r>
            <w:r w:rsidR="000769A3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854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175FAB84" w14:textId="77777777" w:rsidR="000769A3" w:rsidRPr="00F61C23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3B374" w14:textId="019481A4" w:rsidR="000769A3" w:rsidRPr="00F61C23" w:rsidRDefault="00283285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(460,5</w:t>
            </w:r>
            <w:r w:rsidR="005B56E4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39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5C485470" w14:textId="77777777" w:rsidR="000769A3" w:rsidRPr="00F61C23" w:rsidRDefault="000769A3" w:rsidP="003D6482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C2AB9" w14:textId="4BDC48BD" w:rsidR="000769A3" w:rsidRPr="00F61C23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A453AA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24</w:t>
            </w:r>
            <w:r w:rsidRPr="00F61C23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A453AA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554</w:t>
            </w:r>
            <w:r w:rsidRPr="00F61C23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625FD379" w14:textId="77777777" w:rsidR="000769A3" w:rsidRPr="00F61C23" w:rsidRDefault="000769A3" w:rsidP="003D6482">
            <w:pPr>
              <w:pStyle w:val="a2"/>
              <w:tabs>
                <w:tab w:val="decimal" w:pos="898"/>
              </w:tabs>
              <w:ind w:left="-108" w:right="-1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0A1C0" w14:textId="393E23E8" w:rsidR="000769A3" w:rsidRPr="00F61C23" w:rsidRDefault="00283285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bidi="th-TH"/>
              </w:rPr>
              <w:t>268,14</w:t>
            </w:r>
            <w:r w:rsidR="005B56E4" w:rsidRPr="00F61C23">
              <w:rPr>
                <w:rFonts w:ascii="Angsana New" w:hAnsi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7789FF97" w14:textId="77777777" w:rsidR="000769A3" w:rsidRPr="00F61C23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F3095" w14:textId="30DA1C37" w:rsidR="000769A3" w:rsidRPr="00F61C23" w:rsidRDefault="00A453AA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50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111</w:t>
            </w:r>
            <w:r w:rsidR="000769A3" w:rsidRPr="00F61C23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300</w:t>
            </w:r>
          </w:p>
        </w:tc>
      </w:tr>
      <w:tr w:rsidR="000769A3" w:rsidRPr="00F61C23" w14:paraId="0985524F" w14:textId="77777777" w:rsidTr="003D6482">
        <w:trPr>
          <w:trHeight w:val="70"/>
        </w:trPr>
        <w:tc>
          <w:tcPr>
            <w:tcW w:w="1944" w:type="dxa"/>
            <w:vAlign w:val="bottom"/>
          </w:tcPr>
          <w:p w14:paraId="3A5063F3" w14:textId="77777777" w:rsidR="000769A3" w:rsidRPr="00F61C23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71" w:hanging="1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173D11" w14:textId="74474BD6" w:rsidR="000769A3" w:rsidRPr="00F61C23" w:rsidRDefault="00283285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1,066,029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B8E7C35" w14:textId="77777777" w:rsidR="000769A3" w:rsidRPr="00F61C23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3FDE96" w14:textId="2D900BC2" w:rsidR="000769A3" w:rsidRPr="00F61C23" w:rsidRDefault="00A453AA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284</w:t>
            </w:r>
            <w:r w:rsidR="000769A3" w:rsidRPr="00F61C2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077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114AF876" w14:textId="77777777" w:rsidR="000769A3" w:rsidRPr="00F61C23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2A83CA" w14:textId="1FF43F05" w:rsidR="000769A3" w:rsidRPr="00F61C23" w:rsidRDefault="00283285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34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(704,20</w:t>
            </w:r>
            <w:r w:rsidR="005B56E4" w:rsidRPr="00F61C2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53" w:type="dxa"/>
            <w:gridSpan w:val="2"/>
            <w:shd w:val="clear" w:color="auto" w:fill="auto"/>
            <w:vAlign w:val="bottom"/>
          </w:tcPr>
          <w:p w14:paraId="6E0E8358" w14:textId="77777777" w:rsidR="000769A3" w:rsidRPr="00F61C23" w:rsidRDefault="000769A3" w:rsidP="003D6482">
            <w:pPr>
              <w:pStyle w:val="a2"/>
              <w:tabs>
                <w:tab w:val="decimal" w:pos="792"/>
                <w:tab w:val="decimal" w:pos="898"/>
              </w:tabs>
              <w:ind w:left="-108" w:right="-1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D1B231" w14:textId="23D3E438" w:rsidR="000769A3" w:rsidRPr="00F61C23" w:rsidRDefault="000769A3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1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</w:t>
            </w:r>
            <w:r w:rsidR="00A453AA"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84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="00A453AA"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628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30ADD8F2" w14:textId="77777777" w:rsidR="000769A3" w:rsidRPr="00F61C23" w:rsidRDefault="000769A3" w:rsidP="003D6482">
            <w:pPr>
              <w:pStyle w:val="a2"/>
              <w:tabs>
                <w:tab w:val="decimal" w:pos="898"/>
              </w:tabs>
              <w:ind w:left="-108" w:right="-1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6878E9" w14:textId="7822698C" w:rsidR="000769A3" w:rsidRPr="00F61C23" w:rsidRDefault="00283285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361,82</w:t>
            </w:r>
            <w:r w:rsidR="005B56E4"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7AF33093" w14:textId="77777777" w:rsidR="000769A3" w:rsidRPr="00F61C23" w:rsidRDefault="000769A3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9B5E81" w14:textId="5D50B500" w:rsidR="000769A3" w:rsidRPr="00F61C23" w:rsidRDefault="00A453AA" w:rsidP="003D6482">
            <w:pPr>
              <w:pStyle w:val="acctfourfigures"/>
              <w:tabs>
                <w:tab w:val="clear" w:pos="765"/>
              </w:tabs>
              <w:spacing w:line="240" w:lineRule="atLeast"/>
              <w:ind w:right="4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199</w:t>
            </w:r>
            <w:r w:rsidR="000769A3"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449</w:t>
            </w:r>
          </w:p>
        </w:tc>
      </w:tr>
    </w:tbl>
    <w:p w14:paraId="4EE304B5" w14:textId="7C3C9810" w:rsidR="000769A3" w:rsidRPr="00F61C23" w:rsidRDefault="000769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</w:p>
    <w:p w14:paraId="56945EC9" w14:textId="7162F9D2" w:rsidR="000769A3" w:rsidRPr="00F61C23" w:rsidRDefault="000769A3" w:rsidP="000769A3">
      <w:pPr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 xml:space="preserve">ในปี </w:t>
      </w:r>
      <w:r w:rsidR="00A453AA" w:rsidRPr="00F61C23">
        <w:rPr>
          <w:rFonts w:ascii="Angsana New" w:hAnsi="Angsana New"/>
          <w:sz w:val="30"/>
          <w:szCs w:val="30"/>
        </w:rPr>
        <w:t>2552</w:t>
      </w:r>
      <w:r w:rsidRPr="00F61C23">
        <w:rPr>
          <w:rFonts w:ascii="Angsana New" w:hAnsi="Angsana New"/>
          <w:sz w:val="30"/>
          <w:szCs w:val="30"/>
          <w:cs/>
        </w:rPr>
        <w:t xml:space="preserve"> บริษัทได้ทำสัญญากับบริษัทในประเทศแห่งหนึ่งเพื่อให้บริการสร้างสถานีผลิตก๊าซธรรมชาติอัดซึ่งประกอบด้วยสิ่งปลูกสร้างอื่น และให้บริการอัดก๊าซธรรมชาติ โดยสัญญาดังกล่าวมีระยะเวลา </w:t>
      </w:r>
      <w:r w:rsidR="00A453AA" w:rsidRPr="00F61C23">
        <w:rPr>
          <w:rFonts w:ascii="Angsana New" w:hAnsi="Angsana New"/>
          <w:sz w:val="30"/>
          <w:szCs w:val="30"/>
        </w:rPr>
        <w:t>20</w:t>
      </w:r>
      <w:r w:rsidRPr="00F61C23">
        <w:rPr>
          <w:rFonts w:ascii="Angsana New" w:hAnsi="Angsana New"/>
          <w:sz w:val="30"/>
          <w:szCs w:val="30"/>
          <w:cs/>
        </w:rPr>
        <w:t xml:space="preserve"> ปี และจะสิ้นสุดอายุสัญญาในปี </w:t>
      </w:r>
      <w:r w:rsidR="00A453AA" w:rsidRPr="00F61C23">
        <w:rPr>
          <w:rFonts w:ascii="Angsana New" w:hAnsi="Angsana New"/>
          <w:sz w:val="30"/>
          <w:szCs w:val="30"/>
        </w:rPr>
        <w:t>2572</w:t>
      </w:r>
      <w:r w:rsidRPr="00F61C23">
        <w:rPr>
          <w:rFonts w:ascii="Angsana New" w:hAnsi="Angsana New"/>
          <w:sz w:val="30"/>
          <w:szCs w:val="30"/>
          <w:cs/>
        </w:rPr>
        <w:t xml:space="preserve"> ต่อมาในปี </w:t>
      </w:r>
      <w:r w:rsidR="00A453AA" w:rsidRPr="00F61C23">
        <w:rPr>
          <w:rFonts w:ascii="Angsana New" w:hAnsi="Angsana New"/>
          <w:sz w:val="30"/>
          <w:szCs w:val="30"/>
        </w:rPr>
        <w:t>2558</w:t>
      </w:r>
      <w:r w:rsidRPr="00F61C23">
        <w:rPr>
          <w:rFonts w:ascii="Angsana New" w:hAnsi="Angsana New"/>
          <w:sz w:val="30"/>
          <w:szCs w:val="30"/>
          <w:cs/>
        </w:rPr>
        <w:t xml:space="preserve"> บริษัทได้ทำสัญญาเพิ่มเติมกับบริษัทดังกล่าวเกี่ยวกับบริการอัดก๊าซเกี่ยวกับบริการอัดก๊าซธรรมชาติ โดยสัญญาเพิ่มเติมดังกล่าวมีระยะเวลา </w:t>
      </w:r>
      <w:r w:rsidR="00A453AA" w:rsidRPr="00F61C23">
        <w:rPr>
          <w:rFonts w:ascii="Angsana New" w:hAnsi="Angsana New"/>
          <w:sz w:val="30"/>
          <w:szCs w:val="30"/>
        </w:rPr>
        <w:t>14</w:t>
      </w:r>
      <w:r w:rsidRPr="00F61C23">
        <w:rPr>
          <w:rFonts w:ascii="Angsana New" w:hAnsi="Angsana New"/>
          <w:sz w:val="30"/>
          <w:szCs w:val="30"/>
          <w:cs/>
        </w:rPr>
        <w:t xml:space="preserve"> ปี และจะสิ้นสุดสัญญาในปี </w:t>
      </w:r>
      <w:r w:rsidR="00A453AA" w:rsidRPr="00F61C23">
        <w:rPr>
          <w:rFonts w:ascii="Angsana New" w:hAnsi="Angsana New"/>
          <w:sz w:val="30"/>
          <w:szCs w:val="30"/>
        </w:rPr>
        <w:t>2572</w:t>
      </w:r>
      <w:r w:rsidRPr="00F61C23">
        <w:rPr>
          <w:rFonts w:ascii="Angsana New" w:hAnsi="Angsana New"/>
          <w:sz w:val="30"/>
          <w:szCs w:val="30"/>
          <w:cs/>
        </w:rPr>
        <w:t xml:space="preserve"> </w:t>
      </w:r>
    </w:p>
    <w:p w14:paraId="7AC51C5A" w14:textId="77777777" w:rsidR="000769A3" w:rsidRPr="00F61C23" w:rsidRDefault="000769A3" w:rsidP="000769A3">
      <w:pPr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</w:p>
    <w:p w14:paraId="7AFD7844" w14:textId="533BF375" w:rsidR="00AA26C5" w:rsidRPr="00F61C23" w:rsidRDefault="000769A3" w:rsidP="000769A3">
      <w:pPr>
        <w:spacing w:line="240" w:lineRule="auto"/>
        <w:ind w:left="531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 xml:space="preserve">ในปี </w:t>
      </w:r>
      <w:r w:rsidR="00A453AA" w:rsidRPr="00F61C23">
        <w:rPr>
          <w:rFonts w:ascii="Angsana New" w:hAnsi="Angsana New"/>
          <w:sz w:val="30"/>
          <w:szCs w:val="30"/>
        </w:rPr>
        <w:t>2557</w:t>
      </w:r>
      <w:r w:rsidRPr="00F61C23">
        <w:rPr>
          <w:rFonts w:ascii="Angsana New" w:hAnsi="Angsana New"/>
          <w:sz w:val="30"/>
          <w:szCs w:val="30"/>
          <w:cs/>
        </w:rPr>
        <w:t xml:space="preserve"> และ </w:t>
      </w:r>
      <w:r w:rsidR="00A453AA" w:rsidRPr="00F61C23">
        <w:rPr>
          <w:rFonts w:ascii="Angsana New" w:hAnsi="Angsana New"/>
          <w:sz w:val="30"/>
          <w:szCs w:val="30"/>
        </w:rPr>
        <w:t>2559</w:t>
      </w:r>
      <w:r w:rsidRPr="00F61C23">
        <w:rPr>
          <w:rFonts w:ascii="Angsana New" w:hAnsi="Angsana New"/>
          <w:sz w:val="30"/>
          <w:szCs w:val="30"/>
          <w:cs/>
        </w:rPr>
        <w:t xml:space="preserve"> กลุ่มบริษัทและบริษัททำสัญญาขายไฟให้แก่หน่วยงานของรัฐแห่งหนึ่ง โดยสัญญาดังกล่าวมีระยะเวลา </w:t>
      </w:r>
      <w:r w:rsidR="00A453AA" w:rsidRPr="00F61C23">
        <w:rPr>
          <w:rFonts w:ascii="Angsana New" w:hAnsi="Angsana New"/>
          <w:sz w:val="30"/>
          <w:szCs w:val="30"/>
        </w:rPr>
        <w:t>25</w:t>
      </w:r>
      <w:r w:rsidRPr="00F61C23">
        <w:rPr>
          <w:rFonts w:ascii="Angsana New" w:hAnsi="Angsana New"/>
          <w:sz w:val="30"/>
          <w:szCs w:val="30"/>
          <w:cs/>
        </w:rPr>
        <w:t xml:space="preserve"> ปี และจะสิ้นสุดสัญญาในปี </w:t>
      </w:r>
      <w:r w:rsidR="00A453AA" w:rsidRPr="00F61C23">
        <w:rPr>
          <w:rFonts w:ascii="Angsana New" w:hAnsi="Angsana New"/>
          <w:sz w:val="30"/>
          <w:szCs w:val="30"/>
        </w:rPr>
        <w:t>2582</w:t>
      </w:r>
      <w:r w:rsidRPr="00F61C23">
        <w:rPr>
          <w:rFonts w:ascii="Angsana New" w:hAnsi="Angsana New"/>
          <w:sz w:val="30"/>
          <w:szCs w:val="30"/>
          <w:cs/>
        </w:rPr>
        <w:t xml:space="preserve"> และปี </w:t>
      </w:r>
      <w:r w:rsidR="00A453AA" w:rsidRPr="00F61C23">
        <w:rPr>
          <w:rFonts w:ascii="Angsana New" w:hAnsi="Angsana New"/>
          <w:sz w:val="30"/>
          <w:szCs w:val="30"/>
        </w:rPr>
        <w:t>2584</w:t>
      </w:r>
      <w:r w:rsidRPr="00F61C23">
        <w:rPr>
          <w:rFonts w:ascii="Angsana New" w:hAnsi="Angsana New"/>
          <w:sz w:val="30"/>
          <w:szCs w:val="30"/>
          <w:cs/>
        </w:rPr>
        <w:t xml:space="preserve"> ตามลำดับ ซึ่งเข้าเงื่อนไขเป็นสัญญาเช่าตาม </w:t>
      </w:r>
      <w:r w:rsidRPr="00F61C23">
        <w:rPr>
          <w:rFonts w:ascii="Angsana New" w:hAnsi="Angsana New"/>
          <w:sz w:val="30"/>
          <w:szCs w:val="30"/>
        </w:rPr>
        <w:t>TFRS</w:t>
      </w:r>
      <w:r w:rsidRPr="00F61C23">
        <w:rPr>
          <w:rFonts w:ascii="Angsana New" w:hAnsi="Angsana New"/>
          <w:sz w:val="30"/>
          <w:szCs w:val="30"/>
          <w:cs/>
        </w:rPr>
        <w:t xml:space="preserve"> </w:t>
      </w:r>
      <w:r w:rsidR="00A453AA" w:rsidRPr="00F61C23">
        <w:rPr>
          <w:rFonts w:ascii="Angsana New" w:hAnsi="Angsana New"/>
          <w:sz w:val="30"/>
          <w:szCs w:val="30"/>
        </w:rPr>
        <w:t>16</w:t>
      </w:r>
      <w:r w:rsidRPr="00F61C23">
        <w:rPr>
          <w:rFonts w:ascii="Angsana New" w:hAnsi="Angsana New"/>
          <w:sz w:val="30"/>
          <w:szCs w:val="30"/>
          <w:cs/>
        </w:rPr>
        <w:t xml:space="preserve"> ตั้งแต่วันที่ </w:t>
      </w:r>
      <w:r w:rsidR="00A453AA" w:rsidRPr="00F61C23">
        <w:rPr>
          <w:rFonts w:ascii="Angsana New" w:hAnsi="Angsana New"/>
          <w:sz w:val="30"/>
          <w:szCs w:val="30"/>
        </w:rPr>
        <w:t>1</w:t>
      </w:r>
      <w:r w:rsidRPr="00F61C23">
        <w:rPr>
          <w:rFonts w:ascii="Angsana New" w:hAnsi="Angsana New"/>
          <w:sz w:val="30"/>
          <w:szCs w:val="30"/>
          <w:cs/>
        </w:rPr>
        <w:t xml:space="preserve"> มกราคม </w:t>
      </w:r>
      <w:r w:rsidR="00A453AA" w:rsidRPr="00F61C23">
        <w:rPr>
          <w:rFonts w:ascii="Angsana New" w:hAnsi="Angsana New"/>
          <w:sz w:val="30"/>
          <w:szCs w:val="30"/>
        </w:rPr>
        <w:t>2563</w:t>
      </w:r>
    </w:p>
    <w:p w14:paraId="68FBC6A8" w14:textId="2B0B7BE8" w:rsidR="001307FA" w:rsidRDefault="00130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14:paraId="1E0101E9" w14:textId="77777777" w:rsidR="000F32B1" w:rsidRPr="00F61C23" w:rsidRDefault="000F32B1" w:rsidP="008B3A8E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Cs/>
          <w:sz w:val="30"/>
          <w:szCs w:val="30"/>
        </w:rPr>
      </w:pPr>
      <w:r w:rsidRPr="00F61C23">
        <w:rPr>
          <w:rFonts w:ascii="Angsana New" w:hAnsi="Angsana New"/>
          <w:bCs/>
          <w:sz w:val="30"/>
          <w:szCs w:val="30"/>
          <w:cs/>
        </w:rPr>
        <w:t>สินค้าคงเหลือ</w:t>
      </w:r>
    </w:p>
    <w:p w14:paraId="27B30A2F" w14:textId="77777777" w:rsidR="000F32B1" w:rsidRPr="00F61C23" w:rsidRDefault="000F32B1" w:rsidP="000F32B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898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862"/>
        <w:gridCol w:w="1350"/>
        <w:gridCol w:w="270"/>
        <w:gridCol w:w="1350"/>
        <w:gridCol w:w="249"/>
        <w:gridCol w:w="1262"/>
        <w:gridCol w:w="247"/>
        <w:gridCol w:w="1392"/>
      </w:tblGrid>
      <w:tr w:rsidR="00C577F4" w:rsidRPr="00F61C23" w14:paraId="74D5BCE5" w14:textId="77777777" w:rsidTr="00D944C2">
        <w:trPr>
          <w:tblHeader/>
        </w:trPr>
        <w:tc>
          <w:tcPr>
            <w:tcW w:w="2862" w:type="dxa"/>
          </w:tcPr>
          <w:p w14:paraId="1A9A6BF1" w14:textId="77777777" w:rsidR="00DC2AC8" w:rsidRPr="00F61C23" w:rsidRDefault="00DC2AC8" w:rsidP="00E054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hideMark/>
          </w:tcPr>
          <w:p w14:paraId="312BBF3D" w14:textId="77777777" w:rsidR="00DC2AC8" w:rsidRPr="00F61C23" w:rsidRDefault="00DC2AC8" w:rsidP="00E05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</w:tcPr>
          <w:p w14:paraId="765453F5" w14:textId="77777777" w:rsidR="00DC2AC8" w:rsidRPr="00F61C23" w:rsidRDefault="00DC2AC8" w:rsidP="00E05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901" w:type="dxa"/>
            <w:gridSpan w:val="3"/>
            <w:hideMark/>
          </w:tcPr>
          <w:p w14:paraId="1C25E52D" w14:textId="77777777" w:rsidR="00DC2AC8" w:rsidRPr="00F61C23" w:rsidRDefault="00DC2AC8" w:rsidP="00E054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77F4" w:rsidRPr="00F61C23" w14:paraId="00566CFF" w14:textId="77777777" w:rsidTr="00D944C2">
        <w:trPr>
          <w:tblHeader/>
        </w:trPr>
        <w:tc>
          <w:tcPr>
            <w:tcW w:w="2862" w:type="dxa"/>
          </w:tcPr>
          <w:p w14:paraId="46BC9D52" w14:textId="77777777" w:rsidR="000769A3" w:rsidRPr="00F61C23" w:rsidRDefault="000769A3" w:rsidP="000769A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4CEC1DA4" w14:textId="54A3EACC" w:rsidR="000769A3" w:rsidRPr="00F61C23" w:rsidRDefault="00A453AA" w:rsidP="000769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93A0807" w14:textId="77777777" w:rsidR="000769A3" w:rsidRPr="00F61C23" w:rsidRDefault="000769A3" w:rsidP="000769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6252BA26" w14:textId="5DFC073F" w:rsidR="000769A3" w:rsidRPr="00F61C23" w:rsidRDefault="00A453AA" w:rsidP="000769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9" w:type="dxa"/>
          </w:tcPr>
          <w:p w14:paraId="1ABC3A32" w14:textId="77777777" w:rsidR="000769A3" w:rsidRPr="00F61C23" w:rsidRDefault="000769A3" w:rsidP="000769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  <w:hideMark/>
          </w:tcPr>
          <w:p w14:paraId="42114357" w14:textId="0F99FF89" w:rsidR="000769A3" w:rsidRPr="00F61C23" w:rsidRDefault="00A453AA" w:rsidP="000769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7" w:type="dxa"/>
          </w:tcPr>
          <w:p w14:paraId="2B513CC5" w14:textId="77777777" w:rsidR="000769A3" w:rsidRPr="00F61C23" w:rsidRDefault="000769A3" w:rsidP="000769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2" w:type="dxa"/>
            <w:hideMark/>
          </w:tcPr>
          <w:p w14:paraId="66951513" w14:textId="59706CE5" w:rsidR="000769A3" w:rsidRPr="00F61C23" w:rsidRDefault="00A453AA" w:rsidP="000769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C2AC8" w:rsidRPr="00F61C23" w14:paraId="0E58F104" w14:textId="77777777" w:rsidTr="00D944C2">
        <w:trPr>
          <w:tblHeader/>
        </w:trPr>
        <w:tc>
          <w:tcPr>
            <w:tcW w:w="2862" w:type="dxa"/>
          </w:tcPr>
          <w:p w14:paraId="0EA0261E" w14:textId="77777777" w:rsidR="00DC2AC8" w:rsidRPr="00F61C23" w:rsidRDefault="00DC2AC8" w:rsidP="00E054B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120" w:type="dxa"/>
            <w:gridSpan w:val="7"/>
            <w:hideMark/>
          </w:tcPr>
          <w:p w14:paraId="30E2F836" w14:textId="77777777" w:rsidR="00DC2AC8" w:rsidRPr="00F61C23" w:rsidRDefault="001F774B" w:rsidP="001F774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</w:t>
            </w:r>
            <w:r w:rsidR="00DC2AC8" w:rsidRPr="00F61C2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C577F4" w:rsidRPr="00F61C23" w14:paraId="50829E5B" w14:textId="77777777" w:rsidTr="00D944C2">
        <w:tc>
          <w:tcPr>
            <w:tcW w:w="2862" w:type="dxa"/>
            <w:hideMark/>
          </w:tcPr>
          <w:p w14:paraId="0522D164" w14:textId="77777777" w:rsidR="00773CCE" w:rsidRPr="00F61C23" w:rsidRDefault="00773CCE" w:rsidP="00773CCE">
            <w:pPr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350" w:type="dxa"/>
          </w:tcPr>
          <w:p w14:paraId="23C79FE1" w14:textId="5B380BAE" w:rsidR="00773CCE" w:rsidRPr="00F61C23" w:rsidRDefault="00826452" w:rsidP="00D944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29,840</w:t>
            </w:r>
          </w:p>
        </w:tc>
        <w:tc>
          <w:tcPr>
            <w:tcW w:w="270" w:type="dxa"/>
          </w:tcPr>
          <w:p w14:paraId="3C4D3735" w14:textId="77777777" w:rsidR="00773CCE" w:rsidRPr="00F61C23" w:rsidRDefault="00773CCE" w:rsidP="00773C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4BB621" w14:textId="01658016" w:rsidR="00773CCE" w:rsidRPr="00F61C23" w:rsidRDefault="00A453AA" w:rsidP="00D944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773CCE"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389</w:t>
            </w:r>
          </w:p>
        </w:tc>
        <w:tc>
          <w:tcPr>
            <w:tcW w:w="249" w:type="dxa"/>
          </w:tcPr>
          <w:p w14:paraId="689713EF" w14:textId="77777777" w:rsidR="00773CCE" w:rsidRPr="00F61C23" w:rsidRDefault="00773CCE" w:rsidP="00773C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06E4B316" w14:textId="1024FABD" w:rsidR="00773CCE" w:rsidRPr="00F61C23" w:rsidRDefault="00826452" w:rsidP="00D944C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19,069</w:t>
            </w:r>
          </w:p>
        </w:tc>
        <w:tc>
          <w:tcPr>
            <w:tcW w:w="247" w:type="dxa"/>
          </w:tcPr>
          <w:p w14:paraId="0EB6FEC1" w14:textId="77777777" w:rsidR="00773CCE" w:rsidRPr="00F61C23" w:rsidRDefault="00773CCE" w:rsidP="00773C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2" w:type="dxa"/>
          </w:tcPr>
          <w:p w14:paraId="1D57E897" w14:textId="229CB536" w:rsidR="00773CCE" w:rsidRPr="00F61C23" w:rsidRDefault="00A453AA" w:rsidP="00D944C2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="00773CCE"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380</w:t>
            </w:r>
          </w:p>
        </w:tc>
      </w:tr>
      <w:tr w:rsidR="00C577F4" w:rsidRPr="00F61C23" w14:paraId="374CB32B" w14:textId="77777777" w:rsidTr="00D944C2">
        <w:tc>
          <w:tcPr>
            <w:tcW w:w="2862" w:type="dxa"/>
            <w:hideMark/>
          </w:tcPr>
          <w:p w14:paraId="3E01D70F" w14:textId="77777777" w:rsidR="00773CCE" w:rsidRPr="00F61C23" w:rsidRDefault="00773CCE" w:rsidP="00773CCE">
            <w:pPr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350" w:type="dxa"/>
          </w:tcPr>
          <w:p w14:paraId="67A437A8" w14:textId="307467AC" w:rsidR="00773CCE" w:rsidRPr="00F61C23" w:rsidRDefault="00211E6E" w:rsidP="00D944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="00826452"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,40</w:t>
            </w: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21F826BD" w14:textId="77777777" w:rsidR="00773CCE" w:rsidRPr="00F61C23" w:rsidRDefault="00773CCE" w:rsidP="00773C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F2DA0E" w14:textId="37F6525D" w:rsidR="00773CCE" w:rsidRPr="00F61C23" w:rsidRDefault="00A453AA" w:rsidP="00D944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120</w:t>
            </w:r>
            <w:r w:rsidR="00773CCE"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985</w:t>
            </w:r>
          </w:p>
        </w:tc>
        <w:tc>
          <w:tcPr>
            <w:tcW w:w="249" w:type="dxa"/>
          </w:tcPr>
          <w:p w14:paraId="4AA42A2B" w14:textId="77777777" w:rsidR="00773CCE" w:rsidRPr="00F61C23" w:rsidRDefault="00773CCE" w:rsidP="00773C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16F2A0B8" w14:textId="2BF3A9A4" w:rsidR="00773CCE" w:rsidRPr="00F61C23" w:rsidRDefault="000E3DF7" w:rsidP="00D944C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826452"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699</w:t>
            </w:r>
          </w:p>
        </w:tc>
        <w:tc>
          <w:tcPr>
            <w:tcW w:w="247" w:type="dxa"/>
          </w:tcPr>
          <w:p w14:paraId="750C784D" w14:textId="77777777" w:rsidR="00773CCE" w:rsidRPr="00F61C23" w:rsidRDefault="00773CCE" w:rsidP="00773C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2" w:type="dxa"/>
          </w:tcPr>
          <w:p w14:paraId="7A700A6B" w14:textId="086C5455" w:rsidR="00773CCE" w:rsidRPr="00F61C23" w:rsidRDefault="00A453AA" w:rsidP="00D944C2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119</w:t>
            </w:r>
            <w:r w:rsidR="00773CCE"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283</w:t>
            </w:r>
          </w:p>
        </w:tc>
      </w:tr>
      <w:tr w:rsidR="00C577F4" w:rsidRPr="00F61C23" w14:paraId="50494E18" w14:textId="77777777" w:rsidTr="00D944C2">
        <w:tc>
          <w:tcPr>
            <w:tcW w:w="2862" w:type="dxa"/>
            <w:hideMark/>
          </w:tcPr>
          <w:p w14:paraId="14823BAF" w14:textId="77777777" w:rsidR="00773CCE" w:rsidRPr="00F61C23" w:rsidRDefault="00773CCE" w:rsidP="00773CCE">
            <w:pPr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350" w:type="dxa"/>
          </w:tcPr>
          <w:p w14:paraId="633871DA" w14:textId="3DBFCDEC" w:rsidR="00773CCE" w:rsidRPr="00F61C23" w:rsidRDefault="00826452" w:rsidP="00D944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393,736</w:t>
            </w:r>
          </w:p>
        </w:tc>
        <w:tc>
          <w:tcPr>
            <w:tcW w:w="270" w:type="dxa"/>
          </w:tcPr>
          <w:p w14:paraId="0774AAC4" w14:textId="77777777" w:rsidR="00773CCE" w:rsidRPr="00F61C23" w:rsidRDefault="00773CCE" w:rsidP="00773C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C7CA44" w14:textId="0F84A50A" w:rsidR="00773CCE" w:rsidRPr="00F61C23" w:rsidRDefault="00A453AA" w:rsidP="00D944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377</w:t>
            </w:r>
            <w:r w:rsidR="00773CCE"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444</w:t>
            </w:r>
          </w:p>
        </w:tc>
        <w:tc>
          <w:tcPr>
            <w:tcW w:w="249" w:type="dxa"/>
          </w:tcPr>
          <w:p w14:paraId="08A75ADD" w14:textId="77777777" w:rsidR="00773CCE" w:rsidRPr="00F61C23" w:rsidRDefault="00773CCE" w:rsidP="00773C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175580B1" w14:textId="024BAC4E" w:rsidR="00773CCE" w:rsidRPr="00F61C23" w:rsidRDefault="00826452" w:rsidP="00D944C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391,357</w:t>
            </w:r>
          </w:p>
        </w:tc>
        <w:tc>
          <w:tcPr>
            <w:tcW w:w="247" w:type="dxa"/>
          </w:tcPr>
          <w:p w14:paraId="4636C6D0" w14:textId="77777777" w:rsidR="00773CCE" w:rsidRPr="00F61C23" w:rsidRDefault="00773CCE" w:rsidP="00773C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2" w:type="dxa"/>
          </w:tcPr>
          <w:p w14:paraId="3E760276" w14:textId="198D4CE1" w:rsidR="00773CCE" w:rsidRPr="00F61C23" w:rsidRDefault="00A453AA" w:rsidP="00D944C2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371</w:t>
            </w:r>
            <w:r w:rsidR="00773CCE"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712</w:t>
            </w:r>
          </w:p>
        </w:tc>
      </w:tr>
      <w:tr w:rsidR="00C577F4" w:rsidRPr="00F61C23" w14:paraId="5E87D2EE" w14:textId="77777777" w:rsidTr="00D944C2">
        <w:tc>
          <w:tcPr>
            <w:tcW w:w="2862" w:type="dxa"/>
            <w:hideMark/>
          </w:tcPr>
          <w:p w14:paraId="2745D7C5" w14:textId="77777777" w:rsidR="00773CCE" w:rsidRPr="00F61C23" w:rsidRDefault="00773CCE" w:rsidP="00773CCE">
            <w:pPr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1350" w:type="dxa"/>
          </w:tcPr>
          <w:p w14:paraId="3D736D5E" w14:textId="2C1DF073" w:rsidR="00773CCE" w:rsidRPr="00F61C23" w:rsidRDefault="00826452" w:rsidP="00D944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588</w:t>
            </w:r>
          </w:p>
        </w:tc>
        <w:tc>
          <w:tcPr>
            <w:tcW w:w="270" w:type="dxa"/>
          </w:tcPr>
          <w:p w14:paraId="10378FF6" w14:textId="77777777" w:rsidR="00773CCE" w:rsidRPr="00F61C23" w:rsidRDefault="00773CCE" w:rsidP="00773C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3E9A778E" w14:textId="0FD209D3" w:rsidR="00773CCE" w:rsidRPr="00F61C23" w:rsidRDefault="00A453AA" w:rsidP="00D944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561</w:t>
            </w:r>
          </w:p>
        </w:tc>
        <w:tc>
          <w:tcPr>
            <w:tcW w:w="249" w:type="dxa"/>
          </w:tcPr>
          <w:p w14:paraId="46E95C5A" w14:textId="77777777" w:rsidR="00773CCE" w:rsidRPr="00F61C23" w:rsidRDefault="00773CCE" w:rsidP="00773C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0188B367" w14:textId="139E2388" w:rsidR="00773CCE" w:rsidRPr="00F61C23" w:rsidRDefault="00826452" w:rsidP="00D944C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396</w:t>
            </w:r>
          </w:p>
        </w:tc>
        <w:tc>
          <w:tcPr>
            <w:tcW w:w="247" w:type="dxa"/>
          </w:tcPr>
          <w:p w14:paraId="74572D90" w14:textId="77777777" w:rsidR="00773CCE" w:rsidRPr="00F61C23" w:rsidRDefault="00773CCE" w:rsidP="00773C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2" w:type="dxa"/>
          </w:tcPr>
          <w:p w14:paraId="4F7BE187" w14:textId="3E469E62" w:rsidR="00773CCE" w:rsidRPr="00F61C23" w:rsidRDefault="00A453AA" w:rsidP="00D944C2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460</w:t>
            </w:r>
          </w:p>
        </w:tc>
      </w:tr>
      <w:tr w:rsidR="00C577F4" w:rsidRPr="00F61C23" w14:paraId="15C4B970" w14:textId="77777777" w:rsidTr="00D944C2">
        <w:trPr>
          <w:trHeight w:val="416"/>
        </w:trPr>
        <w:tc>
          <w:tcPr>
            <w:tcW w:w="2862" w:type="dxa"/>
          </w:tcPr>
          <w:p w14:paraId="30263640" w14:textId="77777777" w:rsidR="00773CCE" w:rsidRPr="00F61C23" w:rsidRDefault="00773CCE" w:rsidP="00773CC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44FBF1B8" w14:textId="09B077DD" w:rsidR="00773CCE" w:rsidRPr="00F61C23" w:rsidRDefault="00826452" w:rsidP="00D944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211E6E" w:rsidRPr="00F61C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211E6E" w:rsidRPr="00F61C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56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1074E9BA" w14:textId="77777777" w:rsidR="00773CCE" w:rsidRPr="00F61C23" w:rsidRDefault="00773CCE" w:rsidP="00773C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70373BCA" w14:textId="4F044DDA" w:rsidR="00773CCE" w:rsidRPr="00F61C23" w:rsidRDefault="00A453AA" w:rsidP="00D944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523</w:t>
            </w:r>
            <w:r w:rsidR="00773CCE" w:rsidRPr="00F61C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379</w:t>
            </w:r>
          </w:p>
        </w:tc>
        <w:tc>
          <w:tcPr>
            <w:tcW w:w="249" w:type="dxa"/>
          </w:tcPr>
          <w:p w14:paraId="11FDAF91" w14:textId="77777777" w:rsidR="00773CCE" w:rsidRPr="00F61C23" w:rsidRDefault="00773CCE" w:rsidP="00773C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</w:tcPr>
          <w:p w14:paraId="4C4518D4" w14:textId="1B6DBCDA" w:rsidR="00773CCE" w:rsidRPr="00F61C23" w:rsidRDefault="00826452" w:rsidP="00D944C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0E3DF7" w:rsidRPr="00F61C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E3DF7" w:rsidRPr="00F61C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521</w:t>
            </w:r>
          </w:p>
        </w:tc>
        <w:tc>
          <w:tcPr>
            <w:tcW w:w="247" w:type="dxa"/>
          </w:tcPr>
          <w:p w14:paraId="11D65DFA" w14:textId="77777777" w:rsidR="00773CCE" w:rsidRPr="00F61C23" w:rsidRDefault="00773CCE" w:rsidP="00773C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right w:val="nil"/>
            </w:tcBorders>
          </w:tcPr>
          <w:p w14:paraId="67DFF4F1" w14:textId="1BEE2F4C" w:rsidR="00773CCE" w:rsidRPr="00F61C23" w:rsidRDefault="00A453AA" w:rsidP="00D944C2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504</w:t>
            </w:r>
            <w:r w:rsidR="00773CCE" w:rsidRPr="00F61C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835</w:t>
            </w:r>
          </w:p>
        </w:tc>
      </w:tr>
      <w:tr w:rsidR="00C577F4" w:rsidRPr="00F61C23" w14:paraId="42B38567" w14:textId="77777777" w:rsidTr="00D944C2">
        <w:trPr>
          <w:trHeight w:val="416"/>
        </w:trPr>
        <w:tc>
          <w:tcPr>
            <w:tcW w:w="2862" w:type="dxa"/>
          </w:tcPr>
          <w:p w14:paraId="370AC924" w14:textId="77777777" w:rsidR="00773CCE" w:rsidRPr="00F61C23" w:rsidRDefault="00773CCE" w:rsidP="00773CCE">
            <w:pPr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61C23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ค่าเผื่อมูลค่าสินค้าลดลงและ</w:t>
            </w:r>
          </w:p>
          <w:p w14:paraId="33D3408C" w14:textId="77777777" w:rsidR="00773CCE" w:rsidRPr="00F61C23" w:rsidRDefault="00773CCE" w:rsidP="00773CC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 xml:space="preserve">      สินค้าล้าสมัย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617DD0C4" w14:textId="77777777" w:rsidR="00773CCE" w:rsidRPr="00F61C23" w:rsidRDefault="00773CCE" w:rsidP="00D944C2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0CDC24E" w14:textId="5BF2AE0B" w:rsidR="00773CCE" w:rsidRPr="00F61C23" w:rsidRDefault="00826452" w:rsidP="00D944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(38,852)</w:t>
            </w:r>
          </w:p>
        </w:tc>
        <w:tc>
          <w:tcPr>
            <w:tcW w:w="270" w:type="dxa"/>
          </w:tcPr>
          <w:p w14:paraId="50A40E11" w14:textId="77777777" w:rsidR="00773CCE" w:rsidRPr="00F61C23" w:rsidRDefault="00773CCE" w:rsidP="00773C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078E150A" w14:textId="77777777" w:rsidR="00773CCE" w:rsidRPr="00F61C23" w:rsidRDefault="00773CCE" w:rsidP="00773CCE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  <w:p w14:paraId="1892A6C7" w14:textId="0E7CC20E" w:rsidR="00773CCE" w:rsidRPr="00F61C23" w:rsidRDefault="00773CCE" w:rsidP="00D944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(</w:t>
            </w:r>
            <w:r w:rsidR="00A453AA" w:rsidRPr="00F61C23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="00A453AA" w:rsidRPr="00F61C23">
              <w:rPr>
                <w:rFonts w:ascii="Angsana New" w:hAnsi="Angsana New"/>
                <w:sz w:val="30"/>
                <w:szCs w:val="30"/>
                <w:lang w:val="en-US"/>
              </w:rPr>
              <w:t>387</w:t>
            </w:r>
            <w:r w:rsidRPr="00F61C2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9" w:type="dxa"/>
          </w:tcPr>
          <w:p w14:paraId="4D14D33E" w14:textId="77777777" w:rsidR="00773CCE" w:rsidRPr="00F61C23" w:rsidRDefault="00773CCE" w:rsidP="00773C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left w:val="nil"/>
              <w:bottom w:val="single" w:sz="4" w:space="0" w:color="auto"/>
              <w:right w:val="nil"/>
            </w:tcBorders>
          </w:tcPr>
          <w:p w14:paraId="56D1983A" w14:textId="77777777" w:rsidR="00773CCE" w:rsidRPr="00F61C23" w:rsidRDefault="00773CCE" w:rsidP="00773CCE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0955E51" w14:textId="080BB457" w:rsidR="00773CCE" w:rsidRPr="00F61C23" w:rsidRDefault="00826452" w:rsidP="00D944C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(33,305)</w:t>
            </w:r>
          </w:p>
        </w:tc>
        <w:tc>
          <w:tcPr>
            <w:tcW w:w="247" w:type="dxa"/>
          </w:tcPr>
          <w:p w14:paraId="4D501507" w14:textId="77777777" w:rsidR="00773CCE" w:rsidRPr="00F61C23" w:rsidRDefault="00773CCE" w:rsidP="00773C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2" w:type="dxa"/>
            <w:tcBorders>
              <w:left w:val="nil"/>
              <w:bottom w:val="single" w:sz="4" w:space="0" w:color="auto"/>
              <w:right w:val="nil"/>
            </w:tcBorders>
          </w:tcPr>
          <w:p w14:paraId="3D56B8B1" w14:textId="77777777" w:rsidR="00773CCE" w:rsidRPr="00F61C23" w:rsidRDefault="00773CCE" w:rsidP="00773CCE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  <w:p w14:paraId="7F42DA09" w14:textId="343753E8" w:rsidR="00773CCE" w:rsidRPr="00F61C23" w:rsidRDefault="00773CCE" w:rsidP="00D944C2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(</w:t>
            </w:r>
            <w:r w:rsidR="00A453AA" w:rsidRPr="00F61C23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="00A453AA" w:rsidRPr="00F61C23">
              <w:rPr>
                <w:rFonts w:ascii="Angsana New" w:hAnsi="Angsana New"/>
                <w:sz w:val="30"/>
                <w:szCs w:val="30"/>
                <w:lang w:val="en-US"/>
              </w:rPr>
              <w:t>869</w:t>
            </w:r>
            <w:r w:rsidRPr="00F61C2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577F4" w:rsidRPr="00F61C23" w14:paraId="32E3E028" w14:textId="77777777" w:rsidTr="00D944C2">
        <w:trPr>
          <w:trHeight w:val="416"/>
        </w:trPr>
        <w:tc>
          <w:tcPr>
            <w:tcW w:w="2862" w:type="dxa"/>
            <w:hideMark/>
          </w:tcPr>
          <w:p w14:paraId="7C119D40" w14:textId="77777777" w:rsidR="00773CCE" w:rsidRPr="00F61C23" w:rsidRDefault="00773CCE" w:rsidP="00773CC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CAA27A" w14:textId="49E2B4B9" w:rsidR="00773CCE" w:rsidRPr="00F61C23" w:rsidRDefault="00826452" w:rsidP="00D944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211E6E" w:rsidRPr="00F61C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211E6E" w:rsidRPr="00F61C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71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5AC7F078" w14:textId="77777777" w:rsidR="00773CCE" w:rsidRPr="00F61C23" w:rsidRDefault="00773CCE" w:rsidP="00773C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6116BE" w14:textId="3E75D95D" w:rsidR="00773CCE" w:rsidRPr="00F61C23" w:rsidRDefault="00A453AA" w:rsidP="00D944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490</w:t>
            </w:r>
            <w:r w:rsidR="00773CCE" w:rsidRPr="00F61C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992</w:t>
            </w:r>
          </w:p>
        </w:tc>
        <w:tc>
          <w:tcPr>
            <w:tcW w:w="249" w:type="dxa"/>
          </w:tcPr>
          <w:p w14:paraId="7EB2471E" w14:textId="77777777" w:rsidR="00773CCE" w:rsidRPr="00F61C23" w:rsidRDefault="00773CCE" w:rsidP="00773C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5F50C6" w14:textId="5B44A70E" w:rsidR="00773CCE" w:rsidRPr="00F61C23" w:rsidRDefault="00826452" w:rsidP="00D944C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</w:t>
            </w:r>
            <w:r w:rsidR="000E3DF7" w:rsidRPr="00F61C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E3DF7" w:rsidRPr="00F61C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216</w:t>
            </w:r>
          </w:p>
        </w:tc>
        <w:tc>
          <w:tcPr>
            <w:tcW w:w="247" w:type="dxa"/>
          </w:tcPr>
          <w:p w14:paraId="1BAA6D9C" w14:textId="77777777" w:rsidR="00773CCE" w:rsidRPr="00F61C23" w:rsidRDefault="00773CCE" w:rsidP="00773C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3BBD8E" w14:textId="7AB8E607" w:rsidR="00773CCE" w:rsidRPr="00F61C23" w:rsidRDefault="00A453AA" w:rsidP="00D944C2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477</w:t>
            </w:r>
            <w:r w:rsidR="00773CCE" w:rsidRPr="00F61C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966</w:t>
            </w:r>
          </w:p>
        </w:tc>
      </w:tr>
      <w:tr w:rsidR="00C577F4" w:rsidRPr="00F61C23" w14:paraId="48554B70" w14:textId="77777777" w:rsidTr="00D944C2">
        <w:trPr>
          <w:trHeight w:val="377"/>
        </w:trPr>
        <w:tc>
          <w:tcPr>
            <w:tcW w:w="2862" w:type="dxa"/>
          </w:tcPr>
          <w:p w14:paraId="6B1B23D6" w14:textId="77777777" w:rsidR="00773CCE" w:rsidRPr="00F61C23" w:rsidRDefault="00773CCE" w:rsidP="00773CC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3AC99F" w14:textId="77777777" w:rsidR="00773CCE" w:rsidRPr="00F61C23" w:rsidRDefault="00773CCE" w:rsidP="00773CCE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559C6B" w14:textId="77777777" w:rsidR="00773CCE" w:rsidRPr="00F61C23" w:rsidRDefault="00773CCE" w:rsidP="00773C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45EB5E7" w14:textId="77777777" w:rsidR="00773CCE" w:rsidRPr="00F61C23" w:rsidRDefault="00773CCE" w:rsidP="00773CCE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" w:type="dxa"/>
          </w:tcPr>
          <w:p w14:paraId="10750A28" w14:textId="77777777" w:rsidR="00773CCE" w:rsidRPr="00F61C23" w:rsidRDefault="00773CCE" w:rsidP="00773C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5134C96" w14:textId="77777777" w:rsidR="00773CCE" w:rsidRPr="00F61C23" w:rsidRDefault="00773CCE" w:rsidP="00773CCE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7" w:type="dxa"/>
          </w:tcPr>
          <w:p w14:paraId="006E0F35" w14:textId="77777777" w:rsidR="00773CCE" w:rsidRPr="00F61C23" w:rsidRDefault="00773CCE" w:rsidP="00773C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4A0959" w14:textId="77777777" w:rsidR="00773CCE" w:rsidRPr="00F61C23" w:rsidRDefault="00773CCE" w:rsidP="00773CC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77F4" w:rsidRPr="00F61C23" w14:paraId="729AB6FC" w14:textId="77777777" w:rsidTr="00D944C2">
        <w:tc>
          <w:tcPr>
            <w:tcW w:w="2862" w:type="dxa"/>
            <w:hideMark/>
          </w:tcPr>
          <w:p w14:paraId="0B3BDE32" w14:textId="20F90CC1" w:rsidR="00773CCE" w:rsidRPr="00F61C23" w:rsidRDefault="00773CCE" w:rsidP="00773CCE">
            <w:pPr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</w:t>
            </w:r>
            <w:r w:rsidR="00212722">
              <w:rPr>
                <w:rFonts w:ascii="Angsana New" w:hAnsi="Angsana New" w:hint="cs"/>
                <w:b/>
                <w:sz w:val="30"/>
                <w:szCs w:val="30"/>
                <w:cs/>
              </w:rPr>
              <w:t>บันทึก</w:t>
            </w:r>
            <w:r w:rsidRPr="00F61C23">
              <w:rPr>
                <w:rFonts w:ascii="Angsana New" w:hAnsi="Angsana New"/>
                <w:b/>
                <w:sz w:val="30"/>
                <w:szCs w:val="30"/>
                <w:cs/>
              </w:rPr>
              <w:t>รวมในบัญชีต้นทุนขาย</w:t>
            </w:r>
          </w:p>
        </w:tc>
        <w:tc>
          <w:tcPr>
            <w:tcW w:w="1350" w:type="dxa"/>
          </w:tcPr>
          <w:p w14:paraId="30379A6C" w14:textId="77777777" w:rsidR="00773CCE" w:rsidRPr="00F61C23" w:rsidRDefault="00773CCE" w:rsidP="00773CCE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2C7DF83" w14:textId="73C99F7F" w:rsidR="00773CCE" w:rsidRPr="00F61C23" w:rsidRDefault="00773CCE" w:rsidP="00773CCE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8D652AC" w14:textId="77777777" w:rsidR="00773CCE" w:rsidRPr="00F61C23" w:rsidRDefault="00773CCE" w:rsidP="00773C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2E5F28" w14:textId="77777777" w:rsidR="00773CCE" w:rsidRPr="00F61C23" w:rsidRDefault="00773CCE" w:rsidP="00773CCE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14:paraId="1B057719" w14:textId="77777777" w:rsidR="00773CCE" w:rsidRPr="00F61C23" w:rsidRDefault="00773CCE" w:rsidP="00773C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37969F72" w14:textId="77777777" w:rsidR="00773CCE" w:rsidRPr="00F61C23" w:rsidRDefault="00773CCE" w:rsidP="00773CCE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BB6AD69" w14:textId="18F8BC0E" w:rsidR="00773CCE" w:rsidRPr="00F61C23" w:rsidRDefault="00773CCE" w:rsidP="00773CCE">
            <w:pPr>
              <w:pStyle w:val="acctfourfigures"/>
              <w:tabs>
                <w:tab w:val="clear" w:pos="765"/>
                <w:tab w:val="decimal" w:pos="674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7" w:type="dxa"/>
          </w:tcPr>
          <w:p w14:paraId="6A2758E1" w14:textId="77777777" w:rsidR="00773CCE" w:rsidRPr="00F61C23" w:rsidRDefault="00773CCE" w:rsidP="00773C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2" w:type="dxa"/>
          </w:tcPr>
          <w:p w14:paraId="02899160" w14:textId="77777777" w:rsidR="00773CCE" w:rsidRPr="00F61C23" w:rsidRDefault="00773CCE" w:rsidP="00773CC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C577F4" w:rsidRPr="00F61C23" w14:paraId="576112CC" w14:textId="77777777" w:rsidTr="00D944C2">
        <w:tc>
          <w:tcPr>
            <w:tcW w:w="2862" w:type="dxa"/>
            <w:hideMark/>
          </w:tcPr>
          <w:p w14:paraId="346ADAB6" w14:textId="77777777" w:rsidR="00773CCE" w:rsidRPr="00F61C23" w:rsidRDefault="00773CCE" w:rsidP="00773CCE">
            <w:pPr>
              <w:numPr>
                <w:ilvl w:val="0"/>
                <w:numId w:val="23"/>
              </w:numPr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350" w:type="dxa"/>
          </w:tcPr>
          <w:p w14:paraId="02553796" w14:textId="19B40440" w:rsidR="00773CCE" w:rsidRPr="00F61C23" w:rsidRDefault="00F10FBD" w:rsidP="00D944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1,00</w:t>
            </w:r>
            <w:r w:rsidR="0025295B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211E6E"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25295B">
              <w:rPr>
                <w:rFonts w:ascii="Angsana New" w:hAnsi="Angsana New"/>
                <w:sz w:val="30"/>
                <w:szCs w:val="30"/>
                <w:lang w:val="en-US" w:bidi="th-TH"/>
              </w:rPr>
              <w:t>262</w:t>
            </w:r>
          </w:p>
        </w:tc>
        <w:tc>
          <w:tcPr>
            <w:tcW w:w="270" w:type="dxa"/>
          </w:tcPr>
          <w:p w14:paraId="1A422333" w14:textId="77777777" w:rsidR="00773CCE" w:rsidRPr="00F61C23" w:rsidRDefault="00773CCE" w:rsidP="00773C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4D2DB9" w14:textId="6200C914" w:rsidR="00773CCE" w:rsidRPr="00F61C23" w:rsidRDefault="00F10FBD" w:rsidP="00D944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C73E9C">
              <w:rPr>
                <w:rFonts w:ascii="Angsana New" w:hAnsi="Angsana New"/>
                <w:sz w:val="30"/>
                <w:szCs w:val="30"/>
                <w:lang w:val="en-US" w:bidi="th-TH"/>
              </w:rPr>
              <w:t>,156</w:t>
            </w:r>
            <w:r w:rsidR="00773CCE"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C73E9C">
              <w:rPr>
                <w:rFonts w:ascii="Angsana New" w:hAnsi="Angsana New"/>
                <w:sz w:val="30"/>
                <w:szCs w:val="30"/>
                <w:lang w:val="en-US" w:bidi="th-TH"/>
              </w:rPr>
              <w:t>966</w:t>
            </w:r>
          </w:p>
        </w:tc>
        <w:tc>
          <w:tcPr>
            <w:tcW w:w="249" w:type="dxa"/>
          </w:tcPr>
          <w:p w14:paraId="09E00D05" w14:textId="77777777" w:rsidR="00773CCE" w:rsidRPr="00F61C23" w:rsidRDefault="00773CCE" w:rsidP="00773C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73602133" w14:textId="18AB8A82" w:rsidR="00773CCE" w:rsidRPr="00F61C23" w:rsidRDefault="000E3DF7" w:rsidP="00D944C2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66</w:t>
            </w:r>
            <w:r w:rsidR="00EA76DE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EA76DE">
              <w:rPr>
                <w:rFonts w:ascii="Angsana New" w:hAnsi="Angsana New"/>
                <w:sz w:val="30"/>
                <w:szCs w:val="30"/>
                <w:lang w:val="en-US" w:bidi="th-TH"/>
              </w:rPr>
              <w:t>140</w:t>
            </w:r>
          </w:p>
        </w:tc>
        <w:tc>
          <w:tcPr>
            <w:tcW w:w="247" w:type="dxa"/>
          </w:tcPr>
          <w:p w14:paraId="49E69E0F" w14:textId="77777777" w:rsidR="00773CCE" w:rsidRPr="00F61C23" w:rsidRDefault="00773CCE" w:rsidP="00773C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2" w:type="dxa"/>
          </w:tcPr>
          <w:p w14:paraId="2F4A7B18" w14:textId="3A8B1AEB" w:rsidR="00773CCE" w:rsidRPr="00F61C23" w:rsidRDefault="00A453AA" w:rsidP="00D944C2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73CCE"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="00F10FBD" w:rsidRPr="00F61C23">
              <w:rPr>
                <w:rFonts w:ascii="Angsana New" w:hAnsi="Angsana New"/>
                <w:sz w:val="30"/>
                <w:szCs w:val="30"/>
                <w:lang w:val="en-US"/>
              </w:rPr>
              <w:t>777</w:t>
            </w:r>
            <w:r w:rsidR="00773CCE"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F10FBD"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</w:p>
        </w:tc>
      </w:tr>
      <w:tr w:rsidR="00C577F4" w:rsidRPr="00F61C23" w14:paraId="4EFAFCE4" w14:textId="77777777" w:rsidTr="00D944C2">
        <w:tc>
          <w:tcPr>
            <w:tcW w:w="2862" w:type="dxa"/>
            <w:hideMark/>
          </w:tcPr>
          <w:p w14:paraId="421AF619" w14:textId="77777777" w:rsidR="00773CCE" w:rsidRPr="00F61C23" w:rsidRDefault="00773CCE" w:rsidP="00773CCE">
            <w:pPr>
              <w:numPr>
                <w:ilvl w:val="0"/>
                <w:numId w:val="23"/>
              </w:numPr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350" w:type="dxa"/>
          </w:tcPr>
          <w:p w14:paraId="566178F0" w14:textId="0B847C7E" w:rsidR="00211E6E" w:rsidRPr="00F61C23" w:rsidRDefault="00211E6E" w:rsidP="00773CCE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06DE373" w14:textId="31E0E5BD" w:rsidR="00773CCE" w:rsidRPr="00F61C23" w:rsidRDefault="00C577F4" w:rsidP="00D944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6,465</w:t>
            </w:r>
          </w:p>
        </w:tc>
        <w:tc>
          <w:tcPr>
            <w:tcW w:w="270" w:type="dxa"/>
          </w:tcPr>
          <w:p w14:paraId="52BB81C0" w14:textId="77777777" w:rsidR="00773CCE" w:rsidRPr="00F61C23" w:rsidRDefault="00773CCE" w:rsidP="00773C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6D8DD2" w14:textId="77777777" w:rsidR="00773CCE" w:rsidRPr="00F61C23" w:rsidRDefault="00773CCE" w:rsidP="00773CCE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  <w:p w14:paraId="4BE6A0C8" w14:textId="508D6502" w:rsidR="00773CCE" w:rsidRPr="00F61C23" w:rsidRDefault="00497801" w:rsidP="00D944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4,044</w:t>
            </w:r>
          </w:p>
        </w:tc>
        <w:tc>
          <w:tcPr>
            <w:tcW w:w="249" w:type="dxa"/>
          </w:tcPr>
          <w:p w14:paraId="69B2FD48" w14:textId="77777777" w:rsidR="00773CCE" w:rsidRPr="00F61C23" w:rsidRDefault="00773CCE" w:rsidP="00773C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2" w:type="dxa"/>
          </w:tcPr>
          <w:p w14:paraId="12ABB130" w14:textId="77777777" w:rsidR="00773CCE" w:rsidRPr="00F61C23" w:rsidRDefault="00773CCE" w:rsidP="00773CCE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FB945D8" w14:textId="4B1C7374" w:rsidR="00773CCE" w:rsidRPr="00F61C23" w:rsidRDefault="000E3DF7" w:rsidP="00773CCE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6,</w:t>
            </w: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436</w:t>
            </w:r>
          </w:p>
        </w:tc>
        <w:tc>
          <w:tcPr>
            <w:tcW w:w="247" w:type="dxa"/>
          </w:tcPr>
          <w:p w14:paraId="61B94D47" w14:textId="77777777" w:rsidR="00773CCE" w:rsidRPr="00F61C23" w:rsidRDefault="00773CCE" w:rsidP="00773C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92" w:type="dxa"/>
          </w:tcPr>
          <w:p w14:paraId="1CD68685" w14:textId="77777777" w:rsidR="00773CCE" w:rsidRPr="00F61C23" w:rsidRDefault="00773CCE" w:rsidP="00773CC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  <w:p w14:paraId="6CF35B1B" w14:textId="0C221CD3" w:rsidR="00773CCE" w:rsidRPr="00F61C23" w:rsidRDefault="00497801" w:rsidP="00D944C2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3,637</w:t>
            </w:r>
          </w:p>
        </w:tc>
      </w:tr>
      <w:tr w:rsidR="00C577F4" w:rsidRPr="00F61C23" w14:paraId="365B1BF9" w14:textId="77777777" w:rsidTr="00D944C2">
        <w:tc>
          <w:tcPr>
            <w:tcW w:w="2862" w:type="dxa"/>
            <w:hideMark/>
          </w:tcPr>
          <w:p w14:paraId="0DC487D4" w14:textId="77777777" w:rsidR="00773CCE" w:rsidRPr="00F61C23" w:rsidRDefault="00773CCE" w:rsidP="00773CC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9B910E" w14:textId="4CA34325" w:rsidR="00773CCE" w:rsidRPr="00F61C23" w:rsidRDefault="00F10FBD" w:rsidP="00D944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2529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,010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2529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727</w:t>
            </w:r>
          </w:p>
        </w:tc>
        <w:tc>
          <w:tcPr>
            <w:tcW w:w="270" w:type="dxa"/>
          </w:tcPr>
          <w:p w14:paraId="3618930A" w14:textId="77777777" w:rsidR="00773CCE" w:rsidRPr="00F61C23" w:rsidRDefault="00773CCE" w:rsidP="00773C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CDAF03" w14:textId="2A898610" w:rsidR="00773CCE" w:rsidRPr="00F61C23" w:rsidRDefault="00A453AA" w:rsidP="00D944C2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773CCE" w:rsidRPr="00F61C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73E9C">
              <w:rPr>
                <w:rFonts w:ascii="Angsana New" w:hAnsi="Angsana New"/>
                <w:b/>
                <w:bCs/>
                <w:sz w:val="30"/>
                <w:szCs w:val="30"/>
              </w:rPr>
              <w:t>161</w:t>
            </w:r>
            <w:r w:rsidR="00497801"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C73E9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010</w:t>
            </w:r>
          </w:p>
        </w:tc>
        <w:tc>
          <w:tcPr>
            <w:tcW w:w="249" w:type="dxa"/>
          </w:tcPr>
          <w:p w14:paraId="58BFF1C3" w14:textId="77777777" w:rsidR="00773CCE" w:rsidRPr="00F61C23" w:rsidRDefault="00773CCE" w:rsidP="00773C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AAA05A" w14:textId="272D93BC" w:rsidR="00773CCE" w:rsidRPr="00F61C23" w:rsidRDefault="000E3DF7" w:rsidP="00773CCE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F10FBD"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EA76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EA76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576</w:t>
            </w:r>
          </w:p>
        </w:tc>
        <w:tc>
          <w:tcPr>
            <w:tcW w:w="247" w:type="dxa"/>
          </w:tcPr>
          <w:p w14:paraId="6AD686B7" w14:textId="77777777" w:rsidR="00773CCE" w:rsidRPr="00F61C23" w:rsidRDefault="00773CCE" w:rsidP="00773C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FB1B82" w14:textId="06FE97AD" w:rsidR="00773CCE" w:rsidRPr="00F61C23" w:rsidRDefault="00497801" w:rsidP="00D944C2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</w:t>
            </w:r>
            <w:r w:rsidR="00F10FBD"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780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F10FBD" w:rsidRPr="00F61C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950</w:t>
            </w:r>
          </w:p>
        </w:tc>
      </w:tr>
    </w:tbl>
    <w:p w14:paraId="604CFFD0" w14:textId="77777777" w:rsidR="00DC2AC8" w:rsidRPr="00F61C23" w:rsidRDefault="00DC2AC8" w:rsidP="00DC2AC8">
      <w:pPr>
        <w:tabs>
          <w:tab w:val="clear" w:pos="227"/>
          <w:tab w:val="clear" w:pos="454"/>
          <w:tab w:val="left" w:pos="540"/>
        </w:tabs>
        <w:spacing w:line="240" w:lineRule="auto"/>
        <w:ind w:left="547" w:right="-317"/>
        <w:jc w:val="thaiDistribute"/>
        <w:rPr>
          <w:rFonts w:ascii="Angsana New" w:hAnsi="Angsana New"/>
          <w:b/>
          <w:sz w:val="2"/>
          <w:szCs w:val="2"/>
        </w:rPr>
      </w:pPr>
    </w:p>
    <w:p w14:paraId="4A7090D1" w14:textId="4B1D6CAB" w:rsidR="00F97903" w:rsidRDefault="00F97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Cs/>
          <w:sz w:val="30"/>
          <w:szCs w:val="30"/>
        </w:rPr>
        <w:br w:type="page"/>
      </w:r>
    </w:p>
    <w:p w14:paraId="3BF36209" w14:textId="345C0D22" w:rsidR="00B607B3" w:rsidRPr="00F61C23" w:rsidRDefault="00DE5AC1" w:rsidP="008B3A8E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7"/>
        <w:jc w:val="thaiDistribute"/>
        <w:rPr>
          <w:rFonts w:ascii="Angsana New" w:hAnsi="Angsana New"/>
          <w:bCs/>
          <w:sz w:val="30"/>
          <w:szCs w:val="30"/>
        </w:rPr>
      </w:pPr>
      <w:r w:rsidRPr="00F61C23">
        <w:rPr>
          <w:rFonts w:ascii="Angsana New" w:hAnsi="Angsana New"/>
          <w:bCs/>
          <w:sz w:val="30"/>
          <w:szCs w:val="30"/>
          <w:cs/>
        </w:rPr>
        <w:t>เงินลงทุนในบริษัทร่วมและการร่วมค้า</w:t>
      </w:r>
    </w:p>
    <w:p w14:paraId="52714027" w14:textId="77777777" w:rsidR="00CB441A" w:rsidRPr="00F61C23" w:rsidRDefault="00CB441A" w:rsidP="00CB44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Cs/>
          <w:sz w:val="28"/>
          <w:szCs w:val="28"/>
        </w:rPr>
      </w:pPr>
    </w:p>
    <w:tbl>
      <w:tblPr>
        <w:tblW w:w="93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65"/>
        <w:gridCol w:w="270"/>
        <w:gridCol w:w="1266"/>
        <w:gridCol w:w="272"/>
        <w:gridCol w:w="1175"/>
        <w:gridCol w:w="268"/>
        <w:gridCol w:w="1261"/>
      </w:tblGrid>
      <w:tr w:rsidR="003579E5" w:rsidRPr="00F61C23" w14:paraId="386F8E68" w14:textId="77777777" w:rsidTr="00D944C2">
        <w:trPr>
          <w:tblHeader/>
        </w:trPr>
        <w:tc>
          <w:tcPr>
            <w:tcW w:w="1970" w:type="pct"/>
          </w:tcPr>
          <w:p w14:paraId="7F80759D" w14:textId="77777777" w:rsidR="003579E5" w:rsidRPr="00F61C23" w:rsidRDefault="003579E5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2" w:type="pct"/>
            <w:gridSpan w:val="3"/>
          </w:tcPr>
          <w:p w14:paraId="200C64A2" w14:textId="77777777" w:rsidR="003579E5" w:rsidRPr="00F61C23" w:rsidRDefault="003579E5" w:rsidP="003D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67D6B67" w14:textId="77777777" w:rsidR="003579E5" w:rsidRPr="00F61C23" w:rsidRDefault="003579E5" w:rsidP="003D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pct"/>
            <w:gridSpan w:val="3"/>
          </w:tcPr>
          <w:p w14:paraId="648E0C02" w14:textId="77777777" w:rsidR="003579E5" w:rsidRPr="00F61C23" w:rsidRDefault="003579E5" w:rsidP="003D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3579E5" w:rsidRPr="00F61C23" w14:paraId="5E564F9D" w14:textId="77777777" w:rsidTr="00FC5192">
        <w:trPr>
          <w:tblHeader/>
        </w:trPr>
        <w:tc>
          <w:tcPr>
            <w:tcW w:w="1970" w:type="pct"/>
          </w:tcPr>
          <w:p w14:paraId="28C6207E" w14:textId="378AA664" w:rsidR="003579E5" w:rsidRPr="00F61C23" w:rsidRDefault="003579E5" w:rsidP="00A71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F61C2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="004661FF" w:rsidRPr="00F61C2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F61C2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22" w:type="pct"/>
          </w:tcPr>
          <w:p w14:paraId="476B7872" w14:textId="5FCD7BAA" w:rsidR="003579E5" w:rsidRPr="00F61C23" w:rsidRDefault="003579E5" w:rsidP="00A71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4" w:type="pct"/>
          </w:tcPr>
          <w:p w14:paraId="00F89079" w14:textId="77777777" w:rsidR="003579E5" w:rsidRPr="00F61C23" w:rsidRDefault="003579E5" w:rsidP="00A71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pct"/>
          </w:tcPr>
          <w:p w14:paraId="5ACB2A60" w14:textId="15183F94" w:rsidR="003579E5" w:rsidRPr="00F61C23" w:rsidRDefault="003579E5" w:rsidP="00A71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5" w:type="pct"/>
          </w:tcPr>
          <w:p w14:paraId="3F259C76" w14:textId="77777777" w:rsidR="003579E5" w:rsidRPr="00F61C23" w:rsidRDefault="003579E5" w:rsidP="00A71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</w:tcPr>
          <w:p w14:paraId="20F03C47" w14:textId="24618A8C" w:rsidR="003579E5" w:rsidRPr="00F61C23" w:rsidRDefault="003579E5" w:rsidP="00A71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3" w:type="pct"/>
          </w:tcPr>
          <w:p w14:paraId="3B45285D" w14:textId="77777777" w:rsidR="003579E5" w:rsidRPr="00F61C23" w:rsidRDefault="003579E5" w:rsidP="00A71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pct"/>
          </w:tcPr>
          <w:p w14:paraId="672A56F1" w14:textId="17A6D4CE" w:rsidR="003579E5" w:rsidRPr="00F61C23" w:rsidRDefault="003579E5" w:rsidP="00A71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3579E5" w:rsidRPr="00F61C23" w14:paraId="2297947D" w14:textId="77777777" w:rsidTr="00D944C2">
        <w:trPr>
          <w:tblHeader/>
        </w:trPr>
        <w:tc>
          <w:tcPr>
            <w:tcW w:w="1970" w:type="pct"/>
          </w:tcPr>
          <w:p w14:paraId="303921BD" w14:textId="77777777" w:rsidR="003579E5" w:rsidRPr="00F61C23" w:rsidRDefault="003579E5" w:rsidP="003D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30" w:type="pct"/>
            <w:gridSpan w:val="7"/>
          </w:tcPr>
          <w:p w14:paraId="3B540D86" w14:textId="77777777" w:rsidR="003579E5" w:rsidRPr="00F61C23" w:rsidRDefault="003579E5" w:rsidP="003D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579E5" w:rsidRPr="00F61C23" w14:paraId="25DFEFD4" w14:textId="77777777" w:rsidTr="00FC5192">
        <w:tc>
          <w:tcPr>
            <w:tcW w:w="1970" w:type="pct"/>
          </w:tcPr>
          <w:p w14:paraId="2C284BD7" w14:textId="77777777" w:rsidR="003579E5" w:rsidRPr="00F61C23" w:rsidRDefault="003579E5" w:rsidP="003D6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622" w:type="pct"/>
          </w:tcPr>
          <w:p w14:paraId="06EAD5B3" w14:textId="77777777" w:rsidR="003579E5" w:rsidRPr="00F61C23" w:rsidRDefault="003579E5" w:rsidP="003D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7A14E58D" w14:textId="77777777" w:rsidR="003579E5" w:rsidRPr="00F61C23" w:rsidRDefault="003579E5" w:rsidP="003D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pct"/>
          </w:tcPr>
          <w:p w14:paraId="0EB754E7" w14:textId="77777777" w:rsidR="003579E5" w:rsidRPr="00F61C23" w:rsidRDefault="003579E5" w:rsidP="003D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14:paraId="2A40CD01" w14:textId="77777777" w:rsidR="003579E5" w:rsidRPr="00F61C23" w:rsidRDefault="003579E5" w:rsidP="003D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</w:tcPr>
          <w:p w14:paraId="130563DA" w14:textId="77777777" w:rsidR="003579E5" w:rsidRPr="00F61C23" w:rsidRDefault="003579E5" w:rsidP="003D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50D4566B" w14:textId="77777777" w:rsidR="003579E5" w:rsidRPr="00F61C23" w:rsidRDefault="003579E5" w:rsidP="003D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pct"/>
          </w:tcPr>
          <w:p w14:paraId="7D0437DC" w14:textId="77777777" w:rsidR="003579E5" w:rsidRPr="00F61C23" w:rsidRDefault="003579E5" w:rsidP="003D64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79E5" w:rsidRPr="00F61C23" w14:paraId="1662A353" w14:textId="77777777" w:rsidTr="00FC5192">
        <w:tc>
          <w:tcPr>
            <w:tcW w:w="1970" w:type="pct"/>
          </w:tcPr>
          <w:p w14:paraId="1B006A11" w14:textId="763EA12C" w:rsidR="003579E5" w:rsidRPr="00F61C23" w:rsidRDefault="003579E5" w:rsidP="0014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61C23">
              <w:rPr>
                <w:rFonts w:ascii="Angsana New" w:hAnsi="Angsana New"/>
                <w:sz w:val="28"/>
                <w:szCs w:val="28"/>
              </w:rPr>
              <w:t>1</w:t>
            </w: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622" w:type="pct"/>
          </w:tcPr>
          <w:p w14:paraId="4A069C32" w14:textId="270263D3" w:rsidR="003579E5" w:rsidRPr="00F61C23" w:rsidRDefault="003579E5" w:rsidP="0014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350,214</w:t>
            </w:r>
          </w:p>
        </w:tc>
        <w:tc>
          <w:tcPr>
            <w:tcW w:w="144" w:type="pct"/>
          </w:tcPr>
          <w:p w14:paraId="7AA2F7DD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pct"/>
          </w:tcPr>
          <w:p w14:paraId="590BC0FC" w14:textId="2997209A" w:rsidR="003579E5" w:rsidRPr="00F61C23" w:rsidRDefault="003579E5" w:rsidP="0058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233,508</w:t>
            </w:r>
          </w:p>
        </w:tc>
        <w:tc>
          <w:tcPr>
            <w:tcW w:w="145" w:type="pct"/>
          </w:tcPr>
          <w:p w14:paraId="32F76C5F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</w:tcPr>
          <w:p w14:paraId="590556C5" w14:textId="06A124C8" w:rsidR="003579E5" w:rsidRPr="00F61C23" w:rsidRDefault="003579E5" w:rsidP="0014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346,788</w:t>
            </w:r>
          </w:p>
        </w:tc>
        <w:tc>
          <w:tcPr>
            <w:tcW w:w="143" w:type="pct"/>
          </w:tcPr>
          <w:p w14:paraId="3CDEB0BD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pct"/>
          </w:tcPr>
          <w:p w14:paraId="462F0F16" w14:textId="334882F1" w:rsidR="003579E5" w:rsidRPr="00F61C23" w:rsidRDefault="003579E5" w:rsidP="0014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244,207</w:t>
            </w:r>
          </w:p>
        </w:tc>
      </w:tr>
      <w:tr w:rsidR="003579E5" w:rsidRPr="00F61C23" w14:paraId="13B2D636" w14:textId="77777777" w:rsidTr="00FC5192">
        <w:tc>
          <w:tcPr>
            <w:tcW w:w="1970" w:type="pct"/>
          </w:tcPr>
          <w:p w14:paraId="612062F2" w14:textId="77777777" w:rsidR="003579E5" w:rsidRPr="00B02C43" w:rsidRDefault="003579E5" w:rsidP="0014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02C43">
              <w:rPr>
                <w:rFonts w:ascii="Angsana New" w:hAnsi="Angsana New"/>
                <w:sz w:val="28"/>
                <w:szCs w:val="28"/>
                <w:cs/>
              </w:rPr>
              <w:t>ส่วนแบ่งกำไรตามวิธีส่วนได้เสีย</w:t>
            </w:r>
          </w:p>
        </w:tc>
        <w:tc>
          <w:tcPr>
            <w:tcW w:w="622" w:type="pct"/>
          </w:tcPr>
          <w:p w14:paraId="0ECB7C27" w14:textId="13839EEF" w:rsidR="003579E5" w:rsidRPr="00F61C23" w:rsidRDefault="00B02C43" w:rsidP="0014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02C43">
              <w:rPr>
                <w:rFonts w:ascii="Angsana New" w:hAnsi="Angsana New"/>
                <w:sz w:val="28"/>
                <w:szCs w:val="28"/>
              </w:rPr>
              <w:t>68,655</w:t>
            </w:r>
          </w:p>
        </w:tc>
        <w:tc>
          <w:tcPr>
            <w:tcW w:w="144" w:type="pct"/>
          </w:tcPr>
          <w:p w14:paraId="2F668F41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pct"/>
          </w:tcPr>
          <w:p w14:paraId="0C92751A" w14:textId="262F6B16" w:rsidR="003579E5" w:rsidRPr="00F61C23" w:rsidRDefault="003579E5" w:rsidP="0014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16,299</w:t>
            </w:r>
          </w:p>
        </w:tc>
        <w:tc>
          <w:tcPr>
            <w:tcW w:w="145" w:type="pct"/>
          </w:tcPr>
          <w:p w14:paraId="69A31AAB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</w:tcPr>
          <w:p w14:paraId="3143031D" w14:textId="6F0CB770" w:rsidR="003579E5" w:rsidRPr="00F61C23" w:rsidRDefault="003579E5" w:rsidP="0014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72DB4613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pct"/>
          </w:tcPr>
          <w:p w14:paraId="611C3F3C" w14:textId="7ABED0C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579E5" w:rsidRPr="00F61C23" w14:paraId="71F8F392" w14:textId="77777777" w:rsidTr="00FC5192">
        <w:tc>
          <w:tcPr>
            <w:tcW w:w="1970" w:type="pct"/>
          </w:tcPr>
          <w:p w14:paraId="629AC3C7" w14:textId="326480EA" w:rsidR="003579E5" w:rsidRPr="00B02C43" w:rsidRDefault="003579E5" w:rsidP="0014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02C43">
              <w:rPr>
                <w:rFonts w:ascii="Angsana New" w:hAnsi="Angsana New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622" w:type="pct"/>
          </w:tcPr>
          <w:p w14:paraId="7AB3F416" w14:textId="68E453B3" w:rsidR="003579E5" w:rsidRPr="00F61C23" w:rsidRDefault="003579E5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64A7F9A2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pct"/>
          </w:tcPr>
          <w:p w14:paraId="1B20AF9E" w14:textId="6CFA4859" w:rsidR="003579E5" w:rsidRPr="00F61C23" w:rsidRDefault="003579E5" w:rsidP="0014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81,507</w:t>
            </w:r>
          </w:p>
        </w:tc>
        <w:tc>
          <w:tcPr>
            <w:tcW w:w="145" w:type="pct"/>
          </w:tcPr>
          <w:p w14:paraId="4FFE0C3A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</w:tcPr>
          <w:p w14:paraId="6027E004" w14:textId="55E63906" w:rsidR="003579E5" w:rsidRPr="00F61C23" w:rsidRDefault="003579E5" w:rsidP="0014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74C9D636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pct"/>
          </w:tcPr>
          <w:p w14:paraId="7E2BD0DF" w14:textId="08780F00" w:rsidR="003579E5" w:rsidRPr="00F61C23" w:rsidRDefault="003579E5" w:rsidP="00AC5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81,507</w:t>
            </w:r>
          </w:p>
        </w:tc>
      </w:tr>
      <w:tr w:rsidR="003579E5" w:rsidRPr="00F61C23" w14:paraId="47B562D3" w14:textId="77777777" w:rsidTr="00FC5192">
        <w:tc>
          <w:tcPr>
            <w:tcW w:w="1970" w:type="pct"/>
          </w:tcPr>
          <w:p w14:paraId="4ED0A14B" w14:textId="77777777" w:rsidR="003579E5" w:rsidRPr="00B02C43" w:rsidRDefault="003579E5" w:rsidP="0014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02C43">
              <w:rPr>
                <w:rFonts w:ascii="Angsana New" w:hAnsi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622" w:type="pct"/>
          </w:tcPr>
          <w:p w14:paraId="10868368" w14:textId="35FEF2AA" w:rsidR="003579E5" w:rsidRPr="00F61C23" w:rsidRDefault="003579E5" w:rsidP="0014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(22,788)</w:t>
            </w:r>
          </w:p>
        </w:tc>
        <w:tc>
          <w:tcPr>
            <w:tcW w:w="144" w:type="pct"/>
          </w:tcPr>
          <w:p w14:paraId="136BDA91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pct"/>
          </w:tcPr>
          <w:p w14:paraId="2BAC9F7B" w14:textId="244AC4FD" w:rsidR="003579E5" w:rsidRPr="00F61C23" w:rsidRDefault="003579E5" w:rsidP="00AC5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186EEB02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</w:tcPr>
          <w:p w14:paraId="723A5D7A" w14:textId="7C268666" w:rsidR="003579E5" w:rsidRPr="00F61C23" w:rsidRDefault="003579E5" w:rsidP="0014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44210289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pct"/>
          </w:tcPr>
          <w:p w14:paraId="416B2D4B" w14:textId="461DCE95" w:rsidR="003579E5" w:rsidRPr="00F61C23" w:rsidRDefault="003579E5" w:rsidP="00AC5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C5192" w:rsidRPr="00F61C23" w14:paraId="649A6B3E" w14:textId="77777777" w:rsidTr="00575789">
        <w:tc>
          <w:tcPr>
            <w:tcW w:w="1970" w:type="pct"/>
          </w:tcPr>
          <w:p w14:paraId="220EF57C" w14:textId="791E1869" w:rsidR="00FC5192" w:rsidRPr="00B02C43" w:rsidRDefault="00FC5192" w:rsidP="0002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02C43">
              <w:rPr>
                <w:rFonts w:ascii="Angsana New" w:hAnsi="Angsana New"/>
                <w:sz w:val="28"/>
                <w:szCs w:val="28"/>
                <w:cs/>
              </w:rPr>
              <w:t>จ่ายเพิ่มทุน</w:t>
            </w:r>
            <w:r w:rsidR="00575789">
              <w:rPr>
                <w:rFonts w:ascii="Angsana New" w:hAnsi="Angsana New"/>
                <w:sz w:val="28"/>
                <w:szCs w:val="28"/>
              </w:rPr>
              <w:t xml:space="preserve"> / </w:t>
            </w:r>
            <w:r w:rsidR="00575789" w:rsidRPr="00B02C43">
              <w:rPr>
                <w:rFonts w:ascii="Angsana New" w:hAnsi="Angsana New"/>
                <w:sz w:val="28"/>
                <w:szCs w:val="28"/>
                <w:cs/>
              </w:rPr>
              <w:t>เรียกชำระทุนเพิ่ม</w:t>
            </w:r>
          </w:p>
        </w:tc>
        <w:tc>
          <w:tcPr>
            <w:tcW w:w="622" w:type="pct"/>
          </w:tcPr>
          <w:p w14:paraId="32EC567D" w14:textId="77777777" w:rsidR="00FC5192" w:rsidRPr="00F61C23" w:rsidRDefault="00FC5192" w:rsidP="0002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611,891</w:t>
            </w:r>
          </w:p>
        </w:tc>
        <w:tc>
          <w:tcPr>
            <w:tcW w:w="144" w:type="pct"/>
          </w:tcPr>
          <w:p w14:paraId="2FBEB4FB" w14:textId="77777777" w:rsidR="00FC5192" w:rsidRPr="00F61C23" w:rsidRDefault="00FC5192" w:rsidP="00022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pct"/>
          </w:tcPr>
          <w:p w14:paraId="4231C42B" w14:textId="65AEC8AD" w:rsidR="00FC5192" w:rsidRPr="00F61C23" w:rsidRDefault="00575789" w:rsidP="0002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  <w:r w:rsidR="00FC5192" w:rsidRPr="00F61C23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45" w:type="pct"/>
          </w:tcPr>
          <w:p w14:paraId="0A3F8E4D" w14:textId="77777777" w:rsidR="00FC5192" w:rsidRPr="00F61C23" w:rsidRDefault="00FC5192" w:rsidP="00022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</w:tcPr>
          <w:p w14:paraId="4342C9EF" w14:textId="77777777" w:rsidR="00FC5192" w:rsidRPr="00F61C23" w:rsidRDefault="00FC5192" w:rsidP="0002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611,891</w:t>
            </w:r>
          </w:p>
        </w:tc>
        <w:tc>
          <w:tcPr>
            <w:tcW w:w="143" w:type="pct"/>
          </w:tcPr>
          <w:p w14:paraId="7449A4DF" w14:textId="77777777" w:rsidR="00FC5192" w:rsidRPr="00F61C23" w:rsidRDefault="00FC5192" w:rsidP="000221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pct"/>
          </w:tcPr>
          <w:p w14:paraId="4846F10D" w14:textId="20664B6A" w:rsidR="00FC5192" w:rsidRPr="00F61C23" w:rsidRDefault="00575789" w:rsidP="000221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</w:t>
            </w:r>
            <w:r w:rsidRPr="00F61C23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74</w:t>
            </w:r>
          </w:p>
        </w:tc>
      </w:tr>
      <w:tr w:rsidR="003579E5" w:rsidRPr="00F61C23" w14:paraId="3E66D283" w14:textId="77777777" w:rsidTr="00FC5192">
        <w:tc>
          <w:tcPr>
            <w:tcW w:w="1970" w:type="pct"/>
          </w:tcPr>
          <w:p w14:paraId="6F41E09D" w14:textId="77777777" w:rsidR="003579E5" w:rsidRPr="00B02C43" w:rsidRDefault="003579E5" w:rsidP="0014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02C43">
              <w:rPr>
                <w:rFonts w:ascii="Angsana New" w:hAnsi="Angsana New"/>
                <w:sz w:val="28"/>
                <w:szCs w:val="28"/>
                <w:cs/>
              </w:rPr>
              <w:t>ผลต่างของอัตราแลกเปลี่ยนจากการ</w:t>
            </w:r>
          </w:p>
        </w:tc>
        <w:tc>
          <w:tcPr>
            <w:tcW w:w="622" w:type="pct"/>
          </w:tcPr>
          <w:p w14:paraId="7EE2D352" w14:textId="77777777" w:rsidR="003579E5" w:rsidRPr="00F61C23" w:rsidRDefault="003579E5" w:rsidP="0014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" w:type="pct"/>
          </w:tcPr>
          <w:p w14:paraId="5ED1FE67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pct"/>
          </w:tcPr>
          <w:p w14:paraId="39199AF2" w14:textId="50E6650A" w:rsidR="003579E5" w:rsidRPr="00F61C23" w:rsidRDefault="003579E5" w:rsidP="0014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14:paraId="265A147A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</w:tcPr>
          <w:p w14:paraId="68D048A3" w14:textId="77777777" w:rsidR="003579E5" w:rsidRPr="00F61C23" w:rsidRDefault="003579E5" w:rsidP="0014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197F7786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pct"/>
          </w:tcPr>
          <w:p w14:paraId="4A190F25" w14:textId="327A72E5" w:rsidR="003579E5" w:rsidRPr="00F61C23" w:rsidRDefault="003579E5" w:rsidP="0014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79E5" w:rsidRPr="00F61C23" w14:paraId="2C6C92E5" w14:textId="77777777" w:rsidTr="00FC5192">
        <w:tc>
          <w:tcPr>
            <w:tcW w:w="1970" w:type="pct"/>
          </w:tcPr>
          <w:p w14:paraId="09A6BDCA" w14:textId="77777777" w:rsidR="003579E5" w:rsidRPr="00B02C43" w:rsidRDefault="003579E5" w:rsidP="0014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2C43">
              <w:rPr>
                <w:rFonts w:ascii="Angsana New" w:hAnsi="Angsana New"/>
                <w:sz w:val="28"/>
                <w:szCs w:val="28"/>
                <w:cs/>
              </w:rPr>
              <w:t>แปลงค่างบการเงิน</w:t>
            </w:r>
          </w:p>
        </w:tc>
        <w:tc>
          <w:tcPr>
            <w:tcW w:w="622" w:type="pct"/>
            <w:shd w:val="clear" w:color="auto" w:fill="auto"/>
          </w:tcPr>
          <w:p w14:paraId="0C8B9566" w14:textId="19D52791" w:rsidR="003579E5" w:rsidRPr="00F61C23" w:rsidRDefault="00B02C43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02C43">
              <w:rPr>
                <w:rFonts w:ascii="Angsana New" w:hAnsi="Angsana New"/>
                <w:sz w:val="28"/>
                <w:szCs w:val="28"/>
              </w:rPr>
              <w:t>(29,617)</w:t>
            </w:r>
          </w:p>
        </w:tc>
        <w:tc>
          <w:tcPr>
            <w:tcW w:w="144" w:type="pct"/>
          </w:tcPr>
          <w:p w14:paraId="61EF1211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pct"/>
          </w:tcPr>
          <w:p w14:paraId="2B94EFDE" w14:textId="3DDB313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(2,174)</w:t>
            </w:r>
          </w:p>
        </w:tc>
        <w:tc>
          <w:tcPr>
            <w:tcW w:w="145" w:type="pct"/>
          </w:tcPr>
          <w:p w14:paraId="0BC2DB63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</w:tcPr>
          <w:p w14:paraId="4D67203C" w14:textId="0BF61596" w:rsidR="003579E5" w:rsidRPr="00F61C23" w:rsidRDefault="003579E5" w:rsidP="0014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084C6B47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pct"/>
          </w:tcPr>
          <w:p w14:paraId="76BC2F39" w14:textId="097952E3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579E5" w:rsidRPr="00F61C23" w14:paraId="7904DEA7" w14:textId="77777777" w:rsidTr="00FC5192">
        <w:tc>
          <w:tcPr>
            <w:tcW w:w="1970" w:type="pct"/>
          </w:tcPr>
          <w:p w14:paraId="5C4C3853" w14:textId="07CAEF5A" w:rsidR="003579E5" w:rsidRPr="00F61C23" w:rsidRDefault="003579E5" w:rsidP="00A71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3DE34B58" w14:textId="45EAE8BD" w:rsidR="003579E5" w:rsidRPr="00F61C23" w:rsidRDefault="00B02C43" w:rsidP="00A71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02C43">
              <w:rPr>
                <w:rFonts w:ascii="Angsana New" w:hAnsi="Angsana New"/>
                <w:b/>
                <w:bCs/>
                <w:sz w:val="28"/>
                <w:szCs w:val="28"/>
              </w:rPr>
              <w:t>978,355</w:t>
            </w:r>
          </w:p>
        </w:tc>
        <w:tc>
          <w:tcPr>
            <w:tcW w:w="144" w:type="pct"/>
          </w:tcPr>
          <w:p w14:paraId="53CE4DC1" w14:textId="77777777" w:rsidR="003579E5" w:rsidRPr="00F61C23" w:rsidRDefault="003579E5" w:rsidP="00A71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14:paraId="2C89B656" w14:textId="23221518" w:rsidR="003579E5" w:rsidRPr="00F61C23" w:rsidRDefault="003579E5" w:rsidP="00A71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350,214</w:t>
            </w:r>
          </w:p>
        </w:tc>
        <w:tc>
          <w:tcPr>
            <w:tcW w:w="145" w:type="pct"/>
          </w:tcPr>
          <w:p w14:paraId="3A24D730" w14:textId="77777777" w:rsidR="003579E5" w:rsidRPr="00F61C23" w:rsidRDefault="003579E5" w:rsidP="00A71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32600D07" w14:textId="1994211E" w:rsidR="003579E5" w:rsidRPr="00F61C23" w:rsidRDefault="003579E5" w:rsidP="00A71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958,679</w:t>
            </w:r>
          </w:p>
        </w:tc>
        <w:tc>
          <w:tcPr>
            <w:tcW w:w="143" w:type="pct"/>
          </w:tcPr>
          <w:p w14:paraId="29E08F0D" w14:textId="77777777" w:rsidR="003579E5" w:rsidRPr="00F61C23" w:rsidRDefault="003579E5" w:rsidP="00A71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26DCA078" w14:textId="640EE7DD" w:rsidR="003579E5" w:rsidRPr="00F61C23" w:rsidRDefault="003579E5" w:rsidP="00A71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346,788</w:t>
            </w:r>
          </w:p>
        </w:tc>
      </w:tr>
      <w:tr w:rsidR="003579E5" w:rsidRPr="00F61C23" w14:paraId="6B4C6C17" w14:textId="77777777" w:rsidTr="00FC5192">
        <w:trPr>
          <w:trHeight w:val="161"/>
        </w:trPr>
        <w:tc>
          <w:tcPr>
            <w:tcW w:w="1970" w:type="pct"/>
          </w:tcPr>
          <w:p w14:paraId="4ADE9C50" w14:textId="77777777" w:rsidR="003579E5" w:rsidRPr="00F61C23" w:rsidRDefault="003579E5" w:rsidP="0014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</w:tcPr>
          <w:p w14:paraId="26E840DF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370D6AED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6" w:type="pct"/>
            <w:tcBorders>
              <w:top w:val="double" w:sz="4" w:space="0" w:color="auto"/>
            </w:tcBorders>
          </w:tcPr>
          <w:p w14:paraId="18CBDD9E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</w:tcPr>
          <w:p w14:paraId="6001AFDE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3BC4BDB4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</w:tcPr>
          <w:p w14:paraId="05AE6501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double" w:sz="4" w:space="0" w:color="auto"/>
            </w:tcBorders>
          </w:tcPr>
          <w:p w14:paraId="0E659D33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579E5" w:rsidRPr="00F61C23" w14:paraId="46FE3AF5" w14:textId="77777777" w:rsidTr="00FC5192">
        <w:tc>
          <w:tcPr>
            <w:tcW w:w="1970" w:type="pct"/>
          </w:tcPr>
          <w:p w14:paraId="6DDBA1E4" w14:textId="77777777" w:rsidR="003579E5" w:rsidRPr="00F61C23" w:rsidRDefault="003579E5" w:rsidP="0014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622" w:type="pct"/>
          </w:tcPr>
          <w:p w14:paraId="026B0673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5EE31DC7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6" w:type="pct"/>
          </w:tcPr>
          <w:p w14:paraId="49FA3762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</w:tcPr>
          <w:p w14:paraId="1F2B7E26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62933F96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</w:tcPr>
          <w:p w14:paraId="45FB37C8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3" w:type="pct"/>
          </w:tcPr>
          <w:p w14:paraId="5197C8C6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579E5" w:rsidRPr="00F61C23" w14:paraId="42962BA4" w14:textId="77777777" w:rsidTr="00FC5192">
        <w:tc>
          <w:tcPr>
            <w:tcW w:w="1970" w:type="pct"/>
          </w:tcPr>
          <w:p w14:paraId="2228997B" w14:textId="2AE2079E" w:rsidR="003579E5" w:rsidRPr="00F61C23" w:rsidRDefault="003579E5" w:rsidP="0014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61C23">
              <w:rPr>
                <w:rFonts w:ascii="Angsana New" w:hAnsi="Angsana New"/>
                <w:sz w:val="28"/>
                <w:szCs w:val="28"/>
              </w:rPr>
              <w:t>1</w:t>
            </w: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622" w:type="pct"/>
          </w:tcPr>
          <w:p w14:paraId="06BC2C23" w14:textId="2D900111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25,280</w:t>
            </w:r>
          </w:p>
        </w:tc>
        <w:tc>
          <w:tcPr>
            <w:tcW w:w="144" w:type="pct"/>
          </w:tcPr>
          <w:p w14:paraId="7BF60078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6" w:type="pct"/>
          </w:tcPr>
          <w:p w14:paraId="277CFFEB" w14:textId="77777777" w:rsidR="003579E5" w:rsidRPr="00F61C23" w:rsidRDefault="003579E5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0172ABD3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27365BC6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6B6B9584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3" w:type="pct"/>
          </w:tcPr>
          <w:p w14:paraId="1953E573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579E5" w:rsidRPr="00F61C23" w14:paraId="03CB57B7" w14:textId="77777777" w:rsidTr="00FC5192">
        <w:tc>
          <w:tcPr>
            <w:tcW w:w="1970" w:type="pct"/>
          </w:tcPr>
          <w:p w14:paraId="16151BA1" w14:textId="1079A966" w:rsidR="003579E5" w:rsidRPr="00F61C23" w:rsidRDefault="003579E5" w:rsidP="0058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 w:rsidR="005A31C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61C23">
              <w:rPr>
                <w:rFonts w:ascii="Angsana New" w:hAnsi="Angsana New"/>
                <w:sz w:val="28"/>
                <w:szCs w:val="28"/>
              </w:rPr>
              <w:t>(</w:t>
            </w:r>
            <w:r w:rsidRPr="00F61C23">
              <w:rPr>
                <w:rFonts w:ascii="Angsana New" w:hAnsi="Angsana New"/>
                <w:sz w:val="28"/>
                <w:szCs w:val="28"/>
                <w:cs/>
              </w:rPr>
              <w:t>ขาดทุน)</w:t>
            </w:r>
            <w:r w:rsidR="005A31C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61C23">
              <w:rPr>
                <w:rFonts w:ascii="Angsana New" w:hAnsi="Angsana New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622" w:type="pct"/>
          </w:tcPr>
          <w:p w14:paraId="033143B2" w14:textId="20A5AACE" w:rsidR="003579E5" w:rsidRPr="00F61C23" w:rsidRDefault="003579E5" w:rsidP="0058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7,129</w:t>
            </w:r>
          </w:p>
        </w:tc>
        <w:tc>
          <w:tcPr>
            <w:tcW w:w="144" w:type="pct"/>
          </w:tcPr>
          <w:p w14:paraId="13FEAADB" w14:textId="77777777" w:rsidR="003579E5" w:rsidRPr="00F61C23" w:rsidRDefault="003579E5" w:rsidP="0058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pct"/>
          </w:tcPr>
          <w:p w14:paraId="2BED46F7" w14:textId="2C96C318" w:rsidR="003579E5" w:rsidRPr="00F61C23" w:rsidRDefault="003579E5" w:rsidP="0058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(220)</w:t>
            </w:r>
          </w:p>
        </w:tc>
        <w:tc>
          <w:tcPr>
            <w:tcW w:w="145" w:type="pct"/>
          </w:tcPr>
          <w:p w14:paraId="48C82D13" w14:textId="77777777" w:rsidR="003579E5" w:rsidRPr="00F61C23" w:rsidRDefault="003579E5" w:rsidP="0058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</w:tcPr>
          <w:p w14:paraId="42760659" w14:textId="77777777" w:rsidR="003579E5" w:rsidRPr="00F61C23" w:rsidRDefault="003579E5" w:rsidP="0058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44DE5302" w14:textId="77777777" w:rsidR="003579E5" w:rsidRPr="00F61C23" w:rsidRDefault="003579E5" w:rsidP="0058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pct"/>
          </w:tcPr>
          <w:p w14:paraId="202342EE" w14:textId="77777777" w:rsidR="003579E5" w:rsidRPr="00F61C23" w:rsidRDefault="003579E5" w:rsidP="0058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579E5" w:rsidRPr="00F61C23" w14:paraId="16A16D26" w14:textId="77777777" w:rsidTr="00FC5192">
        <w:tc>
          <w:tcPr>
            <w:tcW w:w="1970" w:type="pct"/>
          </w:tcPr>
          <w:p w14:paraId="13DDF13D" w14:textId="73D600FA" w:rsidR="003579E5" w:rsidRPr="00F61C23" w:rsidRDefault="003579E5" w:rsidP="00587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622" w:type="pct"/>
          </w:tcPr>
          <w:p w14:paraId="7227FEA7" w14:textId="571B6AFE" w:rsidR="003579E5" w:rsidRPr="00F61C23" w:rsidRDefault="003579E5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036143CF" w14:textId="77777777" w:rsidR="003579E5" w:rsidRPr="00F61C23" w:rsidRDefault="003579E5" w:rsidP="0058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pct"/>
          </w:tcPr>
          <w:p w14:paraId="4573087B" w14:textId="67ED9331" w:rsidR="003579E5" w:rsidRPr="00F61C23" w:rsidRDefault="003579E5" w:rsidP="0058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25,500</w:t>
            </w:r>
          </w:p>
        </w:tc>
        <w:tc>
          <w:tcPr>
            <w:tcW w:w="145" w:type="pct"/>
          </w:tcPr>
          <w:p w14:paraId="69193DEF" w14:textId="77777777" w:rsidR="003579E5" w:rsidRPr="00F61C23" w:rsidRDefault="003579E5" w:rsidP="0058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</w:tcPr>
          <w:p w14:paraId="0869DF35" w14:textId="1CD0C99A" w:rsidR="003579E5" w:rsidRPr="00F61C23" w:rsidRDefault="003579E5" w:rsidP="0058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60A49E83" w14:textId="77777777" w:rsidR="003579E5" w:rsidRPr="00F61C23" w:rsidRDefault="003579E5" w:rsidP="0058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pct"/>
          </w:tcPr>
          <w:p w14:paraId="2661F284" w14:textId="6E6311D3" w:rsidR="003579E5" w:rsidRPr="00F61C23" w:rsidRDefault="003579E5" w:rsidP="00587C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579E5" w:rsidRPr="00F61C23" w14:paraId="03D0C9BF" w14:textId="77777777" w:rsidTr="00FC5192">
        <w:tc>
          <w:tcPr>
            <w:tcW w:w="1970" w:type="pct"/>
          </w:tcPr>
          <w:p w14:paraId="52082C5D" w14:textId="63EA750E" w:rsidR="003579E5" w:rsidRPr="00F61C23" w:rsidRDefault="00F424BB" w:rsidP="00A71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2C43">
              <w:rPr>
                <w:rFonts w:ascii="Angsana New" w:hAnsi="Angsana New"/>
                <w:sz w:val="28"/>
                <w:szCs w:val="28"/>
                <w:cs/>
              </w:rPr>
              <w:t>จ่ายเพิ่มทุน</w:t>
            </w:r>
            <w:r>
              <w:rPr>
                <w:rFonts w:ascii="Angsana New" w:hAnsi="Angsana New"/>
                <w:sz w:val="28"/>
                <w:szCs w:val="28"/>
              </w:rPr>
              <w:t xml:space="preserve"> / </w:t>
            </w:r>
            <w:r w:rsidRPr="00B02C43">
              <w:rPr>
                <w:rFonts w:ascii="Angsana New" w:hAnsi="Angsana New"/>
                <w:sz w:val="28"/>
                <w:szCs w:val="28"/>
                <w:cs/>
              </w:rPr>
              <w:t>เรียกชำระทุนเพิ่ม</w:t>
            </w: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330F57A0" w14:textId="263474CC" w:rsidR="003579E5" w:rsidRPr="00F61C23" w:rsidRDefault="00F424BB" w:rsidP="00A71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46,765</w:t>
            </w:r>
          </w:p>
        </w:tc>
        <w:tc>
          <w:tcPr>
            <w:tcW w:w="144" w:type="pct"/>
          </w:tcPr>
          <w:p w14:paraId="6EA1631F" w14:textId="77777777" w:rsidR="003579E5" w:rsidRPr="00F61C23" w:rsidRDefault="003579E5" w:rsidP="00A71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14:paraId="40649FD6" w14:textId="67564B64" w:rsidR="003579E5" w:rsidRPr="00F61C23" w:rsidRDefault="003579E5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6F54AD15" w14:textId="77777777" w:rsidR="003579E5" w:rsidRPr="00F61C23" w:rsidRDefault="003579E5" w:rsidP="00A71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1E80DE64" w14:textId="74971B02" w:rsidR="003579E5" w:rsidRPr="00F61C23" w:rsidRDefault="003579E5" w:rsidP="00A71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50E05B33" w14:textId="269E2E1C" w:rsidR="003579E5" w:rsidRPr="00F61C23" w:rsidRDefault="003579E5" w:rsidP="00A71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4A178832" w14:textId="1D5BAD42" w:rsidR="003579E5" w:rsidRPr="00F61C23" w:rsidRDefault="003579E5" w:rsidP="00A71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579E5" w:rsidRPr="00F61C23" w14:paraId="0C871546" w14:textId="77777777" w:rsidTr="00FC5192">
        <w:tc>
          <w:tcPr>
            <w:tcW w:w="1970" w:type="pct"/>
          </w:tcPr>
          <w:p w14:paraId="2AB85512" w14:textId="2214C099" w:rsidR="003579E5" w:rsidRPr="00F61C23" w:rsidRDefault="003579E5" w:rsidP="00A71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4B1BF2E0" w14:textId="2BF4E890" w:rsidR="003579E5" w:rsidRPr="00F61C23" w:rsidRDefault="003579E5" w:rsidP="00A71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79,174</w:t>
            </w:r>
          </w:p>
        </w:tc>
        <w:tc>
          <w:tcPr>
            <w:tcW w:w="144" w:type="pct"/>
          </w:tcPr>
          <w:p w14:paraId="0A415A50" w14:textId="77777777" w:rsidR="003579E5" w:rsidRPr="00F61C23" w:rsidRDefault="003579E5" w:rsidP="00A71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14:paraId="083267DD" w14:textId="073338C8" w:rsidR="003579E5" w:rsidRPr="00F61C23" w:rsidRDefault="003579E5" w:rsidP="00A71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25,280</w:t>
            </w:r>
          </w:p>
        </w:tc>
        <w:tc>
          <w:tcPr>
            <w:tcW w:w="145" w:type="pct"/>
          </w:tcPr>
          <w:p w14:paraId="10C730A0" w14:textId="77777777" w:rsidR="003579E5" w:rsidRPr="00F61C23" w:rsidRDefault="003579E5" w:rsidP="00A71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44A12B76" w14:textId="77777777" w:rsidR="003579E5" w:rsidRPr="00F61C23" w:rsidRDefault="003579E5" w:rsidP="00A71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760D36B0" w14:textId="77777777" w:rsidR="003579E5" w:rsidRPr="00F61C23" w:rsidRDefault="003579E5" w:rsidP="00A71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73F8028F" w14:textId="77777777" w:rsidR="003579E5" w:rsidRPr="00F61C23" w:rsidRDefault="003579E5" w:rsidP="00A71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3579E5" w:rsidRPr="00F61C23" w14:paraId="1748D999" w14:textId="77777777" w:rsidTr="00FC5192">
        <w:trPr>
          <w:trHeight w:val="71"/>
        </w:trPr>
        <w:tc>
          <w:tcPr>
            <w:tcW w:w="1970" w:type="pct"/>
          </w:tcPr>
          <w:p w14:paraId="3547D281" w14:textId="77777777" w:rsidR="003579E5" w:rsidRPr="00F61C23" w:rsidRDefault="003579E5" w:rsidP="0014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</w:tcPr>
          <w:p w14:paraId="477BF328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792C16C0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6" w:type="pct"/>
            <w:tcBorders>
              <w:top w:val="double" w:sz="4" w:space="0" w:color="auto"/>
            </w:tcBorders>
          </w:tcPr>
          <w:p w14:paraId="2B71C00F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" w:type="pct"/>
          </w:tcPr>
          <w:p w14:paraId="45E1C01D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0093E903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</w:tcPr>
          <w:p w14:paraId="455ECEB6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double" w:sz="4" w:space="0" w:color="auto"/>
            </w:tcBorders>
          </w:tcPr>
          <w:p w14:paraId="612D05EA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579E5" w:rsidRPr="00F61C23" w14:paraId="496E046E" w14:textId="77777777" w:rsidTr="00FC5192">
        <w:tc>
          <w:tcPr>
            <w:tcW w:w="1970" w:type="pct"/>
          </w:tcPr>
          <w:p w14:paraId="60D07229" w14:textId="77777777" w:rsidR="003579E5" w:rsidRPr="00F61C23" w:rsidRDefault="003579E5" w:rsidP="0014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รวม</w:t>
            </w:r>
          </w:p>
        </w:tc>
        <w:tc>
          <w:tcPr>
            <w:tcW w:w="622" w:type="pct"/>
          </w:tcPr>
          <w:p w14:paraId="3A8DCF56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</w:tcPr>
          <w:p w14:paraId="6D57F759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6" w:type="pct"/>
          </w:tcPr>
          <w:p w14:paraId="62B8FAC1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</w:tcPr>
          <w:p w14:paraId="6D78ADD4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49B1978D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</w:tcPr>
          <w:p w14:paraId="3D0FC7AD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3" w:type="pct"/>
          </w:tcPr>
          <w:p w14:paraId="216C0E51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579E5" w:rsidRPr="00F61C23" w14:paraId="31BBE683" w14:textId="77777777" w:rsidTr="00FC5192">
        <w:tc>
          <w:tcPr>
            <w:tcW w:w="1970" w:type="pct"/>
          </w:tcPr>
          <w:p w14:paraId="1CACC2FC" w14:textId="5315FBAA" w:rsidR="003579E5" w:rsidRPr="00F61C23" w:rsidRDefault="003579E5" w:rsidP="0014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61C23">
              <w:rPr>
                <w:rFonts w:ascii="Angsana New" w:hAnsi="Angsana New"/>
                <w:sz w:val="28"/>
                <w:szCs w:val="28"/>
              </w:rPr>
              <w:t>1</w:t>
            </w: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622" w:type="pct"/>
          </w:tcPr>
          <w:p w14:paraId="4866B3C8" w14:textId="15D63E1D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375,494</w:t>
            </w:r>
          </w:p>
        </w:tc>
        <w:tc>
          <w:tcPr>
            <w:tcW w:w="144" w:type="pct"/>
          </w:tcPr>
          <w:p w14:paraId="270BD227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6" w:type="pct"/>
          </w:tcPr>
          <w:p w14:paraId="0B89FB7C" w14:textId="7CE58EF9" w:rsidR="003579E5" w:rsidRPr="00F61C23" w:rsidRDefault="003579E5" w:rsidP="0014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233,508</w:t>
            </w:r>
          </w:p>
        </w:tc>
        <w:tc>
          <w:tcPr>
            <w:tcW w:w="145" w:type="pct"/>
          </w:tcPr>
          <w:p w14:paraId="47818B4E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4FC9FF35" w14:textId="1390F82E" w:rsidR="003579E5" w:rsidRPr="00F61C23" w:rsidRDefault="003579E5" w:rsidP="0014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346,788</w:t>
            </w:r>
          </w:p>
        </w:tc>
        <w:tc>
          <w:tcPr>
            <w:tcW w:w="143" w:type="pct"/>
          </w:tcPr>
          <w:p w14:paraId="13508639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3" w:type="pct"/>
          </w:tcPr>
          <w:p w14:paraId="1339F6C0" w14:textId="6AA68841" w:rsidR="003579E5" w:rsidRPr="00F61C23" w:rsidRDefault="003579E5" w:rsidP="0014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244,207</w:t>
            </w:r>
          </w:p>
        </w:tc>
      </w:tr>
      <w:tr w:rsidR="003579E5" w:rsidRPr="00F61C23" w14:paraId="0D558D08" w14:textId="77777777" w:rsidTr="00FC5192">
        <w:tc>
          <w:tcPr>
            <w:tcW w:w="1970" w:type="pct"/>
          </w:tcPr>
          <w:p w14:paraId="1087035D" w14:textId="026B706C" w:rsidR="003579E5" w:rsidRPr="00F61C23" w:rsidRDefault="003579E5" w:rsidP="0014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ส่วนแบ่งกำไรตามวิธีส่วนได้เสีย</w:t>
            </w:r>
          </w:p>
        </w:tc>
        <w:tc>
          <w:tcPr>
            <w:tcW w:w="622" w:type="pct"/>
          </w:tcPr>
          <w:p w14:paraId="4C9BA919" w14:textId="1C80F4EF" w:rsidR="003579E5" w:rsidRPr="00F61C23" w:rsidRDefault="00B02C43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02C43">
              <w:rPr>
                <w:rFonts w:ascii="Angsana New" w:hAnsi="Angsana New"/>
                <w:sz w:val="28"/>
                <w:szCs w:val="28"/>
              </w:rPr>
              <w:t>75,784</w:t>
            </w:r>
          </w:p>
        </w:tc>
        <w:tc>
          <w:tcPr>
            <w:tcW w:w="144" w:type="pct"/>
          </w:tcPr>
          <w:p w14:paraId="0AB2FA54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6" w:type="pct"/>
          </w:tcPr>
          <w:p w14:paraId="0F3A1E9E" w14:textId="323144AA" w:rsidR="003579E5" w:rsidRPr="00F61C23" w:rsidRDefault="003579E5" w:rsidP="0014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16,079</w:t>
            </w:r>
          </w:p>
        </w:tc>
        <w:tc>
          <w:tcPr>
            <w:tcW w:w="145" w:type="pct"/>
          </w:tcPr>
          <w:p w14:paraId="43B54C6B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1D41877B" w14:textId="60ECB5D0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75F72EA8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3" w:type="pct"/>
          </w:tcPr>
          <w:p w14:paraId="26C5CCFB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579E5" w:rsidRPr="00F61C23" w14:paraId="10FDB84E" w14:textId="77777777" w:rsidTr="00FC5192">
        <w:tc>
          <w:tcPr>
            <w:tcW w:w="1970" w:type="pct"/>
          </w:tcPr>
          <w:p w14:paraId="487E2F9B" w14:textId="297A9035" w:rsidR="003579E5" w:rsidRPr="00F61C23" w:rsidRDefault="003579E5" w:rsidP="0014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622" w:type="pct"/>
          </w:tcPr>
          <w:p w14:paraId="79A06F4E" w14:textId="4A759D40" w:rsidR="003579E5" w:rsidRPr="00F61C23" w:rsidRDefault="003579E5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</w:tcPr>
          <w:p w14:paraId="1ADB075D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6" w:type="pct"/>
          </w:tcPr>
          <w:p w14:paraId="5FB6305B" w14:textId="22151A6D" w:rsidR="003579E5" w:rsidRPr="00F61C23" w:rsidRDefault="003579E5" w:rsidP="0014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107,007</w:t>
            </w:r>
          </w:p>
        </w:tc>
        <w:tc>
          <w:tcPr>
            <w:tcW w:w="145" w:type="pct"/>
          </w:tcPr>
          <w:p w14:paraId="6B6A0E63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5EB6EB6B" w14:textId="7407CDF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2A7240AA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3" w:type="pct"/>
          </w:tcPr>
          <w:p w14:paraId="7C277699" w14:textId="4327EBA7" w:rsidR="003579E5" w:rsidRPr="00F61C23" w:rsidRDefault="003579E5" w:rsidP="000C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81,507</w:t>
            </w:r>
          </w:p>
        </w:tc>
      </w:tr>
      <w:tr w:rsidR="003579E5" w:rsidRPr="00F61C23" w14:paraId="64CF79CE" w14:textId="77777777" w:rsidTr="00FC5192">
        <w:tc>
          <w:tcPr>
            <w:tcW w:w="1970" w:type="pct"/>
          </w:tcPr>
          <w:p w14:paraId="26102933" w14:textId="77777777" w:rsidR="003579E5" w:rsidRPr="00F61C23" w:rsidRDefault="003579E5" w:rsidP="0014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622" w:type="pct"/>
          </w:tcPr>
          <w:p w14:paraId="61CEBA7F" w14:textId="66503CE5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(22,788)</w:t>
            </w:r>
          </w:p>
        </w:tc>
        <w:tc>
          <w:tcPr>
            <w:tcW w:w="144" w:type="pct"/>
          </w:tcPr>
          <w:p w14:paraId="52D57313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6" w:type="pct"/>
          </w:tcPr>
          <w:p w14:paraId="61AC910B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3445377A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5E6E0D0C" w14:textId="6A75820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3EF77B5F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3" w:type="pct"/>
          </w:tcPr>
          <w:p w14:paraId="3744C893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579E5" w:rsidRPr="00F61C23" w14:paraId="21974A6F" w14:textId="77777777" w:rsidTr="00FC5192">
        <w:tc>
          <w:tcPr>
            <w:tcW w:w="1970" w:type="pct"/>
          </w:tcPr>
          <w:p w14:paraId="66E673F4" w14:textId="76EC0B3A" w:rsidR="003579E5" w:rsidRPr="00F61C23" w:rsidRDefault="00F424BB" w:rsidP="0014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2C43">
              <w:rPr>
                <w:rFonts w:ascii="Angsana New" w:hAnsi="Angsana New"/>
                <w:sz w:val="28"/>
                <w:szCs w:val="28"/>
                <w:cs/>
              </w:rPr>
              <w:t>จ่ายเพิ่มทุน</w:t>
            </w:r>
            <w:r>
              <w:rPr>
                <w:rFonts w:ascii="Angsana New" w:hAnsi="Angsana New"/>
                <w:sz w:val="28"/>
                <w:szCs w:val="28"/>
              </w:rPr>
              <w:t xml:space="preserve"> / </w:t>
            </w:r>
            <w:r w:rsidRPr="00B02C43">
              <w:rPr>
                <w:rFonts w:ascii="Angsana New" w:hAnsi="Angsana New"/>
                <w:sz w:val="28"/>
                <w:szCs w:val="28"/>
                <w:cs/>
              </w:rPr>
              <w:t>เรียกชำระทุนเพิ่ม</w:t>
            </w:r>
          </w:p>
        </w:tc>
        <w:tc>
          <w:tcPr>
            <w:tcW w:w="622" w:type="pct"/>
          </w:tcPr>
          <w:p w14:paraId="0E71F8AB" w14:textId="3E35284C" w:rsidR="003579E5" w:rsidRPr="00F61C23" w:rsidRDefault="00F424BB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658,656</w:t>
            </w:r>
          </w:p>
        </w:tc>
        <w:tc>
          <w:tcPr>
            <w:tcW w:w="144" w:type="pct"/>
          </w:tcPr>
          <w:p w14:paraId="455D63F4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6" w:type="pct"/>
          </w:tcPr>
          <w:p w14:paraId="2AD06B72" w14:textId="20731ED3" w:rsidR="003579E5" w:rsidRPr="00F61C23" w:rsidRDefault="00F424BB" w:rsidP="0014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21,074</w:t>
            </w:r>
          </w:p>
        </w:tc>
        <w:tc>
          <w:tcPr>
            <w:tcW w:w="145" w:type="pct"/>
          </w:tcPr>
          <w:p w14:paraId="18B6CC28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37C2E8E8" w14:textId="272BB5E9" w:rsidR="003579E5" w:rsidRPr="00F61C23" w:rsidRDefault="003579E5" w:rsidP="0014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611,891</w:t>
            </w:r>
          </w:p>
        </w:tc>
        <w:tc>
          <w:tcPr>
            <w:tcW w:w="143" w:type="pct"/>
          </w:tcPr>
          <w:p w14:paraId="4B6DE5F8" w14:textId="77777777" w:rsidR="003579E5" w:rsidRPr="00F61C2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3" w:type="pct"/>
          </w:tcPr>
          <w:p w14:paraId="521C4531" w14:textId="7C3795F0" w:rsidR="003579E5" w:rsidRPr="00F61C23" w:rsidRDefault="00F424BB" w:rsidP="0014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21,074</w:t>
            </w:r>
          </w:p>
        </w:tc>
      </w:tr>
      <w:tr w:rsidR="003579E5" w:rsidRPr="00F61C23" w14:paraId="722B74BD" w14:textId="77777777" w:rsidTr="00FC5192">
        <w:tc>
          <w:tcPr>
            <w:tcW w:w="1970" w:type="pct"/>
          </w:tcPr>
          <w:p w14:paraId="440F51CD" w14:textId="77777777" w:rsidR="003579E5" w:rsidRPr="00B02C43" w:rsidRDefault="003579E5" w:rsidP="0014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2C43">
              <w:rPr>
                <w:rFonts w:ascii="Angsana New" w:hAnsi="Angsana New"/>
                <w:sz w:val="28"/>
                <w:szCs w:val="28"/>
                <w:cs/>
              </w:rPr>
              <w:t>ผลต่างของอัตราแลกเปลี่ยนจากการ</w:t>
            </w:r>
          </w:p>
        </w:tc>
        <w:tc>
          <w:tcPr>
            <w:tcW w:w="622" w:type="pct"/>
          </w:tcPr>
          <w:p w14:paraId="1E5E3DE5" w14:textId="77777777" w:rsidR="003579E5" w:rsidRPr="00B02C4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207930F7" w14:textId="77777777" w:rsidR="003579E5" w:rsidRPr="00B02C4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6" w:type="pct"/>
          </w:tcPr>
          <w:p w14:paraId="6458451A" w14:textId="77777777" w:rsidR="003579E5" w:rsidRPr="00B02C43" w:rsidRDefault="003579E5" w:rsidP="0014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14:paraId="295FDA54" w14:textId="77777777" w:rsidR="003579E5" w:rsidRPr="00B02C4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</w:tcPr>
          <w:p w14:paraId="5D4780DC" w14:textId="77777777" w:rsidR="003579E5" w:rsidRPr="00B02C43" w:rsidRDefault="003579E5" w:rsidP="0014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1B27688B" w14:textId="77777777" w:rsidR="003579E5" w:rsidRPr="00B02C4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3" w:type="pct"/>
          </w:tcPr>
          <w:p w14:paraId="51E25032" w14:textId="77777777" w:rsidR="003579E5" w:rsidRPr="00B02C43" w:rsidRDefault="003579E5" w:rsidP="0014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579E5" w:rsidRPr="00F61C23" w14:paraId="2C414433" w14:textId="77777777" w:rsidTr="00FC5192">
        <w:tc>
          <w:tcPr>
            <w:tcW w:w="1970" w:type="pct"/>
          </w:tcPr>
          <w:p w14:paraId="082A6A0E" w14:textId="77777777" w:rsidR="003579E5" w:rsidRPr="00B02C43" w:rsidRDefault="003579E5" w:rsidP="00143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02C43">
              <w:rPr>
                <w:rFonts w:ascii="Angsana New" w:hAnsi="Angsana New"/>
                <w:sz w:val="28"/>
                <w:szCs w:val="28"/>
                <w:cs/>
              </w:rPr>
              <w:t>แปลงค่างบการเงิน</w:t>
            </w: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6FC74E16" w14:textId="0F96EF2E" w:rsidR="003579E5" w:rsidRPr="00B02C43" w:rsidRDefault="00B02C43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02C43">
              <w:rPr>
                <w:rFonts w:ascii="Angsana New" w:hAnsi="Angsana New"/>
                <w:sz w:val="28"/>
                <w:szCs w:val="28"/>
              </w:rPr>
              <w:t>(29,617)</w:t>
            </w:r>
          </w:p>
        </w:tc>
        <w:tc>
          <w:tcPr>
            <w:tcW w:w="144" w:type="pct"/>
          </w:tcPr>
          <w:p w14:paraId="4C0BA33E" w14:textId="77777777" w:rsidR="003579E5" w:rsidRPr="00B02C4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14:paraId="75826819" w14:textId="6B7A60C2" w:rsidR="003579E5" w:rsidRPr="00B02C4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02C43">
              <w:rPr>
                <w:rFonts w:ascii="Angsana New" w:hAnsi="Angsana New"/>
                <w:sz w:val="28"/>
                <w:szCs w:val="28"/>
              </w:rPr>
              <w:t>(</w:t>
            </w:r>
            <w:r w:rsidR="003E3D7D" w:rsidRPr="00B02C43">
              <w:rPr>
                <w:rFonts w:ascii="Angsana New" w:hAnsi="Angsana New"/>
                <w:sz w:val="28"/>
                <w:szCs w:val="28"/>
              </w:rPr>
              <w:t>2,174</w:t>
            </w:r>
            <w:r w:rsidRPr="00B02C4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5" w:type="pct"/>
          </w:tcPr>
          <w:p w14:paraId="26E07A79" w14:textId="77777777" w:rsidR="003579E5" w:rsidRPr="00B02C4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0CC7434F" w14:textId="01850338" w:rsidR="003579E5" w:rsidRPr="00B02C4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02C4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536DEEE3" w14:textId="77777777" w:rsidR="003579E5" w:rsidRPr="00B02C4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3B72555A" w14:textId="77777777" w:rsidR="003579E5" w:rsidRPr="00B02C43" w:rsidRDefault="003579E5" w:rsidP="00143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02C4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579E5" w:rsidRPr="00F61C23" w14:paraId="3AF8B66F" w14:textId="77777777" w:rsidTr="00FC5192">
        <w:tc>
          <w:tcPr>
            <w:tcW w:w="1970" w:type="pct"/>
          </w:tcPr>
          <w:p w14:paraId="5EE21E95" w14:textId="784F1812" w:rsidR="003579E5" w:rsidRPr="00F61C23" w:rsidRDefault="003579E5" w:rsidP="00A71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06224B8C" w14:textId="0463A8E4" w:rsidR="003579E5" w:rsidRPr="00F61C23" w:rsidRDefault="00B02C43" w:rsidP="00A71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B02C43">
              <w:rPr>
                <w:rFonts w:ascii="Angsana New" w:hAnsi="Angsana New"/>
                <w:b/>
                <w:bCs/>
                <w:sz w:val="28"/>
                <w:szCs w:val="28"/>
              </w:rPr>
              <w:t>1,057,529</w:t>
            </w:r>
          </w:p>
        </w:tc>
        <w:tc>
          <w:tcPr>
            <w:tcW w:w="144" w:type="pct"/>
          </w:tcPr>
          <w:p w14:paraId="6CB8F1E7" w14:textId="77777777" w:rsidR="003579E5" w:rsidRPr="00F61C23" w:rsidRDefault="003579E5" w:rsidP="00A71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14:paraId="0E252607" w14:textId="401F0A06" w:rsidR="003579E5" w:rsidRPr="00F61C23" w:rsidRDefault="003579E5" w:rsidP="00A71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375,494</w:t>
            </w:r>
          </w:p>
        </w:tc>
        <w:tc>
          <w:tcPr>
            <w:tcW w:w="145" w:type="pct"/>
          </w:tcPr>
          <w:p w14:paraId="42309ECE" w14:textId="77777777" w:rsidR="003579E5" w:rsidRPr="00F61C23" w:rsidRDefault="003579E5" w:rsidP="00A71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5E490A85" w14:textId="2685E362" w:rsidR="003579E5" w:rsidRPr="00F61C23" w:rsidRDefault="003579E5" w:rsidP="00A71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958,679</w:t>
            </w:r>
          </w:p>
        </w:tc>
        <w:tc>
          <w:tcPr>
            <w:tcW w:w="143" w:type="pct"/>
          </w:tcPr>
          <w:p w14:paraId="3325674F" w14:textId="77777777" w:rsidR="003579E5" w:rsidRPr="00F61C23" w:rsidRDefault="003579E5" w:rsidP="00A71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3CF9171E" w14:textId="141C4E72" w:rsidR="003579E5" w:rsidRPr="00F61C23" w:rsidRDefault="003E3D7D" w:rsidP="00A71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346</w:t>
            </w:r>
            <w:r w:rsidR="003579E5" w:rsidRPr="00F61C2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788</w:t>
            </w:r>
          </w:p>
        </w:tc>
      </w:tr>
    </w:tbl>
    <w:p w14:paraId="6B7CBF9E" w14:textId="5E058F8A" w:rsidR="00575789" w:rsidRDefault="00575789" w:rsidP="00906A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6"/>
          <w:sz w:val="30"/>
          <w:szCs w:val="30"/>
        </w:rPr>
      </w:pPr>
    </w:p>
    <w:p w14:paraId="1660950D" w14:textId="77777777" w:rsidR="00F424BB" w:rsidRDefault="00F424BB" w:rsidP="00906A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6"/>
          <w:sz w:val="30"/>
          <w:szCs w:val="30"/>
        </w:rPr>
      </w:pPr>
    </w:p>
    <w:p w14:paraId="67CC0837" w14:textId="43C4AF10" w:rsidR="00906AA1" w:rsidRPr="00F61C23" w:rsidRDefault="00906AA1" w:rsidP="00906A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6"/>
          <w:sz w:val="30"/>
          <w:szCs w:val="30"/>
        </w:rPr>
      </w:pPr>
      <w:r w:rsidRPr="00F61C23">
        <w:rPr>
          <w:rFonts w:ascii="Angsana New" w:hAnsi="Angsana New"/>
          <w:i/>
          <w:iCs/>
          <w:spacing w:val="6"/>
          <w:sz w:val="30"/>
          <w:szCs w:val="30"/>
          <w:cs/>
        </w:rPr>
        <w:t xml:space="preserve">บริษัทร่วม </w:t>
      </w:r>
    </w:p>
    <w:p w14:paraId="73F7AF0E" w14:textId="77777777" w:rsidR="00906AA1" w:rsidRPr="00F61C23" w:rsidRDefault="00906AA1" w:rsidP="00906A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6"/>
          <w:sz w:val="30"/>
          <w:szCs w:val="30"/>
        </w:rPr>
      </w:pPr>
    </w:p>
    <w:p w14:paraId="245310E5" w14:textId="5825B5F7" w:rsidR="00906AA1" w:rsidRPr="00F61C23" w:rsidRDefault="00906AA1" w:rsidP="00906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  <w:r w:rsidRPr="00F61C23">
        <w:rPr>
          <w:rFonts w:ascii="Angsana New" w:hAnsi="Angsana New"/>
          <w:b/>
          <w:sz w:val="30"/>
          <w:szCs w:val="30"/>
          <w:cs/>
        </w:rPr>
        <w:t>บริษัทและผู้ถือหุ้นรายอื่น ๆ ได้นำหุ้นทั้งหมดของบริษัท กรีนเอิร์ธพาวเวอร์ (ไทยแลนด์) จำกัด</w:t>
      </w:r>
      <w:r w:rsidRPr="00F61C23">
        <w:rPr>
          <w:rFonts w:ascii="Angsana New" w:hAnsi="Angsana New"/>
          <w:bCs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bCs/>
          <w:sz w:val="30"/>
          <w:szCs w:val="30"/>
        </w:rPr>
        <w:t>(“GEPT”)</w:t>
      </w:r>
      <w:r w:rsidRPr="00F61C23">
        <w:rPr>
          <w:rFonts w:ascii="Angsana New" w:hAnsi="Angsana New"/>
          <w:b/>
          <w:sz w:val="30"/>
          <w:szCs w:val="30"/>
          <w:cs/>
        </w:rPr>
        <w:t xml:space="preserve"> ไปจำนำต่อผู้รับเหมาก่อสร้าง ภายใต้เงื่อนไขที่ระบุตามสัญญาจำนำหุ้นเพื่อให้เป็นไปตามสัญญารับเหมาก่อสร้างแบบเบ็ดเสร็จเฟส </w:t>
      </w:r>
      <w:r w:rsidR="00A453AA" w:rsidRPr="00F61C23">
        <w:rPr>
          <w:rFonts w:ascii="Angsana New" w:hAnsi="Angsana New"/>
          <w:bCs/>
          <w:sz w:val="30"/>
          <w:szCs w:val="30"/>
        </w:rPr>
        <w:t>1</w:t>
      </w:r>
      <w:r w:rsidRPr="00F61C23">
        <w:rPr>
          <w:rFonts w:ascii="Angsana New" w:hAnsi="Angsana New"/>
          <w:bCs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b/>
          <w:sz w:val="30"/>
          <w:szCs w:val="30"/>
          <w:cs/>
        </w:rPr>
        <w:t xml:space="preserve">ตั้งแต่ปี </w:t>
      </w:r>
      <w:r w:rsidR="00A453AA" w:rsidRPr="00F61C23">
        <w:rPr>
          <w:rFonts w:ascii="Angsana New" w:hAnsi="Angsana New"/>
          <w:bCs/>
          <w:sz w:val="30"/>
          <w:szCs w:val="30"/>
        </w:rPr>
        <w:t>2561</w:t>
      </w:r>
    </w:p>
    <w:p w14:paraId="21BBF650" w14:textId="77777777" w:rsidR="00906AA1" w:rsidRPr="00F61C23" w:rsidRDefault="00906AA1" w:rsidP="00906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43C638E2" w14:textId="4A7846BA" w:rsidR="007C5451" w:rsidRPr="004433EC" w:rsidRDefault="007C5451" w:rsidP="007C54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pacing w:val="-4"/>
          <w:sz w:val="30"/>
          <w:szCs w:val="30"/>
          <w:cs/>
        </w:rPr>
      </w:pPr>
      <w:r w:rsidRPr="004433EC">
        <w:rPr>
          <w:rFonts w:ascii="Angsana New" w:hAnsi="Angsana New"/>
          <w:b/>
          <w:spacing w:val="-4"/>
          <w:sz w:val="30"/>
          <w:szCs w:val="30"/>
          <w:cs/>
        </w:rPr>
        <w:t>ในระหว่างปี</w:t>
      </w:r>
      <w:r w:rsidRPr="004433EC">
        <w:rPr>
          <w:rFonts w:ascii="Angsana New" w:hAnsi="Angsana New"/>
          <w:bCs/>
          <w:spacing w:val="-4"/>
          <w:sz w:val="30"/>
          <w:szCs w:val="30"/>
          <w:cs/>
        </w:rPr>
        <w:t xml:space="preserve"> </w:t>
      </w:r>
      <w:r w:rsidR="00EA3359" w:rsidRPr="004433EC">
        <w:rPr>
          <w:rFonts w:ascii="Angsana New" w:hAnsi="Angsana New"/>
          <w:bCs/>
          <w:spacing w:val="-4"/>
          <w:sz w:val="30"/>
          <w:szCs w:val="30"/>
        </w:rPr>
        <w:t>2</w:t>
      </w:r>
      <w:r w:rsidR="004661FF" w:rsidRPr="004433EC">
        <w:rPr>
          <w:rFonts w:ascii="Angsana New" w:hAnsi="Angsana New"/>
          <w:bCs/>
          <w:spacing w:val="-4"/>
          <w:sz w:val="30"/>
          <w:szCs w:val="30"/>
        </w:rPr>
        <w:t>563</w:t>
      </w:r>
      <w:r w:rsidR="004661FF" w:rsidRPr="004433EC">
        <w:rPr>
          <w:rFonts w:ascii="Angsana New" w:hAnsi="Angsana New"/>
          <w:bCs/>
          <w:spacing w:val="-4"/>
          <w:sz w:val="30"/>
          <w:szCs w:val="30"/>
          <w:cs/>
        </w:rPr>
        <w:t xml:space="preserve"> </w:t>
      </w:r>
      <w:r w:rsidRPr="004433EC">
        <w:rPr>
          <w:rFonts w:ascii="Angsana New" w:hAnsi="Angsana New"/>
          <w:bCs/>
          <w:spacing w:val="-4"/>
          <w:sz w:val="30"/>
          <w:szCs w:val="30"/>
        </w:rPr>
        <w:t>GEPT</w:t>
      </w:r>
      <w:r w:rsidR="004661FF" w:rsidRPr="004433EC">
        <w:rPr>
          <w:rFonts w:ascii="Angsana New" w:hAnsi="Angsana New"/>
          <w:b/>
          <w:spacing w:val="-4"/>
          <w:sz w:val="30"/>
          <w:szCs w:val="30"/>
          <w:cs/>
        </w:rPr>
        <w:t xml:space="preserve"> </w:t>
      </w:r>
      <w:r w:rsidRPr="004433EC">
        <w:rPr>
          <w:rFonts w:ascii="Angsana New" w:hAnsi="Angsana New"/>
          <w:b/>
          <w:spacing w:val="-4"/>
          <w:sz w:val="30"/>
          <w:szCs w:val="30"/>
          <w:cs/>
        </w:rPr>
        <w:t>มีการออกหุ้นสามัญเพิ่มเติม</w:t>
      </w:r>
      <w:r w:rsidR="007E40AB">
        <w:rPr>
          <w:rFonts w:ascii="Angsana New" w:hAnsi="Angsana New" w:hint="cs"/>
          <w:b/>
          <w:spacing w:val="-4"/>
          <w:sz w:val="30"/>
          <w:szCs w:val="30"/>
          <w:cs/>
        </w:rPr>
        <w:t>สองครั้ง</w:t>
      </w:r>
      <w:r w:rsidRPr="004433EC">
        <w:rPr>
          <w:rFonts w:ascii="Angsana New" w:hAnsi="Angsana New"/>
          <w:b/>
          <w:spacing w:val="-4"/>
          <w:sz w:val="30"/>
          <w:szCs w:val="30"/>
          <w:cs/>
        </w:rPr>
        <w:t>จำนวน</w:t>
      </w:r>
      <w:r w:rsidR="006A0F3F" w:rsidRPr="004433EC">
        <w:rPr>
          <w:rFonts w:ascii="Angsana New" w:hAnsi="Angsana New" w:hint="cs"/>
          <w:b/>
          <w:spacing w:val="-4"/>
          <w:sz w:val="30"/>
          <w:szCs w:val="30"/>
          <w:cs/>
        </w:rPr>
        <w:t>รวม</w:t>
      </w:r>
      <w:r w:rsidRPr="004433EC">
        <w:rPr>
          <w:rFonts w:ascii="Angsana New" w:hAnsi="Angsana New"/>
          <w:b/>
          <w:spacing w:val="-4"/>
          <w:sz w:val="30"/>
          <w:szCs w:val="30"/>
          <w:cs/>
        </w:rPr>
        <w:t xml:space="preserve"> </w:t>
      </w:r>
      <w:r w:rsidR="006A0F3F" w:rsidRPr="004433EC">
        <w:rPr>
          <w:rFonts w:ascii="Angsana New" w:hAnsi="Angsana New"/>
          <w:bCs/>
          <w:spacing w:val="-4"/>
          <w:sz w:val="30"/>
          <w:szCs w:val="30"/>
        </w:rPr>
        <w:t>20.37</w:t>
      </w:r>
      <w:r w:rsidRPr="004433EC">
        <w:rPr>
          <w:rFonts w:ascii="Angsana New" w:hAnsi="Angsana New"/>
          <w:b/>
          <w:spacing w:val="-4"/>
          <w:sz w:val="30"/>
          <w:szCs w:val="30"/>
          <w:cs/>
        </w:rPr>
        <w:t xml:space="preserve"> ล้านหุ้น (จาก </w:t>
      </w:r>
      <w:r w:rsidR="00EA3359" w:rsidRPr="004433EC">
        <w:rPr>
          <w:rFonts w:ascii="Angsana New" w:hAnsi="Angsana New"/>
          <w:bCs/>
          <w:spacing w:val="-4"/>
          <w:sz w:val="30"/>
          <w:szCs w:val="30"/>
        </w:rPr>
        <w:t>2</w:t>
      </w:r>
      <w:r w:rsidRPr="0022796D">
        <w:rPr>
          <w:rFonts w:ascii="Angsana New" w:hAnsi="Angsana New"/>
          <w:b/>
          <w:spacing w:val="-4"/>
          <w:sz w:val="30"/>
          <w:szCs w:val="30"/>
          <w:cs/>
        </w:rPr>
        <w:t>.</w:t>
      </w:r>
      <w:r w:rsidR="004661FF" w:rsidRPr="004433EC">
        <w:rPr>
          <w:rFonts w:ascii="Angsana New" w:hAnsi="Angsana New"/>
          <w:bCs/>
          <w:spacing w:val="-4"/>
          <w:sz w:val="30"/>
          <w:szCs w:val="30"/>
        </w:rPr>
        <w:t>16</w:t>
      </w:r>
      <w:r w:rsidRPr="004433EC">
        <w:rPr>
          <w:rFonts w:ascii="Angsana New" w:hAnsi="Angsana New"/>
          <w:b/>
          <w:spacing w:val="-4"/>
          <w:sz w:val="30"/>
          <w:szCs w:val="30"/>
          <w:cs/>
        </w:rPr>
        <w:t xml:space="preserve"> ล้านหุ้นเป็น </w:t>
      </w:r>
      <w:r w:rsidR="006A0F3F" w:rsidRPr="004433EC">
        <w:rPr>
          <w:rFonts w:ascii="Angsana New" w:hAnsi="Angsana New"/>
          <w:bCs/>
          <w:spacing w:val="-4"/>
          <w:sz w:val="30"/>
          <w:szCs w:val="30"/>
        </w:rPr>
        <w:t>22</w:t>
      </w:r>
      <w:r w:rsidRPr="0022796D">
        <w:rPr>
          <w:rFonts w:ascii="Angsana New" w:hAnsi="Angsana New"/>
          <w:b/>
          <w:spacing w:val="-4"/>
          <w:sz w:val="30"/>
          <w:szCs w:val="30"/>
          <w:cs/>
        </w:rPr>
        <w:t>.</w:t>
      </w:r>
      <w:r w:rsidR="006A0F3F" w:rsidRPr="004433EC">
        <w:rPr>
          <w:rFonts w:ascii="Angsana New" w:hAnsi="Angsana New"/>
          <w:bCs/>
          <w:spacing w:val="-4"/>
          <w:sz w:val="30"/>
          <w:szCs w:val="30"/>
        </w:rPr>
        <w:t>53</w:t>
      </w:r>
      <w:r w:rsidRPr="004433EC">
        <w:rPr>
          <w:rFonts w:ascii="Angsana New" w:hAnsi="Angsana New"/>
          <w:b/>
          <w:spacing w:val="-4"/>
          <w:sz w:val="30"/>
          <w:szCs w:val="30"/>
          <w:cs/>
        </w:rPr>
        <w:t xml:space="preserve"> ล้านหุ้น)</w:t>
      </w:r>
      <w:r w:rsidRPr="00DE7BAC">
        <w:rPr>
          <w:rFonts w:ascii="Angsana New" w:hAnsi="Angsana New"/>
          <w:b/>
          <w:sz w:val="30"/>
          <w:szCs w:val="30"/>
          <w:cs/>
        </w:rPr>
        <w:t xml:space="preserve"> </w:t>
      </w:r>
      <w:r w:rsidRPr="004433EC">
        <w:rPr>
          <w:rFonts w:ascii="Angsana New" w:hAnsi="Angsana New"/>
          <w:b/>
          <w:spacing w:val="-4"/>
          <w:sz w:val="30"/>
          <w:szCs w:val="30"/>
          <w:cs/>
        </w:rPr>
        <w:t xml:space="preserve">มูลค่าหุ้นละ </w:t>
      </w:r>
      <w:r w:rsidR="004661FF" w:rsidRPr="004433EC">
        <w:rPr>
          <w:rFonts w:ascii="Angsana New" w:hAnsi="Angsana New"/>
          <w:bCs/>
          <w:spacing w:val="-4"/>
          <w:sz w:val="30"/>
          <w:szCs w:val="30"/>
        </w:rPr>
        <w:t>100</w:t>
      </w:r>
      <w:r w:rsidRPr="004433EC">
        <w:rPr>
          <w:rFonts w:ascii="Angsana New" w:hAnsi="Angsana New"/>
          <w:bCs/>
          <w:spacing w:val="-4"/>
          <w:sz w:val="30"/>
          <w:szCs w:val="30"/>
          <w:cs/>
        </w:rPr>
        <w:t xml:space="preserve"> </w:t>
      </w:r>
      <w:r w:rsidRPr="004433EC">
        <w:rPr>
          <w:rFonts w:ascii="Angsana New" w:hAnsi="Angsana New"/>
          <w:b/>
          <w:spacing w:val="-4"/>
          <w:sz w:val="30"/>
          <w:szCs w:val="30"/>
          <w:cs/>
        </w:rPr>
        <w:t xml:space="preserve">บาท เป็นจำนวนเงิน </w:t>
      </w:r>
      <w:r w:rsidR="006A0F3F" w:rsidRPr="004433EC">
        <w:rPr>
          <w:rFonts w:ascii="Angsana New" w:hAnsi="Angsana New"/>
          <w:bCs/>
          <w:spacing w:val="-4"/>
          <w:sz w:val="30"/>
          <w:szCs w:val="30"/>
        </w:rPr>
        <w:t>2,037</w:t>
      </w:r>
      <w:r w:rsidRPr="004433EC">
        <w:rPr>
          <w:rFonts w:ascii="Angsana New" w:hAnsi="Angsana New"/>
          <w:b/>
          <w:spacing w:val="-4"/>
          <w:sz w:val="30"/>
          <w:szCs w:val="30"/>
          <w:cs/>
        </w:rPr>
        <w:t xml:space="preserve"> ล้านบาท หรือเทียบเท่า </w:t>
      </w:r>
      <w:r w:rsidR="006A0F3F" w:rsidRPr="004433EC">
        <w:rPr>
          <w:rFonts w:ascii="Angsana New" w:hAnsi="Angsana New"/>
          <w:bCs/>
          <w:spacing w:val="-4"/>
          <w:sz w:val="30"/>
          <w:szCs w:val="30"/>
        </w:rPr>
        <w:t>64</w:t>
      </w:r>
      <w:r w:rsidRPr="004433EC">
        <w:rPr>
          <w:rFonts w:ascii="Angsana New" w:hAnsi="Angsana New"/>
          <w:b/>
          <w:spacing w:val="-4"/>
          <w:sz w:val="30"/>
          <w:szCs w:val="30"/>
          <w:cs/>
        </w:rPr>
        <w:t xml:space="preserve"> ล้านเหรียญดอลลาร์สหรัฐ และเรียกชำระค่าหุ้น</w:t>
      </w:r>
      <w:r w:rsidR="006A0F3F" w:rsidRPr="004433EC">
        <w:rPr>
          <w:rFonts w:ascii="Angsana New" w:hAnsi="Angsana New" w:hint="cs"/>
          <w:b/>
          <w:spacing w:val="-4"/>
          <w:sz w:val="30"/>
          <w:szCs w:val="30"/>
          <w:cs/>
        </w:rPr>
        <w:t>แล้วเป็นจำนวน</w:t>
      </w:r>
      <w:r w:rsidR="006A0F3F" w:rsidRPr="004433EC">
        <w:rPr>
          <w:rFonts w:ascii="Angsana New" w:hAnsi="Angsana New"/>
          <w:bCs/>
          <w:spacing w:val="-4"/>
          <w:sz w:val="30"/>
          <w:szCs w:val="30"/>
        </w:rPr>
        <w:t xml:space="preserve"> 1,</w:t>
      </w:r>
      <w:r w:rsidR="000E70CA">
        <w:rPr>
          <w:rFonts w:ascii="Angsana New" w:hAnsi="Angsana New"/>
          <w:bCs/>
          <w:spacing w:val="-4"/>
          <w:sz w:val="30"/>
          <w:szCs w:val="30"/>
        </w:rPr>
        <w:t>443</w:t>
      </w:r>
      <w:r w:rsidR="006A0F3F" w:rsidRPr="004433EC">
        <w:rPr>
          <w:rFonts w:ascii="Angsana New" w:hAnsi="Angsana New"/>
          <w:bCs/>
          <w:spacing w:val="-4"/>
          <w:sz w:val="30"/>
          <w:szCs w:val="30"/>
        </w:rPr>
        <w:t xml:space="preserve"> </w:t>
      </w:r>
      <w:r w:rsidR="006A0F3F" w:rsidRPr="004433EC">
        <w:rPr>
          <w:rFonts w:ascii="Angsana New" w:hAnsi="Angsana New" w:hint="cs"/>
          <w:b/>
          <w:spacing w:val="-4"/>
          <w:sz w:val="30"/>
          <w:szCs w:val="30"/>
          <w:cs/>
        </w:rPr>
        <w:t xml:space="preserve">ล้านบาทหรือเทียบเท่า </w:t>
      </w:r>
      <w:r w:rsidR="000E70CA">
        <w:rPr>
          <w:rFonts w:ascii="Angsana New" w:hAnsi="Angsana New"/>
          <w:bCs/>
          <w:spacing w:val="-4"/>
          <w:sz w:val="30"/>
          <w:szCs w:val="30"/>
        </w:rPr>
        <w:t>46</w:t>
      </w:r>
      <w:r w:rsidR="006A0F3F" w:rsidRPr="00374FA9">
        <w:rPr>
          <w:rFonts w:ascii="Angsana New" w:hAnsi="Angsana New"/>
          <w:bCs/>
          <w:spacing w:val="-4"/>
          <w:sz w:val="30"/>
          <w:szCs w:val="30"/>
        </w:rPr>
        <w:t xml:space="preserve"> </w:t>
      </w:r>
      <w:r w:rsidR="006A0F3F" w:rsidRPr="004433EC">
        <w:rPr>
          <w:rFonts w:ascii="Angsana New" w:hAnsi="Angsana New"/>
          <w:b/>
          <w:spacing w:val="-4"/>
          <w:sz w:val="30"/>
          <w:szCs w:val="30"/>
          <w:cs/>
        </w:rPr>
        <w:t xml:space="preserve">ล้านเหรียญดอลลาร์สหรัฐ </w:t>
      </w:r>
      <w:r w:rsidR="006A0F3F" w:rsidRPr="004433EC">
        <w:rPr>
          <w:rFonts w:ascii="Angsana New" w:hAnsi="Angsana New" w:hint="cs"/>
          <w:b/>
          <w:spacing w:val="-4"/>
          <w:sz w:val="30"/>
          <w:szCs w:val="30"/>
          <w:cs/>
        </w:rPr>
        <w:t xml:space="preserve">โดยบริษัทชำระค่าหุ้นดังกล่าวแล้วทั้งสิ้นเป็นจำนวน </w:t>
      </w:r>
      <w:r w:rsidR="006A0F3F" w:rsidRPr="004433EC">
        <w:rPr>
          <w:rFonts w:ascii="Angsana New" w:hAnsi="Angsana New"/>
          <w:bCs/>
          <w:spacing w:val="-4"/>
          <w:sz w:val="30"/>
          <w:szCs w:val="30"/>
        </w:rPr>
        <w:t xml:space="preserve">612 </w:t>
      </w:r>
      <w:r w:rsidR="006A0F3F" w:rsidRPr="004433EC">
        <w:rPr>
          <w:rFonts w:ascii="Angsana New" w:hAnsi="Angsana New" w:hint="cs"/>
          <w:b/>
          <w:spacing w:val="-4"/>
          <w:sz w:val="30"/>
          <w:szCs w:val="30"/>
          <w:cs/>
        </w:rPr>
        <w:t>ล้านบาทหรือเทียบเท่า</w:t>
      </w:r>
      <w:r w:rsidR="006A0F3F" w:rsidRPr="004433EC">
        <w:rPr>
          <w:rFonts w:ascii="Angsana New" w:hAnsi="Angsana New"/>
          <w:bCs/>
          <w:spacing w:val="-4"/>
          <w:sz w:val="30"/>
          <w:szCs w:val="30"/>
        </w:rPr>
        <w:t xml:space="preserve"> 20 </w:t>
      </w:r>
      <w:r w:rsidR="006A0F3F" w:rsidRPr="004433EC">
        <w:rPr>
          <w:rFonts w:ascii="Angsana New" w:hAnsi="Angsana New"/>
          <w:b/>
          <w:spacing w:val="-4"/>
          <w:sz w:val="30"/>
          <w:szCs w:val="30"/>
          <w:cs/>
        </w:rPr>
        <w:t>ล้านเหรียญดอลลาร์สหรัฐ</w:t>
      </w:r>
      <w:r w:rsidR="006A0F3F" w:rsidRPr="004433EC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="006A0F3F" w:rsidRPr="004433EC">
        <w:rPr>
          <w:rFonts w:ascii="Angsana New" w:hAnsi="Angsana New"/>
          <w:bCs/>
          <w:spacing w:val="-4"/>
          <w:sz w:val="30"/>
          <w:szCs w:val="30"/>
        </w:rPr>
        <w:t>GEPT</w:t>
      </w:r>
      <w:r w:rsidR="006A0F3F" w:rsidRPr="004433EC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="006A0F3F" w:rsidRPr="004433EC">
        <w:rPr>
          <w:rFonts w:ascii="Angsana New" w:hAnsi="Angsana New" w:hint="cs"/>
          <w:b/>
          <w:spacing w:val="-4"/>
          <w:sz w:val="30"/>
          <w:szCs w:val="30"/>
          <w:cs/>
        </w:rPr>
        <w:t>จดทะเบียนเพิ่มทุนดังกล่าวกับกระทรวงพาณิชย์</w:t>
      </w:r>
      <w:r w:rsidR="009F3DCB">
        <w:rPr>
          <w:rFonts w:ascii="Angsana New" w:hAnsi="Angsana New" w:hint="cs"/>
          <w:b/>
          <w:spacing w:val="-4"/>
          <w:sz w:val="30"/>
          <w:szCs w:val="30"/>
          <w:cs/>
        </w:rPr>
        <w:t>แล้ว</w:t>
      </w:r>
    </w:p>
    <w:p w14:paraId="42B47F82" w14:textId="218C658F" w:rsidR="00553833" w:rsidRPr="00336375" w:rsidRDefault="00553833" w:rsidP="007C54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pacing w:val="-6"/>
          <w:sz w:val="30"/>
          <w:szCs w:val="30"/>
        </w:rPr>
      </w:pPr>
    </w:p>
    <w:p w14:paraId="6663322D" w14:textId="77777777" w:rsidR="00906AA1" w:rsidRPr="00F61C23" w:rsidRDefault="00906AA1" w:rsidP="00906A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61C23">
        <w:rPr>
          <w:rFonts w:ascii="Angsana New" w:hAnsi="Angsana New"/>
          <w:i/>
          <w:iCs/>
          <w:sz w:val="30"/>
          <w:szCs w:val="30"/>
          <w:cs/>
        </w:rPr>
        <w:t>การร่วมค้า</w:t>
      </w:r>
    </w:p>
    <w:p w14:paraId="16AC2DBC" w14:textId="77777777" w:rsidR="00906AA1" w:rsidRPr="00F61C23" w:rsidRDefault="00906AA1" w:rsidP="00906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1B946F62" w14:textId="2B611371" w:rsidR="00CD0691" w:rsidRPr="00F61C23" w:rsidRDefault="00906AA1" w:rsidP="00906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F61C23">
        <w:rPr>
          <w:rFonts w:ascii="Angsana New" w:hAnsi="Angsana New"/>
          <w:b/>
          <w:sz w:val="30"/>
          <w:szCs w:val="30"/>
          <w:cs/>
        </w:rPr>
        <w:t xml:space="preserve">ในไตรมาส </w:t>
      </w:r>
      <w:r w:rsidR="00A453AA" w:rsidRPr="00F61C23">
        <w:rPr>
          <w:rFonts w:ascii="Angsana New" w:hAnsi="Angsana New"/>
          <w:bCs/>
          <w:sz w:val="30"/>
          <w:szCs w:val="30"/>
        </w:rPr>
        <w:t>2</w:t>
      </w:r>
      <w:r w:rsidR="00992342">
        <w:rPr>
          <w:rFonts w:ascii="Angsana New" w:hAnsi="Angsana New"/>
          <w:bCs/>
          <w:sz w:val="30"/>
          <w:szCs w:val="30"/>
        </w:rPr>
        <w:t xml:space="preserve"> </w:t>
      </w:r>
      <w:r w:rsidR="00992342" w:rsidRPr="00992342">
        <w:rPr>
          <w:rFonts w:ascii="Angsana New" w:hAnsi="Angsana New" w:hint="cs"/>
          <w:b/>
          <w:sz w:val="30"/>
          <w:szCs w:val="30"/>
          <w:cs/>
        </w:rPr>
        <w:t xml:space="preserve">และไตรมาส </w:t>
      </w:r>
      <w:r w:rsidR="00992342">
        <w:rPr>
          <w:rFonts w:ascii="Angsana New" w:hAnsi="Angsana New"/>
          <w:bCs/>
          <w:sz w:val="30"/>
          <w:szCs w:val="30"/>
        </w:rPr>
        <w:t>3</w:t>
      </w:r>
      <w:r w:rsidR="004661FF" w:rsidRPr="00992342">
        <w:rPr>
          <w:rFonts w:ascii="Angsana New" w:hAnsi="Angsana New"/>
          <w:b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b/>
          <w:sz w:val="30"/>
          <w:szCs w:val="30"/>
          <w:cs/>
        </w:rPr>
        <w:t xml:space="preserve">ปี </w:t>
      </w:r>
      <w:r w:rsidR="00A453AA" w:rsidRPr="00F61C23">
        <w:rPr>
          <w:rFonts w:ascii="Angsana New" w:hAnsi="Angsana New"/>
          <w:bCs/>
          <w:sz w:val="30"/>
          <w:szCs w:val="30"/>
        </w:rPr>
        <w:t>2563</w:t>
      </w:r>
      <w:r w:rsidRPr="00F61C23">
        <w:rPr>
          <w:rFonts w:ascii="Angsana New" w:hAnsi="Angsana New"/>
          <w:b/>
          <w:sz w:val="30"/>
          <w:szCs w:val="30"/>
          <w:cs/>
        </w:rPr>
        <w:t xml:space="preserve"> บริษัท สแกน แอดวานซ์ เพาเวอร์ จำกัด (“</w:t>
      </w:r>
      <w:r w:rsidRPr="00F61C23">
        <w:rPr>
          <w:rFonts w:ascii="Angsana New" w:hAnsi="Angsana New"/>
          <w:bCs/>
          <w:spacing w:val="-6"/>
          <w:sz w:val="30"/>
          <w:szCs w:val="30"/>
        </w:rPr>
        <w:t>SAP</w:t>
      </w:r>
      <w:r w:rsidRPr="00F61C23">
        <w:rPr>
          <w:rFonts w:ascii="Angsana New" w:hAnsi="Angsana New"/>
          <w:b/>
          <w:sz w:val="30"/>
          <w:szCs w:val="30"/>
          <w:cs/>
        </w:rPr>
        <w:t>”) มีการเรียกชำระค่าหุ้นเพิ่มเติม</w:t>
      </w:r>
      <w:r w:rsidR="00A066FA">
        <w:rPr>
          <w:rFonts w:ascii="Angsana New" w:hAnsi="Angsana New" w:hint="cs"/>
          <w:b/>
          <w:sz w:val="30"/>
          <w:szCs w:val="30"/>
          <w:cs/>
        </w:rPr>
        <w:t>สองครั้ง</w:t>
      </w:r>
      <w:r w:rsidR="007E40AB">
        <w:rPr>
          <w:rFonts w:ascii="Angsana New" w:hAnsi="Angsana New" w:hint="cs"/>
          <w:b/>
          <w:sz w:val="30"/>
          <w:szCs w:val="30"/>
          <w:cs/>
        </w:rPr>
        <w:t>รวม</w:t>
      </w:r>
      <w:r w:rsidRPr="00F61C23">
        <w:rPr>
          <w:rFonts w:ascii="Angsana New" w:hAnsi="Angsana New"/>
          <w:b/>
          <w:sz w:val="30"/>
          <w:szCs w:val="30"/>
          <w:cs/>
        </w:rPr>
        <w:t xml:space="preserve">จำนวนร้อยละ </w:t>
      </w:r>
      <w:r w:rsidR="00755CDD">
        <w:rPr>
          <w:rFonts w:ascii="Angsana New" w:hAnsi="Angsana New"/>
          <w:bCs/>
          <w:sz w:val="30"/>
          <w:szCs w:val="30"/>
        </w:rPr>
        <w:t>22</w:t>
      </w:r>
      <w:r w:rsidRPr="00F61C23">
        <w:rPr>
          <w:rFonts w:ascii="Angsana New" w:hAnsi="Angsana New"/>
          <w:bCs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b/>
          <w:sz w:val="30"/>
          <w:szCs w:val="30"/>
          <w:cs/>
        </w:rPr>
        <w:t>ของหุ้นที่ออกจำหน่าย คิดเป็นจำนวนเงิน</w:t>
      </w:r>
      <w:r w:rsidR="007E40AB">
        <w:rPr>
          <w:rFonts w:ascii="Angsana New" w:hAnsi="Angsana New" w:hint="cs"/>
          <w:b/>
          <w:sz w:val="30"/>
          <w:szCs w:val="30"/>
          <w:cs/>
        </w:rPr>
        <w:t>รวม</w:t>
      </w:r>
      <w:r w:rsidRPr="00F61C23">
        <w:rPr>
          <w:rFonts w:ascii="Angsana New" w:hAnsi="Angsana New"/>
          <w:b/>
          <w:sz w:val="30"/>
          <w:szCs w:val="30"/>
          <w:cs/>
        </w:rPr>
        <w:t xml:space="preserve"> </w:t>
      </w:r>
      <w:r w:rsidR="00755CDD">
        <w:rPr>
          <w:rFonts w:ascii="Angsana New" w:hAnsi="Angsana New"/>
          <w:bCs/>
          <w:sz w:val="30"/>
          <w:szCs w:val="30"/>
        </w:rPr>
        <w:t>44</w:t>
      </w:r>
      <w:r w:rsidRPr="00F61C23">
        <w:rPr>
          <w:rFonts w:ascii="Angsana New" w:hAnsi="Angsana New"/>
          <w:b/>
          <w:sz w:val="30"/>
          <w:szCs w:val="30"/>
          <w:cs/>
        </w:rPr>
        <w:t xml:space="preserve"> ล้านบาท</w:t>
      </w:r>
      <w:r w:rsidR="007E40AB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85123C">
        <w:rPr>
          <w:rFonts w:ascii="Angsana New" w:hAnsi="Angsana New" w:hint="cs"/>
          <w:b/>
          <w:sz w:val="30"/>
          <w:szCs w:val="30"/>
          <w:cs/>
        </w:rPr>
        <w:t xml:space="preserve">โดยบริษัท คอนโทร์โน จำกัด </w:t>
      </w:r>
      <w:r w:rsidR="0085123C" w:rsidRPr="0085123C">
        <w:rPr>
          <w:rFonts w:ascii="Angsana New" w:hAnsi="Angsana New"/>
          <w:bCs/>
          <w:sz w:val="30"/>
          <w:szCs w:val="30"/>
        </w:rPr>
        <w:t>(“CCL”)</w:t>
      </w:r>
      <w:r w:rsidR="0085123C" w:rsidRPr="00691ED0">
        <w:rPr>
          <w:rFonts w:ascii="Angsana New" w:hAnsi="Angsana New"/>
          <w:bCs/>
          <w:sz w:val="30"/>
          <w:szCs w:val="30"/>
        </w:rPr>
        <w:t xml:space="preserve"> </w:t>
      </w:r>
      <w:r w:rsidR="0085123C">
        <w:rPr>
          <w:rFonts w:ascii="Angsana New" w:hAnsi="Angsana New" w:hint="cs"/>
          <w:b/>
          <w:sz w:val="30"/>
          <w:szCs w:val="30"/>
          <w:cs/>
        </w:rPr>
        <w:t>ชำระค่าหุ้นดังกล่าว</w:t>
      </w:r>
      <w:r w:rsidR="007E40AB">
        <w:rPr>
          <w:rFonts w:ascii="Angsana New" w:hAnsi="Angsana New" w:hint="cs"/>
          <w:b/>
          <w:sz w:val="30"/>
          <w:szCs w:val="30"/>
          <w:cs/>
        </w:rPr>
        <w:t>ทั้งสิ้น</w:t>
      </w:r>
      <w:r w:rsidR="0085123C">
        <w:rPr>
          <w:rFonts w:ascii="Angsana New" w:hAnsi="Angsana New" w:hint="cs"/>
          <w:b/>
          <w:sz w:val="30"/>
          <w:szCs w:val="30"/>
          <w:cs/>
        </w:rPr>
        <w:t>เป็นจำนวนเงิน</w:t>
      </w:r>
      <w:r w:rsidR="007E40AB">
        <w:rPr>
          <w:rFonts w:ascii="Angsana New" w:hAnsi="Angsana New" w:hint="cs"/>
          <w:b/>
          <w:sz w:val="30"/>
          <w:szCs w:val="30"/>
          <w:cs/>
        </w:rPr>
        <w:t>รวม</w:t>
      </w:r>
      <w:r w:rsidR="0085123C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85123C" w:rsidRPr="0085123C">
        <w:rPr>
          <w:rFonts w:ascii="Angsana New" w:hAnsi="Angsana New"/>
          <w:bCs/>
          <w:sz w:val="30"/>
          <w:szCs w:val="30"/>
        </w:rPr>
        <w:t>22.44</w:t>
      </w:r>
      <w:r w:rsidR="0085123C" w:rsidRPr="00691ED0">
        <w:rPr>
          <w:rFonts w:ascii="Angsana New" w:hAnsi="Angsana New"/>
          <w:bCs/>
          <w:sz w:val="30"/>
          <w:szCs w:val="30"/>
        </w:rPr>
        <w:t xml:space="preserve"> </w:t>
      </w:r>
      <w:r w:rsidR="0085123C">
        <w:rPr>
          <w:rFonts w:ascii="Angsana New" w:hAnsi="Angsana New" w:hint="cs"/>
          <w:b/>
          <w:sz w:val="30"/>
          <w:szCs w:val="30"/>
          <w:cs/>
        </w:rPr>
        <w:t>ล้านบาท</w:t>
      </w:r>
      <w:r w:rsidR="00691ED0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7E40AB" w:rsidRPr="007E40AB">
        <w:rPr>
          <w:rFonts w:ascii="Angsana New" w:hAnsi="Angsana New" w:hint="cs"/>
          <w:b/>
          <w:sz w:val="30"/>
          <w:szCs w:val="30"/>
          <w:cs/>
        </w:rPr>
        <w:t>ซึ่ง</w:t>
      </w:r>
      <w:r w:rsidR="007E40AB" w:rsidRPr="007E40AB">
        <w:rPr>
          <w:rFonts w:ascii="Angsana New" w:hAnsi="Angsana New"/>
          <w:b/>
          <w:sz w:val="30"/>
          <w:szCs w:val="30"/>
        </w:rPr>
        <w:t xml:space="preserve"> </w:t>
      </w:r>
      <w:r w:rsidR="007E40AB" w:rsidRPr="007E40AB">
        <w:rPr>
          <w:rFonts w:ascii="Angsana New" w:hAnsi="Angsana New"/>
          <w:bCs/>
          <w:sz w:val="30"/>
          <w:szCs w:val="30"/>
        </w:rPr>
        <w:t>SAP</w:t>
      </w:r>
      <w:r w:rsidR="007E40AB">
        <w:rPr>
          <w:rFonts w:ascii="Angsana New" w:hAnsi="Angsana New"/>
          <w:b/>
          <w:sz w:val="30"/>
          <w:szCs w:val="30"/>
        </w:rPr>
        <w:t xml:space="preserve"> </w:t>
      </w:r>
      <w:r w:rsidR="007E40AB">
        <w:rPr>
          <w:rFonts w:ascii="Angsana New" w:hAnsi="Angsana New" w:hint="cs"/>
          <w:b/>
          <w:sz w:val="30"/>
          <w:szCs w:val="30"/>
          <w:cs/>
        </w:rPr>
        <w:t xml:space="preserve">ได้จดทะเบียนเพิ่มทุนกับกระทรวงพาณิชย์แล้วทั้งสองครั้ง </w:t>
      </w:r>
      <w:r w:rsidR="0085123C">
        <w:rPr>
          <w:rFonts w:ascii="Angsana New" w:hAnsi="Angsana New" w:hint="cs"/>
          <w:b/>
          <w:sz w:val="30"/>
          <w:szCs w:val="30"/>
          <w:cs/>
        </w:rPr>
        <w:t>ต่อมา</w:t>
      </w:r>
      <w:r w:rsidR="00CD0691" w:rsidRPr="00F61C23">
        <w:rPr>
          <w:rFonts w:ascii="Angsana New" w:hAnsi="Angsana New"/>
          <w:b/>
          <w:sz w:val="30"/>
          <w:szCs w:val="30"/>
          <w:cs/>
        </w:rPr>
        <w:t xml:space="preserve">ในไตรมาส </w:t>
      </w:r>
      <w:r w:rsidR="00CD0691" w:rsidRPr="00F61C23">
        <w:rPr>
          <w:rFonts w:ascii="Angsana New" w:hAnsi="Angsana New"/>
          <w:bCs/>
          <w:sz w:val="30"/>
          <w:szCs w:val="30"/>
        </w:rPr>
        <w:t>4</w:t>
      </w:r>
      <w:r w:rsidR="004661FF" w:rsidRPr="00F61C23">
        <w:rPr>
          <w:rFonts w:ascii="Angsana New" w:hAnsi="Angsana New"/>
          <w:b/>
          <w:sz w:val="30"/>
          <w:szCs w:val="30"/>
          <w:cs/>
        </w:rPr>
        <w:t xml:space="preserve"> </w:t>
      </w:r>
      <w:r w:rsidR="00CD0691" w:rsidRPr="00F61C23">
        <w:rPr>
          <w:rFonts w:ascii="Angsana New" w:hAnsi="Angsana New"/>
          <w:b/>
          <w:sz w:val="30"/>
          <w:szCs w:val="30"/>
          <w:cs/>
        </w:rPr>
        <w:t xml:space="preserve">ปี </w:t>
      </w:r>
      <w:r w:rsidR="00CD0691" w:rsidRPr="00F61C23">
        <w:rPr>
          <w:rFonts w:ascii="Angsana New" w:hAnsi="Angsana New"/>
          <w:bCs/>
          <w:sz w:val="30"/>
          <w:szCs w:val="30"/>
        </w:rPr>
        <w:t>2563</w:t>
      </w:r>
      <w:r w:rsidR="004661FF" w:rsidRPr="00F61C23">
        <w:rPr>
          <w:rFonts w:ascii="Angsana New" w:hAnsi="Angsana New"/>
          <w:bCs/>
          <w:sz w:val="30"/>
          <w:szCs w:val="30"/>
          <w:cs/>
        </w:rPr>
        <w:t xml:space="preserve"> </w:t>
      </w:r>
      <w:r w:rsidR="00CD0691" w:rsidRPr="00F61C23">
        <w:rPr>
          <w:rFonts w:ascii="Angsana New" w:hAnsi="Angsana New"/>
          <w:bCs/>
          <w:sz w:val="30"/>
          <w:szCs w:val="30"/>
        </w:rPr>
        <w:t>SAP</w:t>
      </w:r>
      <w:r w:rsidR="004661FF" w:rsidRPr="00F61C23">
        <w:rPr>
          <w:rFonts w:ascii="Angsana New" w:hAnsi="Angsana New"/>
          <w:b/>
          <w:sz w:val="30"/>
          <w:szCs w:val="30"/>
          <w:cs/>
        </w:rPr>
        <w:t xml:space="preserve"> </w:t>
      </w:r>
      <w:r w:rsidR="00CD0691" w:rsidRPr="00F61C23">
        <w:rPr>
          <w:rFonts w:ascii="Angsana New" w:hAnsi="Angsana New"/>
          <w:b/>
          <w:sz w:val="30"/>
          <w:szCs w:val="30"/>
          <w:cs/>
        </w:rPr>
        <w:t xml:space="preserve">มีการออกหุ้นสามัญเพิ่มเติมจำนวน </w:t>
      </w:r>
      <w:r w:rsidR="00CD0691" w:rsidRPr="00F61C23">
        <w:rPr>
          <w:rFonts w:ascii="Angsana New" w:hAnsi="Angsana New"/>
          <w:bCs/>
          <w:sz w:val="30"/>
          <w:szCs w:val="30"/>
        </w:rPr>
        <w:t>0.38</w:t>
      </w:r>
      <w:r w:rsidR="004661FF" w:rsidRPr="00F61C23">
        <w:rPr>
          <w:rFonts w:ascii="Angsana New" w:hAnsi="Angsana New"/>
          <w:b/>
          <w:sz w:val="30"/>
          <w:szCs w:val="30"/>
          <w:cs/>
        </w:rPr>
        <w:t xml:space="preserve"> </w:t>
      </w:r>
      <w:r w:rsidR="00CD0691" w:rsidRPr="00F61C23">
        <w:rPr>
          <w:rFonts w:ascii="Angsana New" w:hAnsi="Angsana New"/>
          <w:b/>
          <w:sz w:val="30"/>
          <w:szCs w:val="30"/>
          <w:cs/>
        </w:rPr>
        <w:t xml:space="preserve">ล้านหุ้น (จาก </w:t>
      </w:r>
      <w:r w:rsidR="00CD0691" w:rsidRPr="00F61C23">
        <w:rPr>
          <w:rFonts w:ascii="Angsana New" w:hAnsi="Angsana New"/>
          <w:bCs/>
          <w:sz w:val="30"/>
          <w:szCs w:val="30"/>
        </w:rPr>
        <w:t>2.00</w:t>
      </w:r>
      <w:r w:rsidR="004661FF" w:rsidRPr="00F61C23">
        <w:rPr>
          <w:rFonts w:ascii="Angsana New" w:hAnsi="Angsana New"/>
          <w:b/>
          <w:sz w:val="30"/>
          <w:szCs w:val="30"/>
          <w:cs/>
        </w:rPr>
        <w:t xml:space="preserve"> </w:t>
      </w:r>
      <w:r w:rsidR="00CD0691" w:rsidRPr="00F61C23">
        <w:rPr>
          <w:rFonts w:ascii="Angsana New" w:hAnsi="Angsana New"/>
          <w:b/>
          <w:sz w:val="30"/>
          <w:szCs w:val="30"/>
          <w:cs/>
        </w:rPr>
        <w:t xml:space="preserve">ล้านหุ้นเป็น </w:t>
      </w:r>
      <w:r w:rsidR="00CD0691" w:rsidRPr="00F61C23">
        <w:rPr>
          <w:rFonts w:ascii="Angsana New" w:hAnsi="Angsana New"/>
          <w:bCs/>
          <w:sz w:val="30"/>
          <w:szCs w:val="30"/>
        </w:rPr>
        <w:t>2.38</w:t>
      </w:r>
      <w:r w:rsidR="004661FF" w:rsidRPr="00F61C23">
        <w:rPr>
          <w:rFonts w:ascii="Angsana New" w:hAnsi="Angsana New"/>
          <w:b/>
          <w:sz w:val="30"/>
          <w:szCs w:val="30"/>
          <w:cs/>
        </w:rPr>
        <w:t xml:space="preserve"> </w:t>
      </w:r>
      <w:r w:rsidR="00CD0691" w:rsidRPr="00F61C23">
        <w:rPr>
          <w:rFonts w:ascii="Angsana New" w:hAnsi="Angsana New"/>
          <w:b/>
          <w:sz w:val="30"/>
          <w:szCs w:val="30"/>
          <w:cs/>
        </w:rPr>
        <w:t xml:space="preserve">ล้านหุ้น) มูลค่าหุ้นละ </w:t>
      </w:r>
      <w:r w:rsidR="00CD0691" w:rsidRPr="00F61C23">
        <w:rPr>
          <w:rFonts w:ascii="Angsana New" w:hAnsi="Angsana New"/>
          <w:bCs/>
          <w:sz w:val="30"/>
          <w:szCs w:val="30"/>
        </w:rPr>
        <w:t>100</w:t>
      </w:r>
      <w:r w:rsidR="004661FF" w:rsidRPr="00F61C23">
        <w:rPr>
          <w:rFonts w:ascii="Angsana New" w:hAnsi="Angsana New"/>
          <w:b/>
          <w:sz w:val="30"/>
          <w:szCs w:val="30"/>
          <w:cs/>
        </w:rPr>
        <w:t xml:space="preserve"> </w:t>
      </w:r>
      <w:r w:rsidR="00CD0691" w:rsidRPr="00F61C23">
        <w:rPr>
          <w:rFonts w:ascii="Angsana New" w:hAnsi="Angsana New"/>
          <w:b/>
          <w:sz w:val="30"/>
          <w:szCs w:val="30"/>
          <w:cs/>
        </w:rPr>
        <w:t xml:space="preserve">บาท เป็นจำนวนเงิน </w:t>
      </w:r>
      <w:r w:rsidR="00CD0691" w:rsidRPr="00F61C23">
        <w:rPr>
          <w:rFonts w:ascii="Angsana New" w:hAnsi="Angsana New"/>
          <w:bCs/>
          <w:sz w:val="30"/>
          <w:szCs w:val="30"/>
        </w:rPr>
        <w:t>38</w:t>
      </w:r>
      <w:r w:rsidR="004661FF" w:rsidRPr="00F61C23">
        <w:rPr>
          <w:rFonts w:ascii="Angsana New" w:hAnsi="Angsana New"/>
          <w:b/>
          <w:sz w:val="30"/>
          <w:szCs w:val="30"/>
          <w:cs/>
        </w:rPr>
        <w:t xml:space="preserve"> </w:t>
      </w:r>
      <w:r w:rsidR="00CD0691" w:rsidRPr="00F61C23">
        <w:rPr>
          <w:rFonts w:ascii="Angsana New" w:hAnsi="Angsana New"/>
          <w:b/>
          <w:sz w:val="30"/>
          <w:szCs w:val="30"/>
          <w:cs/>
        </w:rPr>
        <w:t xml:space="preserve">ล้านบาท และเรียกชำระค่าหุ้นเต็มจำนวนแล้ว </w:t>
      </w:r>
      <w:r w:rsidR="00BB0AEA">
        <w:rPr>
          <w:rFonts w:ascii="Angsana New" w:hAnsi="Angsana New" w:hint="cs"/>
          <w:b/>
          <w:sz w:val="30"/>
          <w:szCs w:val="30"/>
          <w:cs/>
        </w:rPr>
        <w:t xml:space="preserve">โดย </w:t>
      </w:r>
      <w:r w:rsidR="00B35AB6">
        <w:rPr>
          <w:rFonts w:ascii="Angsana New" w:hAnsi="Angsana New"/>
          <w:bCs/>
          <w:sz w:val="30"/>
          <w:szCs w:val="30"/>
        </w:rPr>
        <w:t>CCL</w:t>
      </w:r>
      <w:r w:rsidR="00BB0AEA" w:rsidRPr="00986596">
        <w:rPr>
          <w:rFonts w:ascii="Angsana New" w:hAnsi="Angsana New"/>
          <w:bCs/>
          <w:sz w:val="30"/>
          <w:szCs w:val="30"/>
        </w:rPr>
        <w:t xml:space="preserve"> </w:t>
      </w:r>
      <w:r w:rsidR="00BB0AEA">
        <w:rPr>
          <w:rFonts w:ascii="Angsana New" w:hAnsi="Angsana New" w:hint="cs"/>
          <w:b/>
          <w:sz w:val="30"/>
          <w:szCs w:val="30"/>
          <w:cs/>
        </w:rPr>
        <w:t xml:space="preserve">ชำระค่าหุ้นดังกล่าวเป็นจำนวนเงิน </w:t>
      </w:r>
      <w:r w:rsidR="00BB0AEA" w:rsidRPr="00986596">
        <w:rPr>
          <w:rFonts w:ascii="Angsana New" w:hAnsi="Angsana New"/>
          <w:bCs/>
          <w:sz w:val="30"/>
          <w:szCs w:val="30"/>
        </w:rPr>
        <w:t>24.33</w:t>
      </w:r>
      <w:r w:rsidR="00BB0AEA">
        <w:rPr>
          <w:rFonts w:ascii="Angsana New" w:hAnsi="Angsana New"/>
          <w:b/>
          <w:sz w:val="30"/>
          <w:szCs w:val="30"/>
        </w:rPr>
        <w:t xml:space="preserve"> </w:t>
      </w:r>
      <w:r w:rsidR="00BB0AEA">
        <w:rPr>
          <w:rFonts w:ascii="Angsana New" w:hAnsi="Angsana New" w:hint="cs"/>
          <w:b/>
          <w:sz w:val="30"/>
          <w:szCs w:val="30"/>
          <w:cs/>
        </w:rPr>
        <w:t xml:space="preserve">ล้านบาท </w:t>
      </w:r>
      <w:r w:rsidR="009D0D8C" w:rsidRPr="009D0D8C">
        <w:rPr>
          <w:rFonts w:ascii="Angsana New" w:hAnsi="Angsana New"/>
          <w:bCs/>
          <w:sz w:val="30"/>
          <w:szCs w:val="30"/>
        </w:rPr>
        <w:t xml:space="preserve">SAP </w:t>
      </w:r>
      <w:r w:rsidR="00BB0AEA">
        <w:rPr>
          <w:rFonts w:ascii="Angsana New" w:hAnsi="Angsana New" w:hint="cs"/>
          <w:b/>
          <w:sz w:val="30"/>
          <w:szCs w:val="30"/>
          <w:cs/>
        </w:rPr>
        <w:t>จ</w:t>
      </w:r>
      <w:r w:rsidR="00CD0691" w:rsidRPr="00F61C23">
        <w:rPr>
          <w:rFonts w:ascii="Angsana New" w:hAnsi="Angsana New"/>
          <w:b/>
          <w:sz w:val="30"/>
          <w:szCs w:val="30"/>
          <w:cs/>
        </w:rPr>
        <w:t>ดทะเบียนเพิ่มทุนกับกระทรวงพาณิชย์</w:t>
      </w:r>
      <w:r w:rsidR="00307853">
        <w:rPr>
          <w:rFonts w:ascii="Angsana New" w:hAnsi="Angsana New" w:hint="cs"/>
          <w:b/>
          <w:sz w:val="30"/>
          <w:szCs w:val="30"/>
          <w:cs/>
        </w:rPr>
        <w:t xml:space="preserve">แล้ว </w:t>
      </w:r>
      <w:r w:rsidR="00CD0691" w:rsidRPr="00F61C23">
        <w:rPr>
          <w:rFonts w:ascii="Angsana New" w:hAnsi="Angsana New"/>
          <w:b/>
          <w:sz w:val="30"/>
          <w:szCs w:val="30"/>
          <w:cs/>
        </w:rPr>
        <w:t xml:space="preserve">ภายหลังการเพิ่มทุน </w:t>
      </w:r>
      <w:r w:rsidR="00CD0691" w:rsidRPr="00F61C23">
        <w:rPr>
          <w:rFonts w:ascii="Angsana New" w:hAnsi="Angsana New"/>
          <w:bCs/>
          <w:sz w:val="30"/>
          <w:szCs w:val="30"/>
        </w:rPr>
        <w:t>SAP</w:t>
      </w:r>
      <w:r w:rsidR="004661FF" w:rsidRPr="00F61C23">
        <w:rPr>
          <w:rFonts w:ascii="Angsana New" w:hAnsi="Angsana New"/>
          <w:b/>
          <w:sz w:val="30"/>
          <w:szCs w:val="30"/>
          <w:cs/>
        </w:rPr>
        <w:t xml:space="preserve"> </w:t>
      </w:r>
      <w:r w:rsidR="00CD0691" w:rsidRPr="00F61C23">
        <w:rPr>
          <w:rFonts w:ascii="Angsana New" w:hAnsi="Angsana New"/>
          <w:b/>
          <w:sz w:val="30"/>
          <w:szCs w:val="30"/>
          <w:cs/>
        </w:rPr>
        <w:t xml:space="preserve">จะมีผู้ถือหุ้นคือ บริษัท คอนโทร์โน จำกัด ถือหุ้นร้อยละ </w:t>
      </w:r>
      <w:r w:rsidR="00CD0691" w:rsidRPr="00F61C23">
        <w:rPr>
          <w:rFonts w:ascii="Angsana New" w:hAnsi="Angsana New"/>
          <w:bCs/>
          <w:sz w:val="30"/>
          <w:szCs w:val="30"/>
        </w:rPr>
        <w:t>5</w:t>
      </w:r>
      <w:r w:rsidR="00BB0AEA">
        <w:rPr>
          <w:rFonts w:ascii="Angsana New" w:hAnsi="Angsana New"/>
          <w:bCs/>
          <w:sz w:val="30"/>
          <w:szCs w:val="30"/>
        </w:rPr>
        <w:t>3.47</w:t>
      </w:r>
      <w:r w:rsidR="004661FF" w:rsidRPr="00F61C23">
        <w:rPr>
          <w:rFonts w:ascii="Angsana New" w:hAnsi="Angsana New"/>
          <w:b/>
          <w:sz w:val="30"/>
          <w:szCs w:val="30"/>
          <w:cs/>
        </w:rPr>
        <w:t xml:space="preserve"> </w:t>
      </w:r>
      <w:r w:rsidR="00CD0691" w:rsidRPr="00F61C23">
        <w:rPr>
          <w:rFonts w:ascii="Angsana New" w:hAnsi="Angsana New"/>
          <w:b/>
          <w:sz w:val="30"/>
          <w:szCs w:val="30"/>
          <w:cs/>
        </w:rPr>
        <w:t xml:space="preserve">บริษัท พร้อม พาวเวอร์ จำกัด ถือหุ้นร้อยละ </w:t>
      </w:r>
      <w:r w:rsidR="00CD0691" w:rsidRPr="00F61C23">
        <w:rPr>
          <w:rFonts w:ascii="Angsana New" w:hAnsi="Angsana New"/>
          <w:bCs/>
          <w:sz w:val="30"/>
          <w:szCs w:val="30"/>
        </w:rPr>
        <w:t>2</w:t>
      </w:r>
      <w:r w:rsidR="00BB0AEA">
        <w:rPr>
          <w:rFonts w:ascii="Angsana New" w:hAnsi="Angsana New"/>
          <w:bCs/>
          <w:sz w:val="30"/>
          <w:szCs w:val="30"/>
        </w:rPr>
        <w:t>6.32</w:t>
      </w:r>
      <w:r w:rsidR="004661FF" w:rsidRPr="00F61C23">
        <w:rPr>
          <w:rFonts w:ascii="Angsana New" w:hAnsi="Angsana New"/>
          <w:b/>
          <w:sz w:val="30"/>
          <w:szCs w:val="30"/>
          <w:cs/>
        </w:rPr>
        <w:t xml:space="preserve"> </w:t>
      </w:r>
      <w:r w:rsidR="00CD0691" w:rsidRPr="00F61C23">
        <w:rPr>
          <w:rFonts w:ascii="Angsana New" w:hAnsi="Angsana New"/>
          <w:b/>
          <w:sz w:val="30"/>
          <w:szCs w:val="30"/>
          <w:cs/>
        </w:rPr>
        <w:t xml:space="preserve">และ บริษัท ไทย แอดวานซ์ โซลาร์ จำกัด ถือหุ้นร้อยละ </w:t>
      </w:r>
      <w:r w:rsidR="00CD0691" w:rsidRPr="00F61C23">
        <w:rPr>
          <w:rFonts w:ascii="Angsana New" w:hAnsi="Angsana New"/>
          <w:bCs/>
          <w:sz w:val="30"/>
          <w:szCs w:val="30"/>
        </w:rPr>
        <w:t>20</w:t>
      </w:r>
      <w:r w:rsidR="00755CDD">
        <w:rPr>
          <w:rFonts w:ascii="Angsana New" w:hAnsi="Angsana New"/>
          <w:bCs/>
          <w:sz w:val="30"/>
          <w:szCs w:val="30"/>
        </w:rPr>
        <w:t>.21</w:t>
      </w:r>
      <w:r w:rsidR="004661FF" w:rsidRPr="00F61C23">
        <w:rPr>
          <w:rFonts w:ascii="Angsana New" w:hAnsi="Angsana New"/>
          <w:b/>
          <w:sz w:val="30"/>
          <w:szCs w:val="30"/>
          <w:cs/>
        </w:rPr>
        <w:t xml:space="preserve"> </w:t>
      </w:r>
      <w:r w:rsidR="00B35AB6">
        <w:rPr>
          <w:rFonts w:ascii="Angsana New" w:hAnsi="Angsana New" w:hint="cs"/>
          <w:b/>
          <w:sz w:val="30"/>
          <w:szCs w:val="30"/>
          <w:cs/>
        </w:rPr>
        <w:t xml:space="preserve">ซึ่ง </w:t>
      </w:r>
      <w:r w:rsidR="00CD0691" w:rsidRPr="00F61C23">
        <w:rPr>
          <w:rFonts w:ascii="Angsana New" w:hAnsi="Angsana New"/>
          <w:bCs/>
          <w:sz w:val="30"/>
          <w:szCs w:val="30"/>
        </w:rPr>
        <w:t>SAP</w:t>
      </w:r>
      <w:r w:rsidR="004661FF" w:rsidRPr="00F61C23">
        <w:rPr>
          <w:rFonts w:ascii="Angsana New" w:hAnsi="Angsana New"/>
          <w:b/>
          <w:sz w:val="30"/>
          <w:szCs w:val="30"/>
          <w:cs/>
        </w:rPr>
        <w:t xml:space="preserve"> </w:t>
      </w:r>
      <w:r w:rsidR="00CD0691" w:rsidRPr="00F61C23">
        <w:rPr>
          <w:rFonts w:ascii="Angsana New" w:hAnsi="Angsana New"/>
          <w:b/>
          <w:sz w:val="30"/>
          <w:szCs w:val="30"/>
          <w:cs/>
        </w:rPr>
        <w:t>ยังคงเป็นการร่วมค้าของกลุ่มบริษัทภายหลังจากการเพิ่มทุนดังกล่าว</w:t>
      </w:r>
    </w:p>
    <w:p w14:paraId="5DB6F980" w14:textId="24C22990" w:rsidR="00CB441A" w:rsidRPr="00F61C23" w:rsidRDefault="00CB441A">
      <w:pPr>
        <w:rPr>
          <w:rFonts w:ascii="Angsana New" w:hAnsi="Angsana New"/>
        </w:rPr>
      </w:pPr>
    </w:p>
    <w:p w14:paraId="47C151E1" w14:textId="77777777" w:rsidR="00906AA1" w:rsidRPr="00F61C23" w:rsidRDefault="00906AA1">
      <w:pPr>
        <w:rPr>
          <w:rFonts w:ascii="Angsana New" w:hAnsi="Angsana New"/>
        </w:rPr>
      </w:pPr>
    </w:p>
    <w:p w14:paraId="28C99903" w14:textId="188B8D34" w:rsidR="00452161" w:rsidRPr="00F61C23" w:rsidRDefault="00452161">
      <w:pPr>
        <w:rPr>
          <w:rFonts w:ascii="Angsana New" w:hAnsi="Angsana New"/>
        </w:rPr>
      </w:pPr>
    </w:p>
    <w:p w14:paraId="3CB4C42E" w14:textId="0688E0FC" w:rsidR="00452161" w:rsidRPr="00F61C23" w:rsidRDefault="004521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8DD77B7" w14:textId="77777777" w:rsidR="005A18F0" w:rsidRPr="00F61C23" w:rsidRDefault="005A18F0" w:rsidP="00FD011B">
      <w:pPr>
        <w:pStyle w:val="block"/>
        <w:spacing w:after="0"/>
        <w:ind w:left="540" w:right="-7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134692DB" w14:textId="77777777" w:rsidR="005363FE" w:rsidRPr="00F61C23" w:rsidRDefault="005363FE" w:rsidP="00BF1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1"/>
        </w:tabs>
        <w:rPr>
          <w:rFonts w:ascii="Angsana New" w:hAnsi="Angsana New"/>
        </w:rPr>
        <w:sectPr w:rsidR="005363FE" w:rsidRPr="00F61C23" w:rsidSect="00633A78">
          <w:headerReference w:type="default" r:id="rId8"/>
          <w:footerReference w:type="default" r:id="rId9"/>
          <w:pgSz w:w="11907" w:h="16840"/>
          <w:pgMar w:top="691" w:right="1152" w:bottom="576" w:left="1152" w:header="720" w:footer="720" w:gutter="0"/>
          <w:pgNumType w:start="16"/>
          <w:cols w:space="708"/>
          <w:docGrid w:linePitch="360"/>
        </w:sectPr>
      </w:pPr>
    </w:p>
    <w:p w14:paraId="157C9A34" w14:textId="5A17DBB7" w:rsidR="009210CB" w:rsidRPr="00F61C23" w:rsidRDefault="00DE5AC1" w:rsidP="009210CB">
      <w:pPr>
        <w:pStyle w:val="acctfourfigures"/>
        <w:tabs>
          <w:tab w:val="clear" w:pos="765"/>
        </w:tabs>
        <w:spacing w:line="240" w:lineRule="atLeast"/>
        <w:ind w:left="540"/>
        <w:rPr>
          <w:rFonts w:ascii="Angsana New" w:hAnsi="Angsana New"/>
          <w:sz w:val="30"/>
          <w:szCs w:val="30"/>
          <w:lang w:bidi="th-TH"/>
        </w:rPr>
      </w:pPr>
      <w:r w:rsidRPr="00F61C23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เงินลงทุนในบริษัทร่วมและการร่วมค้า</w:t>
      </w:r>
      <w:r w:rsidR="009210CB" w:rsidRPr="00F61C23">
        <w:rPr>
          <w:rFonts w:ascii="Angsana New" w:hAnsi="Angsana New"/>
          <w:sz w:val="30"/>
          <w:szCs w:val="30"/>
          <w:rtl/>
          <w:cs/>
        </w:rPr>
        <w:t xml:space="preserve"> </w:t>
      </w:r>
      <w:r w:rsidR="009210CB" w:rsidRPr="00F61C23">
        <w:rPr>
          <w:rFonts w:ascii="Angsana New" w:hAnsi="Angsana New"/>
          <w:sz w:val="30"/>
          <w:szCs w:val="30"/>
          <w:cs/>
          <w:lang w:bidi="th-TH"/>
        </w:rPr>
        <w:t>ณ</w:t>
      </w:r>
      <w:r w:rsidR="009210CB" w:rsidRPr="00F61C23">
        <w:rPr>
          <w:rFonts w:ascii="Angsana New" w:hAnsi="Angsana New"/>
          <w:sz w:val="30"/>
          <w:szCs w:val="30"/>
          <w:rtl/>
          <w:cs/>
        </w:rPr>
        <w:t xml:space="preserve"> </w:t>
      </w:r>
      <w:r w:rsidR="009210CB" w:rsidRPr="00F61C23">
        <w:rPr>
          <w:rFonts w:ascii="Angsana New" w:hAnsi="Angsana New"/>
          <w:sz w:val="30"/>
          <w:szCs w:val="30"/>
          <w:cs/>
          <w:lang w:bidi="th-TH"/>
        </w:rPr>
        <w:t>วันที่</w:t>
      </w:r>
      <w:r w:rsidR="004B0F5F" w:rsidRPr="00F61C23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A453AA" w:rsidRPr="00F61C23">
        <w:rPr>
          <w:rFonts w:ascii="Angsana New" w:hAnsi="Angsana New"/>
          <w:sz w:val="30"/>
          <w:szCs w:val="30"/>
          <w:lang w:val="en-US" w:bidi="th-TH"/>
        </w:rPr>
        <w:t>31</w:t>
      </w:r>
      <w:r w:rsidR="00D13189" w:rsidRPr="00F61C23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9210CB" w:rsidRPr="00F61C23">
        <w:rPr>
          <w:rFonts w:ascii="Angsana New" w:hAnsi="Angsana New"/>
          <w:sz w:val="30"/>
          <w:szCs w:val="30"/>
          <w:cs/>
          <w:lang w:bidi="th-TH"/>
        </w:rPr>
        <w:t>ธันวาคม และเงินปันผลรับสำหรับ</w:t>
      </w:r>
      <w:r w:rsidR="003132D8" w:rsidRPr="00F61C23">
        <w:rPr>
          <w:rFonts w:ascii="Angsana New" w:hAnsi="Angsana New"/>
          <w:sz w:val="30"/>
          <w:szCs w:val="30"/>
          <w:cs/>
          <w:lang w:bidi="th-TH"/>
        </w:rPr>
        <w:t>แต่ละ</w:t>
      </w:r>
      <w:r w:rsidR="00E82C2E" w:rsidRPr="00F61C23">
        <w:rPr>
          <w:rFonts w:ascii="Angsana New" w:hAnsi="Angsana New"/>
          <w:sz w:val="30"/>
          <w:szCs w:val="30"/>
          <w:cs/>
          <w:lang w:bidi="th-TH"/>
        </w:rPr>
        <w:t>ปี</w:t>
      </w:r>
      <w:r w:rsidR="009210CB" w:rsidRPr="00F61C23">
        <w:rPr>
          <w:rFonts w:ascii="Angsana New" w:hAnsi="Angsana New"/>
          <w:sz w:val="30"/>
          <w:szCs w:val="30"/>
        </w:rPr>
        <w:t xml:space="preserve"> </w:t>
      </w:r>
      <w:r w:rsidR="009210CB" w:rsidRPr="00F61C23">
        <w:rPr>
          <w:rFonts w:ascii="Angsana New" w:hAnsi="Angsana New"/>
          <w:sz w:val="30"/>
          <w:szCs w:val="30"/>
          <w:cs/>
          <w:lang w:bidi="th-TH"/>
        </w:rPr>
        <w:t>มีดังนี้</w:t>
      </w:r>
      <w:r w:rsidR="009210CB" w:rsidRPr="00F61C23">
        <w:rPr>
          <w:rFonts w:ascii="Angsana New" w:hAnsi="Angsana New"/>
          <w:sz w:val="30"/>
          <w:szCs w:val="30"/>
          <w:lang w:bidi="th-TH"/>
        </w:rPr>
        <w:t xml:space="preserve"> </w:t>
      </w:r>
    </w:p>
    <w:p w14:paraId="222DD254" w14:textId="77777777" w:rsidR="00171168" w:rsidRPr="00F61C23" w:rsidRDefault="00113091" w:rsidP="00113091">
      <w:pPr>
        <w:pStyle w:val="acctfourfigures"/>
        <w:tabs>
          <w:tab w:val="clear" w:pos="765"/>
        </w:tabs>
        <w:spacing w:line="240" w:lineRule="auto"/>
        <w:ind w:left="547"/>
        <w:rPr>
          <w:rFonts w:ascii="Angsana New" w:hAnsi="Angsana New"/>
          <w:sz w:val="18"/>
          <w:szCs w:val="18"/>
          <w:cs/>
          <w:lang w:val="en-US" w:bidi="th-TH"/>
        </w:rPr>
      </w:pPr>
      <w:r w:rsidRPr="00F61C23">
        <w:rPr>
          <w:rFonts w:ascii="Angsana New" w:hAnsi="Angsana New"/>
          <w:sz w:val="18"/>
          <w:szCs w:val="18"/>
          <w:cs/>
          <w:lang w:val="en-US" w:bidi="th-TH"/>
        </w:rPr>
        <w:t xml:space="preserve">  </w:t>
      </w:r>
    </w:p>
    <w:tbl>
      <w:tblPr>
        <w:tblW w:w="147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1350"/>
        <w:gridCol w:w="990"/>
        <w:gridCol w:w="810"/>
        <w:gridCol w:w="180"/>
        <w:gridCol w:w="900"/>
        <w:gridCol w:w="215"/>
        <w:gridCol w:w="865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3"/>
        <w:gridCol w:w="807"/>
        <w:gridCol w:w="180"/>
        <w:gridCol w:w="829"/>
        <w:gridCol w:w="71"/>
      </w:tblGrid>
      <w:tr w:rsidR="00171168" w:rsidRPr="00F61C23" w14:paraId="18DE3175" w14:textId="77777777" w:rsidTr="00ED467F">
        <w:trPr>
          <w:cantSplit/>
          <w:tblHeader/>
        </w:trPr>
        <w:tc>
          <w:tcPr>
            <w:tcW w:w="1980" w:type="dxa"/>
          </w:tcPr>
          <w:p w14:paraId="52EAA872" w14:textId="77777777" w:rsidR="00171168" w:rsidRPr="00F61C23" w:rsidRDefault="00171168" w:rsidP="00171168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0" w:type="dxa"/>
            <w:gridSpan w:val="22"/>
            <w:vAlign w:val="bottom"/>
          </w:tcPr>
          <w:p w14:paraId="0F4D05A5" w14:textId="77777777" w:rsidR="00171168" w:rsidRPr="00F61C23" w:rsidRDefault="00171168" w:rsidP="0017116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171168" w:rsidRPr="00F61C23" w14:paraId="57325284" w14:textId="77777777" w:rsidTr="00171168">
        <w:trPr>
          <w:gridAfter w:val="1"/>
          <w:wAfter w:w="71" w:type="dxa"/>
          <w:cantSplit/>
          <w:tblHeader/>
        </w:trPr>
        <w:tc>
          <w:tcPr>
            <w:tcW w:w="1980" w:type="dxa"/>
          </w:tcPr>
          <w:p w14:paraId="1F1C16EB" w14:textId="77777777" w:rsidR="00171168" w:rsidRPr="00F61C23" w:rsidRDefault="00171168" w:rsidP="003D6482">
            <w:pPr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3A7FECE" w14:textId="77777777" w:rsidR="00171168" w:rsidRPr="00F61C23" w:rsidRDefault="00171168" w:rsidP="003D6482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61C23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2EE6D89D" w14:textId="77777777" w:rsidR="00171168" w:rsidRPr="00F61C23" w:rsidRDefault="00171168" w:rsidP="003D6482">
            <w:pPr>
              <w:tabs>
                <w:tab w:val="clear" w:pos="680"/>
                <w:tab w:val="clear" w:pos="907"/>
                <w:tab w:val="left" w:pos="732"/>
                <w:tab w:val="left" w:pos="822"/>
              </w:tabs>
              <w:spacing w:line="240" w:lineRule="auto"/>
              <w:ind w:left="1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61C23">
              <w:rPr>
                <w:rFonts w:ascii="Angsana New" w:hAnsi="Angsana New"/>
                <w:sz w:val="22"/>
                <w:szCs w:val="22"/>
                <w:cs/>
              </w:rPr>
              <w:t>ประเทศที่กิจการจัดตั้ง</w:t>
            </w:r>
          </w:p>
        </w:tc>
        <w:tc>
          <w:tcPr>
            <w:tcW w:w="1890" w:type="dxa"/>
            <w:gridSpan w:val="3"/>
          </w:tcPr>
          <w:p w14:paraId="6910C637" w14:textId="77777777" w:rsidR="00171168" w:rsidRPr="00F61C23" w:rsidRDefault="00171168" w:rsidP="003D6482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3911B40" w14:textId="77777777" w:rsidR="00171168" w:rsidRPr="00F61C23" w:rsidRDefault="00171168" w:rsidP="003D6482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1C23">
              <w:rPr>
                <w:rFonts w:ascii="Angsana New" w:hAnsi="Angsana New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15" w:type="dxa"/>
          </w:tcPr>
          <w:p w14:paraId="30CF35FA" w14:textId="77777777" w:rsidR="00171168" w:rsidRPr="00F61C23" w:rsidRDefault="00171168" w:rsidP="003D6482">
            <w:pPr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45" w:type="dxa"/>
            <w:gridSpan w:val="3"/>
          </w:tcPr>
          <w:p w14:paraId="1856757D" w14:textId="77777777" w:rsidR="00171168" w:rsidRPr="00F61C23" w:rsidRDefault="00171168" w:rsidP="003D6482">
            <w:pPr>
              <w:pStyle w:val="acctmergecolhdg"/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47E602B1" w14:textId="77777777" w:rsidR="00171168" w:rsidRPr="00F61C23" w:rsidRDefault="00171168" w:rsidP="003D648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Cs w:val="22"/>
              </w:rPr>
            </w:pPr>
            <w:r w:rsidRPr="00F61C23">
              <w:rPr>
                <w:rFonts w:ascii="Angsana New" w:hAnsi="Angsana New"/>
                <w:szCs w:val="22"/>
                <w:cs/>
                <w:lang w:bidi="th-TH"/>
              </w:rPr>
              <w:t>ทุนชำระแล้ว</w:t>
            </w:r>
            <w:r w:rsidRPr="00F61C23">
              <w:rPr>
                <w:rFonts w:ascii="Angsana New" w:hAnsi="Angsana New"/>
                <w:b w:val="0"/>
                <w:bCs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5E0228AD" w14:textId="77777777" w:rsidR="00171168" w:rsidRPr="00F61C23" w:rsidRDefault="00171168" w:rsidP="003D648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Cs w:val="22"/>
              </w:rPr>
            </w:pPr>
          </w:p>
        </w:tc>
        <w:tc>
          <w:tcPr>
            <w:tcW w:w="1980" w:type="dxa"/>
            <w:gridSpan w:val="3"/>
          </w:tcPr>
          <w:p w14:paraId="13DF4FAA" w14:textId="77777777" w:rsidR="00171168" w:rsidRPr="00F61C23" w:rsidRDefault="00171168" w:rsidP="003D6482">
            <w:pPr>
              <w:pStyle w:val="acctmergecolhdg"/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78FFE5ED" w14:textId="77777777" w:rsidR="00171168" w:rsidRPr="00F61C23" w:rsidRDefault="00171168" w:rsidP="003D648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Cs w:val="22"/>
              </w:rPr>
            </w:pPr>
            <w:r w:rsidRPr="00F61C23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0C24A5A5" w14:textId="77777777" w:rsidR="00171168" w:rsidRPr="00F61C23" w:rsidRDefault="00171168" w:rsidP="003D648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980" w:type="dxa"/>
            <w:gridSpan w:val="3"/>
          </w:tcPr>
          <w:p w14:paraId="74F357D2" w14:textId="77777777" w:rsidR="00171168" w:rsidRPr="00F61C23" w:rsidRDefault="00171168" w:rsidP="003D648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61C23">
              <w:rPr>
                <w:rFonts w:ascii="Angsana New" w:hAnsi="Angsana New"/>
                <w:szCs w:val="22"/>
                <w:cs/>
                <w:lang w:bidi="th-TH"/>
              </w:rPr>
              <w:t>มูลค่าตาม</w:t>
            </w:r>
          </w:p>
          <w:p w14:paraId="367D0BED" w14:textId="77777777" w:rsidR="00171168" w:rsidRPr="00F61C23" w:rsidRDefault="00171168" w:rsidP="003D648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Cs w:val="22"/>
              </w:rPr>
            </w:pPr>
            <w:r w:rsidRPr="00F61C23">
              <w:rPr>
                <w:rFonts w:ascii="Angsana New" w:hAnsi="Angsana New"/>
                <w:szCs w:val="22"/>
                <w:cs/>
                <w:lang w:bidi="th-TH"/>
              </w:rPr>
              <w:t>วิธีส่วนได้เสีย</w:t>
            </w:r>
            <w:r w:rsidRPr="00F61C23">
              <w:rPr>
                <w:rFonts w:ascii="Angsana New" w:hAnsi="Angsana New"/>
                <w:b w:val="0"/>
                <w:bCs/>
                <w:szCs w:val="22"/>
              </w:rPr>
              <w:t xml:space="preserve"> </w:t>
            </w:r>
          </w:p>
        </w:tc>
        <w:tc>
          <w:tcPr>
            <w:tcW w:w="183" w:type="dxa"/>
          </w:tcPr>
          <w:p w14:paraId="763F47A7" w14:textId="77777777" w:rsidR="00171168" w:rsidRPr="00F61C23" w:rsidRDefault="00171168" w:rsidP="003D648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Cs w:val="22"/>
              </w:rPr>
            </w:pPr>
          </w:p>
        </w:tc>
        <w:tc>
          <w:tcPr>
            <w:tcW w:w="1816" w:type="dxa"/>
            <w:gridSpan w:val="3"/>
          </w:tcPr>
          <w:p w14:paraId="00419A42" w14:textId="77777777" w:rsidR="00171168" w:rsidRPr="00F61C23" w:rsidRDefault="00171168" w:rsidP="003D648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26243C84" w14:textId="6FC79956" w:rsidR="00171168" w:rsidRPr="00F61C23" w:rsidRDefault="00171168" w:rsidP="0017116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61C23">
              <w:rPr>
                <w:rFonts w:ascii="Angsana New" w:hAnsi="Angsana New"/>
                <w:szCs w:val="22"/>
                <w:cs/>
                <w:lang w:bidi="th-TH"/>
              </w:rPr>
              <w:t>เงินปันผลรับสำหรับปี</w:t>
            </w:r>
          </w:p>
        </w:tc>
      </w:tr>
      <w:tr w:rsidR="00171168" w:rsidRPr="00F61C23" w14:paraId="5E054B30" w14:textId="77777777" w:rsidTr="00171168">
        <w:trPr>
          <w:gridAfter w:val="1"/>
          <w:wAfter w:w="71" w:type="dxa"/>
          <w:cantSplit/>
          <w:tblHeader/>
        </w:trPr>
        <w:tc>
          <w:tcPr>
            <w:tcW w:w="1980" w:type="dxa"/>
          </w:tcPr>
          <w:p w14:paraId="4094857E" w14:textId="77777777" w:rsidR="00171168" w:rsidRPr="00F61C23" w:rsidRDefault="00171168" w:rsidP="003D648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50" w:type="dxa"/>
          </w:tcPr>
          <w:p w14:paraId="1CD21010" w14:textId="77777777" w:rsidR="00171168" w:rsidRPr="00F61C23" w:rsidRDefault="00171168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14:paraId="41BEEEC2" w14:textId="77777777" w:rsidR="00171168" w:rsidRPr="00F61C23" w:rsidRDefault="00171168" w:rsidP="003D6482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4DA641D" w14:textId="370C395D" w:rsidR="00171168" w:rsidRPr="00F61C23" w:rsidRDefault="00A453AA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61C23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Pr="00F61C23">
              <w:rPr>
                <w:rFonts w:ascii="Angsana New" w:hAnsi="Angsana New"/>
                <w:szCs w:val="22"/>
                <w:lang w:val="en-US"/>
              </w:rPr>
              <w:t>563</w:t>
            </w:r>
          </w:p>
        </w:tc>
        <w:tc>
          <w:tcPr>
            <w:tcW w:w="180" w:type="dxa"/>
            <w:vAlign w:val="bottom"/>
          </w:tcPr>
          <w:p w14:paraId="593F8BFE" w14:textId="77777777" w:rsidR="00171168" w:rsidRPr="00F61C23" w:rsidRDefault="00171168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F2AF40D" w14:textId="115DBF75" w:rsidR="00171168" w:rsidRPr="00F61C23" w:rsidRDefault="00A453AA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61C23">
              <w:rPr>
                <w:rFonts w:ascii="Angsana New" w:hAnsi="Angsana New"/>
                <w:szCs w:val="22"/>
                <w:lang w:val="en-US"/>
              </w:rPr>
              <w:t>2562</w:t>
            </w:r>
          </w:p>
        </w:tc>
        <w:tc>
          <w:tcPr>
            <w:tcW w:w="215" w:type="dxa"/>
            <w:vAlign w:val="bottom"/>
          </w:tcPr>
          <w:p w14:paraId="6DE15AAE" w14:textId="77777777" w:rsidR="00171168" w:rsidRPr="00F61C23" w:rsidRDefault="00171168" w:rsidP="003D648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Cs w:val="22"/>
              </w:rPr>
            </w:pPr>
          </w:p>
        </w:tc>
        <w:tc>
          <w:tcPr>
            <w:tcW w:w="865" w:type="dxa"/>
            <w:vAlign w:val="bottom"/>
          </w:tcPr>
          <w:p w14:paraId="7960BBBF" w14:textId="53A7DCA8" w:rsidR="00171168" w:rsidRPr="00F61C23" w:rsidRDefault="00A453AA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61C23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Pr="00F61C23">
              <w:rPr>
                <w:rFonts w:ascii="Angsana New" w:hAnsi="Angsana New"/>
                <w:szCs w:val="22"/>
                <w:lang w:val="en-US"/>
              </w:rPr>
              <w:t>563</w:t>
            </w:r>
          </w:p>
        </w:tc>
        <w:tc>
          <w:tcPr>
            <w:tcW w:w="180" w:type="dxa"/>
            <w:vAlign w:val="bottom"/>
          </w:tcPr>
          <w:p w14:paraId="0F0F7604" w14:textId="77777777" w:rsidR="00171168" w:rsidRPr="00F61C23" w:rsidRDefault="00171168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0C5302B" w14:textId="37273BC3" w:rsidR="00171168" w:rsidRPr="00F61C23" w:rsidRDefault="00A453AA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61C23">
              <w:rPr>
                <w:rFonts w:ascii="Angsana New" w:hAnsi="Angsana New"/>
                <w:szCs w:val="22"/>
                <w:lang w:val="en-US"/>
              </w:rPr>
              <w:t>2562</w:t>
            </w:r>
          </w:p>
        </w:tc>
        <w:tc>
          <w:tcPr>
            <w:tcW w:w="180" w:type="dxa"/>
            <w:vAlign w:val="bottom"/>
          </w:tcPr>
          <w:p w14:paraId="17D5A3EF" w14:textId="77777777" w:rsidR="00171168" w:rsidRPr="00F61C23" w:rsidRDefault="00171168" w:rsidP="003D648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9FED825" w14:textId="6B2E8A73" w:rsidR="00171168" w:rsidRPr="00F61C23" w:rsidRDefault="00A453AA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61C23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Pr="00F61C23">
              <w:rPr>
                <w:rFonts w:ascii="Angsana New" w:hAnsi="Angsana New"/>
                <w:szCs w:val="22"/>
                <w:lang w:val="en-US"/>
              </w:rPr>
              <w:t>563</w:t>
            </w:r>
          </w:p>
        </w:tc>
        <w:tc>
          <w:tcPr>
            <w:tcW w:w="180" w:type="dxa"/>
            <w:vAlign w:val="bottom"/>
          </w:tcPr>
          <w:p w14:paraId="40B6F8DB" w14:textId="77777777" w:rsidR="00171168" w:rsidRPr="00F61C23" w:rsidRDefault="00171168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CB98A0B" w14:textId="6DCABDFF" w:rsidR="00171168" w:rsidRPr="00F61C23" w:rsidRDefault="00A453AA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61C23">
              <w:rPr>
                <w:rFonts w:ascii="Angsana New" w:hAnsi="Angsana New"/>
                <w:szCs w:val="22"/>
                <w:lang w:val="en-US"/>
              </w:rPr>
              <w:t>2562</w:t>
            </w:r>
          </w:p>
        </w:tc>
        <w:tc>
          <w:tcPr>
            <w:tcW w:w="180" w:type="dxa"/>
            <w:vAlign w:val="bottom"/>
          </w:tcPr>
          <w:p w14:paraId="64F18283" w14:textId="77777777" w:rsidR="00171168" w:rsidRPr="00F61C23" w:rsidRDefault="00171168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028D679" w14:textId="608AD42C" w:rsidR="00171168" w:rsidRPr="00F61C23" w:rsidRDefault="00A453AA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61C23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Pr="00F61C23">
              <w:rPr>
                <w:rFonts w:ascii="Angsana New" w:hAnsi="Angsana New"/>
                <w:szCs w:val="22"/>
                <w:lang w:val="en-US"/>
              </w:rPr>
              <w:t>563</w:t>
            </w:r>
          </w:p>
        </w:tc>
        <w:tc>
          <w:tcPr>
            <w:tcW w:w="180" w:type="dxa"/>
            <w:vAlign w:val="bottom"/>
          </w:tcPr>
          <w:p w14:paraId="59B8B599" w14:textId="77777777" w:rsidR="00171168" w:rsidRPr="00F61C23" w:rsidRDefault="00171168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4D6E02C" w14:textId="390B446D" w:rsidR="00171168" w:rsidRPr="00F61C23" w:rsidRDefault="00A453AA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61C23">
              <w:rPr>
                <w:rFonts w:ascii="Angsana New" w:hAnsi="Angsana New"/>
                <w:szCs w:val="22"/>
                <w:lang w:val="en-US"/>
              </w:rPr>
              <w:t>2562</w:t>
            </w:r>
          </w:p>
        </w:tc>
        <w:tc>
          <w:tcPr>
            <w:tcW w:w="183" w:type="dxa"/>
            <w:vAlign w:val="bottom"/>
          </w:tcPr>
          <w:p w14:paraId="6262B13A" w14:textId="77777777" w:rsidR="00171168" w:rsidRPr="00F61C23" w:rsidRDefault="00171168" w:rsidP="003D648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Cs w:val="22"/>
              </w:rPr>
            </w:pPr>
          </w:p>
        </w:tc>
        <w:tc>
          <w:tcPr>
            <w:tcW w:w="807" w:type="dxa"/>
            <w:vAlign w:val="bottom"/>
          </w:tcPr>
          <w:p w14:paraId="7F35F594" w14:textId="1D4192B2" w:rsidR="00171168" w:rsidRPr="00F61C23" w:rsidRDefault="00A453AA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61C23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Pr="00F61C23">
              <w:rPr>
                <w:rFonts w:ascii="Angsana New" w:hAnsi="Angsana New"/>
                <w:szCs w:val="22"/>
                <w:lang w:val="en-US"/>
              </w:rPr>
              <w:t>563</w:t>
            </w:r>
          </w:p>
        </w:tc>
        <w:tc>
          <w:tcPr>
            <w:tcW w:w="180" w:type="dxa"/>
            <w:vAlign w:val="bottom"/>
          </w:tcPr>
          <w:p w14:paraId="541B241A" w14:textId="77777777" w:rsidR="00171168" w:rsidRPr="00F61C23" w:rsidRDefault="00171168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29" w:type="dxa"/>
            <w:vAlign w:val="bottom"/>
          </w:tcPr>
          <w:p w14:paraId="3044E4AB" w14:textId="3E300743" w:rsidR="00171168" w:rsidRPr="00F61C23" w:rsidRDefault="00A453AA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61C23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Pr="00F61C23">
              <w:rPr>
                <w:rFonts w:ascii="Angsana New" w:hAnsi="Angsana New"/>
                <w:szCs w:val="22"/>
                <w:lang w:val="en-US"/>
              </w:rPr>
              <w:t>562</w:t>
            </w:r>
          </w:p>
        </w:tc>
      </w:tr>
      <w:tr w:rsidR="00171168" w:rsidRPr="00F61C23" w14:paraId="3B2A7E6E" w14:textId="77777777" w:rsidTr="00171168">
        <w:trPr>
          <w:gridAfter w:val="1"/>
          <w:wAfter w:w="71" w:type="dxa"/>
          <w:cantSplit/>
          <w:trHeight w:val="270"/>
        </w:trPr>
        <w:tc>
          <w:tcPr>
            <w:tcW w:w="1980" w:type="dxa"/>
          </w:tcPr>
          <w:p w14:paraId="0C224CD4" w14:textId="77777777" w:rsidR="00171168" w:rsidRPr="00F61C23" w:rsidRDefault="00171168" w:rsidP="003D6482">
            <w:pPr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1AEA1312" w14:textId="77777777" w:rsidR="00171168" w:rsidRPr="00F61C23" w:rsidRDefault="00171168" w:rsidP="003D648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0EA59E8" w14:textId="77777777" w:rsidR="00171168" w:rsidRPr="00F61C23" w:rsidRDefault="00171168" w:rsidP="003D648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3"/>
          </w:tcPr>
          <w:p w14:paraId="5987CDE1" w14:textId="77777777" w:rsidR="00171168" w:rsidRPr="00F61C23" w:rsidRDefault="00171168" w:rsidP="003D648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F61C23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15" w:type="dxa"/>
          </w:tcPr>
          <w:p w14:paraId="49F21E35" w14:textId="77777777" w:rsidR="00171168" w:rsidRPr="00F61C23" w:rsidRDefault="00171168" w:rsidP="003D6482">
            <w:pPr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8264" w:type="dxa"/>
            <w:gridSpan w:val="15"/>
          </w:tcPr>
          <w:p w14:paraId="687DBF8D" w14:textId="77777777" w:rsidR="00171168" w:rsidRPr="00F61C23" w:rsidRDefault="00171168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</w:pPr>
            <w:r w:rsidRPr="00F61C23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171168" w:rsidRPr="00F61C23" w14:paraId="3328A457" w14:textId="77777777" w:rsidTr="00171168">
        <w:trPr>
          <w:gridAfter w:val="1"/>
          <w:wAfter w:w="71" w:type="dxa"/>
          <w:cantSplit/>
          <w:trHeight w:val="270"/>
        </w:trPr>
        <w:tc>
          <w:tcPr>
            <w:tcW w:w="1980" w:type="dxa"/>
          </w:tcPr>
          <w:p w14:paraId="6841259D" w14:textId="77777777" w:rsidR="00171168" w:rsidRPr="00F61C23" w:rsidRDefault="00171168" w:rsidP="003D6482">
            <w:pPr>
              <w:spacing w:line="240" w:lineRule="auto"/>
              <w:ind w:firstLine="11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264CE834" w14:textId="77777777" w:rsidR="00171168" w:rsidRPr="00F61C23" w:rsidRDefault="00171168" w:rsidP="003D6482">
            <w:pPr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990" w:type="dxa"/>
          </w:tcPr>
          <w:p w14:paraId="6F74E981" w14:textId="77777777" w:rsidR="00171168" w:rsidRPr="00F61C23" w:rsidRDefault="00171168" w:rsidP="003D6482">
            <w:pPr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810" w:type="dxa"/>
          </w:tcPr>
          <w:p w14:paraId="732EF92A" w14:textId="77777777" w:rsidR="00171168" w:rsidRPr="00F61C23" w:rsidRDefault="00171168" w:rsidP="003D6482">
            <w:pPr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80" w:type="dxa"/>
          </w:tcPr>
          <w:p w14:paraId="6C19B179" w14:textId="77777777" w:rsidR="00171168" w:rsidRPr="00F61C23" w:rsidRDefault="00171168" w:rsidP="003D6482">
            <w:pPr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900" w:type="dxa"/>
          </w:tcPr>
          <w:p w14:paraId="30BA5A7B" w14:textId="77777777" w:rsidR="00171168" w:rsidRPr="00F61C23" w:rsidRDefault="00171168" w:rsidP="003D6482">
            <w:pPr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15" w:type="dxa"/>
          </w:tcPr>
          <w:p w14:paraId="782DED55" w14:textId="77777777" w:rsidR="00171168" w:rsidRPr="00F61C23" w:rsidRDefault="00171168" w:rsidP="003D6482">
            <w:pPr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865" w:type="dxa"/>
          </w:tcPr>
          <w:p w14:paraId="14F6CF1E" w14:textId="77777777" w:rsidR="00171168" w:rsidRPr="00F61C23" w:rsidRDefault="00171168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5B74617A" w14:textId="77777777" w:rsidR="00171168" w:rsidRPr="00F61C23" w:rsidRDefault="00171168" w:rsidP="003D6482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1ACC6C46" w14:textId="77777777" w:rsidR="00171168" w:rsidRPr="00F61C23" w:rsidRDefault="00171168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2F6282F0" w14:textId="77777777" w:rsidR="00171168" w:rsidRPr="00F61C23" w:rsidRDefault="00171168" w:rsidP="003D6482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7145EBEE" w14:textId="77777777" w:rsidR="00171168" w:rsidRPr="00F61C23" w:rsidRDefault="00171168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2278F2E3" w14:textId="77777777" w:rsidR="00171168" w:rsidRPr="00F61C23" w:rsidRDefault="00171168" w:rsidP="003D6482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150AB7D3" w14:textId="77777777" w:rsidR="00171168" w:rsidRPr="00F61C23" w:rsidRDefault="00171168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573AC675" w14:textId="77777777" w:rsidR="00171168" w:rsidRPr="00F61C23" w:rsidRDefault="00171168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04DC682D" w14:textId="77777777" w:rsidR="00171168" w:rsidRPr="00F61C23" w:rsidRDefault="00171168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16952885" w14:textId="77777777" w:rsidR="00171168" w:rsidRPr="00F61C23" w:rsidRDefault="00171168" w:rsidP="003D6482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</w:tcPr>
          <w:p w14:paraId="73402332" w14:textId="77777777" w:rsidR="00171168" w:rsidRPr="00F61C23" w:rsidRDefault="00171168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3" w:type="dxa"/>
          </w:tcPr>
          <w:p w14:paraId="7E932DCC" w14:textId="77777777" w:rsidR="00171168" w:rsidRPr="00F61C23" w:rsidRDefault="00171168" w:rsidP="003D6482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807" w:type="dxa"/>
          </w:tcPr>
          <w:p w14:paraId="6F50D608" w14:textId="77777777" w:rsidR="00171168" w:rsidRPr="00F61C23" w:rsidRDefault="00171168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0B2FD28B" w14:textId="77777777" w:rsidR="00171168" w:rsidRPr="00F61C23" w:rsidRDefault="00171168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829" w:type="dxa"/>
          </w:tcPr>
          <w:p w14:paraId="44ACC5AF" w14:textId="77777777" w:rsidR="00171168" w:rsidRPr="00F61C23" w:rsidRDefault="00171168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</w:tr>
      <w:tr w:rsidR="00171168" w:rsidRPr="00F61C23" w14:paraId="30616FBB" w14:textId="77777777" w:rsidTr="00171168">
        <w:trPr>
          <w:gridAfter w:val="1"/>
          <w:wAfter w:w="71" w:type="dxa"/>
          <w:cantSplit/>
          <w:trHeight w:val="270"/>
        </w:trPr>
        <w:tc>
          <w:tcPr>
            <w:tcW w:w="1980" w:type="dxa"/>
          </w:tcPr>
          <w:p w14:paraId="3935684F" w14:textId="77777777" w:rsidR="00171168" w:rsidRPr="00F61C23" w:rsidRDefault="00171168" w:rsidP="003D6482">
            <w:pPr>
              <w:spacing w:line="240" w:lineRule="auto"/>
              <w:ind w:left="191" w:hanging="180"/>
              <w:rPr>
                <w:rFonts w:ascii="Angsana New" w:hAnsi="Angsana New"/>
                <w:sz w:val="22"/>
                <w:szCs w:val="22"/>
              </w:rPr>
            </w:pPr>
            <w:r w:rsidRPr="00F61C23">
              <w:rPr>
                <w:rFonts w:ascii="Angsana New" w:hAnsi="Angsana New"/>
                <w:sz w:val="22"/>
                <w:szCs w:val="22"/>
                <w:cs/>
              </w:rPr>
              <w:t xml:space="preserve">บริษัท กรีนเอิร์ธพาวเวอร์ </w:t>
            </w:r>
          </w:p>
          <w:p w14:paraId="50EF7C36" w14:textId="77777777" w:rsidR="00171168" w:rsidRPr="00F61C23" w:rsidRDefault="00171168" w:rsidP="003D6482">
            <w:pPr>
              <w:spacing w:line="240" w:lineRule="auto"/>
              <w:ind w:left="191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F61C23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F61C23">
              <w:rPr>
                <w:rFonts w:ascii="Angsana New" w:hAnsi="Angsana New"/>
                <w:sz w:val="22"/>
                <w:szCs w:val="22"/>
              </w:rPr>
              <w:t>(</w:t>
            </w:r>
            <w:r w:rsidRPr="00F61C23">
              <w:rPr>
                <w:rFonts w:ascii="Angsana New" w:hAnsi="Angsana New"/>
                <w:sz w:val="22"/>
                <w:szCs w:val="22"/>
                <w:cs/>
              </w:rPr>
              <w:t>ไทยแลนด์</w:t>
            </w:r>
            <w:r w:rsidRPr="00F61C23">
              <w:rPr>
                <w:rFonts w:ascii="Angsana New" w:hAnsi="Angsana New"/>
                <w:sz w:val="22"/>
                <w:szCs w:val="22"/>
              </w:rPr>
              <w:t>)</w:t>
            </w:r>
            <w:r w:rsidRPr="00F61C23">
              <w:rPr>
                <w:rFonts w:ascii="Angsana New" w:hAnsi="Angsana New"/>
                <w:sz w:val="22"/>
                <w:szCs w:val="22"/>
                <w:cs/>
              </w:rPr>
              <w:t xml:space="preserve"> จำกัด </w:t>
            </w:r>
            <w:r w:rsidRPr="00F61C23">
              <w:rPr>
                <w:rFonts w:ascii="Angsana New" w:hAnsi="Angsana New"/>
                <w:sz w:val="22"/>
                <w:szCs w:val="22"/>
              </w:rPr>
              <w:t>(*)</w:t>
            </w:r>
          </w:p>
        </w:tc>
        <w:tc>
          <w:tcPr>
            <w:tcW w:w="1350" w:type="dxa"/>
            <w:vAlign w:val="bottom"/>
          </w:tcPr>
          <w:p w14:paraId="6F3BB935" w14:textId="77777777" w:rsidR="00A43646" w:rsidRPr="00F61C23" w:rsidRDefault="00A43646" w:rsidP="00A4364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61C23">
              <w:rPr>
                <w:rFonts w:ascii="Angsana New" w:hAnsi="Angsana New" w:hint="cs"/>
                <w:szCs w:val="22"/>
                <w:cs/>
                <w:lang w:bidi="th-TH"/>
              </w:rPr>
              <w:t>ธุรกิจ</w:t>
            </w:r>
            <w:r w:rsidR="00171168" w:rsidRPr="00F61C23">
              <w:rPr>
                <w:rFonts w:ascii="Angsana New" w:hAnsi="Angsana New"/>
                <w:szCs w:val="22"/>
                <w:cs/>
                <w:lang w:bidi="th-TH"/>
              </w:rPr>
              <w:t>เกี่ยวกับ</w:t>
            </w:r>
          </w:p>
          <w:p w14:paraId="0E7CF179" w14:textId="5B588D90" w:rsidR="00171168" w:rsidRPr="00F61C23" w:rsidRDefault="00171168" w:rsidP="00ED467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F61C23">
              <w:rPr>
                <w:rFonts w:ascii="Angsana New" w:hAnsi="Angsana New"/>
                <w:szCs w:val="22"/>
                <w:cs/>
                <w:lang w:bidi="th-TH"/>
              </w:rPr>
              <w:t>การลงทุน</w:t>
            </w:r>
          </w:p>
        </w:tc>
        <w:tc>
          <w:tcPr>
            <w:tcW w:w="990" w:type="dxa"/>
            <w:vAlign w:val="bottom"/>
          </w:tcPr>
          <w:p w14:paraId="6A4857DE" w14:textId="77777777" w:rsidR="00171168" w:rsidRPr="00F61C23" w:rsidRDefault="00171168" w:rsidP="003D648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F61C23">
              <w:rPr>
                <w:rFonts w:ascii="Angsana New" w:hAnsi="Angsana New"/>
                <w:szCs w:val="22"/>
                <w:cs/>
                <w:lang w:bidi="th-TH"/>
              </w:rPr>
              <w:t>ไทย</w:t>
            </w:r>
          </w:p>
        </w:tc>
        <w:tc>
          <w:tcPr>
            <w:tcW w:w="810" w:type="dxa"/>
            <w:vAlign w:val="bottom"/>
          </w:tcPr>
          <w:p w14:paraId="745FC03A" w14:textId="5A454792" w:rsidR="00171168" w:rsidRPr="00F61C23" w:rsidRDefault="00A453AA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61C23">
              <w:rPr>
                <w:rFonts w:ascii="Angsana New" w:hAnsi="Angsana New"/>
                <w:szCs w:val="22"/>
                <w:lang w:val="en-US" w:bidi="th-TH"/>
              </w:rPr>
              <w:t>40</w:t>
            </w:r>
          </w:p>
        </w:tc>
        <w:tc>
          <w:tcPr>
            <w:tcW w:w="180" w:type="dxa"/>
          </w:tcPr>
          <w:p w14:paraId="185E7672" w14:textId="77777777" w:rsidR="00171168" w:rsidRPr="00F61C23" w:rsidRDefault="00171168" w:rsidP="003D6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AF2B32D" w14:textId="2000BA57" w:rsidR="00171168" w:rsidRPr="00F61C23" w:rsidRDefault="00A453AA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61C23">
              <w:rPr>
                <w:rFonts w:ascii="Angsana New" w:hAnsi="Angsana New"/>
                <w:szCs w:val="22"/>
                <w:lang w:val="en-US" w:bidi="th-TH"/>
              </w:rPr>
              <w:t>40</w:t>
            </w:r>
          </w:p>
        </w:tc>
        <w:tc>
          <w:tcPr>
            <w:tcW w:w="215" w:type="dxa"/>
            <w:vAlign w:val="bottom"/>
          </w:tcPr>
          <w:p w14:paraId="4BD0B54A" w14:textId="77777777" w:rsidR="00171168" w:rsidRPr="00F61C23" w:rsidRDefault="00171168" w:rsidP="003D6482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20C7C01C" w14:textId="70F35068" w:rsidR="00171168" w:rsidRPr="00F61C23" w:rsidRDefault="0044106F" w:rsidP="003D6482">
            <w:pPr>
              <w:pStyle w:val="acctfourfigures"/>
              <w:tabs>
                <w:tab w:val="clear" w:pos="765"/>
                <w:tab w:val="left" w:pos="631"/>
              </w:tabs>
              <w:spacing w:line="240" w:lineRule="auto"/>
              <w:ind w:right="-6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61C23">
              <w:rPr>
                <w:rFonts w:ascii="Angsana New" w:hAnsi="Angsana New"/>
                <w:szCs w:val="22"/>
                <w:lang w:val="en-US" w:bidi="th-TH"/>
              </w:rPr>
              <w:t>1,658,290</w:t>
            </w:r>
          </w:p>
        </w:tc>
        <w:tc>
          <w:tcPr>
            <w:tcW w:w="180" w:type="dxa"/>
            <w:vAlign w:val="bottom"/>
          </w:tcPr>
          <w:p w14:paraId="2A21BF0D" w14:textId="77777777" w:rsidR="00171168" w:rsidRPr="00F61C23" w:rsidRDefault="00171168" w:rsidP="003D648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BAB1722" w14:textId="649E1CCA" w:rsidR="00171168" w:rsidRPr="00F61C23" w:rsidRDefault="00A453AA" w:rsidP="003D6482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61C23">
              <w:rPr>
                <w:rFonts w:ascii="Angsana New" w:hAnsi="Angsana New"/>
                <w:szCs w:val="22"/>
                <w:lang w:val="en-US" w:bidi="th-TH"/>
              </w:rPr>
              <w:t>215</w:t>
            </w:r>
            <w:r w:rsidR="00171168" w:rsidRPr="00F61C23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Cs w:val="22"/>
                <w:lang w:val="en-US" w:bidi="th-TH"/>
              </w:rPr>
              <w:t>756</w:t>
            </w:r>
          </w:p>
        </w:tc>
        <w:tc>
          <w:tcPr>
            <w:tcW w:w="180" w:type="dxa"/>
            <w:vAlign w:val="bottom"/>
          </w:tcPr>
          <w:p w14:paraId="1DA36326" w14:textId="77777777" w:rsidR="00171168" w:rsidRPr="00F61C23" w:rsidRDefault="00171168" w:rsidP="003D648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01F5C95" w14:textId="3A00C134" w:rsidR="00171168" w:rsidRPr="00F61C23" w:rsidRDefault="006953A6" w:rsidP="003D6482">
            <w:pPr>
              <w:pStyle w:val="acctfourfigures"/>
              <w:tabs>
                <w:tab w:val="clear" w:pos="765"/>
                <w:tab w:val="left" w:pos="636"/>
              </w:tabs>
              <w:spacing w:line="240" w:lineRule="auto"/>
              <w:ind w:left="-79" w:right="-75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F61C23">
              <w:rPr>
                <w:rFonts w:ascii="Angsana New" w:hAnsi="Angsana New"/>
                <w:szCs w:val="22"/>
                <w:lang w:bidi="th-TH"/>
              </w:rPr>
              <w:t>958,679</w:t>
            </w:r>
          </w:p>
        </w:tc>
        <w:tc>
          <w:tcPr>
            <w:tcW w:w="180" w:type="dxa"/>
            <w:vAlign w:val="bottom"/>
          </w:tcPr>
          <w:p w14:paraId="6E2F874F" w14:textId="77777777" w:rsidR="00171168" w:rsidRPr="00F61C23" w:rsidRDefault="00171168" w:rsidP="003D648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066D0F8" w14:textId="6A198AEF" w:rsidR="00171168" w:rsidRPr="00F61C23" w:rsidRDefault="00A453AA" w:rsidP="003D648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F61C23">
              <w:rPr>
                <w:rFonts w:ascii="Angsana New" w:hAnsi="Angsana New"/>
                <w:szCs w:val="22"/>
                <w:lang w:val="en-US" w:bidi="th-TH"/>
              </w:rPr>
              <w:t>346</w:t>
            </w:r>
            <w:r w:rsidR="00171168" w:rsidRPr="00F61C23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Cs w:val="22"/>
                <w:lang w:val="en-US" w:bidi="th-TH"/>
              </w:rPr>
              <w:t>788</w:t>
            </w:r>
          </w:p>
        </w:tc>
        <w:tc>
          <w:tcPr>
            <w:tcW w:w="180" w:type="dxa"/>
            <w:vAlign w:val="bottom"/>
          </w:tcPr>
          <w:p w14:paraId="736B89E4" w14:textId="77777777" w:rsidR="00171168" w:rsidRPr="00F61C23" w:rsidRDefault="00171168" w:rsidP="003D648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F95DAD2" w14:textId="1941C643" w:rsidR="00171168" w:rsidRPr="00F61C23" w:rsidRDefault="002D4CAE" w:rsidP="003D648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highlight w:val="yellow"/>
                <w:lang w:val="en-US" w:bidi="th-TH"/>
              </w:rPr>
            </w:pPr>
            <w:r w:rsidRPr="002D4CAE">
              <w:rPr>
                <w:rFonts w:ascii="Angsana New" w:hAnsi="Angsana New"/>
                <w:szCs w:val="22"/>
                <w:lang w:val="en-US" w:bidi="th-TH"/>
              </w:rPr>
              <w:t>978,355</w:t>
            </w:r>
          </w:p>
        </w:tc>
        <w:tc>
          <w:tcPr>
            <w:tcW w:w="180" w:type="dxa"/>
            <w:vAlign w:val="bottom"/>
          </w:tcPr>
          <w:p w14:paraId="32F8B92E" w14:textId="77777777" w:rsidR="00171168" w:rsidRPr="00F61C23" w:rsidRDefault="00171168" w:rsidP="003D648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AE4DC2D" w14:textId="0B57BC16" w:rsidR="00171168" w:rsidRPr="00F61C23" w:rsidRDefault="00A453AA" w:rsidP="003D648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F61C23">
              <w:rPr>
                <w:rFonts w:ascii="Angsana New" w:hAnsi="Angsana New"/>
                <w:szCs w:val="22"/>
                <w:lang w:val="en-US" w:bidi="th-TH"/>
              </w:rPr>
              <w:t>350</w:t>
            </w:r>
            <w:r w:rsidR="00171168" w:rsidRPr="00F61C23">
              <w:rPr>
                <w:rFonts w:ascii="Angsana New" w:hAnsi="Angsana New"/>
                <w:szCs w:val="22"/>
                <w:lang w:bidi="th-TH"/>
              </w:rPr>
              <w:t>,</w:t>
            </w:r>
            <w:r w:rsidRPr="00F61C23">
              <w:rPr>
                <w:rFonts w:ascii="Angsana New" w:hAnsi="Angsana New"/>
                <w:szCs w:val="22"/>
                <w:lang w:val="en-US" w:bidi="th-TH"/>
              </w:rPr>
              <w:t>214</w:t>
            </w:r>
          </w:p>
        </w:tc>
        <w:tc>
          <w:tcPr>
            <w:tcW w:w="183" w:type="dxa"/>
            <w:vAlign w:val="bottom"/>
          </w:tcPr>
          <w:p w14:paraId="08DF623F" w14:textId="77777777" w:rsidR="00171168" w:rsidRPr="00F61C23" w:rsidRDefault="00171168" w:rsidP="003D6482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7CC8D1B1" w14:textId="23A1B6E0" w:rsidR="00171168" w:rsidRPr="00F61C23" w:rsidRDefault="006953A6" w:rsidP="003D6482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61C23">
              <w:rPr>
                <w:rFonts w:ascii="Angsana New" w:hAnsi="Angsana New"/>
                <w:szCs w:val="22"/>
                <w:lang w:val="en-US" w:bidi="th-TH"/>
              </w:rPr>
              <w:t>22,788</w:t>
            </w:r>
          </w:p>
        </w:tc>
        <w:tc>
          <w:tcPr>
            <w:tcW w:w="180" w:type="dxa"/>
            <w:vAlign w:val="bottom"/>
          </w:tcPr>
          <w:p w14:paraId="3F216617" w14:textId="77777777" w:rsidR="00171168" w:rsidRPr="00F61C23" w:rsidRDefault="00171168" w:rsidP="003D6482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29" w:type="dxa"/>
            <w:vAlign w:val="bottom"/>
          </w:tcPr>
          <w:p w14:paraId="7F5664AE" w14:textId="77777777" w:rsidR="00171168" w:rsidRPr="00F61C23" w:rsidRDefault="00171168" w:rsidP="003D6482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61C23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171168" w:rsidRPr="00F61C23" w14:paraId="166CB254" w14:textId="77777777" w:rsidTr="00171168">
        <w:trPr>
          <w:gridAfter w:val="1"/>
          <w:wAfter w:w="71" w:type="dxa"/>
          <w:cantSplit/>
        </w:trPr>
        <w:tc>
          <w:tcPr>
            <w:tcW w:w="1980" w:type="dxa"/>
          </w:tcPr>
          <w:p w14:paraId="250830FA" w14:textId="77777777" w:rsidR="00171168" w:rsidRPr="00F61C23" w:rsidRDefault="00171168" w:rsidP="003D648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464BAAB5" w14:textId="77777777" w:rsidR="00171168" w:rsidRPr="00F61C23" w:rsidRDefault="00171168" w:rsidP="003D648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FE0AAF5" w14:textId="77777777" w:rsidR="00171168" w:rsidRPr="00F61C23" w:rsidRDefault="00171168" w:rsidP="003D648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90B649A" w14:textId="77777777" w:rsidR="00171168" w:rsidRPr="00F61C23" w:rsidRDefault="00171168" w:rsidP="003D648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51F3B7D" w14:textId="77777777" w:rsidR="00171168" w:rsidRPr="00F61C23" w:rsidRDefault="00171168" w:rsidP="003D6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A3A188E" w14:textId="77777777" w:rsidR="00171168" w:rsidRPr="00F61C23" w:rsidRDefault="00171168" w:rsidP="003D648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15" w:type="dxa"/>
            <w:vAlign w:val="bottom"/>
          </w:tcPr>
          <w:p w14:paraId="11CCD9E1" w14:textId="77777777" w:rsidR="00171168" w:rsidRPr="00F61C23" w:rsidRDefault="00171168" w:rsidP="003D6482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5" w:type="dxa"/>
            <w:vAlign w:val="bottom"/>
          </w:tcPr>
          <w:p w14:paraId="7ACF3B7E" w14:textId="77777777" w:rsidR="00171168" w:rsidRPr="00F61C23" w:rsidRDefault="00171168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B2A37CC" w14:textId="77777777" w:rsidR="00171168" w:rsidRPr="00F61C23" w:rsidRDefault="00171168" w:rsidP="003D648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DAB8406" w14:textId="77777777" w:rsidR="00171168" w:rsidRPr="00F61C23" w:rsidRDefault="00171168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7F497D8" w14:textId="77777777" w:rsidR="00171168" w:rsidRPr="00F61C23" w:rsidRDefault="00171168" w:rsidP="003D648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D72261D" w14:textId="77777777" w:rsidR="00171168" w:rsidRPr="00F61C23" w:rsidRDefault="00171168" w:rsidP="003D648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F2D0EE8" w14:textId="77777777" w:rsidR="00171168" w:rsidRPr="00F61C23" w:rsidRDefault="00171168" w:rsidP="003D648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EA1DB74" w14:textId="77777777" w:rsidR="00171168" w:rsidRPr="00F61C23" w:rsidRDefault="00171168" w:rsidP="003D6482">
            <w:pPr>
              <w:pStyle w:val="acctfourfigures"/>
              <w:tabs>
                <w:tab w:val="clear" w:pos="765"/>
                <w:tab w:val="decimal" w:pos="548"/>
                <w:tab w:val="decimal" w:pos="638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26CF70A" w14:textId="77777777" w:rsidR="00171168" w:rsidRPr="00F61C23" w:rsidRDefault="00171168" w:rsidP="003D648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94E04E3" w14:textId="77777777" w:rsidR="00171168" w:rsidRPr="00F61C23" w:rsidRDefault="00171168" w:rsidP="003D648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11E5287" w14:textId="77777777" w:rsidR="00171168" w:rsidRPr="00F61C23" w:rsidRDefault="00171168" w:rsidP="003D648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350EB9F" w14:textId="77777777" w:rsidR="00171168" w:rsidRPr="00F61C23" w:rsidRDefault="00171168" w:rsidP="003D6482">
            <w:pPr>
              <w:pStyle w:val="acctfourfigures"/>
              <w:tabs>
                <w:tab w:val="decimal" w:pos="54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226BFFCA" w14:textId="77777777" w:rsidR="00171168" w:rsidRPr="00F61C23" w:rsidRDefault="00171168" w:rsidP="003D6482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2440B7BC" w14:textId="77777777" w:rsidR="00171168" w:rsidRPr="00F61C23" w:rsidRDefault="00171168" w:rsidP="003D6482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1D5687C" w14:textId="77777777" w:rsidR="00171168" w:rsidRPr="00F61C23" w:rsidRDefault="00171168" w:rsidP="003D6482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29" w:type="dxa"/>
            <w:vAlign w:val="bottom"/>
          </w:tcPr>
          <w:p w14:paraId="531637EF" w14:textId="77777777" w:rsidR="00171168" w:rsidRPr="00F61C23" w:rsidRDefault="00171168" w:rsidP="003D6482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171168" w:rsidRPr="00F61C23" w14:paraId="465942EE" w14:textId="77777777" w:rsidTr="00171168">
        <w:trPr>
          <w:gridAfter w:val="1"/>
          <w:wAfter w:w="71" w:type="dxa"/>
          <w:cantSplit/>
        </w:trPr>
        <w:tc>
          <w:tcPr>
            <w:tcW w:w="1980" w:type="dxa"/>
          </w:tcPr>
          <w:p w14:paraId="63020692" w14:textId="77777777" w:rsidR="00171168" w:rsidRPr="00F61C23" w:rsidRDefault="00171168" w:rsidP="003D6482">
            <w:pPr>
              <w:spacing w:line="240" w:lineRule="auto"/>
              <w:ind w:left="191" w:hanging="180"/>
              <w:rPr>
                <w:rFonts w:ascii="Angsana New" w:hAnsi="Angsana New"/>
                <w:sz w:val="22"/>
                <w:szCs w:val="22"/>
              </w:rPr>
            </w:pPr>
            <w:r w:rsidRPr="00F61C23">
              <w:rPr>
                <w:rFonts w:ascii="Angsana New" w:hAnsi="Angsana New"/>
                <w:sz w:val="22"/>
                <w:szCs w:val="22"/>
                <w:cs/>
              </w:rPr>
              <w:t xml:space="preserve">บริษัท สแกน แอดวานซ์ เพาเวอร์ จำกัด </w:t>
            </w:r>
          </w:p>
        </w:tc>
        <w:tc>
          <w:tcPr>
            <w:tcW w:w="1350" w:type="dxa"/>
            <w:vAlign w:val="bottom"/>
          </w:tcPr>
          <w:p w14:paraId="5FC308DF" w14:textId="77777777" w:rsidR="00171168" w:rsidRPr="00F61C23" w:rsidRDefault="00171168" w:rsidP="003D6482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F61C23">
              <w:rPr>
                <w:rFonts w:ascii="Angsana New" w:hAnsi="Angsana New"/>
                <w:szCs w:val="22"/>
                <w:cs/>
                <w:lang w:bidi="th-TH"/>
              </w:rPr>
              <w:t>ธุรกิจพลังงานหมุนเวียน</w:t>
            </w:r>
          </w:p>
        </w:tc>
        <w:tc>
          <w:tcPr>
            <w:tcW w:w="990" w:type="dxa"/>
            <w:vAlign w:val="bottom"/>
          </w:tcPr>
          <w:p w14:paraId="58383A30" w14:textId="77777777" w:rsidR="00171168" w:rsidRPr="00F61C23" w:rsidRDefault="00171168" w:rsidP="003D648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F61C23">
              <w:rPr>
                <w:rFonts w:ascii="Angsana New" w:hAnsi="Angsana New"/>
                <w:szCs w:val="22"/>
                <w:cs/>
                <w:lang w:bidi="th-TH"/>
              </w:rPr>
              <w:t>ไทย</w:t>
            </w:r>
          </w:p>
        </w:tc>
        <w:tc>
          <w:tcPr>
            <w:tcW w:w="810" w:type="dxa"/>
            <w:vAlign w:val="bottom"/>
          </w:tcPr>
          <w:p w14:paraId="001D21DA" w14:textId="2E8B29B0" w:rsidR="00171168" w:rsidRPr="00F61C23" w:rsidRDefault="00A453AA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61C23">
              <w:rPr>
                <w:rFonts w:ascii="Angsana New" w:hAnsi="Angsana New"/>
                <w:szCs w:val="22"/>
                <w:lang w:val="en-US" w:bidi="th-TH"/>
              </w:rPr>
              <w:t>5</w:t>
            </w:r>
            <w:r w:rsidR="00EA773A" w:rsidRPr="00F61C23">
              <w:rPr>
                <w:rFonts w:ascii="Angsana New" w:hAnsi="Angsana New"/>
                <w:szCs w:val="22"/>
                <w:lang w:val="en-US" w:bidi="th-TH"/>
              </w:rPr>
              <w:t>3.</w:t>
            </w:r>
            <w:r w:rsidR="009F3DCB">
              <w:rPr>
                <w:rFonts w:ascii="Angsana New" w:hAnsi="Angsana New"/>
                <w:szCs w:val="22"/>
                <w:lang w:val="en-US" w:bidi="th-TH"/>
              </w:rPr>
              <w:t>47</w:t>
            </w:r>
          </w:p>
        </w:tc>
        <w:tc>
          <w:tcPr>
            <w:tcW w:w="180" w:type="dxa"/>
          </w:tcPr>
          <w:p w14:paraId="78A85693" w14:textId="77777777" w:rsidR="00171168" w:rsidRPr="00F61C23" w:rsidRDefault="00171168" w:rsidP="003D6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D0E2FF3" w14:textId="41271F15" w:rsidR="00171168" w:rsidRPr="00F61C23" w:rsidRDefault="00A453AA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61C23">
              <w:rPr>
                <w:rFonts w:ascii="Angsana New" w:hAnsi="Angsana New"/>
                <w:szCs w:val="22"/>
                <w:lang w:val="en-US" w:bidi="th-TH"/>
              </w:rPr>
              <w:t>51</w:t>
            </w:r>
          </w:p>
        </w:tc>
        <w:tc>
          <w:tcPr>
            <w:tcW w:w="215" w:type="dxa"/>
            <w:vAlign w:val="bottom"/>
          </w:tcPr>
          <w:p w14:paraId="545270BE" w14:textId="77777777" w:rsidR="00171168" w:rsidRPr="00F61C23" w:rsidRDefault="00171168" w:rsidP="003D6482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5" w:type="dxa"/>
            <w:vAlign w:val="bottom"/>
          </w:tcPr>
          <w:p w14:paraId="79BBFF6A" w14:textId="26F53F68" w:rsidR="00171168" w:rsidRPr="00F61C23" w:rsidRDefault="002070D4" w:rsidP="003D6482">
            <w:pPr>
              <w:pStyle w:val="acctfourfigures"/>
              <w:tabs>
                <w:tab w:val="clear" w:pos="765"/>
                <w:tab w:val="left" w:pos="675"/>
              </w:tabs>
              <w:spacing w:line="240" w:lineRule="auto"/>
              <w:ind w:right="-16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61C23">
              <w:rPr>
                <w:rFonts w:ascii="Angsana New" w:hAnsi="Angsana New"/>
                <w:szCs w:val="22"/>
                <w:lang w:val="en-US" w:bidi="th-TH"/>
              </w:rPr>
              <w:t>131,500</w:t>
            </w:r>
          </w:p>
        </w:tc>
        <w:tc>
          <w:tcPr>
            <w:tcW w:w="180" w:type="dxa"/>
            <w:vAlign w:val="bottom"/>
          </w:tcPr>
          <w:p w14:paraId="3C426FE8" w14:textId="77777777" w:rsidR="00171168" w:rsidRPr="00F61C23" w:rsidRDefault="00171168" w:rsidP="003D648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BCBEE6C" w14:textId="42FE3CA8" w:rsidR="00171168" w:rsidRPr="00F61C23" w:rsidRDefault="00A453AA" w:rsidP="003D6482">
            <w:pPr>
              <w:pStyle w:val="acctfourfigures"/>
              <w:tabs>
                <w:tab w:val="clear" w:pos="765"/>
              </w:tabs>
              <w:spacing w:line="240" w:lineRule="auto"/>
              <w:ind w:right="-68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61C23">
              <w:rPr>
                <w:rFonts w:ascii="Angsana New" w:hAnsi="Angsana New"/>
                <w:szCs w:val="22"/>
                <w:lang w:val="en-US" w:bidi="th-TH"/>
              </w:rPr>
              <w:t>50</w:t>
            </w:r>
            <w:r w:rsidR="00171168" w:rsidRPr="00F61C23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39868897" w14:textId="77777777" w:rsidR="00171168" w:rsidRPr="00F61C23" w:rsidRDefault="00171168" w:rsidP="003D648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932DD26" w14:textId="7EA4AC8C" w:rsidR="00171168" w:rsidRPr="00F61C23" w:rsidRDefault="00EA773A" w:rsidP="003D648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F61C23">
              <w:rPr>
                <w:rFonts w:ascii="Angsana New" w:hAnsi="Angsana New"/>
                <w:szCs w:val="22"/>
                <w:lang w:val="en-US" w:bidi="th-TH"/>
              </w:rPr>
              <w:t>72,265</w:t>
            </w:r>
          </w:p>
        </w:tc>
        <w:tc>
          <w:tcPr>
            <w:tcW w:w="180" w:type="dxa"/>
            <w:vAlign w:val="bottom"/>
          </w:tcPr>
          <w:p w14:paraId="2F5AE1E8" w14:textId="77777777" w:rsidR="00171168" w:rsidRPr="00F61C23" w:rsidRDefault="00171168" w:rsidP="003D648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C9958B9" w14:textId="04365BE3" w:rsidR="00171168" w:rsidRPr="00F61C23" w:rsidRDefault="00A453AA" w:rsidP="003D648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F61C23">
              <w:rPr>
                <w:rFonts w:ascii="Angsana New" w:hAnsi="Angsana New"/>
                <w:szCs w:val="22"/>
                <w:lang w:val="en-US" w:bidi="th-TH"/>
              </w:rPr>
              <w:t>25</w:t>
            </w:r>
            <w:r w:rsidR="00171168" w:rsidRPr="00F61C23">
              <w:rPr>
                <w:rFonts w:ascii="Angsana New" w:hAnsi="Angsana New"/>
                <w:szCs w:val="22"/>
                <w:lang w:bidi="th-TH"/>
              </w:rPr>
              <w:t>,</w:t>
            </w:r>
            <w:r w:rsidRPr="00F61C23">
              <w:rPr>
                <w:rFonts w:ascii="Angsana New" w:hAnsi="Angsana New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  <w:vAlign w:val="bottom"/>
          </w:tcPr>
          <w:p w14:paraId="31ED8A13" w14:textId="77777777" w:rsidR="00171168" w:rsidRPr="00F61C23" w:rsidRDefault="00171168" w:rsidP="003D648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0D6BEB7" w14:textId="33A4EE39" w:rsidR="00171168" w:rsidRPr="00F61C23" w:rsidRDefault="00EA773A" w:rsidP="003D648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61C23">
              <w:rPr>
                <w:rFonts w:ascii="Angsana New" w:hAnsi="Angsana New"/>
                <w:szCs w:val="22"/>
                <w:lang w:bidi="th-TH"/>
              </w:rPr>
              <w:t>79,174</w:t>
            </w:r>
          </w:p>
        </w:tc>
        <w:tc>
          <w:tcPr>
            <w:tcW w:w="180" w:type="dxa"/>
            <w:vAlign w:val="bottom"/>
          </w:tcPr>
          <w:p w14:paraId="495F34B8" w14:textId="77777777" w:rsidR="00171168" w:rsidRPr="00F61C23" w:rsidRDefault="00171168" w:rsidP="003D648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4764033" w14:textId="17791628" w:rsidR="00171168" w:rsidRPr="00F61C23" w:rsidRDefault="00A453AA" w:rsidP="003D648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F61C23">
              <w:rPr>
                <w:rFonts w:ascii="Angsana New" w:hAnsi="Angsana New"/>
                <w:szCs w:val="22"/>
                <w:lang w:val="en-US" w:bidi="th-TH"/>
              </w:rPr>
              <w:t>25</w:t>
            </w:r>
            <w:r w:rsidR="00171168" w:rsidRPr="00F61C23">
              <w:rPr>
                <w:rFonts w:ascii="Angsana New" w:hAnsi="Angsana New"/>
                <w:szCs w:val="22"/>
                <w:lang w:bidi="th-TH"/>
              </w:rPr>
              <w:t>,</w:t>
            </w:r>
            <w:r w:rsidRPr="00F61C23">
              <w:rPr>
                <w:rFonts w:ascii="Angsana New" w:hAnsi="Angsana New"/>
                <w:szCs w:val="22"/>
                <w:lang w:val="en-US" w:bidi="th-TH"/>
              </w:rPr>
              <w:t>280</w:t>
            </w:r>
          </w:p>
        </w:tc>
        <w:tc>
          <w:tcPr>
            <w:tcW w:w="183" w:type="dxa"/>
            <w:vAlign w:val="bottom"/>
          </w:tcPr>
          <w:p w14:paraId="2789C32A" w14:textId="77777777" w:rsidR="00171168" w:rsidRPr="00F61C23" w:rsidRDefault="00171168" w:rsidP="003D6482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6B10E58B" w14:textId="782E5698" w:rsidR="00171168" w:rsidRPr="00F61C23" w:rsidRDefault="00EA773A" w:rsidP="003D6482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F61C23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242E3AF" w14:textId="77777777" w:rsidR="00171168" w:rsidRPr="00F61C23" w:rsidRDefault="00171168" w:rsidP="003D6482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  <w:vAlign w:val="bottom"/>
          </w:tcPr>
          <w:p w14:paraId="5B25707D" w14:textId="77777777" w:rsidR="00171168" w:rsidRPr="00F61C23" w:rsidRDefault="00171168" w:rsidP="003D6482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61C23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171168" w:rsidRPr="00F61C23" w14:paraId="632A32F4" w14:textId="77777777" w:rsidTr="00171168">
        <w:trPr>
          <w:gridAfter w:val="1"/>
          <w:wAfter w:w="71" w:type="dxa"/>
          <w:cantSplit/>
        </w:trPr>
        <w:tc>
          <w:tcPr>
            <w:tcW w:w="1980" w:type="dxa"/>
          </w:tcPr>
          <w:p w14:paraId="696974EF" w14:textId="77777777" w:rsidR="00171168" w:rsidRPr="00F61C23" w:rsidRDefault="00171168" w:rsidP="003D6482">
            <w:pPr>
              <w:spacing w:line="240" w:lineRule="auto"/>
              <w:ind w:left="191" w:hanging="18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DB7D1D0" w14:textId="77777777" w:rsidR="00171168" w:rsidRPr="00F61C23" w:rsidRDefault="00171168" w:rsidP="003D648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FF8DBFF" w14:textId="77777777" w:rsidR="00171168" w:rsidRPr="00F61C23" w:rsidRDefault="00171168" w:rsidP="003D648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91CB1C2" w14:textId="77777777" w:rsidR="00171168" w:rsidRPr="00F61C23" w:rsidRDefault="00171168" w:rsidP="003D648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CDC3D71" w14:textId="77777777" w:rsidR="00171168" w:rsidRPr="00F61C23" w:rsidRDefault="00171168" w:rsidP="003D6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82DC2FB" w14:textId="77777777" w:rsidR="00171168" w:rsidRPr="00F61C23" w:rsidRDefault="00171168" w:rsidP="003D648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15" w:type="dxa"/>
            <w:vAlign w:val="bottom"/>
          </w:tcPr>
          <w:p w14:paraId="0E9E1A76" w14:textId="77777777" w:rsidR="00171168" w:rsidRPr="00F61C23" w:rsidRDefault="00171168" w:rsidP="003D6482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5" w:type="dxa"/>
            <w:vAlign w:val="bottom"/>
          </w:tcPr>
          <w:p w14:paraId="6269DD55" w14:textId="77777777" w:rsidR="00171168" w:rsidRPr="00F61C23" w:rsidRDefault="00171168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25CF620" w14:textId="77777777" w:rsidR="00171168" w:rsidRPr="00F61C23" w:rsidRDefault="00171168" w:rsidP="003D648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35AE0DA" w14:textId="77777777" w:rsidR="00171168" w:rsidRPr="00F61C23" w:rsidRDefault="00171168" w:rsidP="003D6482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070B9A7" w14:textId="77777777" w:rsidR="00171168" w:rsidRPr="00F61C23" w:rsidRDefault="00171168" w:rsidP="003D648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8F06D3" w14:textId="2004EE15" w:rsidR="00171168" w:rsidRPr="00F61C23" w:rsidRDefault="00EA773A" w:rsidP="003D648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F61C2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1,030,944</w:t>
            </w:r>
          </w:p>
        </w:tc>
        <w:tc>
          <w:tcPr>
            <w:tcW w:w="180" w:type="dxa"/>
            <w:vAlign w:val="bottom"/>
          </w:tcPr>
          <w:p w14:paraId="4D05873F" w14:textId="77777777" w:rsidR="00171168" w:rsidRPr="00F61C23" w:rsidRDefault="00171168" w:rsidP="003D648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22575F" w14:textId="3D8225C1" w:rsidR="00171168" w:rsidRPr="00F61C23" w:rsidRDefault="00A453AA" w:rsidP="003D6482">
            <w:pPr>
              <w:pStyle w:val="acctfourfigures"/>
              <w:tabs>
                <w:tab w:val="clear" w:pos="765"/>
                <w:tab w:val="decimal" w:pos="45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F61C2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372</w:t>
            </w:r>
            <w:r w:rsidR="00171168" w:rsidRPr="00F61C23">
              <w:rPr>
                <w:rFonts w:ascii="Angsana New" w:hAnsi="Angsana New"/>
                <w:b/>
                <w:bCs/>
                <w:szCs w:val="22"/>
                <w:lang w:bidi="th-TH"/>
              </w:rPr>
              <w:t>,</w:t>
            </w:r>
            <w:r w:rsidRPr="00F61C2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288</w:t>
            </w:r>
          </w:p>
        </w:tc>
        <w:tc>
          <w:tcPr>
            <w:tcW w:w="180" w:type="dxa"/>
            <w:vAlign w:val="bottom"/>
          </w:tcPr>
          <w:p w14:paraId="087ECF67" w14:textId="77777777" w:rsidR="00171168" w:rsidRPr="00F61C23" w:rsidRDefault="00171168" w:rsidP="003D648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E74783" w14:textId="460B5C96" w:rsidR="00171168" w:rsidRPr="00F61C23" w:rsidRDefault="002D4CAE" w:rsidP="003D648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highlight w:val="yellow"/>
                <w:lang w:val="en-US" w:bidi="th-TH"/>
              </w:rPr>
            </w:pPr>
            <w:r w:rsidRPr="002D4CAE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1,057,529</w:t>
            </w:r>
          </w:p>
        </w:tc>
        <w:tc>
          <w:tcPr>
            <w:tcW w:w="180" w:type="dxa"/>
            <w:vAlign w:val="bottom"/>
          </w:tcPr>
          <w:p w14:paraId="5AAF1CB1" w14:textId="77777777" w:rsidR="00171168" w:rsidRPr="00F61C23" w:rsidRDefault="00171168" w:rsidP="003D648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ECA3AC" w14:textId="4F193976" w:rsidR="00171168" w:rsidRPr="00F61C23" w:rsidRDefault="00A453AA" w:rsidP="003D648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F61C2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375</w:t>
            </w:r>
            <w:r w:rsidR="00171168" w:rsidRPr="00F61C23">
              <w:rPr>
                <w:rFonts w:ascii="Angsana New" w:hAnsi="Angsana New"/>
                <w:b/>
                <w:bCs/>
                <w:szCs w:val="22"/>
                <w:lang w:bidi="th-TH"/>
              </w:rPr>
              <w:t>,</w:t>
            </w:r>
            <w:r w:rsidRPr="00F61C2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494</w:t>
            </w:r>
          </w:p>
        </w:tc>
        <w:tc>
          <w:tcPr>
            <w:tcW w:w="183" w:type="dxa"/>
            <w:vAlign w:val="bottom"/>
          </w:tcPr>
          <w:p w14:paraId="334FAA25" w14:textId="77777777" w:rsidR="00171168" w:rsidRPr="00F61C23" w:rsidRDefault="00171168" w:rsidP="003D6482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3F0AD0" w14:textId="4A74E85D" w:rsidR="00171168" w:rsidRPr="00F61C23" w:rsidRDefault="00EA773A" w:rsidP="003D6482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F61C2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22,788</w:t>
            </w:r>
          </w:p>
        </w:tc>
        <w:tc>
          <w:tcPr>
            <w:tcW w:w="180" w:type="dxa"/>
            <w:vAlign w:val="bottom"/>
          </w:tcPr>
          <w:p w14:paraId="178E77FA" w14:textId="77777777" w:rsidR="00171168" w:rsidRPr="00F61C23" w:rsidRDefault="00171168" w:rsidP="003D6482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9D5DF4" w14:textId="77777777" w:rsidR="00171168" w:rsidRPr="00F61C23" w:rsidRDefault="00171168" w:rsidP="003D6482">
            <w:pPr>
              <w:pStyle w:val="acctfourfigures"/>
              <w:tabs>
                <w:tab w:val="decimal" w:pos="546"/>
              </w:tabs>
              <w:spacing w:line="240" w:lineRule="auto"/>
              <w:ind w:left="-84" w:right="-79" w:hanging="6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F61C2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-</w:t>
            </w:r>
          </w:p>
        </w:tc>
      </w:tr>
    </w:tbl>
    <w:p w14:paraId="62D0E868" w14:textId="77777777" w:rsidR="00171168" w:rsidRPr="00F61C23" w:rsidRDefault="00171168">
      <w:pPr>
        <w:rPr>
          <w:rFonts w:ascii="Angsana New" w:hAnsi="Angsana New"/>
        </w:rPr>
      </w:pPr>
    </w:p>
    <w:tbl>
      <w:tblPr>
        <w:tblW w:w="147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1440"/>
        <w:gridCol w:w="1620"/>
        <w:gridCol w:w="1170"/>
        <w:gridCol w:w="270"/>
        <w:gridCol w:w="1260"/>
        <w:gridCol w:w="270"/>
        <w:gridCol w:w="90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04"/>
        <w:gridCol w:w="86"/>
      </w:tblGrid>
      <w:tr w:rsidR="00171168" w:rsidRPr="00F61C23" w14:paraId="69C99D28" w14:textId="77777777" w:rsidTr="00ED467F">
        <w:trPr>
          <w:cantSplit/>
          <w:tblHeader/>
        </w:trPr>
        <w:tc>
          <w:tcPr>
            <w:tcW w:w="1980" w:type="dxa"/>
          </w:tcPr>
          <w:p w14:paraId="65173ABE" w14:textId="77777777" w:rsidR="00171168" w:rsidRPr="00F61C23" w:rsidRDefault="00171168" w:rsidP="003D6482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0" w:type="dxa"/>
            <w:gridSpan w:val="18"/>
            <w:vAlign w:val="bottom"/>
          </w:tcPr>
          <w:p w14:paraId="47357B57" w14:textId="77777777" w:rsidR="00171168" w:rsidRPr="00F61C23" w:rsidRDefault="00171168" w:rsidP="0017116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71168" w:rsidRPr="00F61C23" w14:paraId="475AEC29" w14:textId="77777777" w:rsidTr="00171168">
        <w:trPr>
          <w:gridAfter w:val="1"/>
          <w:wAfter w:w="86" w:type="dxa"/>
          <w:cantSplit/>
          <w:tblHeader/>
        </w:trPr>
        <w:tc>
          <w:tcPr>
            <w:tcW w:w="1980" w:type="dxa"/>
          </w:tcPr>
          <w:p w14:paraId="769EFE97" w14:textId="77777777" w:rsidR="00171168" w:rsidRPr="00F61C23" w:rsidRDefault="00171168" w:rsidP="003D6482">
            <w:pPr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C99D8BF" w14:textId="77777777" w:rsidR="00171168" w:rsidRPr="00F61C23" w:rsidRDefault="00171168" w:rsidP="003D6482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61C23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620" w:type="dxa"/>
          </w:tcPr>
          <w:p w14:paraId="451CF4D3" w14:textId="77777777" w:rsidR="00171168" w:rsidRPr="00F61C23" w:rsidRDefault="00171168" w:rsidP="003D6482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1C23">
              <w:rPr>
                <w:rFonts w:ascii="Angsana New" w:hAnsi="Angsana New"/>
                <w:sz w:val="22"/>
                <w:szCs w:val="22"/>
                <w:cs/>
              </w:rPr>
              <w:t>ประเทศที่</w:t>
            </w:r>
          </w:p>
          <w:p w14:paraId="02E9098A" w14:textId="77777777" w:rsidR="00171168" w:rsidRPr="00F61C23" w:rsidRDefault="00171168" w:rsidP="003D6482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61C23">
              <w:rPr>
                <w:rFonts w:ascii="Angsana New" w:hAnsi="Angsana New"/>
                <w:sz w:val="22"/>
                <w:szCs w:val="22"/>
                <w:cs/>
              </w:rPr>
              <w:t>กิจการจัดตั้ง</w:t>
            </w:r>
          </w:p>
        </w:tc>
        <w:tc>
          <w:tcPr>
            <w:tcW w:w="2700" w:type="dxa"/>
            <w:gridSpan w:val="3"/>
          </w:tcPr>
          <w:p w14:paraId="411FA02A" w14:textId="77777777" w:rsidR="00171168" w:rsidRPr="00F61C23" w:rsidRDefault="00171168" w:rsidP="003D6482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5504B77" w14:textId="77777777" w:rsidR="00171168" w:rsidRPr="00F61C23" w:rsidRDefault="00171168" w:rsidP="003D6482">
            <w:pP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1C23">
              <w:rPr>
                <w:rFonts w:ascii="Angsana New" w:hAnsi="Angsana New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246C0DC4" w14:textId="77777777" w:rsidR="00171168" w:rsidRPr="00F61C23" w:rsidRDefault="00171168" w:rsidP="003D6482">
            <w:pPr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70" w:type="dxa"/>
            <w:gridSpan w:val="3"/>
          </w:tcPr>
          <w:p w14:paraId="6058E3A7" w14:textId="77777777" w:rsidR="00171168" w:rsidRPr="00F61C23" w:rsidRDefault="00171168" w:rsidP="003D6482">
            <w:pPr>
              <w:pStyle w:val="acctmergecolhdg"/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4D227A7F" w14:textId="77777777" w:rsidR="00171168" w:rsidRPr="00F61C23" w:rsidRDefault="00171168" w:rsidP="003D648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Cs w:val="22"/>
              </w:rPr>
            </w:pPr>
            <w:r w:rsidRPr="00F61C23">
              <w:rPr>
                <w:rFonts w:ascii="Angsana New" w:hAnsi="Angsana New"/>
                <w:szCs w:val="22"/>
                <w:cs/>
                <w:lang w:bidi="th-TH"/>
              </w:rPr>
              <w:t>ทุนชำระแล้ว</w:t>
            </w:r>
            <w:r w:rsidRPr="00F61C23">
              <w:rPr>
                <w:rFonts w:ascii="Angsana New" w:hAnsi="Angsana New"/>
                <w:b w:val="0"/>
                <w:bCs/>
                <w:szCs w:val="22"/>
              </w:rPr>
              <w:t xml:space="preserve"> </w:t>
            </w:r>
          </w:p>
        </w:tc>
        <w:tc>
          <w:tcPr>
            <w:tcW w:w="180" w:type="dxa"/>
          </w:tcPr>
          <w:p w14:paraId="3EC24B81" w14:textId="77777777" w:rsidR="00171168" w:rsidRPr="00F61C23" w:rsidRDefault="00171168" w:rsidP="003D648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Cs w:val="22"/>
              </w:rPr>
            </w:pPr>
          </w:p>
        </w:tc>
        <w:tc>
          <w:tcPr>
            <w:tcW w:w="2160" w:type="dxa"/>
            <w:gridSpan w:val="3"/>
          </w:tcPr>
          <w:p w14:paraId="3ED766E2" w14:textId="77777777" w:rsidR="00171168" w:rsidRPr="00F61C23" w:rsidRDefault="00171168" w:rsidP="003D6482">
            <w:pPr>
              <w:pStyle w:val="acctmergecolhdg"/>
              <w:spacing w:line="240" w:lineRule="auto"/>
              <w:rPr>
                <w:rFonts w:ascii="Angsana New" w:hAnsi="Angsana New"/>
                <w:szCs w:val="22"/>
                <w:lang w:bidi="th-TH"/>
              </w:rPr>
            </w:pPr>
          </w:p>
          <w:p w14:paraId="6892CFD4" w14:textId="77777777" w:rsidR="00171168" w:rsidRPr="00F61C23" w:rsidRDefault="00171168" w:rsidP="003D648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Cs w:val="22"/>
              </w:rPr>
            </w:pPr>
            <w:r w:rsidRPr="00F61C23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33BEF26" w14:textId="77777777" w:rsidR="00171168" w:rsidRPr="00F61C23" w:rsidRDefault="00171168" w:rsidP="003D648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074" w:type="dxa"/>
            <w:gridSpan w:val="3"/>
          </w:tcPr>
          <w:p w14:paraId="250AF7A3" w14:textId="77777777" w:rsidR="00171168" w:rsidRPr="00F61C23" w:rsidRDefault="00171168" w:rsidP="0017116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0ABBC13" w14:textId="30CAF47E" w:rsidR="00171168" w:rsidRPr="00F61C23" w:rsidRDefault="00171168" w:rsidP="0017116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bCs/>
                <w:szCs w:val="22"/>
              </w:rPr>
            </w:pPr>
            <w:r w:rsidRPr="00F61C23">
              <w:rPr>
                <w:rFonts w:ascii="Angsana New" w:hAnsi="Angsana New"/>
                <w:szCs w:val="22"/>
                <w:cs/>
                <w:lang w:bidi="th-TH"/>
              </w:rPr>
              <w:t>เงินปันผลรับสำหรับปี</w:t>
            </w:r>
          </w:p>
        </w:tc>
      </w:tr>
      <w:tr w:rsidR="00171168" w:rsidRPr="00F61C23" w14:paraId="07FB3820" w14:textId="77777777" w:rsidTr="00171168">
        <w:trPr>
          <w:gridAfter w:val="1"/>
          <w:wAfter w:w="86" w:type="dxa"/>
          <w:cantSplit/>
          <w:tblHeader/>
        </w:trPr>
        <w:tc>
          <w:tcPr>
            <w:tcW w:w="1980" w:type="dxa"/>
          </w:tcPr>
          <w:p w14:paraId="0622B0C6" w14:textId="77777777" w:rsidR="00171168" w:rsidRPr="00F61C23" w:rsidRDefault="00171168" w:rsidP="003D648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440" w:type="dxa"/>
          </w:tcPr>
          <w:p w14:paraId="7BE4412A" w14:textId="77777777" w:rsidR="00171168" w:rsidRPr="00F61C23" w:rsidRDefault="00171168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620" w:type="dxa"/>
          </w:tcPr>
          <w:p w14:paraId="7EA4F306" w14:textId="77777777" w:rsidR="00171168" w:rsidRPr="00F61C23" w:rsidRDefault="00171168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FC0822D" w14:textId="0D1C754D" w:rsidR="00171168" w:rsidRPr="00F61C23" w:rsidRDefault="00A453AA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61C23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Pr="00F61C23">
              <w:rPr>
                <w:rFonts w:ascii="Angsana New" w:hAnsi="Angsana New"/>
                <w:szCs w:val="22"/>
                <w:lang w:val="en-US"/>
              </w:rPr>
              <w:t>563</w:t>
            </w:r>
          </w:p>
        </w:tc>
        <w:tc>
          <w:tcPr>
            <w:tcW w:w="270" w:type="dxa"/>
            <w:vAlign w:val="bottom"/>
          </w:tcPr>
          <w:p w14:paraId="174F025E" w14:textId="77777777" w:rsidR="00171168" w:rsidRPr="00F61C23" w:rsidRDefault="00171168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096BC01" w14:textId="143AA355" w:rsidR="00171168" w:rsidRPr="00F61C23" w:rsidRDefault="00A453AA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61C23">
              <w:rPr>
                <w:rFonts w:ascii="Angsana New" w:hAnsi="Angsana New"/>
                <w:szCs w:val="22"/>
                <w:lang w:val="en-US"/>
              </w:rPr>
              <w:t>2562</w:t>
            </w:r>
          </w:p>
        </w:tc>
        <w:tc>
          <w:tcPr>
            <w:tcW w:w="270" w:type="dxa"/>
            <w:vAlign w:val="bottom"/>
          </w:tcPr>
          <w:p w14:paraId="01B71CB4" w14:textId="77777777" w:rsidR="00171168" w:rsidRPr="00F61C23" w:rsidRDefault="00171168" w:rsidP="003D648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8D4CA8E" w14:textId="57078B79" w:rsidR="00171168" w:rsidRPr="00F61C23" w:rsidRDefault="00A453AA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61C23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Pr="00F61C23">
              <w:rPr>
                <w:rFonts w:ascii="Angsana New" w:hAnsi="Angsana New"/>
                <w:szCs w:val="22"/>
                <w:lang w:val="en-US"/>
              </w:rPr>
              <w:t>563</w:t>
            </w:r>
          </w:p>
        </w:tc>
        <w:tc>
          <w:tcPr>
            <w:tcW w:w="180" w:type="dxa"/>
            <w:vAlign w:val="bottom"/>
          </w:tcPr>
          <w:p w14:paraId="466B8706" w14:textId="77777777" w:rsidR="00171168" w:rsidRPr="00F61C23" w:rsidRDefault="00171168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03F8981" w14:textId="6E09357D" w:rsidR="00171168" w:rsidRPr="00F61C23" w:rsidRDefault="00A453AA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61C23">
              <w:rPr>
                <w:rFonts w:ascii="Angsana New" w:hAnsi="Angsana New"/>
                <w:szCs w:val="22"/>
                <w:lang w:val="en-US"/>
              </w:rPr>
              <w:t>2562</w:t>
            </w:r>
          </w:p>
        </w:tc>
        <w:tc>
          <w:tcPr>
            <w:tcW w:w="180" w:type="dxa"/>
            <w:vAlign w:val="bottom"/>
          </w:tcPr>
          <w:p w14:paraId="008AFAE6" w14:textId="77777777" w:rsidR="00171168" w:rsidRPr="00F61C23" w:rsidRDefault="00171168" w:rsidP="003D648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EC805A5" w14:textId="1F2B6A38" w:rsidR="00171168" w:rsidRPr="00F61C23" w:rsidRDefault="00A453AA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61C23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Pr="00F61C23">
              <w:rPr>
                <w:rFonts w:ascii="Angsana New" w:hAnsi="Angsana New"/>
                <w:szCs w:val="22"/>
                <w:lang w:val="en-US"/>
              </w:rPr>
              <w:t>563</w:t>
            </w:r>
          </w:p>
        </w:tc>
        <w:tc>
          <w:tcPr>
            <w:tcW w:w="180" w:type="dxa"/>
            <w:vAlign w:val="bottom"/>
          </w:tcPr>
          <w:p w14:paraId="0A8D7EB6" w14:textId="77777777" w:rsidR="00171168" w:rsidRPr="00F61C23" w:rsidRDefault="00171168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142BD31" w14:textId="71AFEB85" w:rsidR="00171168" w:rsidRPr="00F61C23" w:rsidRDefault="00A453AA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61C23">
              <w:rPr>
                <w:rFonts w:ascii="Angsana New" w:hAnsi="Angsana New"/>
                <w:szCs w:val="22"/>
                <w:lang w:val="en-US"/>
              </w:rPr>
              <w:t>2562</w:t>
            </w:r>
          </w:p>
        </w:tc>
        <w:tc>
          <w:tcPr>
            <w:tcW w:w="180" w:type="dxa"/>
            <w:vAlign w:val="bottom"/>
          </w:tcPr>
          <w:p w14:paraId="28610008" w14:textId="77777777" w:rsidR="00171168" w:rsidRPr="00F61C23" w:rsidRDefault="00171168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C4AF6DE" w14:textId="3557AFD6" w:rsidR="00171168" w:rsidRPr="00F61C23" w:rsidRDefault="00A453AA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61C23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Pr="00F61C23">
              <w:rPr>
                <w:rFonts w:ascii="Angsana New" w:hAnsi="Angsana New"/>
                <w:szCs w:val="22"/>
                <w:lang w:val="en-US"/>
              </w:rPr>
              <w:t>563</w:t>
            </w:r>
          </w:p>
        </w:tc>
        <w:tc>
          <w:tcPr>
            <w:tcW w:w="180" w:type="dxa"/>
            <w:vAlign w:val="bottom"/>
          </w:tcPr>
          <w:p w14:paraId="52ED72D2" w14:textId="77777777" w:rsidR="00171168" w:rsidRPr="00F61C23" w:rsidRDefault="00171168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4" w:type="dxa"/>
            <w:vAlign w:val="bottom"/>
          </w:tcPr>
          <w:p w14:paraId="7A5AC9C3" w14:textId="52B39AF1" w:rsidR="00171168" w:rsidRPr="00F61C23" w:rsidRDefault="00A453AA" w:rsidP="003D64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61C23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Pr="00F61C23">
              <w:rPr>
                <w:rFonts w:ascii="Angsana New" w:hAnsi="Angsana New"/>
                <w:szCs w:val="22"/>
                <w:lang w:val="en-US"/>
              </w:rPr>
              <w:t>56</w:t>
            </w:r>
            <w:r w:rsidRPr="00F61C23"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</w:tr>
      <w:tr w:rsidR="00171168" w:rsidRPr="00F61C23" w14:paraId="285E2C41" w14:textId="77777777" w:rsidTr="00171168">
        <w:trPr>
          <w:gridAfter w:val="1"/>
          <w:wAfter w:w="86" w:type="dxa"/>
          <w:cantSplit/>
          <w:trHeight w:val="270"/>
        </w:trPr>
        <w:tc>
          <w:tcPr>
            <w:tcW w:w="1980" w:type="dxa"/>
          </w:tcPr>
          <w:p w14:paraId="4BA4E7E2" w14:textId="77777777" w:rsidR="00171168" w:rsidRPr="00F61C23" w:rsidRDefault="00171168" w:rsidP="003D6482">
            <w:pPr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14:paraId="1060B527" w14:textId="77777777" w:rsidR="00171168" w:rsidRPr="00F61C23" w:rsidRDefault="00171168" w:rsidP="003D648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691249CB" w14:textId="77777777" w:rsidR="00171168" w:rsidRPr="00F61C23" w:rsidRDefault="00171168" w:rsidP="003D648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0" w:type="dxa"/>
            <w:gridSpan w:val="3"/>
          </w:tcPr>
          <w:p w14:paraId="7DA5EC86" w14:textId="77777777" w:rsidR="00171168" w:rsidRPr="00F61C23" w:rsidRDefault="00171168" w:rsidP="003D648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F61C23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70" w:type="dxa"/>
          </w:tcPr>
          <w:p w14:paraId="616FD394" w14:textId="77777777" w:rsidR="00171168" w:rsidRPr="00F61C23" w:rsidRDefault="00171168" w:rsidP="003D6482">
            <w:pPr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6664" w:type="dxa"/>
            <w:gridSpan w:val="11"/>
          </w:tcPr>
          <w:p w14:paraId="1A14BB32" w14:textId="77777777" w:rsidR="00171168" w:rsidRPr="00F61C23" w:rsidRDefault="00171168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</w:pPr>
            <w:r w:rsidRPr="00F61C23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171168" w:rsidRPr="00F61C23" w14:paraId="619590D7" w14:textId="77777777" w:rsidTr="00171168">
        <w:trPr>
          <w:gridAfter w:val="1"/>
          <w:wAfter w:w="86" w:type="dxa"/>
          <w:cantSplit/>
          <w:trHeight w:val="270"/>
        </w:trPr>
        <w:tc>
          <w:tcPr>
            <w:tcW w:w="1980" w:type="dxa"/>
          </w:tcPr>
          <w:p w14:paraId="3FD49134" w14:textId="77777777" w:rsidR="00171168" w:rsidRPr="00F61C23" w:rsidRDefault="00171168" w:rsidP="003D6482">
            <w:pPr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58D35EB1" w14:textId="77777777" w:rsidR="00171168" w:rsidRPr="00F61C23" w:rsidRDefault="00171168" w:rsidP="003D6482">
            <w:pPr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620" w:type="dxa"/>
          </w:tcPr>
          <w:p w14:paraId="3FE48E3B" w14:textId="77777777" w:rsidR="00171168" w:rsidRPr="00F61C23" w:rsidRDefault="00171168" w:rsidP="003D6482">
            <w:pPr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3E3156C9" w14:textId="77777777" w:rsidR="00171168" w:rsidRPr="00F61C23" w:rsidRDefault="00171168" w:rsidP="003D6482">
            <w:pPr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5DB1F56" w14:textId="77777777" w:rsidR="00171168" w:rsidRPr="00F61C23" w:rsidRDefault="00171168" w:rsidP="003D6482">
            <w:pPr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424DD034" w14:textId="77777777" w:rsidR="00171168" w:rsidRPr="00F61C23" w:rsidRDefault="00171168" w:rsidP="003D6482">
            <w:pPr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E3929F1" w14:textId="77777777" w:rsidR="00171168" w:rsidRPr="00F61C23" w:rsidRDefault="00171168" w:rsidP="003D6482">
            <w:pPr>
              <w:spacing w:line="240" w:lineRule="auto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900" w:type="dxa"/>
          </w:tcPr>
          <w:p w14:paraId="320ACE3B" w14:textId="77777777" w:rsidR="00171168" w:rsidRPr="00F61C23" w:rsidRDefault="00171168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63967271" w14:textId="77777777" w:rsidR="00171168" w:rsidRPr="00F61C23" w:rsidRDefault="00171168" w:rsidP="003D6482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14:paraId="1DB13E0E" w14:textId="77777777" w:rsidR="00171168" w:rsidRPr="00F61C23" w:rsidRDefault="00171168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33A6733B" w14:textId="77777777" w:rsidR="00171168" w:rsidRPr="00F61C23" w:rsidRDefault="00171168" w:rsidP="003D6482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14:paraId="139F779A" w14:textId="77777777" w:rsidR="00171168" w:rsidRPr="00F61C23" w:rsidRDefault="00171168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67BC0843" w14:textId="77777777" w:rsidR="00171168" w:rsidRPr="00F61C23" w:rsidRDefault="00171168" w:rsidP="003D6482">
            <w:pPr>
              <w:pStyle w:val="acctfourfigures"/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14:paraId="3395F0D2" w14:textId="77777777" w:rsidR="00171168" w:rsidRPr="00F61C23" w:rsidRDefault="00171168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1A447325" w14:textId="77777777" w:rsidR="00171168" w:rsidRPr="00F61C23" w:rsidRDefault="00171168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</w:tcPr>
          <w:p w14:paraId="4F021786" w14:textId="77777777" w:rsidR="00171168" w:rsidRPr="00F61C23" w:rsidRDefault="00171168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1E4D5BA7" w14:textId="77777777" w:rsidR="00171168" w:rsidRPr="00F61C23" w:rsidRDefault="00171168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  <w:tc>
          <w:tcPr>
            <w:tcW w:w="904" w:type="dxa"/>
          </w:tcPr>
          <w:p w14:paraId="18C1E5B2" w14:textId="77777777" w:rsidR="00171168" w:rsidRPr="00F61C23" w:rsidRDefault="00171168" w:rsidP="003D64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</w:rPr>
            </w:pPr>
          </w:p>
        </w:tc>
      </w:tr>
      <w:tr w:rsidR="00171168" w:rsidRPr="00F61C23" w14:paraId="62A38954" w14:textId="77777777" w:rsidTr="00171168">
        <w:trPr>
          <w:gridAfter w:val="1"/>
          <w:wAfter w:w="86" w:type="dxa"/>
          <w:cantSplit/>
          <w:trHeight w:val="270"/>
        </w:trPr>
        <w:tc>
          <w:tcPr>
            <w:tcW w:w="1980" w:type="dxa"/>
          </w:tcPr>
          <w:p w14:paraId="41E26444" w14:textId="77777777" w:rsidR="00171168" w:rsidRPr="00F61C23" w:rsidRDefault="00171168" w:rsidP="003D6482">
            <w:pPr>
              <w:spacing w:line="240" w:lineRule="auto"/>
              <w:ind w:left="191" w:hanging="180"/>
              <w:rPr>
                <w:rFonts w:ascii="Angsana New" w:hAnsi="Angsana New"/>
                <w:sz w:val="22"/>
                <w:szCs w:val="22"/>
              </w:rPr>
            </w:pPr>
            <w:r w:rsidRPr="00F61C23">
              <w:rPr>
                <w:rFonts w:ascii="Angsana New" w:hAnsi="Angsana New"/>
                <w:sz w:val="22"/>
                <w:szCs w:val="22"/>
                <w:cs/>
              </w:rPr>
              <w:t xml:space="preserve">บริษัท กรีนเอิร์ธพาวเวอร์ </w:t>
            </w:r>
          </w:p>
          <w:p w14:paraId="252D6E94" w14:textId="77777777" w:rsidR="00171168" w:rsidRPr="00F61C23" w:rsidRDefault="00171168" w:rsidP="003D6482">
            <w:pPr>
              <w:spacing w:line="240" w:lineRule="auto"/>
              <w:ind w:left="191" w:hanging="180"/>
              <w:rPr>
                <w:rFonts w:ascii="Angsana New" w:hAnsi="Angsana New"/>
                <w:sz w:val="22"/>
                <w:szCs w:val="22"/>
              </w:rPr>
            </w:pPr>
            <w:r w:rsidRPr="00F61C23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F61C23">
              <w:rPr>
                <w:rFonts w:ascii="Angsana New" w:hAnsi="Angsana New"/>
                <w:sz w:val="22"/>
                <w:szCs w:val="22"/>
              </w:rPr>
              <w:t>(</w:t>
            </w:r>
            <w:r w:rsidRPr="00F61C23">
              <w:rPr>
                <w:rFonts w:ascii="Angsana New" w:hAnsi="Angsana New"/>
                <w:sz w:val="22"/>
                <w:szCs w:val="22"/>
                <w:cs/>
              </w:rPr>
              <w:t>ไทยแลนด์</w:t>
            </w:r>
            <w:r w:rsidRPr="00F61C23">
              <w:rPr>
                <w:rFonts w:ascii="Angsana New" w:hAnsi="Angsana New"/>
                <w:sz w:val="22"/>
                <w:szCs w:val="22"/>
              </w:rPr>
              <w:t>)</w:t>
            </w:r>
            <w:r w:rsidRPr="00F61C23">
              <w:rPr>
                <w:rFonts w:ascii="Angsana New" w:hAnsi="Angsana New"/>
                <w:sz w:val="22"/>
                <w:szCs w:val="22"/>
                <w:cs/>
              </w:rPr>
              <w:t xml:space="preserve"> จำกัด </w:t>
            </w:r>
            <w:r w:rsidRPr="00F61C23">
              <w:rPr>
                <w:rFonts w:ascii="Angsana New" w:hAnsi="Angsana New"/>
                <w:sz w:val="22"/>
                <w:szCs w:val="22"/>
              </w:rPr>
              <w:t>(*)</w:t>
            </w:r>
          </w:p>
        </w:tc>
        <w:tc>
          <w:tcPr>
            <w:tcW w:w="1440" w:type="dxa"/>
            <w:vAlign w:val="bottom"/>
          </w:tcPr>
          <w:p w14:paraId="5AF7F07E" w14:textId="77777777" w:rsidR="00171168" w:rsidRPr="00F61C23" w:rsidRDefault="00171168" w:rsidP="003D648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F61C23">
              <w:rPr>
                <w:rFonts w:ascii="Angsana New" w:hAnsi="Angsana New"/>
                <w:szCs w:val="22"/>
                <w:cs/>
                <w:lang w:bidi="th-TH"/>
              </w:rPr>
              <w:t>เกี่ยวกับการลงทุน</w:t>
            </w:r>
          </w:p>
        </w:tc>
        <w:tc>
          <w:tcPr>
            <w:tcW w:w="1620" w:type="dxa"/>
            <w:vAlign w:val="bottom"/>
          </w:tcPr>
          <w:p w14:paraId="74D1EB9C" w14:textId="77777777" w:rsidR="00171168" w:rsidRPr="00F61C23" w:rsidRDefault="00171168" w:rsidP="003D648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F61C23">
              <w:rPr>
                <w:rFonts w:ascii="Angsana New" w:hAnsi="Angsana New"/>
                <w:szCs w:val="22"/>
                <w:cs/>
                <w:lang w:bidi="th-TH"/>
              </w:rPr>
              <w:t>ไทย</w:t>
            </w:r>
          </w:p>
        </w:tc>
        <w:tc>
          <w:tcPr>
            <w:tcW w:w="1170" w:type="dxa"/>
            <w:vAlign w:val="bottom"/>
          </w:tcPr>
          <w:p w14:paraId="3448B7B5" w14:textId="30F19439" w:rsidR="00171168" w:rsidRPr="00F61C23" w:rsidRDefault="00A453AA" w:rsidP="003D648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F61C23">
              <w:rPr>
                <w:rFonts w:ascii="Angsana New" w:hAnsi="Angsana New"/>
                <w:szCs w:val="22"/>
                <w:lang w:val="en-US" w:bidi="th-TH"/>
              </w:rPr>
              <w:t>40</w:t>
            </w:r>
          </w:p>
        </w:tc>
        <w:tc>
          <w:tcPr>
            <w:tcW w:w="270" w:type="dxa"/>
          </w:tcPr>
          <w:p w14:paraId="64BC744B" w14:textId="77777777" w:rsidR="00171168" w:rsidRPr="00F61C23" w:rsidRDefault="00171168" w:rsidP="003D64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CC63D69" w14:textId="4F5D7AD0" w:rsidR="00171168" w:rsidRPr="00F61C23" w:rsidRDefault="00A453AA" w:rsidP="003D648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F61C23">
              <w:rPr>
                <w:rFonts w:ascii="Angsana New" w:hAnsi="Angsana New"/>
                <w:szCs w:val="22"/>
                <w:lang w:val="en-US" w:bidi="th-TH"/>
              </w:rPr>
              <w:t>40</w:t>
            </w:r>
          </w:p>
        </w:tc>
        <w:tc>
          <w:tcPr>
            <w:tcW w:w="270" w:type="dxa"/>
            <w:vAlign w:val="bottom"/>
          </w:tcPr>
          <w:p w14:paraId="4C2EA8A8" w14:textId="77777777" w:rsidR="00171168" w:rsidRPr="00F61C23" w:rsidRDefault="00171168" w:rsidP="003D6482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0901C2" w14:textId="3034AFAE" w:rsidR="00171168" w:rsidRPr="00F61C23" w:rsidRDefault="0044106F" w:rsidP="003D6482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F61C23">
              <w:rPr>
                <w:rFonts w:ascii="Angsana New" w:hAnsi="Angsana New"/>
                <w:szCs w:val="22"/>
                <w:lang w:val="en-US" w:bidi="th-TH"/>
              </w:rPr>
              <w:t>1,658,290</w:t>
            </w:r>
          </w:p>
        </w:tc>
        <w:tc>
          <w:tcPr>
            <w:tcW w:w="180" w:type="dxa"/>
            <w:vAlign w:val="bottom"/>
          </w:tcPr>
          <w:p w14:paraId="35954951" w14:textId="77777777" w:rsidR="00171168" w:rsidRPr="00F61C23" w:rsidRDefault="00171168" w:rsidP="003D648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B2A7A19" w14:textId="256C8365" w:rsidR="00171168" w:rsidRPr="00F61C23" w:rsidRDefault="00A453AA" w:rsidP="003D648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68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61C23">
              <w:rPr>
                <w:rFonts w:ascii="Angsana New" w:hAnsi="Angsana New"/>
                <w:szCs w:val="22"/>
                <w:lang w:val="en-US" w:bidi="th-TH"/>
              </w:rPr>
              <w:t>215</w:t>
            </w:r>
            <w:r w:rsidR="00171168" w:rsidRPr="00F61C23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Cs w:val="22"/>
                <w:lang w:val="en-US" w:bidi="th-TH"/>
              </w:rPr>
              <w:t>756</w:t>
            </w:r>
          </w:p>
        </w:tc>
        <w:tc>
          <w:tcPr>
            <w:tcW w:w="180" w:type="dxa"/>
            <w:vAlign w:val="bottom"/>
          </w:tcPr>
          <w:p w14:paraId="679AEA78" w14:textId="77777777" w:rsidR="00171168" w:rsidRPr="00F61C23" w:rsidRDefault="00171168" w:rsidP="003D648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D21F22F" w14:textId="6E41ACD4" w:rsidR="00171168" w:rsidRPr="00F61C23" w:rsidRDefault="00942710" w:rsidP="003D648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61C23">
              <w:rPr>
                <w:rFonts w:ascii="Angsana New" w:hAnsi="Angsana New"/>
                <w:szCs w:val="22"/>
                <w:lang w:bidi="th-TH"/>
              </w:rPr>
              <w:t>958,679</w:t>
            </w:r>
          </w:p>
        </w:tc>
        <w:tc>
          <w:tcPr>
            <w:tcW w:w="180" w:type="dxa"/>
            <w:vAlign w:val="bottom"/>
          </w:tcPr>
          <w:p w14:paraId="5A54C0D3" w14:textId="77777777" w:rsidR="00171168" w:rsidRPr="00F61C23" w:rsidRDefault="00171168" w:rsidP="003D648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07650FF" w14:textId="4EE7932F" w:rsidR="00171168" w:rsidRPr="00F61C23" w:rsidRDefault="00A453AA" w:rsidP="003D648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61C23">
              <w:rPr>
                <w:rFonts w:ascii="Angsana New" w:hAnsi="Angsana New"/>
                <w:szCs w:val="22"/>
                <w:lang w:val="en-US" w:bidi="th-TH"/>
              </w:rPr>
              <w:t>346</w:t>
            </w:r>
            <w:r w:rsidR="00171168" w:rsidRPr="00F61C23">
              <w:rPr>
                <w:rFonts w:ascii="Angsana New" w:hAnsi="Angsana New"/>
                <w:szCs w:val="22"/>
                <w:lang w:bidi="th-TH"/>
              </w:rPr>
              <w:t>,</w:t>
            </w:r>
            <w:r w:rsidRPr="00F61C23">
              <w:rPr>
                <w:rFonts w:ascii="Angsana New" w:hAnsi="Angsana New"/>
                <w:szCs w:val="22"/>
                <w:lang w:val="en-US" w:bidi="th-TH"/>
              </w:rPr>
              <w:t>788</w:t>
            </w:r>
          </w:p>
        </w:tc>
        <w:tc>
          <w:tcPr>
            <w:tcW w:w="180" w:type="dxa"/>
            <w:vAlign w:val="bottom"/>
          </w:tcPr>
          <w:p w14:paraId="560E0128" w14:textId="77777777" w:rsidR="00171168" w:rsidRPr="00F61C23" w:rsidRDefault="00171168" w:rsidP="003D648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24F300C" w14:textId="4E65C0F4" w:rsidR="00171168" w:rsidRPr="00F61C23" w:rsidRDefault="00942710" w:rsidP="003D6482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F61C23">
              <w:rPr>
                <w:rFonts w:ascii="Angsana New" w:hAnsi="Angsana New"/>
                <w:szCs w:val="22"/>
                <w:lang w:val="en-US" w:bidi="th-TH"/>
              </w:rPr>
              <w:t>22,788</w:t>
            </w:r>
          </w:p>
        </w:tc>
        <w:tc>
          <w:tcPr>
            <w:tcW w:w="180" w:type="dxa"/>
            <w:vAlign w:val="bottom"/>
          </w:tcPr>
          <w:p w14:paraId="62F343D4" w14:textId="77777777" w:rsidR="00171168" w:rsidRPr="00F61C23" w:rsidRDefault="00171168" w:rsidP="003D6482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904" w:type="dxa"/>
            <w:vAlign w:val="bottom"/>
          </w:tcPr>
          <w:p w14:paraId="297E0571" w14:textId="77777777" w:rsidR="00171168" w:rsidRPr="00F61C23" w:rsidRDefault="00171168" w:rsidP="003D6482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F61C23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171168" w:rsidRPr="00F61C23" w14:paraId="33FA3083" w14:textId="77777777" w:rsidTr="00171168">
        <w:trPr>
          <w:gridAfter w:val="1"/>
          <w:wAfter w:w="86" w:type="dxa"/>
          <w:cantSplit/>
        </w:trPr>
        <w:tc>
          <w:tcPr>
            <w:tcW w:w="1980" w:type="dxa"/>
          </w:tcPr>
          <w:p w14:paraId="36D84E15" w14:textId="77777777" w:rsidR="00171168" w:rsidRPr="00F61C23" w:rsidRDefault="00171168" w:rsidP="003D6482">
            <w:pPr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61C2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440" w:type="dxa"/>
          </w:tcPr>
          <w:p w14:paraId="23384B0E" w14:textId="77777777" w:rsidR="00171168" w:rsidRPr="00F61C23" w:rsidRDefault="00171168" w:rsidP="003D648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620" w:type="dxa"/>
          </w:tcPr>
          <w:p w14:paraId="41A4203E" w14:textId="77777777" w:rsidR="00171168" w:rsidRPr="00F61C23" w:rsidRDefault="00171168" w:rsidP="003D648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5075C14A" w14:textId="77777777" w:rsidR="00171168" w:rsidRPr="00F61C23" w:rsidRDefault="00171168" w:rsidP="003D648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50851AC2" w14:textId="77777777" w:rsidR="00171168" w:rsidRPr="00F61C23" w:rsidRDefault="00171168" w:rsidP="003D648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1D606D61" w14:textId="77777777" w:rsidR="00171168" w:rsidRPr="00F61C23" w:rsidRDefault="00171168" w:rsidP="003D648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750E11B" w14:textId="77777777" w:rsidR="00171168" w:rsidRPr="00F61C23" w:rsidRDefault="00171168" w:rsidP="003D648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14D88B7F" w14:textId="77777777" w:rsidR="00171168" w:rsidRPr="00F61C23" w:rsidRDefault="00171168" w:rsidP="003D648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26C53F0" w14:textId="77777777" w:rsidR="00171168" w:rsidRPr="00F61C23" w:rsidRDefault="00171168" w:rsidP="003D648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90" w:type="dxa"/>
          </w:tcPr>
          <w:p w14:paraId="20DCFEFF" w14:textId="77777777" w:rsidR="00171168" w:rsidRPr="00F61C23" w:rsidRDefault="00171168" w:rsidP="003D648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92F4A30" w14:textId="77777777" w:rsidR="00171168" w:rsidRPr="00F61C23" w:rsidRDefault="00171168" w:rsidP="003D648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63DED35" w14:textId="1694ED9E" w:rsidR="00171168" w:rsidRPr="00F61C23" w:rsidRDefault="00942710" w:rsidP="003D648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F61C23">
              <w:rPr>
                <w:rFonts w:ascii="Angsana New" w:hAnsi="Angsana New"/>
                <w:b/>
                <w:bCs/>
                <w:szCs w:val="22"/>
                <w:lang w:bidi="th-TH"/>
              </w:rPr>
              <w:t>958,679</w:t>
            </w:r>
          </w:p>
        </w:tc>
        <w:tc>
          <w:tcPr>
            <w:tcW w:w="180" w:type="dxa"/>
          </w:tcPr>
          <w:p w14:paraId="10C1AE99" w14:textId="77777777" w:rsidR="00171168" w:rsidRPr="00F61C23" w:rsidRDefault="00171168" w:rsidP="003D648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153DABA" w14:textId="4ED3388A" w:rsidR="00171168" w:rsidRPr="00F61C23" w:rsidRDefault="00A453AA" w:rsidP="003D648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F61C2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346</w:t>
            </w:r>
            <w:r w:rsidR="00171168" w:rsidRPr="00F61C23">
              <w:rPr>
                <w:rFonts w:ascii="Angsana New" w:hAnsi="Angsana New"/>
                <w:b/>
                <w:bCs/>
                <w:szCs w:val="22"/>
                <w:lang w:bidi="th-TH"/>
              </w:rPr>
              <w:t>,</w:t>
            </w:r>
            <w:r w:rsidRPr="00F61C2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788</w:t>
            </w:r>
          </w:p>
        </w:tc>
        <w:tc>
          <w:tcPr>
            <w:tcW w:w="180" w:type="dxa"/>
          </w:tcPr>
          <w:p w14:paraId="38FB05C9" w14:textId="77777777" w:rsidR="00171168" w:rsidRPr="00F61C23" w:rsidRDefault="00171168" w:rsidP="003D648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119BF5F" w14:textId="2688EBE0" w:rsidR="00171168" w:rsidRPr="00F61C23" w:rsidRDefault="00942710" w:rsidP="003D6482">
            <w:pPr>
              <w:pStyle w:val="acctfourfigures"/>
              <w:tabs>
                <w:tab w:val="clear" w:pos="765"/>
                <w:tab w:val="decimal" w:pos="7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F61C2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22,788</w:t>
            </w:r>
          </w:p>
        </w:tc>
        <w:tc>
          <w:tcPr>
            <w:tcW w:w="180" w:type="dxa"/>
          </w:tcPr>
          <w:p w14:paraId="23CF60B4" w14:textId="77777777" w:rsidR="00171168" w:rsidRPr="00F61C23" w:rsidRDefault="00171168" w:rsidP="003D6482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</w:tcPr>
          <w:p w14:paraId="65BD8DEA" w14:textId="77777777" w:rsidR="00171168" w:rsidRPr="00F61C23" w:rsidRDefault="00171168" w:rsidP="003D6482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F61C23">
              <w:rPr>
                <w:rFonts w:ascii="Angsana New" w:hAnsi="Angsana New"/>
                <w:b/>
                <w:bCs/>
                <w:szCs w:val="22"/>
                <w:lang w:val="en-US" w:bidi="th-TH"/>
              </w:rPr>
              <w:t>-</w:t>
            </w:r>
          </w:p>
        </w:tc>
      </w:tr>
    </w:tbl>
    <w:p w14:paraId="71BC0A0B" w14:textId="77777777" w:rsidR="00BF7689" w:rsidRPr="00F61C23" w:rsidRDefault="00BF7689">
      <w:pPr>
        <w:rPr>
          <w:rFonts w:ascii="Angsana New" w:hAnsi="Angsana New"/>
        </w:rPr>
      </w:pPr>
    </w:p>
    <w:p w14:paraId="2B4D691C" w14:textId="183730D2" w:rsidR="00171168" w:rsidRPr="00F61C23" w:rsidRDefault="00BF7689" w:rsidP="00BF7689">
      <w:pPr>
        <w:ind w:left="540"/>
        <w:rPr>
          <w:rFonts w:ascii="Angsana New" w:hAnsi="Angsana New"/>
        </w:rPr>
      </w:pPr>
      <w:r w:rsidRPr="00F61C23">
        <w:rPr>
          <w:rFonts w:ascii="Angsana New" w:hAnsi="Angsana New"/>
          <w:sz w:val="23"/>
          <w:szCs w:val="23"/>
        </w:rPr>
        <w:t>(*)</w:t>
      </w:r>
      <w:r w:rsidRPr="00F61C23">
        <w:rPr>
          <w:rFonts w:ascii="Angsana New" w:hAnsi="Angsana New"/>
          <w:sz w:val="23"/>
          <w:szCs w:val="23"/>
          <w:cs/>
        </w:rPr>
        <w:t xml:space="preserve"> เดิมชื่อ “บริษัท พลังงานเพื่อโลกสีเขียว (ประเทศไทย) จำกัด”</w:t>
      </w:r>
    </w:p>
    <w:p w14:paraId="0C5277DB" w14:textId="1590B831" w:rsidR="00321C9D" w:rsidRPr="00F61C23" w:rsidRDefault="00321C9D" w:rsidP="003B25C5">
      <w:pPr>
        <w:jc w:val="thaiDistribute"/>
        <w:rPr>
          <w:rFonts w:ascii="Angsana New" w:hAnsi="Angsana New"/>
          <w:sz w:val="14"/>
          <w:szCs w:val="14"/>
        </w:rPr>
      </w:pPr>
    </w:p>
    <w:p w14:paraId="027DE0DC" w14:textId="3A3E3FD9" w:rsidR="00321C9D" w:rsidRPr="00F61C23" w:rsidRDefault="00321C9D" w:rsidP="00113091">
      <w:pPr>
        <w:ind w:left="540" w:right="-314"/>
        <w:jc w:val="thaiDistribute"/>
        <w:rPr>
          <w:rFonts w:ascii="Angsana New" w:hAnsi="Angsana New"/>
          <w:sz w:val="25"/>
          <w:szCs w:val="25"/>
          <w:cs/>
        </w:rPr>
        <w:sectPr w:rsidR="00321C9D" w:rsidRPr="00F61C23" w:rsidSect="00553C20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32280E3F" w14:textId="2D14CAB9" w:rsidR="00327B98" w:rsidRPr="00F61C23" w:rsidRDefault="00327B98" w:rsidP="00327B98">
      <w:pPr>
        <w:pStyle w:val="block"/>
        <w:spacing w:after="0"/>
        <w:ind w:left="540"/>
        <w:jc w:val="both"/>
        <w:rPr>
          <w:rFonts w:ascii="Angsana New" w:hAnsi="Angsana New"/>
          <w:i/>
          <w:iCs/>
          <w:color w:val="0000FF"/>
          <w:sz w:val="30"/>
          <w:szCs w:val="30"/>
          <w:lang w:val="en-US" w:bidi="th-TH"/>
        </w:rPr>
      </w:pPr>
      <w:r w:rsidRPr="00F61C23">
        <w:rPr>
          <w:rFonts w:ascii="Angsana New" w:hAnsi="Angsana New"/>
          <w:i/>
          <w:iCs/>
          <w:sz w:val="30"/>
          <w:szCs w:val="30"/>
          <w:cs/>
          <w:lang w:bidi="th-TH"/>
        </w:rPr>
        <w:t>บริษัทร่วม</w:t>
      </w:r>
      <w:r w:rsidR="0004188C" w:rsidRPr="00F61C23">
        <w:rPr>
          <w:rFonts w:ascii="Angsana New" w:hAnsi="Angsana New"/>
          <w:i/>
          <w:iCs/>
          <w:sz w:val="30"/>
          <w:szCs w:val="30"/>
          <w:cs/>
          <w:lang w:bidi="th-TH"/>
        </w:rPr>
        <w:t>และการร่วมค้า</w:t>
      </w:r>
    </w:p>
    <w:p w14:paraId="45B754D1" w14:textId="77777777" w:rsidR="00327B98" w:rsidRPr="00C518FC" w:rsidRDefault="00327B98" w:rsidP="005D310F">
      <w:pPr>
        <w:pStyle w:val="block"/>
        <w:spacing w:after="0" w:line="240" w:lineRule="auto"/>
        <w:ind w:left="540"/>
        <w:jc w:val="both"/>
        <w:rPr>
          <w:rFonts w:ascii="Angsana New" w:hAnsi="Angsana New"/>
          <w:color w:val="0000FF"/>
          <w:sz w:val="28"/>
          <w:szCs w:val="28"/>
          <w:shd w:val="clear" w:color="auto" w:fill="E6E6E6"/>
          <w:lang w:val="en-US" w:bidi="th-TH"/>
        </w:rPr>
      </w:pPr>
    </w:p>
    <w:p w14:paraId="253D9CCF" w14:textId="2A11F30D" w:rsidR="00327B98" w:rsidRPr="00F61C23" w:rsidRDefault="00327B98" w:rsidP="00327B98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color w:val="0000FF"/>
          <w:spacing w:val="-2"/>
          <w:sz w:val="30"/>
          <w:szCs w:val="30"/>
          <w:lang w:val="en-US"/>
        </w:rPr>
      </w:pPr>
      <w:r w:rsidRPr="00F61C23">
        <w:rPr>
          <w:rFonts w:ascii="Angsana New" w:hAnsi="Angsana New"/>
          <w:spacing w:val="-2"/>
          <w:sz w:val="30"/>
          <w:szCs w:val="30"/>
          <w:cs/>
          <w:lang w:bidi="th-TH"/>
        </w:rPr>
        <w:t>ตารางต่อไปนี้สรุป</w:t>
      </w:r>
      <w:r w:rsidR="008E6603" w:rsidRPr="00F61C23">
        <w:rPr>
          <w:rFonts w:ascii="Angsana New" w:hAnsi="Angsana New"/>
          <w:spacing w:val="-2"/>
          <w:sz w:val="30"/>
          <w:szCs w:val="30"/>
          <w:cs/>
          <w:lang w:bidi="th-TH"/>
        </w:rPr>
        <w:t>ข้อมูลทางการเงินของบริษัทร่วม</w:t>
      </w:r>
      <w:r w:rsidR="0004188C" w:rsidRPr="00F61C23">
        <w:rPr>
          <w:rFonts w:ascii="Angsana New" w:hAnsi="Angsana New"/>
          <w:spacing w:val="-2"/>
          <w:sz w:val="30"/>
          <w:szCs w:val="30"/>
          <w:cs/>
          <w:lang w:bidi="th-TH"/>
        </w:rPr>
        <w:t>และการร่วมค้า</w:t>
      </w:r>
      <w:r w:rsidRPr="00F61C23">
        <w:rPr>
          <w:rFonts w:ascii="Angsana New" w:hAnsi="Angsana New"/>
          <w:spacing w:val="-2"/>
          <w:sz w:val="30"/>
          <w:szCs w:val="30"/>
          <w:cs/>
          <w:lang w:bidi="th-TH"/>
        </w:rPr>
        <w:t>ที่รวมอยู่ในงบการเงินของบริษัทร่วม</w:t>
      </w:r>
      <w:r w:rsidR="0004188C" w:rsidRPr="00F61C23">
        <w:rPr>
          <w:rFonts w:ascii="Angsana New" w:hAnsi="Angsana New"/>
          <w:spacing w:val="-2"/>
          <w:sz w:val="30"/>
          <w:szCs w:val="30"/>
          <w:cs/>
          <w:lang w:bidi="th-TH"/>
        </w:rPr>
        <w:t>และการ</w:t>
      </w:r>
      <w:r w:rsidR="002C7AF1" w:rsidRPr="00F61C23">
        <w:rPr>
          <w:rFonts w:ascii="Angsana New" w:hAnsi="Angsana New"/>
          <w:spacing w:val="-2"/>
          <w:sz w:val="30"/>
          <w:szCs w:val="30"/>
          <w:lang w:bidi="th-TH"/>
        </w:rPr>
        <w:t xml:space="preserve">  </w:t>
      </w:r>
      <w:r w:rsidR="0004188C" w:rsidRPr="00F61C23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ร่วมค้า </w:t>
      </w:r>
      <w:r w:rsidRPr="00F61C23">
        <w:rPr>
          <w:rFonts w:ascii="Angsana New" w:hAnsi="Angsana New"/>
          <w:spacing w:val="-2"/>
          <w:sz w:val="30"/>
          <w:szCs w:val="30"/>
          <w:cs/>
          <w:lang w:bidi="th-TH"/>
        </w:rPr>
        <w:t>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47B58498" w14:textId="77777777" w:rsidR="00327B98" w:rsidRPr="00C518FC" w:rsidRDefault="00327B98" w:rsidP="00327B98">
      <w:pPr>
        <w:pStyle w:val="block"/>
        <w:spacing w:after="0" w:line="240" w:lineRule="auto"/>
        <w:ind w:left="720"/>
        <w:jc w:val="thaiDistribute"/>
        <w:rPr>
          <w:rFonts w:ascii="Angsana New" w:hAnsi="Angsana New"/>
          <w:color w:val="0000FF"/>
          <w:sz w:val="28"/>
          <w:szCs w:val="28"/>
          <w:lang w:val="en-US" w:bidi="th-TH"/>
        </w:rPr>
      </w:pPr>
    </w:p>
    <w:tbl>
      <w:tblPr>
        <w:tblStyle w:val="TableGridLight1"/>
        <w:tblW w:w="954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270"/>
        <w:gridCol w:w="990"/>
        <w:gridCol w:w="253"/>
        <w:gridCol w:w="1097"/>
        <w:gridCol w:w="238"/>
        <w:gridCol w:w="32"/>
        <w:gridCol w:w="1081"/>
        <w:gridCol w:w="270"/>
        <w:gridCol w:w="1081"/>
      </w:tblGrid>
      <w:tr w:rsidR="008E0170" w:rsidRPr="000E15F6" w14:paraId="08BF2EF1" w14:textId="459E8C91" w:rsidTr="00046F7E">
        <w:trPr>
          <w:trHeight w:val="587"/>
          <w:tblHeader/>
        </w:trPr>
        <w:tc>
          <w:tcPr>
            <w:tcW w:w="4230" w:type="dxa"/>
          </w:tcPr>
          <w:p w14:paraId="19AC9B6E" w14:textId="77777777" w:rsidR="008E0170" w:rsidRPr="000E15F6" w:rsidRDefault="008E0170" w:rsidP="008E0170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2610" w:type="dxa"/>
            <w:gridSpan w:val="4"/>
          </w:tcPr>
          <w:p w14:paraId="2770C115" w14:textId="0DA5FC7D" w:rsidR="008E0170" w:rsidRPr="000E15F6" w:rsidRDefault="008E0170" w:rsidP="008E0170">
            <w:pPr>
              <w:pStyle w:val="acctfourfigures"/>
              <w:tabs>
                <w:tab w:val="clear" w:pos="765"/>
              </w:tabs>
              <w:spacing w:line="240" w:lineRule="atLeast"/>
              <w:ind w:right="-151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บริษัท พลังงานเพื่อโลกสีเขียว</w:t>
            </w:r>
            <w:r w:rsidRPr="000E15F6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</w:p>
          <w:p w14:paraId="2D156F9F" w14:textId="2459E346" w:rsidR="008E0170" w:rsidRPr="000E15F6" w:rsidRDefault="008E0170" w:rsidP="008E0170">
            <w:pPr>
              <w:pStyle w:val="acctfourfigures"/>
              <w:tabs>
                <w:tab w:val="clear" w:pos="765"/>
              </w:tabs>
              <w:spacing w:line="240" w:lineRule="atLeast"/>
              <w:ind w:right="-151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(ประเทศไทย) จำกัด</w:t>
            </w:r>
          </w:p>
        </w:tc>
        <w:tc>
          <w:tcPr>
            <w:tcW w:w="270" w:type="dxa"/>
            <w:gridSpan w:val="2"/>
            <w:vAlign w:val="center"/>
          </w:tcPr>
          <w:p w14:paraId="4AFA8B4F" w14:textId="79D64B58" w:rsidR="008E0170" w:rsidRPr="000E15F6" w:rsidRDefault="008E0170" w:rsidP="008E0170">
            <w:pPr>
              <w:pStyle w:val="acctfourfigures"/>
              <w:tabs>
                <w:tab w:val="clear" w:pos="765"/>
              </w:tabs>
              <w:spacing w:line="240" w:lineRule="atLeast"/>
              <w:ind w:right="-151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32" w:type="dxa"/>
            <w:gridSpan w:val="3"/>
          </w:tcPr>
          <w:p w14:paraId="1F3A851C" w14:textId="77777777" w:rsidR="008E0170" w:rsidRPr="000E15F6" w:rsidRDefault="008E0170" w:rsidP="008E0170">
            <w:pPr>
              <w:pStyle w:val="acctfourfigures"/>
              <w:tabs>
                <w:tab w:val="clear" w:pos="765"/>
              </w:tabs>
              <w:spacing w:line="240" w:lineRule="atLeast"/>
              <w:ind w:right="-151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บริษัท สแกน </w:t>
            </w:r>
          </w:p>
          <w:p w14:paraId="6E835F81" w14:textId="231152D3" w:rsidR="008E0170" w:rsidRPr="000E15F6" w:rsidRDefault="008E0170" w:rsidP="008E0170">
            <w:pPr>
              <w:pStyle w:val="acctfourfigures"/>
              <w:tabs>
                <w:tab w:val="clear" w:pos="765"/>
              </w:tabs>
              <w:spacing w:line="240" w:lineRule="atLeast"/>
              <w:ind w:right="-151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แอดวานซ์ เพาเวอร์ จำกัด</w:t>
            </w:r>
          </w:p>
        </w:tc>
      </w:tr>
      <w:tr w:rsidR="00054D3F" w:rsidRPr="000E15F6" w14:paraId="32638727" w14:textId="15EF6914" w:rsidTr="00046F7E">
        <w:trPr>
          <w:trHeight w:val="587"/>
          <w:tblHeader/>
        </w:trPr>
        <w:tc>
          <w:tcPr>
            <w:tcW w:w="4230" w:type="dxa"/>
          </w:tcPr>
          <w:p w14:paraId="5B5B3BF6" w14:textId="77777777" w:rsidR="00054D3F" w:rsidRPr="000E15F6" w:rsidRDefault="00054D3F" w:rsidP="008E0170">
            <w:pPr>
              <w:pStyle w:val="block"/>
              <w:spacing w:after="0"/>
              <w:ind w:left="0"/>
              <w:jc w:val="thaiDistribute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2610" w:type="dxa"/>
            <w:gridSpan w:val="4"/>
          </w:tcPr>
          <w:p w14:paraId="544F6C52" w14:textId="77777777" w:rsidR="00070479" w:rsidRPr="000E15F6" w:rsidRDefault="00070479" w:rsidP="008E0170">
            <w:pPr>
              <w:pStyle w:val="acctfourfigures"/>
              <w:tabs>
                <w:tab w:val="clear" w:pos="765"/>
              </w:tabs>
              <w:spacing w:line="240" w:lineRule="atLeast"/>
              <w:ind w:right="-15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618399D" w14:textId="386D4DD3" w:rsidR="00054D3F" w:rsidRPr="000E15F6" w:rsidRDefault="00054D3F" w:rsidP="008E0170">
            <w:pPr>
              <w:pStyle w:val="acctfourfigures"/>
              <w:tabs>
                <w:tab w:val="clear" w:pos="765"/>
              </w:tabs>
              <w:spacing w:line="240" w:lineRule="atLeast"/>
              <w:ind w:right="-1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E15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1 </w:t>
            </w:r>
            <w:r w:rsidRPr="000E15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มกราคม</w:t>
            </w:r>
            <w:r w:rsidRPr="000E15F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="00855D72" w:rsidRPr="000E15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0E15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31 </w:t>
            </w:r>
            <w:r w:rsidRPr="000E15F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ธันวาค</w:t>
            </w:r>
            <w:r w:rsidR="00855D72" w:rsidRPr="000E15F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</w:t>
            </w:r>
          </w:p>
        </w:tc>
        <w:tc>
          <w:tcPr>
            <w:tcW w:w="270" w:type="dxa"/>
            <w:gridSpan w:val="2"/>
            <w:vAlign w:val="center"/>
          </w:tcPr>
          <w:p w14:paraId="7A670F6D" w14:textId="77777777" w:rsidR="00054D3F" w:rsidRPr="000E15F6" w:rsidRDefault="00054D3F" w:rsidP="008E0170">
            <w:pPr>
              <w:pStyle w:val="acctfourfigures"/>
              <w:tabs>
                <w:tab w:val="clear" w:pos="765"/>
              </w:tabs>
              <w:spacing w:line="240" w:lineRule="atLeast"/>
              <w:ind w:right="-1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1" w:type="dxa"/>
          </w:tcPr>
          <w:p w14:paraId="5EC7CF2B" w14:textId="4D1B4B65" w:rsidR="00054D3F" w:rsidRPr="000E15F6" w:rsidRDefault="00855D72" w:rsidP="00182B69">
            <w:pPr>
              <w:pStyle w:val="acctfourfigures"/>
              <w:tabs>
                <w:tab w:val="clear" w:pos="765"/>
              </w:tabs>
              <w:spacing w:line="240" w:lineRule="atLeast"/>
              <w:ind w:left="-103" w:right="-15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E15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1 </w:t>
            </w:r>
            <w:r w:rsidRPr="000E15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มกราคม</w:t>
            </w:r>
            <w:r w:rsidRPr="000E15F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0E15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- 31 </w:t>
            </w:r>
            <w:r w:rsidRPr="000E15F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270" w:type="dxa"/>
          </w:tcPr>
          <w:p w14:paraId="227832E6" w14:textId="77777777" w:rsidR="00054D3F" w:rsidRPr="000E15F6" w:rsidRDefault="00054D3F" w:rsidP="008E0170">
            <w:pPr>
              <w:pStyle w:val="acctfourfigures"/>
              <w:tabs>
                <w:tab w:val="clear" w:pos="765"/>
              </w:tabs>
              <w:spacing w:line="240" w:lineRule="atLeast"/>
              <w:ind w:right="-1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1" w:type="dxa"/>
          </w:tcPr>
          <w:p w14:paraId="1C9ED45F" w14:textId="41834CE4" w:rsidR="00054D3F" w:rsidRPr="000E15F6" w:rsidRDefault="00E60D84" w:rsidP="00E60D84">
            <w:pPr>
              <w:pStyle w:val="acctfourfigures"/>
              <w:tabs>
                <w:tab w:val="clear" w:pos="765"/>
              </w:tabs>
              <w:spacing w:line="240" w:lineRule="atLeast"/>
              <w:ind w:left="-110" w:right="-15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E15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</w:t>
            </w:r>
            <w:r w:rsidRPr="000E15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0E15F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ตุลาคม </w:t>
            </w:r>
            <w:r w:rsidRPr="000E15F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- 31 </w:t>
            </w:r>
            <w:r w:rsidRPr="000E15F6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</w:tr>
      <w:tr w:rsidR="008E0170" w:rsidRPr="000E15F6" w14:paraId="2F2DAB5C" w14:textId="40F3C6FB" w:rsidTr="00046F7E">
        <w:trPr>
          <w:tblHeader/>
        </w:trPr>
        <w:tc>
          <w:tcPr>
            <w:tcW w:w="4230" w:type="dxa"/>
          </w:tcPr>
          <w:p w14:paraId="297893D7" w14:textId="77777777" w:rsidR="008E0170" w:rsidRPr="000E15F6" w:rsidRDefault="008E0170" w:rsidP="008E0170">
            <w:pPr>
              <w:pStyle w:val="block"/>
              <w:spacing w:after="0"/>
              <w:ind w:left="0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gridSpan w:val="2"/>
          </w:tcPr>
          <w:p w14:paraId="44E6352F" w14:textId="412684B8" w:rsidR="008E0170" w:rsidRPr="000E15F6" w:rsidRDefault="00A453AA" w:rsidP="008E017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253" w:type="dxa"/>
          </w:tcPr>
          <w:p w14:paraId="6BEE2537" w14:textId="4520BD4A" w:rsidR="008E0170" w:rsidRPr="000E15F6" w:rsidRDefault="008E0170" w:rsidP="008E017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7" w:type="dxa"/>
          </w:tcPr>
          <w:p w14:paraId="2F1519B7" w14:textId="224CEAF7" w:rsidR="008E0170" w:rsidRPr="000E15F6" w:rsidRDefault="00A453AA" w:rsidP="008E017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270" w:type="dxa"/>
            <w:gridSpan w:val="2"/>
          </w:tcPr>
          <w:p w14:paraId="73DE3895" w14:textId="06828FCE" w:rsidR="008E0170" w:rsidRPr="000E15F6" w:rsidRDefault="008E0170" w:rsidP="008E017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1" w:type="dxa"/>
          </w:tcPr>
          <w:p w14:paraId="0C418404" w14:textId="0476BB30" w:rsidR="008E0170" w:rsidRPr="000E15F6" w:rsidRDefault="00A453AA" w:rsidP="008E017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4458CF69" w14:textId="77777777" w:rsidR="008E0170" w:rsidRPr="000E15F6" w:rsidRDefault="008E0170" w:rsidP="008E017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1" w:type="dxa"/>
          </w:tcPr>
          <w:p w14:paraId="63257368" w14:textId="4793D610" w:rsidR="008E0170" w:rsidRPr="000E15F6" w:rsidRDefault="00A453AA" w:rsidP="008E017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2562</w:t>
            </w:r>
          </w:p>
        </w:tc>
      </w:tr>
      <w:tr w:rsidR="008E0170" w:rsidRPr="000E15F6" w14:paraId="7835B059" w14:textId="2EC95006" w:rsidTr="00046F7E">
        <w:trPr>
          <w:trHeight w:val="263"/>
          <w:tblHeader/>
        </w:trPr>
        <w:tc>
          <w:tcPr>
            <w:tcW w:w="4230" w:type="dxa"/>
          </w:tcPr>
          <w:p w14:paraId="0613AC63" w14:textId="77777777" w:rsidR="008E0170" w:rsidRPr="000E15F6" w:rsidRDefault="008E0170" w:rsidP="008E0170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312" w:type="dxa"/>
            <w:gridSpan w:val="9"/>
          </w:tcPr>
          <w:p w14:paraId="7C0FB797" w14:textId="323CDE1C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0E15F6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8E0170" w:rsidRPr="000E15F6" w14:paraId="565252B8" w14:textId="02030BA7" w:rsidTr="000E15F6">
        <w:trPr>
          <w:trHeight w:val="344"/>
        </w:trPr>
        <w:tc>
          <w:tcPr>
            <w:tcW w:w="4230" w:type="dxa"/>
          </w:tcPr>
          <w:p w14:paraId="3EBB43B0" w14:textId="77777777" w:rsidR="008E0170" w:rsidRPr="000E15F6" w:rsidRDefault="008E0170" w:rsidP="008E0170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270" w:type="dxa"/>
          </w:tcPr>
          <w:p w14:paraId="317C4EFB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5A65BBA" w14:textId="1F074BEB" w:rsidR="008E0170" w:rsidRPr="00716CD7" w:rsidRDefault="00716CD7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 w:cs="Angsana New"/>
                <w:sz w:val="26"/>
                <w:szCs w:val="26"/>
              </w:rPr>
            </w:pPr>
            <w:r w:rsidRPr="00716CD7">
              <w:rPr>
                <w:rFonts w:ascii="Angsana New" w:hAnsi="Angsana New" w:cs="Angsana New"/>
                <w:sz w:val="26"/>
                <w:szCs w:val="26"/>
                <w:cs/>
              </w:rPr>
              <w:t>318</w:t>
            </w:r>
            <w:r w:rsidRPr="00716CD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6CD7">
              <w:rPr>
                <w:rFonts w:ascii="Angsana New" w:hAnsi="Angsana New" w:cs="Angsana New"/>
                <w:sz w:val="26"/>
                <w:szCs w:val="26"/>
                <w:cs/>
              </w:rPr>
              <w:t>737</w:t>
            </w:r>
          </w:p>
        </w:tc>
        <w:tc>
          <w:tcPr>
            <w:tcW w:w="253" w:type="dxa"/>
          </w:tcPr>
          <w:p w14:paraId="7A19C6C2" w14:textId="67D83938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054ACEA2" w14:textId="29B2E619" w:rsidR="008E0170" w:rsidRPr="000E15F6" w:rsidRDefault="00A453AA" w:rsidP="002A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15" w:right="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847</w:t>
            </w:r>
            <w:r w:rsidR="008E0170" w:rsidRPr="000E15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730</w:t>
            </w:r>
          </w:p>
        </w:tc>
        <w:tc>
          <w:tcPr>
            <w:tcW w:w="238" w:type="dxa"/>
          </w:tcPr>
          <w:p w14:paraId="49EAF8A9" w14:textId="5A6F3ED5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</w:tcPr>
          <w:p w14:paraId="6E6B6358" w14:textId="4FBE0B7F" w:rsidR="008E0170" w:rsidRPr="000E15F6" w:rsidRDefault="00EA3359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E15F6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</w:t>
            </w:r>
            <w:r w:rsidR="004661FF" w:rsidRPr="000E15F6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7</w:t>
            </w:r>
            <w:r w:rsidR="00707F69"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,785</w:t>
            </w:r>
          </w:p>
        </w:tc>
        <w:tc>
          <w:tcPr>
            <w:tcW w:w="270" w:type="dxa"/>
          </w:tcPr>
          <w:p w14:paraId="0399D8B1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49E2B971" w14:textId="404A75E6" w:rsidR="008E0170" w:rsidRPr="000E15F6" w:rsidRDefault="008E0170" w:rsidP="0053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ind w:left="-115" w:right="-2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E0170" w:rsidRPr="000E15F6" w14:paraId="1CACD2F9" w14:textId="19F1119A" w:rsidTr="000E15F6">
        <w:trPr>
          <w:trHeight w:val="92"/>
        </w:trPr>
        <w:tc>
          <w:tcPr>
            <w:tcW w:w="4230" w:type="dxa"/>
          </w:tcPr>
          <w:p w14:paraId="2F3C4931" w14:textId="77777777" w:rsidR="008E0170" w:rsidRPr="000E15F6" w:rsidRDefault="008E0170" w:rsidP="008E0170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B3A4C4A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spacing w:line="240" w:lineRule="auto"/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50D28C9" w14:textId="14BFC020" w:rsidR="008E0170" w:rsidRPr="000E15F6" w:rsidRDefault="008E0170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3" w:type="dxa"/>
          </w:tcPr>
          <w:p w14:paraId="44E286C7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6A5ABB32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15" w:right="-2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41595F61" w14:textId="71B2906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</w:tcPr>
          <w:p w14:paraId="2B3EB5D7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650DFD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503CFA7D" w14:textId="401AB380" w:rsidR="008E0170" w:rsidRPr="000E15F6" w:rsidRDefault="008E0170" w:rsidP="00731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0170" w:rsidRPr="000E15F6" w14:paraId="7D53708D" w14:textId="4E627A6E" w:rsidTr="000E15F6">
        <w:tc>
          <w:tcPr>
            <w:tcW w:w="4230" w:type="dxa"/>
          </w:tcPr>
          <w:p w14:paraId="2D265FEB" w14:textId="232A9C72" w:rsidR="008E0170" w:rsidRPr="000E15F6" w:rsidRDefault="00707F69" w:rsidP="008E0170">
            <w:pPr>
              <w:rPr>
                <w:rFonts w:ascii="Angsana New" w:hAnsi="Angsana New" w:cs="Angsana New"/>
                <w:sz w:val="26"/>
                <w:szCs w:val="26"/>
                <w:vertAlign w:val="superscript"/>
              </w:rPr>
            </w:pPr>
            <w:r w:rsidRPr="000E15F6">
              <w:rPr>
                <w:rFonts w:ascii="Angsana New" w:hAnsi="Angsana New" w:cs="Angsana New" w:hint="cs"/>
                <w:sz w:val="26"/>
                <w:szCs w:val="26"/>
                <w:cs/>
              </w:rPr>
              <w:t>กำไร</w:t>
            </w:r>
            <w:r w:rsidR="0015693F" w:rsidRPr="000E15F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E15F6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8E0170" w:rsidRPr="000E15F6">
              <w:rPr>
                <w:rFonts w:ascii="Angsana New" w:hAnsi="Angsana New" w:cs="Angsana New"/>
                <w:sz w:val="26"/>
                <w:szCs w:val="26"/>
                <w:cs/>
              </w:rPr>
              <w:t>ขาดทุน</w:t>
            </w:r>
            <w:r w:rsidRPr="000E15F6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  <w:r w:rsidR="0015693F" w:rsidRPr="000E15F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8E0170" w:rsidRPr="000E15F6">
              <w:rPr>
                <w:rFonts w:ascii="Angsana New" w:hAnsi="Angsana New" w:cs="Angsana New"/>
                <w:sz w:val="26"/>
                <w:szCs w:val="26"/>
                <w:cs/>
              </w:rPr>
              <w:t>จากการดำเนินงานอย่างต่อเนื่อง</w:t>
            </w:r>
            <w:r w:rsidR="008E0170" w:rsidRPr="000E15F6">
              <w:rPr>
                <w:rFonts w:ascii="Angsana New" w:hAnsi="Angsana New" w:cs="Angsana New"/>
                <w:sz w:val="26"/>
                <w:szCs w:val="26"/>
                <w:vertAlign w:val="superscript"/>
                <w:cs/>
              </w:rPr>
              <w:t xml:space="preserve"> ก</w:t>
            </w:r>
          </w:p>
        </w:tc>
        <w:tc>
          <w:tcPr>
            <w:tcW w:w="270" w:type="dxa"/>
          </w:tcPr>
          <w:p w14:paraId="468E6CF8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A1F0061" w14:textId="1F335252" w:rsidR="008E0170" w:rsidRPr="000E15F6" w:rsidRDefault="00716CD7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 w:cs="Angsana New"/>
                <w:sz w:val="26"/>
                <w:szCs w:val="26"/>
              </w:rPr>
            </w:pPr>
            <w:r w:rsidRPr="00716CD7">
              <w:rPr>
                <w:rFonts w:ascii="Angsana New" w:hAnsi="Angsana New" w:cs="Angsana New"/>
                <w:sz w:val="26"/>
                <w:szCs w:val="26"/>
              </w:rPr>
              <w:t>179,960</w:t>
            </w:r>
          </w:p>
        </w:tc>
        <w:tc>
          <w:tcPr>
            <w:tcW w:w="253" w:type="dxa"/>
          </w:tcPr>
          <w:p w14:paraId="525E58D0" w14:textId="6D180DC8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6B77FE5F" w14:textId="19E4F0F2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-21"/>
              <w:rPr>
                <w:rFonts w:ascii="Angsana New" w:hAnsi="Angsana New" w:cs="Angsana New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453AA"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12</w:t>
            </w:r>
            <w:r w:rsidRPr="000E15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453AA"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616</w:t>
            </w:r>
            <w:r w:rsidRPr="000E15F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8" w:type="dxa"/>
          </w:tcPr>
          <w:p w14:paraId="0881F9A9" w14:textId="78CA497E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</w:tcPr>
          <w:p w14:paraId="740D9570" w14:textId="63F9C404" w:rsidR="008E0170" w:rsidRPr="000E15F6" w:rsidRDefault="00B729A1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</w:rPr>
              <w:t>13,559</w:t>
            </w:r>
          </w:p>
        </w:tc>
        <w:tc>
          <w:tcPr>
            <w:tcW w:w="270" w:type="dxa"/>
          </w:tcPr>
          <w:p w14:paraId="18766127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32FFB2D1" w14:textId="70446E97" w:rsidR="008E0170" w:rsidRPr="000E15F6" w:rsidRDefault="008E0170" w:rsidP="00731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left="-115"/>
              <w:rPr>
                <w:rFonts w:ascii="Angsana New" w:hAnsi="Angsana New" w:cs="Angsana New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453AA"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42</w:t>
            </w:r>
            <w:r w:rsidR="00B729A1"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Pr="000E15F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8E0170" w:rsidRPr="000E15F6" w14:paraId="5DE0085A" w14:textId="167BC223" w:rsidTr="000E15F6">
        <w:tc>
          <w:tcPr>
            <w:tcW w:w="4230" w:type="dxa"/>
          </w:tcPr>
          <w:p w14:paraId="0511DF37" w14:textId="726D99EB" w:rsidR="008E0170" w:rsidRPr="000E15F6" w:rsidRDefault="008E0170" w:rsidP="008E0170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  <w:cs/>
              </w:rPr>
              <w:t>ขาดทุนเบ็ดเสร็จอื่นสำหรับ</w:t>
            </w:r>
            <w:r w:rsidR="0054199E">
              <w:rPr>
                <w:rFonts w:ascii="Angsana New" w:hAnsi="Angsana New" w:cs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</w:tcPr>
          <w:p w14:paraId="7108606E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22A3FC9" w14:textId="75F2CA41" w:rsidR="008E0170" w:rsidRPr="000E15F6" w:rsidRDefault="00716CD7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 w:cs="Angsana New"/>
                <w:sz w:val="26"/>
                <w:szCs w:val="26"/>
              </w:rPr>
            </w:pPr>
            <w:r w:rsidRPr="00716CD7">
              <w:rPr>
                <w:rFonts w:ascii="Angsana New" w:hAnsi="Angsana New" w:cs="Angsana New"/>
                <w:sz w:val="26"/>
                <w:szCs w:val="26"/>
              </w:rPr>
              <w:t>(69,770)</w:t>
            </w:r>
          </w:p>
        </w:tc>
        <w:tc>
          <w:tcPr>
            <w:tcW w:w="253" w:type="dxa"/>
          </w:tcPr>
          <w:p w14:paraId="39DDD112" w14:textId="4ED595D6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64F56E77" w14:textId="2ECF9349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-21"/>
              <w:rPr>
                <w:rFonts w:ascii="Angsana New" w:hAnsi="Angsana New" w:cs="Angsana New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453AA"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11</w:t>
            </w:r>
            <w:r w:rsidRPr="000E15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453AA"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916</w:t>
            </w:r>
            <w:r w:rsidRPr="000E15F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8" w:type="dxa"/>
          </w:tcPr>
          <w:p w14:paraId="0DAA6B38" w14:textId="037257FE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  <w:tcBorders>
              <w:bottom w:val="single" w:sz="4" w:space="0" w:color="auto"/>
            </w:tcBorders>
          </w:tcPr>
          <w:p w14:paraId="322D780F" w14:textId="7FE1BE4B" w:rsidR="008E0170" w:rsidRPr="000E15F6" w:rsidRDefault="00B729A1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E12B116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24D373C3" w14:textId="1079DCA7" w:rsidR="008E0170" w:rsidRPr="000E15F6" w:rsidRDefault="008E0170" w:rsidP="0053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ind w:left="-115" w:right="-2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E0170" w:rsidRPr="000E15F6" w14:paraId="446B6568" w14:textId="5F0CB869" w:rsidTr="000E15F6">
        <w:tc>
          <w:tcPr>
            <w:tcW w:w="4230" w:type="dxa"/>
          </w:tcPr>
          <w:p w14:paraId="76AD49B2" w14:textId="59CEF064" w:rsidR="008E0170" w:rsidRPr="000E15F6" w:rsidRDefault="005F32B3" w:rsidP="008E0170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กำไร (</w:t>
            </w:r>
            <w:r w:rsidR="008E0170" w:rsidRPr="000E15F6">
              <w:rPr>
                <w:rFonts w:ascii="Angsana New" w:hAnsi="Angsana New" w:cs="Angsana New"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) </w:t>
            </w:r>
            <w:r w:rsidR="008E0170" w:rsidRPr="000E15F6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เบ็ดเสร็จรวม (ร้อยละ </w:t>
            </w:r>
            <w:r w:rsidR="00A453AA"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100</w:t>
            </w:r>
            <w:r w:rsidR="008E0170" w:rsidRPr="000E15F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3E2D2A5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F741F5C" w14:textId="5DF5388E" w:rsidR="008E0170" w:rsidRPr="000E15F6" w:rsidRDefault="00716CD7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 w:cs="Angsana New"/>
                <w:sz w:val="26"/>
                <w:szCs w:val="26"/>
              </w:rPr>
            </w:pPr>
            <w:r w:rsidRPr="00716CD7">
              <w:rPr>
                <w:rFonts w:ascii="Angsana New" w:hAnsi="Angsana New" w:cs="Angsana New"/>
                <w:sz w:val="26"/>
                <w:szCs w:val="26"/>
                <w:cs/>
              </w:rPr>
              <w:t>110</w:t>
            </w:r>
            <w:r w:rsidRPr="00716CD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6CD7">
              <w:rPr>
                <w:rFonts w:ascii="Angsana New" w:hAnsi="Angsana New" w:cs="Angsana New"/>
                <w:sz w:val="26"/>
                <w:szCs w:val="26"/>
                <w:cs/>
              </w:rPr>
              <w:t>190</w:t>
            </w:r>
          </w:p>
        </w:tc>
        <w:tc>
          <w:tcPr>
            <w:tcW w:w="253" w:type="dxa"/>
          </w:tcPr>
          <w:p w14:paraId="54E400DC" w14:textId="72E20709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0D17E628" w14:textId="241B43EF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-21"/>
              <w:rPr>
                <w:rFonts w:ascii="Angsana New" w:hAnsi="Angsana New" w:cs="Angsana New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453AA"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24</w:t>
            </w:r>
            <w:r w:rsidRPr="000E15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453AA"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532</w:t>
            </w:r>
            <w:r w:rsidRPr="000E15F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8" w:type="dxa"/>
          </w:tcPr>
          <w:p w14:paraId="4A01DC40" w14:textId="54A6706E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6CCBDB" w14:textId="051E029F" w:rsidR="008E0170" w:rsidRPr="000E15F6" w:rsidRDefault="00B729A1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</w:rPr>
              <w:t>13,559</w:t>
            </w:r>
          </w:p>
        </w:tc>
        <w:tc>
          <w:tcPr>
            <w:tcW w:w="270" w:type="dxa"/>
          </w:tcPr>
          <w:p w14:paraId="59E5B4F6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060B734F" w14:textId="0C538288" w:rsidR="008E0170" w:rsidRPr="000E15F6" w:rsidRDefault="008E0170" w:rsidP="00731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left="-115"/>
              <w:rPr>
                <w:rFonts w:ascii="Angsana New" w:hAnsi="Angsana New" w:cs="Angsana New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453AA"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42</w:t>
            </w:r>
            <w:r w:rsidR="00B729A1"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Pr="000E15F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8E0170" w:rsidRPr="000E15F6" w14:paraId="5EC4E3C1" w14:textId="0053450A" w:rsidTr="000E15F6">
        <w:tc>
          <w:tcPr>
            <w:tcW w:w="4230" w:type="dxa"/>
          </w:tcPr>
          <w:p w14:paraId="4D4E53FA" w14:textId="7E7C84C4" w:rsidR="008E0170" w:rsidRPr="000E15F6" w:rsidRDefault="00D57877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 w:firstLine="11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 (</w:t>
            </w:r>
            <w:r w:rsidR="008E0170" w:rsidRPr="000E15F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) </w:t>
            </w:r>
            <w:r w:rsidR="008E0170" w:rsidRPr="000E15F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เบ็ดเสร็จรวมตามส่วนได้เสียของกลุ่มบริษัท</w:t>
            </w:r>
          </w:p>
        </w:tc>
        <w:tc>
          <w:tcPr>
            <w:tcW w:w="270" w:type="dxa"/>
          </w:tcPr>
          <w:p w14:paraId="17BBE30B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48CF16F" w14:textId="70F69935" w:rsidR="008E0170" w:rsidRPr="00716CD7" w:rsidRDefault="00716CD7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716CD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44</w:t>
            </w:r>
            <w:r w:rsidRPr="00716CD7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716CD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076</w:t>
            </w:r>
          </w:p>
        </w:tc>
        <w:tc>
          <w:tcPr>
            <w:tcW w:w="253" w:type="dxa"/>
          </w:tcPr>
          <w:p w14:paraId="0E1709EA" w14:textId="6434CB5E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2CDC8C72" w14:textId="31E575E6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-2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A453AA" w:rsidRPr="000E15F6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7</w:t>
            </w:r>
            <w:r w:rsidRPr="000E15F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="00A453AA" w:rsidRPr="000E15F6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360</w:t>
            </w:r>
            <w:r w:rsidRPr="000E15F6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8" w:type="dxa"/>
          </w:tcPr>
          <w:p w14:paraId="24E420A3" w14:textId="10341EE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FB0141" w14:textId="1C27168F" w:rsidR="008E0170" w:rsidRPr="000E15F6" w:rsidRDefault="00B729A1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15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b/>
                <w:bCs/>
                <w:sz w:val="26"/>
                <w:szCs w:val="26"/>
              </w:rPr>
              <w:t>7,250</w:t>
            </w:r>
          </w:p>
        </w:tc>
        <w:tc>
          <w:tcPr>
            <w:tcW w:w="270" w:type="dxa"/>
          </w:tcPr>
          <w:p w14:paraId="5541A9C7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left="-115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158C51F9" w14:textId="7AC34FA1" w:rsidR="008E0170" w:rsidRPr="000E15F6" w:rsidRDefault="008E0170" w:rsidP="00731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0"/>
              </w:tabs>
              <w:ind w:left="-11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="00A453AA" w:rsidRPr="000E15F6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</w:t>
            </w:r>
            <w:r w:rsidR="00B729A1" w:rsidRPr="000E15F6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16</w:t>
            </w:r>
            <w:r w:rsidRPr="000E15F6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</w:tr>
      <w:tr w:rsidR="00046F7E" w:rsidRPr="000E15F6" w14:paraId="28AAE7AD" w14:textId="77777777" w:rsidTr="000E15F6">
        <w:trPr>
          <w:trHeight w:hRule="exact" w:val="308"/>
        </w:trPr>
        <w:tc>
          <w:tcPr>
            <w:tcW w:w="4230" w:type="dxa"/>
          </w:tcPr>
          <w:p w14:paraId="7858E933" w14:textId="77777777" w:rsidR="00046F7E" w:rsidRPr="000E15F6" w:rsidRDefault="00046F7E" w:rsidP="008E0170">
            <w:pPr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5F73175" w14:textId="77777777" w:rsidR="00046F7E" w:rsidRPr="000E15F6" w:rsidRDefault="00046F7E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7310694" w14:textId="77777777" w:rsidR="00046F7E" w:rsidRPr="00716CD7" w:rsidRDefault="00046F7E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3" w:type="dxa"/>
          </w:tcPr>
          <w:p w14:paraId="2ED65AFF" w14:textId="77777777" w:rsidR="00046F7E" w:rsidRPr="000E15F6" w:rsidRDefault="00046F7E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706DAC98" w14:textId="77777777" w:rsidR="00046F7E" w:rsidRPr="000E15F6" w:rsidRDefault="00046F7E" w:rsidP="002A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3A8339C2" w14:textId="77777777" w:rsidR="00046F7E" w:rsidRPr="000E15F6" w:rsidRDefault="00046F7E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</w:tcPr>
          <w:p w14:paraId="574B88BD" w14:textId="77777777" w:rsidR="00046F7E" w:rsidRPr="000E15F6" w:rsidRDefault="00046F7E" w:rsidP="00A15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1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C99C85" w14:textId="77777777" w:rsidR="00046F7E" w:rsidRPr="000E15F6" w:rsidRDefault="00046F7E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5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5C865655" w14:textId="77777777" w:rsidR="00046F7E" w:rsidRPr="000E15F6" w:rsidRDefault="00046F7E" w:rsidP="00977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E0170" w:rsidRPr="000E15F6" w14:paraId="0034765D" w14:textId="6C0B31B4" w:rsidTr="000E15F6">
        <w:trPr>
          <w:trHeight w:hRule="exact" w:val="308"/>
        </w:trPr>
        <w:tc>
          <w:tcPr>
            <w:tcW w:w="4230" w:type="dxa"/>
          </w:tcPr>
          <w:p w14:paraId="522F840E" w14:textId="77777777" w:rsidR="008E0170" w:rsidRPr="000E15F6" w:rsidRDefault="008E0170" w:rsidP="008E0170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vertAlign w:val="superscript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สินทรัพย์หมุนเวียน </w:t>
            </w:r>
            <w:r w:rsidRPr="000E15F6">
              <w:rPr>
                <w:rFonts w:ascii="Angsana New" w:hAnsi="Angsana New" w:cs="Angsana New"/>
                <w:sz w:val="26"/>
                <w:szCs w:val="26"/>
                <w:vertAlign w:val="superscript"/>
                <w:cs/>
              </w:rPr>
              <w:t>ข</w:t>
            </w:r>
          </w:p>
        </w:tc>
        <w:tc>
          <w:tcPr>
            <w:tcW w:w="270" w:type="dxa"/>
          </w:tcPr>
          <w:p w14:paraId="0A484888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9EA2987" w14:textId="258F8676" w:rsidR="008E0170" w:rsidRPr="000E15F6" w:rsidRDefault="00716CD7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 w:cs="Angsana New"/>
                <w:sz w:val="26"/>
                <w:szCs w:val="26"/>
              </w:rPr>
            </w:pPr>
            <w:r w:rsidRPr="00716CD7">
              <w:rPr>
                <w:rFonts w:ascii="Angsana New" w:hAnsi="Angsana New" w:cs="Angsana New"/>
                <w:sz w:val="26"/>
                <w:szCs w:val="26"/>
                <w:cs/>
              </w:rPr>
              <w:t>182</w:t>
            </w:r>
            <w:r w:rsidRPr="00716CD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6CD7">
              <w:rPr>
                <w:rFonts w:ascii="Angsana New" w:hAnsi="Angsana New" w:cs="Angsana New"/>
                <w:sz w:val="26"/>
                <w:szCs w:val="26"/>
                <w:cs/>
              </w:rPr>
              <w:t>602</w:t>
            </w:r>
          </w:p>
        </w:tc>
        <w:tc>
          <w:tcPr>
            <w:tcW w:w="253" w:type="dxa"/>
          </w:tcPr>
          <w:p w14:paraId="0748099F" w14:textId="75D6C3E9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0FCFF40D" w14:textId="6CA4F8AA" w:rsidR="008E0170" w:rsidRPr="000E15F6" w:rsidRDefault="00A453AA" w:rsidP="002A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29"/>
              <w:rPr>
                <w:rFonts w:ascii="Angsana New" w:hAnsi="Angsana New" w:cs="Angsana New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334</w:t>
            </w:r>
            <w:r w:rsidR="008E0170" w:rsidRPr="000E15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907</w:t>
            </w:r>
          </w:p>
        </w:tc>
        <w:tc>
          <w:tcPr>
            <w:tcW w:w="238" w:type="dxa"/>
          </w:tcPr>
          <w:p w14:paraId="71A5C99D" w14:textId="7660E4C4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</w:tcPr>
          <w:p w14:paraId="3854E3D8" w14:textId="31FF7F73" w:rsidR="008E0170" w:rsidRPr="000E15F6" w:rsidRDefault="001D1140" w:rsidP="00A15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</w:rPr>
              <w:t>81,346</w:t>
            </w:r>
          </w:p>
        </w:tc>
        <w:tc>
          <w:tcPr>
            <w:tcW w:w="270" w:type="dxa"/>
          </w:tcPr>
          <w:p w14:paraId="46CC882D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047EA8DA" w14:textId="6A15DAAB" w:rsidR="008E0170" w:rsidRPr="000E15F6" w:rsidRDefault="00A453AA" w:rsidP="00977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15"/>
              <w:rPr>
                <w:rFonts w:ascii="Angsana New" w:hAnsi="Angsana New" w:cs="Angsana New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22</w:t>
            </w:r>
            <w:r w:rsidR="008E0170" w:rsidRPr="000E15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305</w:t>
            </w:r>
          </w:p>
        </w:tc>
      </w:tr>
      <w:tr w:rsidR="008E0170" w:rsidRPr="000E15F6" w14:paraId="15DC2938" w14:textId="0A205A63" w:rsidTr="000E15F6">
        <w:tc>
          <w:tcPr>
            <w:tcW w:w="4230" w:type="dxa"/>
          </w:tcPr>
          <w:p w14:paraId="77AD77AB" w14:textId="421C4AA3" w:rsidR="008E0170" w:rsidRPr="000E15F6" w:rsidRDefault="008E0170" w:rsidP="008E0170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สินทรัพย์ไม่หมุนเวียน </w:t>
            </w:r>
            <w:r w:rsidRPr="000E15F6">
              <w:rPr>
                <w:rFonts w:ascii="Angsana New" w:hAnsi="Angsana New" w:cs="Angsana New"/>
                <w:sz w:val="26"/>
                <w:szCs w:val="26"/>
                <w:vertAlign w:val="superscript"/>
                <w:cs/>
              </w:rPr>
              <w:t>ค</w:t>
            </w:r>
          </w:p>
        </w:tc>
        <w:tc>
          <w:tcPr>
            <w:tcW w:w="270" w:type="dxa"/>
          </w:tcPr>
          <w:p w14:paraId="59F073DF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A40872E" w14:textId="66888E54" w:rsidR="008E0170" w:rsidRPr="000E15F6" w:rsidRDefault="00716CD7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 w:cs="Angsana New"/>
                <w:sz w:val="26"/>
                <w:szCs w:val="26"/>
              </w:rPr>
            </w:pPr>
            <w:r w:rsidRPr="00716CD7">
              <w:rPr>
                <w:rFonts w:ascii="Angsana New" w:hAnsi="Angsana New" w:cs="Angsana New"/>
                <w:sz w:val="26"/>
                <w:szCs w:val="26"/>
                <w:cs/>
              </w:rPr>
              <w:t>3</w:t>
            </w:r>
            <w:r w:rsidRPr="00716CD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6CD7">
              <w:rPr>
                <w:rFonts w:ascii="Angsana New" w:hAnsi="Angsana New" w:cs="Angsana New"/>
                <w:sz w:val="26"/>
                <w:szCs w:val="26"/>
                <w:cs/>
              </w:rPr>
              <w:t>451</w:t>
            </w:r>
            <w:r w:rsidRPr="00716CD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6CD7">
              <w:rPr>
                <w:rFonts w:ascii="Angsana New" w:hAnsi="Angsana New" w:cs="Angsana New"/>
                <w:sz w:val="26"/>
                <w:szCs w:val="26"/>
                <w:cs/>
              </w:rPr>
              <w:t>935</w:t>
            </w:r>
          </w:p>
        </w:tc>
        <w:tc>
          <w:tcPr>
            <w:tcW w:w="253" w:type="dxa"/>
          </w:tcPr>
          <w:p w14:paraId="388E9DF1" w14:textId="4B26BBED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39A8CAA6" w14:textId="46CE70BE" w:rsidR="008E0170" w:rsidRPr="000E15F6" w:rsidRDefault="00A453AA" w:rsidP="002A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29"/>
              <w:rPr>
                <w:rFonts w:ascii="Angsana New" w:hAnsi="Angsana New" w:cs="Angsana New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8E0170" w:rsidRPr="000E15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321</w:t>
            </w:r>
            <w:r w:rsidR="008E0170" w:rsidRPr="000E15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778</w:t>
            </w:r>
          </w:p>
        </w:tc>
        <w:tc>
          <w:tcPr>
            <w:tcW w:w="238" w:type="dxa"/>
          </w:tcPr>
          <w:p w14:paraId="524E0329" w14:textId="7E35336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</w:tcPr>
          <w:p w14:paraId="703387FC" w14:textId="443E34C9" w:rsidR="008E0170" w:rsidRPr="000E15F6" w:rsidRDefault="001D1140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</w:rPr>
              <w:t>210,458</w:t>
            </w:r>
          </w:p>
        </w:tc>
        <w:tc>
          <w:tcPr>
            <w:tcW w:w="270" w:type="dxa"/>
          </w:tcPr>
          <w:p w14:paraId="6A3F51E8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16383B5E" w14:textId="1ADBE612" w:rsidR="008E0170" w:rsidRPr="000E15F6" w:rsidRDefault="00A453AA" w:rsidP="00731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15"/>
              <w:rPr>
                <w:rFonts w:ascii="Angsana New" w:hAnsi="Angsana New" w:cs="Angsana New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29</w:t>
            </w:r>
            <w:r w:rsidR="008E0170" w:rsidRPr="000E15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114</w:t>
            </w:r>
          </w:p>
        </w:tc>
      </w:tr>
      <w:tr w:rsidR="008E0170" w:rsidRPr="000E15F6" w14:paraId="4D0D46E0" w14:textId="064A4FDB" w:rsidTr="000E15F6">
        <w:tc>
          <w:tcPr>
            <w:tcW w:w="4230" w:type="dxa"/>
          </w:tcPr>
          <w:p w14:paraId="3A25FD58" w14:textId="493216B2" w:rsidR="008E0170" w:rsidRPr="000E15F6" w:rsidRDefault="008E0170" w:rsidP="008E0170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หนี้สินหมุนเวียน </w:t>
            </w:r>
            <w:r w:rsidRPr="000E15F6">
              <w:rPr>
                <w:rFonts w:ascii="Angsana New" w:hAnsi="Angsana New" w:cs="Angsana New"/>
                <w:sz w:val="26"/>
                <w:szCs w:val="26"/>
                <w:vertAlign w:val="superscript"/>
                <w:cs/>
              </w:rPr>
              <w:t>ง</w:t>
            </w:r>
          </w:p>
        </w:tc>
        <w:tc>
          <w:tcPr>
            <w:tcW w:w="270" w:type="dxa"/>
          </w:tcPr>
          <w:p w14:paraId="79F8469E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3B617BA" w14:textId="0866123B" w:rsidR="008E0170" w:rsidRPr="000E15F6" w:rsidRDefault="00716CD7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 w:cs="Angsana New"/>
                <w:sz w:val="26"/>
                <w:szCs w:val="26"/>
              </w:rPr>
            </w:pPr>
            <w:r w:rsidRPr="00716CD7">
              <w:rPr>
                <w:rFonts w:ascii="Angsana New" w:hAnsi="Angsana New" w:cs="Angsana New"/>
                <w:sz w:val="26"/>
                <w:szCs w:val="26"/>
                <w:cs/>
              </w:rPr>
              <w:t>(1</w:t>
            </w:r>
            <w:r w:rsidRPr="00716CD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6CD7">
              <w:rPr>
                <w:rFonts w:ascii="Angsana New" w:hAnsi="Angsana New" w:cs="Angsana New"/>
                <w:sz w:val="26"/>
                <w:szCs w:val="26"/>
                <w:cs/>
              </w:rPr>
              <w:t>765</w:t>
            </w:r>
            <w:r w:rsidRPr="00716CD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6CD7">
              <w:rPr>
                <w:rFonts w:ascii="Angsana New" w:hAnsi="Angsana New" w:cs="Angsana New"/>
                <w:sz w:val="26"/>
                <w:szCs w:val="26"/>
                <w:cs/>
              </w:rPr>
              <w:t>539)</w:t>
            </w:r>
          </w:p>
        </w:tc>
        <w:tc>
          <w:tcPr>
            <w:tcW w:w="253" w:type="dxa"/>
          </w:tcPr>
          <w:p w14:paraId="3BB90FEA" w14:textId="28045DB9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1C388CBC" w14:textId="6AC95CE0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-21"/>
              <w:rPr>
                <w:rFonts w:ascii="Angsana New" w:hAnsi="Angsana New" w:cs="Angsana New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453AA"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Pr="000E15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453AA"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298</w:t>
            </w:r>
            <w:r w:rsidRPr="000E15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453AA"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183</w:t>
            </w:r>
            <w:r w:rsidRPr="000E15F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8" w:type="dxa"/>
          </w:tcPr>
          <w:p w14:paraId="45A45993" w14:textId="5A01EE8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</w:tcPr>
          <w:p w14:paraId="61F44A30" w14:textId="4D8EF830" w:rsidR="008E0170" w:rsidRPr="000E15F6" w:rsidRDefault="001D1140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</w:rPr>
              <w:t>(40,356)</w:t>
            </w:r>
          </w:p>
        </w:tc>
        <w:tc>
          <w:tcPr>
            <w:tcW w:w="270" w:type="dxa"/>
          </w:tcPr>
          <w:p w14:paraId="2A5D6782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6BE63BB4" w14:textId="5998430A" w:rsidR="008E0170" w:rsidRPr="000E15F6" w:rsidRDefault="008E0170" w:rsidP="00731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5"/>
              <w:rPr>
                <w:rFonts w:ascii="Angsana New" w:hAnsi="Angsana New" w:cs="Angsana New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</w:rPr>
              <w:t xml:space="preserve">  (</w:t>
            </w:r>
            <w:r w:rsidR="00A453AA"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Pr="000E15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453AA"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851</w:t>
            </w:r>
            <w:r w:rsidRPr="000E15F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8E0170" w:rsidRPr="000E15F6" w14:paraId="073B788A" w14:textId="7A8D5C9A" w:rsidTr="000E15F6">
        <w:tc>
          <w:tcPr>
            <w:tcW w:w="4230" w:type="dxa"/>
          </w:tcPr>
          <w:p w14:paraId="1164DD7D" w14:textId="33343741" w:rsidR="008E0170" w:rsidRPr="000E15F6" w:rsidRDefault="008E0170" w:rsidP="008E0170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หนี้สินไม่หมุนเวียน </w:t>
            </w:r>
            <w:r w:rsidRPr="000E15F6">
              <w:rPr>
                <w:rFonts w:ascii="Angsana New" w:hAnsi="Angsana New" w:cs="Angsana New"/>
                <w:sz w:val="26"/>
                <w:szCs w:val="26"/>
                <w:vertAlign w:val="superscript"/>
                <w:cs/>
              </w:rPr>
              <w:t>จ</w:t>
            </w:r>
          </w:p>
        </w:tc>
        <w:tc>
          <w:tcPr>
            <w:tcW w:w="270" w:type="dxa"/>
          </w:tcPr>
          <w:p w14:paraId="653C37D0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B3EB9A2" w14:textId="0B860B9B" w:rsidR="008E0170" w:rsidRPr="000E15F6" w:rsidRDefault="00716CD7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 w:cs="Angsana New"/>
                <w:sz w:val="26"/>
                <w:szCs w:val="26"/>
              </w:rPr>
            </w:pPr>
            <w:r w:rsidRPr="00716CD7">
              <w:rPr>
                <w:rFonts w:ascii="Angsana New" w:hAnsi="Angsana New" w:cs="Angsana New"/>
                <w:sz w:val="26"/>
                <w:szCs w:val="26"/>
                <w:cs/>
              </w:rPr>
              <w:t>(32</w:t>
            </w:r>
            <w:r w:rsidRPr="00716CD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6CD7">
              <w:rPr>
                <w:rFonts w:ascii="Angsana New" w:hAnsi="Angsana New" w:cs="Angsana New"/>
                <w:sz w:val="26"/>
                <w:szCs w:val="26"/>
                <w:cs/>
              </w:rPr>
              <w:t>594)</w:t>
            </w:r>
          </w:p>
        </w:tc>
        <w:tc>
          <w:tcPr>
            <w:tcW w:w="253" w:type="dxa"/>
          </w:tcPr>
          <w:p w14:paraId="40645697" w14:textId="4A8C47E4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638A9603" w14:textId="4A5E399B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-21"/>
              <w:rPr>
                <w:rFonts w:ascii="Angsana New" w:hAnsi="Angsana New" w:cs="Angsana New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453AA"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23</w:t>
            </w:r>
            <w:r w:rsidRPr="000E15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453AA"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639</w:t>
            </w:r>
            <w:r w:rsidRPr="000E15F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8" w:type="dxa"/>
          </w:tcPr>
          <w:p w14:paraId="645AB76B" w14:textId="1728917A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  <w:tcBorders>
              <w:bottom w:val="single" w:sz="4" w:space="0" w:color="auto"/>
            </w:tcBorders>
          </w:tcPr>
          <w:p w14:paraId="662F1A6B" w14:textId="2A037271" w:rsidR="008E0170" w:rsidRPr="000E15F6" w:rsidRDefault="001D1140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</w:rPr>
              <w:t>(107,496)</w:t>
            </w:r>
          </w:p>
        </w:tc>
        <w:tc>
          <w:tcPr>
            <w:tcW w:w="270" w:type="dxa"/>
          </w:tcPr>
          <w:p w14:paraId="507D2400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1C2675A9" w14:textId="5C58A9F6" w:rsidR="008E0170" w:rsidRPr="000E15F6" w:rsidRDefault="008E0170" w:rsidP="0053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ind w:left="-115" w:right="-2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E0170" w:rsidRPr="000E15F6" w14:paraId="41A19FA8" w14:textId="0A7C95A9" w:rsidTr="000E15F6">
        <w:tc>
          <w:tcPr>
            <w:tcW w:w="4230" w:type="dxa"/>
          </w:tcPr>
          <w:p w14:paraId="0F8BF27E" w14:textId="602B6DB8" w:rsidR="008E0170" w:rsidRPr="000E15F6" w:rsidRDefault="008E0170" w:rsidP="008E0170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สินทรัพย์สุทธิ (ร้อยละ </w:t>
            </w:r>
            <w:r w:rsidR="00A453AA"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100</w:t>
            </w:r>
            <w:r w:rsidRPr="000E15F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163697C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ED8EF01" w14:textId="046B7598" w:rsidR="008E0170" w:rsidRPr="000E15F6" w:rsidRDefault="00716CD7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 w:cs="Angsana New"/>
                <w:sz w:val="26"/>
                <w:szCs w:val="26"/>
              </w:rPr>
            </w:pPr>
            <w:r w:rsidRPr="00716CD7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716CD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6CD7">
              <w:rPr>
                <w:rFonts w:ascii="Angsana New" w:hAnsi="Angsana New" w:cs="Angsana New"/>
                <w:sz w:val="26"/>
                <w:szCs w:val="26"/>
                <w:cs/>
              </w:rPr>
              <w:t>836</w:t>
            </w:r>
            <w:r w:rsidRPr="00716CD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6CD7">
              <w:rPr>
                <w:rFonts w:ascii="Angsana New" w:hAnsi="Angsana New" w:cs="Angsana New"/>
                <w:sz w:val="26"/>
                <w:szCs w:val="26"/>
                <w:cs/>
              </w:rPr>
              <w:t>404</w:t>
            </w:r>
          </w:p>
        </w:tc>
        <w:tc>
          <w:tcPr>
            <w:tcW w:w="253" w:type="dxa"/>
          </w:tcPr>
          <w:p w14:paraId="7355C650" w14:textId="02AECCD3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03BE8FB8" w14:textId="60FD71C5" w:rsidR="008E0170" w:rsidRPr="000E15F6" w:rsidRDefault="00A453AA" w:rsidP="002A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15" w:right="3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334</w:t>
            </w:r>
            <w:r w:rsidR="008E0170" w:rsidRPr="000E15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863</w:t>
            </w:r>
          </w:p>
        </w:tc>
        <w:tc>
          <w:tcPr>
            <w:tcW w:w="238" w:type="dxa"/>
          </w:tcPr>
          <w:p w14:paraId="3CA5D9CF" w14:textId="0A61C665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</w:tcBorders>
          </w:tcPr>
          <w:p w14:paraId="2753C54A" w14:textId="7447C34B" w:rsidR="008E0170" w:rsidRPr="000E15F6" w:rsidRDefault="001D1140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</w:rPr>
              <w:t>143,952</w:t>
            </w:r>
          </w:p>
        </w:tc>
        <w:tc>
          <w:tcPr>
            <w:tcW w:w="270" w:type="dxa"/>
          </w:tcPr>
          <w:p w14:paraId="4708D81E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68862FE3" w14:textId="1F0393D1" w:rsidR="008E0170" w:rsidRPr="000E15F6" w:rsidRDefault="00A453AA" w:rsidP="00731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15"/>
              <w:rPr>
                <w:rFonts w:ascii="Angsana New" w:hAnsi="Angsana New" w:cs="Angsana New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49</w:t>
            </w:r>
            <w:r w:rsidR="008E0170" w:rsidRPr="000E15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568</w:t>
            </w:r>
          </w:p>
        </w:tc>
      </w:tr>
      <w:tr w:rsidR="008E0170" w:rsidRPr="000E15F6" w14:paraId="57D1889C" w14:textId="7EE7F9D8" w:rsidTr="000E15F6">
        <w:tc>
          <w:tcPr>
            <w:tcW w:w="4230" w:type="dxa"/>
          </w:tcPr>
          <w:p w14:paraId="7076D87B" w14:textId="77777777" w:rsidR="008E0170" w:rsidRPr="000E15F6" w:rsidRDefault="008E0170" w:rsidP="008E0170">
            <w:pPr>
              <w:tabs>
                <w:tab w:val="clear" w:pos="227"/>
                <w:tab w:val="left" w:pos="191"/>
              </w:tabs>
              <w:ind w:left="191" w:hanging="191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270" w:type="dxa"/>
          </w:tcPr>
          <w:p w14:paraId="0C6A8E57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AB24D9A" w14:textId="250BC243" w:rsidR="008E0170" w:rsidRPr="000E15F6" w:rsidRDefault="00716CD7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 w:cs="Angsana New"/>
                <w:sz w:val="26"/>
                <w:szCs w:val="26"/>
              </w:rPr>
            </w:pPr>
            <w:r w:rsidRPr="00716CD7">
              <w:rPr>
                <w:rFonts w:ascii="Angsana New" w:hAnsi="Angsana New" w:cs="Angsana New"/>
                <w:sz w:val="26"/>
                <w:szCs w:val="26"/>
                <w:cs/>
              </w:rPr>
              <w:t>734</w:t>
            </w:r>
            <w:r w:rsidRPr="00716CD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6CD7">
              <w:rPr>
                <w:rFonts w:ascii="Angsana New" w:hAnsi="Angsana New" w:cs="Angsana New"/>
                <w:sz w:val="26"/>
                <w:szCs w:val="26"/>
                <w:cs/>
              </w:rPr>
              <w:t>562</w:t>
            </w:r>
          </w:p>
        </w:tc>
        <w:tc>
          <w:tcPr>
            <w:tcW w:w="253" w:type="dxa"/>
            <w:vAlign w:val="bottom"/>
          </w:tcPr>
          <w:p w14:paraId="3557E36A" w14:textId="06F469B6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7D6BAC7A" w14:textId="4D6A7129" w:rsidR="008E0170" w:rsidRPr="000E15F6" w:rsidRDefault="00A453AA" w:rsidP="002A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15" w:right="3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133</w:t>
            </w:r>
            <w:r w:rsidR="008E0170" w:rsidRPr="000E15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945</w:t>
            </w:r>
          </w:p>
        </w:tc>
        <w:tc>
          <w:tcPr>
            <w:tcW w:w="238" w:type="dxa"/>
            <w:vAlign w:val="bottom"/>
          </w:tcPr>
          <w:p w14:paraId="07BC2484" w14:textId="6404D8B2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</w:tcPr>
          <w:p w14:paraId="30A69670" w14:textId="06B51317" w:rsidR="008E0170" w:rsidRPr="000E15F6" w:rsidRDefault="001D1140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</w:rPr>
              <w:t>76,976</w:t>
            </w:r>
          </w:p>
        </w:tc>
        <w:tc>
          <w:tcPr>
            <w:tcW w:w="270" w:type="dxa"/>
          </w:tcPr>
          <w:p w14:paraId="774C0736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2468C044" w14:textId="0E146BC1" w:rsidR="008E0170" w:rsidRPr="000E15F6" w:rsidRDefault="00A453AA" w:rsidP="00731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15"/>
              <w:rPr>
                <w:rFonts w:ascii="Angsana New" w:hAnsi="Angsana New" w:cs="Angsana New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25</w:t>
            </w:r>
            <w:r w:rsidR="008E0170" w:rsidRPr="000E15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280</w:t>
            </w:r>
          </w:p>
        </w:tc>
      </w:tr>
      <w:tr w:rsidR="008E0170" w:rsidRPr="000E15F6" w14:paraId="0A004094" w14:textId="61A4C0A6" w:rsidTr="000E15F6">
        <w:tc>
          <w:tcPr>
            <w:tcW w:w="4230" w:type="dxa"/>
          </w:tcPr>
          <w:p w14:paraId="1C72AC67" w14:textId="5F2AB604" w:rsidR="008E0170" w:rsidRPr="000E15F6" w:rsidRDefault="005F32B3" w:rsidP="008E0170">
            <w:pPr>
              <w:tabs>
                <w:tab w:val="clear" w:pos="227"/>
                <w:tab w:val="left" w:pos="191"/>
              </w:tabs>
              <w:ind w:left="191" w:hanging="191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กำไร (</w:t>
            </w:r>
            <w:r w:rsidR="008E0170" w:rsidRPr="000E15F6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ขาดทุน</w:t>
            </w:r>
            <w:r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) </w:t>
            </w:r>
            <w:r w:rsidR="008E0170" w:rsidRPr="000E15F6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สำหรับปีที่เป็นของกลุ่มบริษัท</w:t>
            </w:r>
          </w:p>
        </w:tc>
        <w:tc>
          <w:tcPr>
            <w:tcW w:w="270" w:type="dxa"/>
          </w:tcPr>
          <w:p w14:paraId="57021E9D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E1F9D4D" w14:textId="5665F92E" w:rsidR="008E0170" w:rsidRPr="000E15F6" w:rsidRDefault="00716CD7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 w:cs="Angsana New"/>
                <w:sz w:val="26"/>
                <w:szCs w:val="26"/>
              </w:rPr>
            </w:pPr>
            <w:r w:rsidRPr="00716CD7">
              <w:rPr>
                <w:rFonts w:ascii="Angsana New" w:hAnsi="Angsana New" w:cs="Angsana New"/>
                <w:sz w:val="26"/>
                <w:szCs w:val="26"/>
                <w:cs/>
              </w:rPr>
              <w:t>71</w:t>
            </w:r>
            <w:r w:rsidRPr="00716CD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6CD7">
              <w:rPr>
                <w:rFonts w:ascii="Angsana New" w:hAnsi="Angsana New" w:cs="Angsana New"/>
                <w:sz w:val="26"/>
                <w:szCs w:val="26"/>
                <w:cs/>
              </w:rPr>
              <w:t>984</w:t>
            </w:r>
          </w:p>
        </w:tc>
        <w:tc>
          <w:tcPr>
            <w:tcW w:w="253" w:type="dxa"/>
            <w:vAlign w:val="bottom"/>
          </w:tcPr>
          <w:p w14:paraId="5DE265B1" w14:textId="6988214A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0B2E81AC" w14:textId="16EDE3B4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-21"/>
              <w:rPr>
                <w:rFonts w:ascii="Angsana New" w:hAnsi="Angsana New" w:cs="Angsana New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453AA"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Pr="000E15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453AA"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785</w:t>
            </w:r>
            <w:r w:rsidRPr="000E15F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8" w:type="dxa"/>
            <w:vAlign w:val="bottom"/>
          </w:tcPr>
          <w:p w14:paraId="51642585" w14:textId="28FA13DC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</w:tcPr>
          <w:p w14:paraId="72868337" w14:textId="3EBAF7DC" w:rsidR="008E0170" w:rsidRPr="000E15F6" w:rsidRDefault="001D1140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7,250</w:t>
            </w:r>
          </w:p>
        </w:tc>
        <w:tc>
          <w:tcPr>
            <w:tcW w:w="270" w:type="dxa"/>
          </w:tcPr>
          <w:p w14:paraId="163939C4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087F993E" w14:textId="31D2C47B" w:rsidR="008E0170" w:rsidRPr="000E15F6" w:rsidRDefault="008E0170" w:rsidP="00977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5" w:right="7"/>
              <w:rPr>
                <w:rFonts w:ascii="Angsana New" w:hAnsi="Angsana New" w:cs="Angsana New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A453AA"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B729A1"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16</w:t>
            </w:r>
            <w:r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</w:tr>
      <w:tr w:rsidR="008E0170" w:rsidRPr="000E15F6" w14:paraId="152A7C37" w14:textId="22269972" w:rsidTr="000E15F6">
        <w:tc>
          <w:tcPr>
            <w:tcW w:w="4230" w:type="dxa"/>
          </w:tcPr>
          <w:p w14:paraId="46BA1866" w14:textId="77777777" w:rsidR="008E0170" w:rsidRPr="000E15F6" w:rsidRDefault="008E0170" w:rsidP="008E0170">
            <w:pPr>
              <w:tabs>
                <w:tab w:val="clear" w:pos="227"/>
                <w:tab w:val="left" w:pos="191"/>
              </w:tabs>
              <w:ind w:left="191" w:hanging="191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E15F6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ผลต่างอัตราแลกเปลี่ยนจากการแปลงค่างบการเงิน</w:t>
            </w:r>
          </w:p>
        </w:tc>
        <w:tc>
          <w:tcPr>
            <w:tcW w:w="270" w:type="dxa"/>
          </w:tcPr>
          <w:p w14:paraId="5897F533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A48FEB8" w14:textId="2024B9EC" w:rsidR="008E0170" w:rsidRPr="000E15F6" w:rsidRDefault="00716CD7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 w:cs="Angsana New"/>
                <w:sz w:val="26"/>
                <w:szCs w:val="26"/>
              </w:rPr>
            </w:pPr>
            <w:r w:rsidRPr="00716CD7">
              <w:rPr>
                <w:rFonts w:ascii="Angsana New" w:hAnsi="Angsana New" w:cs="Angsana New"/>
                <w:sz w:val="26"/>
                <w:szCs w:val="26"/>
                <w:cs/>
              </w:rPr>
              <w:t>(29</w:t>
            </w:r>
            <w:r w:rsidRPr="00716CD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6CD7">
              <w:rPr>
                <w:rFonts w:ascii="Angsana New" w:hAnsi="Angsana New" w:cs="Angsana New"/>
                <w:sz w:val="26"/>
                <w:szCs w:val="26"/>
                <w:cs/>
              </w:rPr>
              <w:t>617)</w:t>
            </w:r>
          </w:p>
        </w:tc>
        <w:tc>
          <w:tcPr>
            <w:tcW w:w="253" w:type="dxa"/>
            <w:vAlign w:val="bottom"/>
          </w:tcPr>
          <w:p w14:paraId="6D60B634" w14:textId="2672113B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48205BF5" w14:textId="089FFD51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-21"/>
              <w:rPr>
                <w:rFonts w:ascii="Angsana New" w:hAnsi="Angsana New" w:cs="Angsana New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453AA"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Pr="000E15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453AA"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174</w:t>
            </w:r>
            <w:r w:rsidRPr="000E15F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8" w:type="dxa"/>
            <w:vAlign w:val="bottom"/>
          </w:tcPr>
          <w:p w14:paraId="323ACF2B" w14:textId="1CD8A7AE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</w:tcPr>
          <w:p w14:paraId="0E7BE9F6" w14:textId="575B44C6" w:rsidR="008E0170" w:rsidRPr="000E15F6" w:rsidRDefault="001D1140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5D4186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3DD96D8D" w14:textId="2C69CFFF" w:rsidR="008E0170" w:rsidRPr="000E15F6" w:rsidRDefault="008E0170" w:rsidP="0053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6"/>
              </w:tabs>
              <w:ind w:left="-115" w:right="-2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E0170" w:rsidRPr="000E15F6" w14:paraId="7E9AEEB2" w14:textId="594C8A78" w:rsidTr="000E15F6">
        <w:tc>
          <w:tcPr>
            <w:tcW w:w="4230" w:type="dxa"/>
          </w:tcPr>
          <w:p w14:paraId="19EC0A6C" w14:textId="77777777" w:rsidR="008E0170" w:rsidRPr="000E15F6" w:rsidRDefault="008E0170" w:rsidP="008E0170">
            <w:pPr>
              <w:tabs>
                <w:tab w:val="clear" w:pos="227"/>
                <w:tab w:val="left" w:pos="191"/>
              </w:tabs>
              <w:ind w:left="191" w:hanging="191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270" w:type="dxa"/>
          </w:tcPr>
          <w:p w14:paraId="04F7FE97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8C9D90E" w14:textId="7EB021BB" w:rsidR="008E0170" w:rsidRPr="000E15F6" w:rsidRDefault="00716CD7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 w:cs="Angsana New"/>
                <w:sz w:val="26"/>
                <w:szCs w:val="26"/>
              </w:rPr>
            </w:pPr>
            <w:r w:rsidRPr="00716CD7">
              <w:rPr>
                <w:rFonts w:ascii="Angsana New" w:hAnsi="Angsana New" w:cs="Angsana New"/>
                <w:sz w:val="26"/>
                <w:szCs w:val="26"/>
                <w:cs/>
              </w:rPr>
              <w:t>201</w:t>
            </w:r>
            <w:r w:rsidRPr="00716CD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6CD7">
              <w:rPr>
                <w:rFonts w:ascii="Angsana New" w:hAnsi="Angsana New" w:cs="Angsana New"/>
                <w:sz w:val="26"/>
                <w:szCs w:val="26"/>
                <w:cs/>
              </w:rPr>
              <w:t>426</w:t>
            </w:r>
          </w:p>
        </w:tc>
        <w:tc>
          <w:tcPr>
            <w:tcW w:w="253" w:type="dxa"/>
            <w:vAlign w:val="bottom"/>
          </w:tcPr>
          <w:p w14:paraId="1298BD23" w14:textId="010BCA92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5CBABBA0" w14:textId="21DA0245" w:rsidR="008E0170" w:rsidRPr="000E15F6" w:rsidRDefault="00A453AA" w:rsidP="002A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115" w:right="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222</w:t>
            </w:r>
            <w:r w:rsidR="008E0170" w:rsidRPr="000E15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228</w:t>
            </w:r>
          </w:p>
        </w:tc>
        <w:tc>
          <w:tcPr>
            <w:tcW w:w="238" w:type="dxa"/>
            <w:vAlign w:val="bottom"/>
          </w:tcPr>
          <w:p w14:paraId="089CB365" w14:textId="3EA58000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  <w:tcBorders>
              <w:bottom w:val="single" w:sz="4" w:space="0" w:color="auto"/>
            </w:tcBorders>
          </w:tcPr>
          <w:p w14:paraId="0AFCB8B4" w14:textId="636A3E90" w:rsidR="008E0170" w:rsidRPr="000E15F6" w:rsidRDefault="001D1140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2BED882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68690C09" w14:textId="7DC87939" w:rsidR="008E0170" w:rsidRPr="000E15F6" w:rsidRDefault="0026528A" w:rsidP="0053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2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E0170" w:rsidRPr="000E15F6" w14:paraId="15E93129" w14:textId="20FFAB6F" w:rsidTr="000E15F6">
        <w:tc>
          <w:tcPr>
            <w:tcW w:w="4230" w:type="dxa"/>
          </w:tcPr>
          <w:p w14:paraId="18C42E09" w14:textId="79439605" w:rsidR="008E0170" w:rsidRPr="000E15F6" w:rsidRDefault="008E0170" w:rsidP="008E0170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มูลค่าตามบัญชีของเงินลงทุนในบริษัทร่วมและการร่วมค้า</w:t>
            </w:r>
          </w:p>
        </w:tc>
        <w:tc>
          <w:tcPr>
            <w:tcW w:w="270" w:type="dxa"/>
          </w:tcPr>
          <w:p w14:paraId="3C3CACB6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8D971EC" w14:textId="0ED4A689" w:rsidR="008E0170" w:rsidRPr="00172FD3" w:rsidRDefault="00716CD7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72FD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978</w:t>
            </w:r>
            <w:r w:rsidRPr="00172FD3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172FD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355</w:t>
            </w:r>
          </w:p>
        </w:tc>
        <w:tc>
          <w:tcPr>
            <w:tcW w:w="253" w:type="dxa"/>
          </w:tcPr>
          <w:p w14:paraId="08F43597" w14:textId="3C66F71D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62C778C8" w14:textId="51C7BAF9" w:rsidR="008E0170" w:rsidRPr="000E15F6" w:rsidRDefault="00A453AA" w:rsidP="002A1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350</w:t>
            </w:r>
            <w:r w:rsidR="008E0170" w:rsidRPr="000E15F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0E15F6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214</w:t>
            </w:r>
          </w:p>
        </w:tc>
        <w:tc>
          <w:tcPr>
            <w:tcW w:w="238" w:type="dxa"/>
          </w:tcPr>
          <w:p w14:paraId="1BB8A6F1" w14:textId="6E2C45E8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953F24" w14:textId="6C37BFA9" w:rsidR="008E0170" w:rsidRPr="000E15F6" w:rsidRDefault="001D1140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15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b/>
                <w:bCs/>
                <w:sz w:val="26"/>
                <w:szCs w:val="26"/>
              </w:rPr>
              <w:t>84,226</w:t>
            </w:r>
          </w:p>
        </w:tc>
        <w:tc>
          <w:tcPr>
            <w:tcW w:w="270" w:type="dxa"/>
          </w:tcPr>
          <w:p w14:paraId="748B7B93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5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0B6085F6" w14:textId="0EDF780C" w:rsidR="008E0170" w:rsidRPr="000E15F6" w:rsidRDefault="00A453AA" w:rsidP="00510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15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</w:t>
            </w:r>
            <w:r w:rsidR="008E0170" w:rsidRPr="000E15F6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0E15F6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0</w:t>
            </w:r>
            <w:r w:rsidR="0026528A" w:rsidRPr="000E15F6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64</w:t>
            </w:r>
          </w:p>
        </w:tc>
      </w:tr>
      <w:tr w:rsidR="008E0170" w:rsidRPr="000E15F6" w14:paraId="0636B530" w14:textId="10FFF088" w:rsidTr="000E15F6">
        <w:trPr>
          <w:trHeight w:val="154"/>
        </w:trPr>
        <w:tc>
          <w:tcPr>
            <w:tcW w:w="4230" w:type="dxa"/>
          </w:tcPr>
          <w:p w14:paraId="5AB2EE24" w14:textId="1E629B0D" w:rsidR="008E0170" w:rsidRPr="000E15F6" w:rsidRDefault="008E0170" w:rsidP="008E0170">
            <w:pPr>
              <w:spacing w:line="240" w:lineRule="auto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70" w:type="dxa"/>
          </w:tcPr>
          <w:p w14:paraId="093570A1" w14:textId="77777777" w:rsidR="008E0170" w:rsidRPr="000E15F6" w:rsidRDefault="008E0170" w:rsidP="008E0170">
            <w:pPr>
              <w:pStyle w:val="acctfourfigures"/>
              <w:tabs>
                <w:tab w:val="clear" w:pos="765"/>
                <w:tab w:val="left" w:pos="227"/>
                <w:tab w:val="decimal" w:pos="551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74CCDDE2" w14:textId="405B4A12" w:rsidR="008E0170" w:rsidRPr="00716CD7" w:rsidRDefault="008E0170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3" w:type="dxa"/>
            <w:vAlign w:val="bottom"/>
          </w:tcPr>
          <w:p w14:paraId="7269231B" w14:textId="77777777" w:rsidR="008E0170" w:rsidRPr="000E15F6" w:rsidRDefault="008E0170" w:rsidP="008E0170">
            <w:pPr>
              <w:pStyle w:val="acctfourfigures"/>
              <w:tabs>
                <w:tab w:val="clear" w:pos="765"/>
                <w:tab w:val="left" w:pos="227"/>
                <w:tab w:val="decimal" w:pos="551"/>
              </w:tabs>
              <w:spacing w:line="240" w:lineRule="auto"/>
              <w:ind w:right="72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4674B453" w14:textId="77777777" w:rsidR="008E0170" w:rsidRPr="000E15F6" w:rsidRDefault="008E0170" w:rsidP="008E0170">
            <w:pPr>
              <w:pStyle w:val="acctfourfigures"/>
              <w:tabs>
                <w:tab w:val="clear" w:pos="765"/>
                <w:tab w:val="left" w:pos="227"/>
                <w:tab w:val="decimal" w:pos="551"/>
                <w:tab w:val="decimal" w:pos="1170"/>
              </w:tabs>
              <w:spacing w:line="240" w:lineRule="auto"/>
              <w:ind w:right="-21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8" w:type="dxa"/>
          </w:tcPr>
          <w:p w14:paraId="0254116F" w14:textId="77777777" w:rsidR="008E0170" w:rsidRPr="000E15F6" w:rsidRDefault="008E0170" w:rsidP="008E0170">
            <w:pPr>
              <w:pStyle w:val="acctfourfigures"/>
              <w:tabs>
                <w:tab w:val="clear" w:pos="765"/>
                <w:tab w:val="left" w:pos="227"/>
                <w:tab w:val="decimal" w:pos="551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13" w:type="dxa"/>
            <w:gridSpan w:val="2"/>
          </w:tcPr>
          <w:p w14:paraId="5356D34A" w14:textId="77777777" w:rsidR="008E0170" w:rsidRPr="000E15F6" w:rsidRDefault="008E0170" w:rsidP="008E0170">
            <w:pPr>
              <w:pStyle w:val="acctfourfigures"/>
              <w:tabs>
                <w:tab w:val="clear" w:pos="765"/>
                <w:tab w:val="left" w:pos="227"/>
                <w:tab w:val="decimal" w:pos="551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AC9E396" w14:textId="77777777" w:rsidR="008E0170" w:rsidRPr="000E15F6" w:rsidRDefault="008E0170" w:rsidP="008E0170">
            <w:pPr>
              <w:pStyle w:val="acctfourfigures"/>
              <w:tabs>
                <w:tab w:val="clear" w:pos="765"/>
                <w:tab w:val="left" w:pos="227"/>
                <w:tab w:val="decimal" w:pos="551"/>
              </w:tabs>
              <w:spacing w:line="240" w:lineRule="auto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1" w:type="dxa"/>
          </w:tcPr>
          <w:p w14:paraId="45BB53CB" w14:textId="2610BA5A" w:rsidR="008E0170" w:rsidRPr="000E15F6" w:rsidRDefault="008E0170" w:rsidP="007313FD">
            <w:pPr>
              <w:pStyle w:val="acctfourfigures"/>
              <w:tabs>
                <w:tab w:val="clear" w:pos="765"/>
                <w:tab w:val="left" w:pos="227"/>
                <w:tab w:val="decimal" w:pos="551"/>
              </w:tabs>
              <w:spacing w:line="240" w:lineRule="auto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8E0170" w:rsidRPr="000E15F6" w14:paraId="7E02758F" w14:textId="3E8A6A0A" w:rsidTr="000E15F6">
        <w:tc>
          <w:tcPr>
            <w:tcW w:w="4230" w:type="dxa"/>
          </w:tcPr>
          <w:p w14:paraId="50ABA9C3" w14:textId="47E31199" w:rsidR="008E0170" w:rsidRPr="000E15F6" w:rsidRDefault="008E0170" w:rsidP="008E0170">
            <w:pPr>
              <w:tabs>
                <w:tab w:val="clear" w:pos="227"/>
                <w:tab w:val="left" w:pos="191"/>
              </w:tabs>
              <w:ind w:left="191" w:hanging="191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E15F6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70" w:type="dxa"/>
          </w:tcPr>
          <w:p w14:paraId="7D304886" w14:textId="77777777" w:rsidR="008E0170" w:rsidRPr="000E15F6" w:rsidRDefault="008E0170" w:rsidP="008E017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169D586" w14:textId="00D8187E" w:rsidR="008E0170" w:rsidRPr="000E15F6" w:rsidRDefault="008E0170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3" w:type="dxa"/>
            <w:vAlign w:val="bottom"/>
          </w:tcPr>
          <w:p w14:paraId="74312BB3" w14:textId="77777777" w:rsidR="008E0170" w:rsidRPr="000E15F6" w:rsidRDefault="008E0170" w:rsidP="008E017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1D6670CF" w14:textId="77777777" w:rsidR="008E0170" w:rsidRPr="000E15F6" w:rsidRDefault="008E0170" w:rsidP="008E0170">
            <w:pPr>
              <w:pStyle w:val="acctfourfigures"/>
              <w:tabs>
                <w:tab w:val="clear" w:pos="765"/>
                <w:tab w:val="decimal" w:pos="551"/>
                <w:tab w:val="decimal" w:pos="1170"/>
              </w:tabs>
              <w:spacing w:line="240" w:lineRule="atLeast"/>
              <w:ind w:right="-21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6E04ACF0" w14:textId="77777777" w:rsidR="008E0170" w:rsidRPr="000E15F6" w:rsidRDefault="008E0170" w:rsidP="008E017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</w:tcPr>
          <w:p w14:paraId="78CBEA97" w14:textId="77777777" w:rsidR="008E0170" w:rsidRPr="000E15F6" w:rsidRDefault="008E0170" w:rsidP="008E017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18F8A7" w14:textId="77777777" w:rsidR="008E0170" w:rsidRPr="000E15F6" w:rsidRDefault="008E0170" w:rsidP="008E017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5F12CC8F" w14:textId="5E2CE9FA" w:rsidR="008E0170" w:rsidRPr="000E15F6" w:rsidRDefault="008E0170" w:rsidP="007313F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0170" w:rsidRPr="000E15F6" w14:paraId="23C6F0AB" w14:textId="6F3E7C5D" w:rsidTr="000E15F6">
        <w:tc>
          <w:tcPr>
            <w:tcW w:w="4230" w:type="dxa"/>
          </w:tcPr>
          <w:p w14:paraId="7BD1AE87" w14:textId="0AD2115E" w:rsidR="008E0170" w:rsidRPr="000E15F6" w:rsidRDefault="008E0170" w:rsidP="008E0170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E15F6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รวมรายการดอกเบี้ยรับ</w:t>
            </w:r>
          </w:p>
        </w:tc>
        <w:tc>
          <w:tcPr>
            <w:tcW w:w="270" w:type="dxa"/>
          </w:tcPr>
          <w:p w14:paraId="14078DD0" w14:textId="77777777" w:rsidR="008E0170" w:rsidRPr="000E15F6" w:rsidRDefault="008E0170" w:rsidP="008E017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051211" w14:textId="14667462" w:rsidR="008E0170" w:rsidRPr="000E15F6" w:rsidRDefault="00716CD7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 w:cs="Angsana New"/>
                <w:sz w:val="26"/>
                <w:szCs w:val="26"/>
              </w:rPr>
            </w:pPr>
            <w:r w:rsidRPr="00716CD7">
              <w:rPr>
                <w:rFonts w:ascii="Angsana New" w:hAnsi="Angsana New" w:cs="Angsana New"/>
                <w:sz w:val="26"/>
                <w:szCs w:val="26"/>
                <w:cs/>
              </w:rPr>
              <w:t>729</w:t>
            </w:r>
          </w:p>
        </w:tc>
        <w:tc>
          <w:tcPr>
            <w:tcW w:w="253" w:type="dxa"/>
            <w:vAlign w:val="bottom"/>
          </w:tcPr>
          <w:p w14:paraId="2C92C515" w14:textId="541B6D20" w:rsidR="008E0170" w:rsidRPr="000E15F6" w:rsidRDefault="008E0170" w:rsidP="008E017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159F853B" w14:textId="6AE190E5" w:rsidR="008E0170" w:rsidRPr="000E15F6" w:rsidRDefault="00A453AA" w:rsidP="00A15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29"/>
              <w:rPr>
                <w:rFonts w:ascii="Angsana New" w:hAnsi="Angsana New" w:cs="Angsana New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8E0170" w:rsidRPr="000E15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513</w:t>
            </w:r>
          </w:p>
        </w:tc>
        <w:tc>
          <w:tcPr>
            <w:tcW w:w="238" w:type="dxa"/>
          </w:tcPr>
          <w:p w14:paraId="5D83969D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</w:tcPr>
          <w:p w14:paraId="36DDD4FF" w14:textId="69073735" w:rsidR="008E0170" w:rsidRPr="000E15F6" w:rsidRDefault="001D1140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  <w:tc>
          <w:tcPr>
            <w:tcW w:w="270" w:type="dxa"/>
          </w:tcPr>
          <w:p w14:paraId="03E2BF58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4B35E3A3" w14:textId="2E0D0D0C" w:rsidR="008E0170" w:rsidRPr="000E15F6" w:rsidRDefault="0026528A" w:rsidP="00731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15"/>
              <w:rPr>
                <w:rFonts w:ascii="Angsana New" w:hAnsi="Angsana New" w:cs="Angsana New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20</w:t>
            </w:r>
          </w:p>
        </w:tc>
      </w:tr>
      <w:tr w:rsidR="008E0170" w:rsidRPr="000E15F6" w14:paraId="3F330FB3" w14:textId="6D6AB4C3" w:rsidTr="000E15F6">
        <w:tc>
          <w:tcPr>
            <w:tcW w:w="4230" w:type="dxa"/>
          </w:tcPr>
          <w:p w14:paraId="220B877F" w14:textId="77777777" w:rsidR="008E0170" w:rsidRPr="000E15F6" w:rsidRDefault="008E0170" w:rsidP="008E0170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E15F6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270" w:type="dxa"/>
          </w:tcPr>
          <w:p w14:paraId="0A762EDE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DF90CCB" w14:textId="0A601136" w:rsidR="008E0170" w:rsidRPr="000E15F6" w:rsidRDefault="00716CD7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 w:cs="Angsana New"/>
                <w:sz w:val="26"/>
                <w:szCs w:val="26"/>
              </w:rPr>
            </w:pPr>
            <w:r w:rsidRPr="00716CD7">
              <w:rPr>
                <w:rFonts w:ascii="Angsana New" w:hAnsi="Angsana New" w:cs="Angsana New"/>
                <w:sz w:val="26"/>
                <w:szCs w:val="26"/>
                <w:cs/>
              </w:rPr>
              <w:t>15</w:t>
            </w:r>
            <w:r w:rsidRPr="00716CD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6CD7">
              <w:rPr>
                <w:rFonts w:ascii="Angsana New" w:hAnsi="Angsana New" w:cs="Angsana New"/>
                <w:sz w:val="26"/>
                <w:szCs w:val="26"/>
                <w:cs/>
              </w:rPr>
              <w:t>167</w:t>
            </w:r>
          </w:p>
        </w:tc>
        <w:tc>
          <w:tcPr>
            <w:tcW w:w="253" w:type="dxa"/>
            <w:vAlign w:val="bottom"/>
          </w:tcPr>
          <w:p w14:paraId="566CBCC8" w14:textId="3B363540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24933A5F" w14:textId="3CE811A9" w:rsidR="008E0170" w:rsidRPr="000E15F6" w:rsidRDefault="00A453AA" w:rsidP="00A15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38"/>
              <w:rPr>
                <w:rFonts w:ascii="Angsana New" w:hAnsi="Angsana New" w:cs="Angsana New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  <w:r w:rsidR="008E0170" w:rsidRPr="000E15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705</w:t>
            </w:r>
          </w:p>
        </w:tc>
        <w:tc>
          <w:tcPr>
            <w:tcW w:w="238" w:type="dxa"/>
          </w:tcPr>
          <w:p w14:paraId="13E50FE7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</w:tcPr>
          <w:p w14:paraId="183F6C89" w14:textId="53B03CDC" w:rsidR="008E0170" w:rsidRPr="000E15F6" w:rsidRDefault="001D1140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</w:rPr>
              <w:t>59,667</w:t>
            </w:r>
          </w:p>
        </w:tc>
        <w:tc>
          <w:tcPr>
            <w:tcW w:w="270" w:type="dxa"/>
          </w:tcPr>
          <w:p w14:paraId="42DA5736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31A580CC" w14:textId="7E292571" w:rsidR="008E0170" w:rsidRPr="000E15F6" w:rsidRDefault="00A453AA" w:rsidP="00731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15"/>
              <w:rPr>
                <w:rFonts w:ascii="Angsana New" w:hAnsi="Angsana New" w:cs="Angsana New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20</w:t>
            </w:r>
            <w:r w:rsidR="008E0170" w:rsidRPr="000E15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224</w:t>
            </w:r>
          </w:p>
        </w:tc>
      </w:tr>
      <w:tr w:rsidR="008E0170" w:rsidRPr="000E15F6" w14:paraId="2D11B025" w14:textId="354AD193" w:rsidTr="000E15F6">
        <w:tc>
          <w:tcPr>
            <w:tcW w:w="4230" w:type="dxa"/>
          </w:tcPr>
          <w:p w14:paraId="5E5C5243" w14:textId="7261A181" w:rsidR="008E0170" w:rsidRPr="000E15F6" w:rsidRDefault="008E0170" w:rsidP="008E0170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E15F6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รวมรายการต่อไปนี้</w:t>
            </w:r>
          </w:p>
        </w:tc>
        <w:tc>
          <w:tcPr>
            <w:tcW w:w="270" w:type="dxa"/>
          </w:tcPr>
          <w:p w14:paraId="16CCB0CE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5A787DB" w14:textId="77777777" w:rsidR="008E0170" w:rsidRPr="000E15F6" w:rsidRDefault="008E0170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3" w:type="dxa"/>
            <w:vAlign w:val="bottom"/>
          </w:tcPr>
          <w:p w14:paraId="4713BF2A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5B998998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-2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2C40762B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</w:tcPr>
          <w:p w14:paraId="40022351" w14:textId="77777777" w:rsidR="008E0170" w:rsidRPr="000E15F6" w:rsidRDefault="008E0170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290AAB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1256C87A" w14:textId="4D509320" w:rsidR="008E0170" w:rsidRPr="000E15F6" w:rsidRDefault="008E0170" w:rsidP="00731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ind w:left="-115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0170" w:rsidRPr="000E15F6" w14:paraId="5F484855" w14:textId="26559C28" w:rsidTr="000E15F6">
        <w:tc>
          <w:tcPr>
            <w:tcW w:w="4230" w:type="dxa"/>
          </w:tcPr>
          <w:p w14:paraId="2212AF7E" w14:textId="3DA1B5D8" w:rsidR="008E0170" w:rsidRPr="000E15F6" w:rsidRDefault="008E0170" w:rsidP="008E017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E15F6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- </w:t>
            </w:r>
            <w:r w:rsidRPr="000E15F6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270" w:type="dxa"/>
          </w:tcPr>
          <w:p w14:paraId="41E330DE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3D6820D" w14:textId="30CBECC3" w:rsidR="008E0170" w:rsidRPr="00716CD7" w:rsidRDefault="00716CD7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 w:cs="Angsana New"/>
                <w:sz w:val="26"/>
                <w:szCs w:val="26"/>
              </w:rPr>
            </w:pPr>
            <w:r w:rsidRPr="00716CD7">
              <w:rPr>
                <w:rFonts w:ascii="Angsana New" w:hAnsi="Angsana New" w:cs="Angsana New"/>
                <w:sz w:val="26"/>
                <w:szCs w:val="26"/>
                <w:cs/>
              </w:rPr>
              <w:t>89</w:t>
            </w:r>
            <w:r w:rsidRPr="00716CD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6CD7">
              <w:rPr>
                <w:rFonts w:ascii="Angsana New" w:hAnsi="Angsana New" w:cs="Angsana New"/>
                <w:sz w:val="26"/>
                <w:szCs w:val="26"/>
                <w:cs/>
              </w:rPr>
              <w:t>814</w:t>
            </w:r>
          </w:p>
        </w:tc>
        <w:tc>
          <w:tcPr>
            <w:tcW w:w="253" w:type="dxa"/>
            <w:vAlign w:val="bottom"/>
          </w:tcPr>
          <w:p w14:paraId="1747F88E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3F170C2B" w14:textId="11C35214" w:rsidR="008E0170" w:rsidRPr="000E15F6" w:rsidRDefault="00A453AA" w:rsidP="00A15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29"/>
              <w:rPr>
                <w:rFonts w:ascii="Angsana New" w:hAnsi="Angsana New" w:cs="Angsana New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90</w:t>
            </w:r>
            <w:r w:rsidR="008E0170"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097</w:t>
            </w:r>
          </w:p>
        </w:tc>
        <w:tc>
          <w:tcPr>
            <w:tcW w:w="238" w:type="dxa"/>
          </w:tcPr>
          <w:p w14:paraId="723AAA61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</w:tcPr>
          <w:p w14:paraId="4FA7467F" w14:textId="60012222" w:rsidR="008E0170" w:rsidRPr="000E15F6" w:rsidRDefault="001D1140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C7243EF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3D5467F9" w14:textId="6C8B0601" w:rsidR="008E0170" w:rsidRPr="000E15F6" w:rsidRDefault="008E0170" w:rsidP="0053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2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E0170" w:rsidRPr="000E15F6" w14:paraId="5CA13D60" w14:textId="6A259332" w:rsidTr="000E15F6">
        <w:tc>
          <w:tcPr>
            <w:tcW w:w="4230" w:type="dxa"/>
          </w:tcPr>
          <w:p w14:paraId="269B4F56" w14:textId="3B9ABEA1" w:rsidR="008E0170" w:rsidRPr="000E15F6" w:rsidRDefault="008E0170" w:rsidP="008E017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E15F6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- </w:t>
            </w:r>
            <w:r w:rsidRPr="000E15F6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ลูกหนี้จากข้อตกลงสัมปทานบริการ</w:t>
            </w:r>
          </w:p>
        </w:tc>
        <w:tc>
          <w:tcPr>
            <w:tcW w:w="270" w:type="dxa"/>
          </w:tcPr>
          <w:p w14:paraId="2F3F4AC5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2427B5" w14:textId="6AD91DDE" w:rsidR="008E0170" w:rsidRPr="000E15F6" w:rsidRDefault="00716CD7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 w:cs="Angsana New"/>
                <w:sz w:val="26"/>
                <w:szCs w:val="26"/>
              </w:rPr>
            </w:pPr>
            <w:r w:rsidRPr="00716CD7">
              <w:rPr>
                <w:rFonts w:ascii="Angsana New" w:hAnsi="Angsana New" w:cs="Angsana New"/>
                <w:sz w:val="26"/>
                <w:szCs w:val="26"/>
                <w:cs/>
              </w:rPr>
              <w:t>2</w:t>
            </w:r>
            <w:r w:rsidRPr="00716CD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6CD7">
              <w:rPr>
                <w:rFonts w:ascii="Angsana New" w:hAnsi="Angsana New" w:cs="Angsana New"/>
                <w:sz w:val="26"/>
                <w:szCs w:val="26"/>
                <w:cs/>
              </w:rPr>
              <w:t>147</w:t>
            </w:r>
            <w:r w:rsidRPr="00716CD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6CD7">
              <w:rPr>
                <w:rFonts w:ascii="Angsana New" w:hAnsi="Angsana New" w:cs="Angsana New"/>
                <w:sz w:val="26"/>
                <w:szCs w:val="26"/>
                <w:cs/>
              </w:rPr>
              <w:t>847</w:t>
            </w:r>
          </w:p>
        </w:tc>
        <w:tc>
          <w:tcPr>
            <w:tcW w:w="253" w:type="dxa"/>
            <w:vAlign w:val="bottom"/>
          </w:tcPr>
          <w:p w14:paraId="481410D0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44D5CF08" w14:textId="7A6D0BC7" w:rsidR="008E0170" w:rsidRPr="000E15F6" w:rsidRDefault="00A453AA" w:rsidP="00A15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29"/>
              <w:rPr>
                <w:rFonts w:ascii="Angsana New" w:hAnsi="Angsana New" w:cs="Angsana New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8E0170" w:rsidRPr="000E15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211</w:t>
            </w:r>
            <w:r w:rsidR="008E0170" w:rsidRPr="000E15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165</w:t>
            </w:r>
          </w:p>
        </w:tc>
        <w:tc>
          <w:tcPr>
            <w:tcW w:w="238" w:type="dxa"/>
          </w:tcPr>
          <w:p w14:paraId="59744D15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</w:tcPr>
          <w:p w14:paraId="5DBDFD09" w14:textId="26876BD0" w:rsidR="008E0170" w:rsidRPr="000E15F6" w:rsidRDefault="001D1140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02A0BDD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3E8CD9E7" w14:textId="36A4ED22" w:rsidR="008E0170" w:rsidRPr="000E15F6" w:rsidRDefault="008E0170" w:rsidP="00530B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2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8E0170" w:rsidRPr="000E15F6" w14:paraId="7F539513" w14:textId="3C904C9C" w:rsidTr="000E15F6">
        <w:tc>
          <w:tcPr>
            <w:tcW w:w="4230" w:type="dxa"/>
          </w:tcPr>
          <w:p w14:paraId="48BAE70C" w14:textId="6A5BE6F5" w:rsidR="008E0170" w:rsidRPr="000E15F6" w:rsidRDefault="008E0170" w:rsidP="008E017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- </w:t>
            </w:r>
            <w:r w:rsidRPr="000E15F6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14:paraId="453E88CE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B1331B0" w14:textId="20CB18E7" w:rsidR="008E0170" w:rsidRPr="000E15F6" w:rsidRDefault="00716CD7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 w:cs="Angsana New"/>
                <w:sz w:val="26"/>
                <w:szCs w:val="26"/>
              </w:rPr>
            </w:pPr>
            <w:r w:rsidRPr="00716CD7">
              <w:rPr>
                <w:rFonts w:ascii="Angsana New" w:hAnsi="Angsana New" w:cs="Angsana New"/>
                <w:sz w:val="26"/>
                <w:szCs w:val="26"/>
                <w:cs/>
              </w:rPr>
              <w:t>6</w:t>
            </w:r>
            <w:r w:rsidRPr="00716CD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6CD7">
              <w:rPr>
                <w:rFonts w:ascii="Angsana New" w:hAnsi="Angsana New" w:cs="Angsana New"/>
                <w:sz w:val="26"/>
                <w:szCs w:val="26"/>
                <w:cs/>
              </w:rPr>
              <w:t>703</w:t>
            </w:r>
          </w:p>
        </w:tc>
        <w:tc>
          <w:tcPr>
            <w:tcW w:w="253" w:type="dxa"/>
            <w:vAlign w:val="bottom"/>
          </w:tcPr>
          <w:p w14:paraId="7A65E129" w14:textId="3D3DFF70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317BD2E3" w14:textId="22D179C4" w:rsidR="008E0170" w:rsidRPr="000E15F6" w:rsidRDefault="00A453AA" w:rsidP="00A15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29"/>
              <w:rPr>
                <w:rFonts w:ascii="Angsana New" w:hAnsi="Angsana New" w:cs="Angsana New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  <w:r w:rsidR="008E0170" w:rsidRPr="000E15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767</w:t>
            </w:r>
          </w:p>
        </w:tc>
        <w:tc>
          <w:tcPr>
            <w:tcW w:w="238" w:type="dxa"/>
          </w:tcPr>
          <w:p w14:paraId="76562501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</w:tcPr>
          <w:p w14:paraId="61D68FB2" w14:textId="589B0491" w:rsidR="008E0170" w:rsidRPr="000E15F6" w:rsidRDefault="001D1140" w:rsidP="0060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60,434</w:t>
            </w:r>
          </w:p>
        </w:tc>
        <w:tc>
          <w:tcPr>
            <w:tcW w:w="270" w:type="dxa"/>
          </w:tcPr>
          <w:p w14:paraId="20233C71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06D7C069" w14:textId="74A0FCFE" w:rsidR="008E0170" w:rsidRPr="000E15F6" w:rsidRDefault="00A453AA" w:rsidP="0060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left="-115"/>
              <w:rPr>
                <w:rFonts w:ascii="Angsana New" w:hAnsi="Angsana New" w:cs="Angsana New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29</w:t>
            </w:r>
            <w:r w:rsidR="008E0170"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057</w:t>
            </w:r>
          </w:p>
        </w:tc>
      </w:tr>
      <w:tr w:rsidR="008E0170" w:rsidRPr="000E15F6" w14:paraId="490299F8" w14:textId="56E8A6E2" w:rsidTr="000E15F6">
        <w:tc>
          <w:tcPr>
            <w:tcW w:w="4230" w:type="dxa"/>
          </w:tcPr>
          <w:p w14:paraId="556E6092" w14:textId="77777777" w:rsidR="008E0170" w:rsidRPr="000E15F6" w:rsidRDefault="008E0170" w:rsidP="008E0170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รวมรายการหนี้สินทางการเงินหมุนเวียน </w:t>
            </w:r>
          </w:p>
          <w:p w14:paraId="5E719782" w14:textId="14167F79" w:rsidR="008E0170" w:rsidRPr="000E15F6" w:rsidRDefault="008E0170" w:rsidP="008E017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(ไม่รวมเจ้าหนี้การค้าและเจ้าหนี้หมุนเวียนอื่น</w:t>
            </w:r>
          </w:p>
          <w:p w14:paraId="46CE42A6" w14:textId="79D13C63" w:rsidR="008E0170" w:rsidRPr="000E15F6" w:rsidRDefault="008E0170" w:rsidP="008E017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E15F6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และประมาณการหนี้สิน)</w:t>
            </w:r>
          </w:p>
        </w:tc>
        <w:tc>
          <w:tcPr>
            <w:tcW w:w="270" w:type="dxa"/>
          </w:tcPr>
          <w:p w14:paraId="3CFB2B7D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9CAF601" w14:textId="77777777" w:rsidR="008E0170" w:rsidRDefault="008E0170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 w:cs="Angsana New"/>
                <w:sz w:val="26"/>
                <w:szCs w:val="26"/>
              </w:rPr>
            </w:pPr>
          </w:p>
          <w:p w14:paraId="7A2677D7" w14:textId="77777777" w:rsidR="00716CD7" w:rsidRDefault="00716CD7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 w:cs="Angsana New"/>
                <w:sz w:val="26"/>
                <w:szCs w:val="26"/>
              </w:rPr>
            </w:pPr>
          </w:p>
          <w:p w14:paraId="7273E6F5" w14:textId="794658F6" w:rsidR="00716CD7" w:rsidRPr="000E15F6" w:rsidRDefault="00716CD7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 w:cs="Angsana New"/>
                <w:sz w:val="26"/>
                <w:szCs w:val="26"/>
              </w:rPr>
            </w:pPr>
            <w:r w:rsidRPr="00716CD7">
              <w:rPr>
                <w:rFonts w:ascii="Angsana New" w:hAnsi="Angsana New" w:cs="Angsana New"/>
                <w:sz w:val="26"/>
                <w:szCs w:val="26"/>
                <w:cs/>
              </w:rPr>
              <w:t>(199</w:t>
            </w:r>
            <w:r w:rsidRPr="00716CD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6CD7">
              <w:rPr>
                <w:rFonts w:ascii="Angsana New" w:hAnsi="Angsana New" w:cs="Angsana New"/>
                <w:sz w:val="26"/>
                <w:szCs w:val="26"/>
                <w:cs/>
              </w:rPr>
              <w:t>805)</w:t>
            </w:r>
          </w:p>
        </w:tc>
        <w:tc>
          <w:tcPr>
            <w:tcW w:w="253" w:type="dxa"/>
            <w:vAlign w:val="bottom"/>
          </w:tcPr>
          <w:p w14:paraId="63702B6E" w14:textId="29A59CD0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33D5359A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left="-115" w:right="-21"/>
              <w:rPr>
                <w:rFonts w:ascii="Angsana New" w:hAnsi="Angsana New" w:cs="Angsana New"/>
                <w:sz w:val="26"/>
                <w:szCs w:val="26"/>
              </w:rPr>
            </w:pPr>
          </w:p>
          <w:p w14:paraId="157628B8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ind w:left="-115" w:right="-21"/>
              <w:rPr>
                <w:rFonts w:ascii="Angsana New" w:hAnsi="Angsana New" w:cs="Angsana New"/>
                <w:sz w:val="26"/>
                <w:szCs w:val="26"/>
              </w:rPr>
            </w:pPr>
          </w:p>
          <w:p w14:paraId="613F007D" w14:textId="7D941E04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ind w:left="-115" w:right="-21"/>
              <w:rPr>
                <w:rFonts w:ascii="Angsana New" w:hAnsi="Angsana New" w:cs="Angsana New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A453AA"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24</w:t>
            </w:r>
            <w:r w:rsidRPr="000E15F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A453AA"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803</w:t>
            </w:r>
            <w:r w:rsidRPr="000E15F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8" w:type="dxa"/>
          </w:tcPr>
          <w:p w14:paraId="58411D3A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</w:tcPr>
          <w:p w14:paraId="734FA75F" w14:textId="77777777" w:rsidR="008E0170" w:rsidRPr="000E15F6" w:rsidRDefault="008E0170" w:rsidP="0003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  <w:p w14:paraId="6D65E4D9" w14:textId="77777777" w:rsidR="00032546" w:rsidRPr="000E15F6" w:rsidRDefault="00032546" w:rsidP="00032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  <w:p w14:paraId="27C4455A" w14:textId="14F66BE9" w:rsidR="00032546" w:rsidRPr="000E15F6" w:rsidRDefault="001D1140" w:rsidP="00605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</w:rPr>
              <w:t>(33,530)</w:t>
            </w:r>
          </w:p>
        </w:tc>
        <w:tc>
          <w:tcPr>
            <w:tcW w:w="270" w:type="dxa"/>
          </w:tcPr>
          <w:p w14:paraId="5DB624E9" w14:textId="77777777" w:rsidR="008E0170" w:rsidRPr="000E15F6" w:rsidRDefault="008E0170" w:rsidP="008E0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756DC8DF" w14:textId="02D26D42" w:rsidR="008E0170" w:rsidRPr="000E15F6" w:rsidRDefault="008E0170" w:rsidP="00731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ind w:left="-11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0FC0140B" w14:textId="77777777" w:rsidR="008E0170" w:rsidRPr="000E15F6" w:rsidRDefault="008E0170" w:rsidP="00731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ind w:left="-115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3656FD79" w14:textId="3A5A4B67" w:rsidR="008E0170" w:rsidRPr="000E15F6" w:rsidRDefault="008E0170" w:rsidP="00731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ind w:left="-115"/>
              <w:rPr>
                <w:rFonts w:ascii="Angsana New" w:hAnsi="Angsana New" w:cs="Angsana New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A453AA"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A453AA"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453</w:t>
            </w:r>
            <w:r w:rsidRPr="000E15F6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</w:tr>
      <w:tr w:rsidR="00716CD7" w:rsidRPr="000E15F6" w14:paraId="11C765C0" w14:textId="4246EED6" w:rsidTr="000E15F6">
        <w:tc>
          <w:tcPr>
            <w:tcW w:w="4230" w:type="dxa"/>
          </w:tcPr>
          <w:p w14:paraId="757A408B" w14:textId="77777777" w:rsidR="00716CD7" w:rsidRPr="000E15F6" w:rsidRDefault="00716CD7" w:rsidP="00716CD7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 xml:space="preserve">รวมรายการหนี้สินทางการเงินหมุนเวียน </w:t>
            </w:r>
          </w:p>
          <w:p w14:paraId="4EF1D347" w14:textId="6E0AFD51" w:rsidR="00716CD7" w:rsidRPr="000E15F6" w:rsidRDefault="00716CD7" w:rsidP="00716C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(ไม่รวมเจ้าหนี้การค้าและเจ้าหนี้หมุนเวียนอื่น</w:t>
            </w:r>
          </w:p>
          <w:p w14:paraId="376C03A9" w14:textId="46D5A4A0" w:rsidR="00716CD7" w:rsidRPr="000E15F6" w:rsidRDefault="00716CD7" w:rsidP="00716C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</w:pPr>
            <w:r w:rsidRPr="000E15F6"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</w:rPr>
              <w:t>และประมาณการหนี้สิน)</w:t>
            </w:r>
          </w:p>
        </w:tc>
        <w:tc>
          <w:tcPr>
            <w:tcW w:w="270" w:type="dxa"/>
          </w:tcPr>
          <w:p w14:paraId="45D53E3D" w14:textId="77777777" w:rsidR="00716CD7" w:rsidRPr="000E15F6" w:rsidRDefault="00716CD7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F6CB461" w14:textId="77777777" w:rsidR="00716CD7" w:rsidRDefault="00716CD7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 w:cs="Angsana New"/>
                <w:sz w:val="26"/>
                <w:szCs w:val="26"/>
              </w:rPr>
            </w:pPr>
          </w:p>
          <w:p w14:paraId="4993EE3F" w14:textId="77777777" w:rsidR="00716CD7" w:rsidRDefault="00716CD7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 w:cs="Angsana New"/>
                <w:sz w:val="26"/>
                <w:szCs w:val="26"/>
              </w:rPr>
            </w:pPr>
          </w:p>
          <w:p w14:paraId="20C18DD1" w14:textId="4CBE2C96" w:rsidR="00716CD7" w:rsidRPr="000E15F6" w:rsidRDefault="00716CD7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ind w:left="-115" w:right="-288"/>
              <w:rPr>
                <w:rFonts w:ascii="Angsana New" w:hAnsi="Angsana New" w:cs="Angsana New"/>
                <w:sz w:val="26"/>
                <w:szCs w:val="26"/>
              </w:rPr>
            </w:pPr>
            <w:r w:rsidRPr="00716CD7">
              <w:rPr>
                <w:rFonts w:ascii="Angsana New" w:hAnsi="Angsana New" w:cs="Angsana New"/>
                <w:sz w:val="26"/>
                <w:szCs w:val="26"/>
                <w:cs/>
              </w:rPr>
              <w:t>(7</w:t>
            </w:r>
            <w:r w:rsidRPr="00716CD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716CD7">
              <w:rPr>
                <w:rFonts w:ascii="Angsana New" w:hAnsi="Angsana New" w:cs="Angsana New"/>
                <w:sz w:val="26"/>
                <w:szCs w:val="26"/>
                <w:cs/>
              </w:rPr>
              <w:t>848)</w:t>
            </w:r>
          </w:p>
        </w:tc>
        <w:tc>
          <w:tcPr>
            <w:tcW w:w="253" w:type="dxa"/>
            <w:vAlign w:val="bottom"/>
          </w:tcPr>
          <w:p w14:paraId="3C6A54BB" w14:textId="77777777" w:rsidR="00716CD7" w:rsidRPr="000E15F6" w:rsidRDefault="00716CD7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</w:tcPr>
          <w:p w14:paraId="44F0709A" w14:textId="77777777" w:rsidR="00716CD7" w:rsidRPr="000E15F6" w:rsidRDefault="00716CD7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/>
              <w:rPr>
                <w:rFonts w:ascii="Angsana New" w:hAnsi="Angsana New" w:cs="Angsana New"/>
                <w:sz w:val="26"/>
                <w:szCs w:val="26"/>
              </w:rPr>
            </w:pPr>
          </w:p>
          <w:p w14:paraId="571CAB6C" w14:textId="77777777" w:rsidR="00716CD7" w:rsidRPr="000E15F6" w:rsidRDefault="00716CD7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/>
              <w:rPr>
                <w:rFonts w:ascii="Angsana New" w:hAnsi="Angsana New" w:cs="Angsana New"/>
                <w:sz w:val="26"/>
                <w:szCs w:val="26"/>
              </w:rPr>
            </w:pPr>
          </w:p>
          <w:p w14:paraId="5641608D" w14:textId="01E92228" w:rsidR="00716CD7" w:rsidRPr="000E15F6" w:rsidRDefault="00716CD7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15" w:right="168"/>
              <w:rPr>
                <w:rFonts w:ascii="Angsana New" w:hAnsi="Angsana New" w:cs="Angsana New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2521DA2A" w14:textId="77777777" w:rsidR="00716CD7" w:rsidRPr="000E15F6" w:rsidRDefault="00716CD7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3" w:type="dxa"/>
            <w:gridSpan w:val="2"/>
          </w:tcPr>
          <w:p w14:paraId="4435E1DA" w14:textId="77777777" w:rsidR="00716CD7" w:rsidRPr="000E15F6" w:rsidRDefault="00716CD7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62264B8C" w14:textId="77777777" w:rsidR="00716CD7" w:rsidRPr="000E15F6" w:rsidRDefault="00716CD7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  <w:p w14:paraId="1EBB480A" w14:textId="4495E4A8" w:rsidR="00716CD7" w:rsidRPr="000E15F6" w:rsidRDefault="00716CD7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</w:rPr>
              <w:t>(103,109)</w:t>
            </w:r>
          </w:p>
        </w:tc>
        <w:tc>
          <w:tcPr>
            <w:tcW w:w="270" w:type="dxa"/>
          </w:tcPr>
          <w:p w14:paraId="59BFF715" w14:textId="77777777" w:rsidR="00716CD7" w:rsidRPr="000E15F6" w:rsidRDefault="00716CD7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15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</w:tcPr>
          <w:p w14:paraId="47664F8A" w14:textId="67BD06EF" w:rsidR="00716CD7" w:rsidRPr="000E15F6" w:rsidRDefault="00716CD7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/>
              <w:rPr>
                <w:rFonts w:ascii="Angsana New" w:hAnsi="Angsana New" w:cs="Angsana New"/>
                <w:sz w:val="26"/>
                <w:szCs w:val="26"/>
              </w:rPr>
            </w:pPr>
          </w:p>
          <w:p w14:paraId="79507148" w14:textId="77777777" w:rsidR="00716CD7" w:rsidRPr="000E15F6" w:rsidRDefault="00716CD7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/>
              <w:rPr>
                <w:rFonts w:ascii="Angsana New" w:hAnsi="Angsana New" w:cs="Angsana New"/>
                <w:sz w:val="26"/>
                <w:szCs w:val="26"/>
              </w:rPr>
            </w:pPr>
          </w:p>
          <w:p w14:paraId="36456674" w14:textId="3B063C9F" w:rsidR="00716CD7" w:rsidRPr="000E15F6" w:rsidRDefault="00716CD7" w:rsidP="00716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20" w:right="-644"/>
              <w:rPr>
                <w:rFonts w:ascii="Angsana New" w:hAnsi="Angsana New" w:cs="Angsana New"/>
                <w:sz w:val="26"/>
                <w:szCs w:val="26"/>
              </w:rPr>
            </w:pPr>
            <w:r w:rsidRPr="000E15F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397F365B" w14:textId="77777777" w:rsidR="00862747" w:rsidRPr="00E14339" w:rsidRDefault="00862747" w:rsidP="0086274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03D9A1C7" w14:textId="169DA993" w:rsidR="002879EE" w:rsidRPr="00F61C23" w:rsidRDefault="002879EE" w:rsidP="00327B98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F61C23">
        <w:rPr>
          <w:rFonts w:ascii="Angsana New" w:hAnsi="Angsana New"/>
          <w:bCs/>
          <w:sz w:val="30"/>
          <w:szCs w:val="30"/>
          <w:cs/>
        </w:rPr>
        <w:t>การดำเนินงานร่วมกัน</w:t>
      </w:r>
    </w:p>
    <w:p w14:paraId="4F200B3C" w14:textId="6F86ABD7" w:rsidR="002879EE" w:rsidRPr="00E14339" w:rsidRDefault="002879EE" w:rsidP="002879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3F0E4EB2" w14:textId="1FEE39E2" w:rsidR="003F3E8E" w:rsidRDefault="003F3E8E" w:rsidP="003F3E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>ใน</w:t>
      </w:r>
      <w:r w:rsidRPr="00E61D85">
        <w:rPr>
          <w:rFonts w:ascii="Angsana New" w:hAnsi="Angsana New" w:hint="cs"/>
          <w:sz w:val="30"/>
          <w:szCs w:val="30"/>
          <w:cs/>
          <w:lang w:val="en-GB"/>
        </w:rPr>
        <w:t xml:space="preserve">ปี </w:t>
      </w:r>
      <w:r w:rsidRPr="00E61D85">
        <w:rPr>
          <w:rFonts w:ascii="Angsana New" w:hAnsi="Angsana New"/>
          <w:sz w:val="30"/>
          <w:szCs w:val="30"/>
          <w:lang w:val="en-GB"/>
        </w:rPr>
        <w:t xml:space="preserve">2560 </w:t>
      </w:r>
      <w:r w:rsidRPr="00E61D85">
        <w:rPr>
          <w:rFonts w:ascii="Angsana New" w:hAnsi="Angsana New" w:hint="cs"/>
          <w:sz w:val="30"/>
          <w:szCs w:val="30"/>
          <w:cs/>
          <w:lang w:val="en-GB"/>
        </w:rPr>
        <w:t>บริษัทได้ทำสัญญาร่วมกับบริษัทแห่งหนึ่ง</w:t>
      </w:r>
      <w:r w:rsidRPr="00E61D85">
        <w:rPr>
          <w:rFonts w:ascii="Angsana New" w:hAnsi="Angsana New" w:hint="cs"/>
          <w:sz w:val="30"/>
          <w:szCs w:val="30"/>
          <w:cs/>
        </w:rPr>
        <w:t xml:space="preserve">ซึ่งถือเป็นผู้ดำเนินงานอื่น </w:t>
      </w:r>
      <w:r w:rsidRPr="00E61D85">
        <w:rPr>
          <w:rFonts w:ascii="Angsana New" w:hAnsi="Angsana New"/>
          <w:sz w:val="30"/>
          <w:szCs w:val="30"/>
        </w:rPr>
        <w:t>(Other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E61D85">
        <w:rPr>
          <w:rFonts w:ascii="Angsana New" w:hAnsi="Angsana New"/>
          <w:sz w:val="30"/>
          <w:szCs w:val="30"/>
        </w:rPr>
        <w:t>joint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E61D85">
        <w:rPr>
          <w:rFonts w:ascii="Angsana New" w:hAnsi="Angsana New"/>
          <w:sz w:val="30"/>
          <w:szCs w:val="30"/>
        </w:rPr>
        <w:t>operator)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E61D85">
        <w:rPr>
          <w:rFonts w:ascii="Angsana New" w:hAnsi="Angsana New" w:hint="cs"/>
          <w:sz w:val="30"/>
          <w:szCs w:val="30"/>
          <w:cs/>
          <w:lang w:val="en-GB"/>
        </w:rPr>
        <w:t xml:space="preserve">เพื่อตั้ง </w:t>
      </w:r>
      <w:r w:rsidRPr="00E61D85">
        <w:rPr>
          <w:rFonts w:ascii="Angsana New" w:hAnsi="Angsana New"/>
          <w:sz w:val="30"/>
          <w:szCs w:val="30"/>
          <w:lang w:val="en-GB"/>
        </w:rPr>
        <w:t>“</w:t>
      </w:r>
      <w:r w:rsidRPr="00E61D85">
        <w:rPr>
          <w:rFonts w:ascii="Angsana New" w:hAnsi="Angsana New" w:hint="cs"/>
          <w:sz w:val="30"/>
          <w:szCs w:val="30"/>
          <w:cs/>
          <w:lang w:val="en-GB"/>
        </w:rPr>
        <w:t xml:space="preserve">กิจการร่วมค้ากลุ่มร่วมทำงาน </w:t>
      </w:r>
      <w:r w:rsidRPr="00E61D85">
        <w:rPr>
          <w:rFonts w:ascii="Angsana New" w:hAnsi="Angsana New"/>
          <w:sz w:val="30"/>
          <w:szCs w:val="30"/>
          <w:lang w:val="en-GB"/>
        </w:rPr>
        <w:t xml:space="preserve">SCN-CHO” (“SCN-CHO”) </w:t>
      </w:r>
      <w:r w:rsidRPr="00E61D85">
        <w:rPr>
          <w:rFonts w:ascii="Angsana New" w:hAnsi="Angsana New" w:hint="cs"/>
          <w:sz w:val="30"/>
          <w:szCs w:val="30"/>
          <w:cs/>
          <w:lang w:val="en-GB"/>
        </w:rPr>
        <w:t>ประเภทการดำเนินงานร่วมกัน เพื่อจัดซื้อรถ</w:t>
      </w:r>
      <w:r>
        <w:rPr>
          <w:rFonts w:ascii="Angsana New" w:hAnsi="Angsana New" w:hint="cs"/>
          <w:sz w:val="30"/>
          <w:szCs w:val="30"/>
          <w:cs/>
          <w:lang w:val="en-GB"/>
        </w:rPr>
        <w:t>ยนต์</w:t>
      </w:r>
      <w:r w:rsidRPr="00E61D85">
        <w:rPr>
          <w:rFonts w:ascii="Angsana New" w:hAnsi="Angsana New" w:hint="cs"/>
          <w:sz w:val="30"/>
          <w:szCs w:val="30"/>
          <w:cs/>
          <w:lang w:val="en-GB"/>
        </w:rPr>
        <w:t xml:space="preserve">โดยสารปรับอากาศใช้ก๊าซธรรมชาติ </w:t>
      </w:r>
      <w:r w:rsidRPr="00E61D85">
        <w:rPr>
          <w:rFonts w:ascii="Angsana New" w:hAnsi="Angsana New"/>
          <w:sz w:val="30"/>
          <w:szCs w:val="30"/>
          <w:lang w:val="en-GB"/>
        </w:rPr>
        <w:t xml:space="preserve">(NGV) 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จำนวน </w:t>
      </w:r>
      <w:r>
        <w:rPr>
          <w:rFonts w:ascii="Angsana New" w:hAnsi="Angsana New"/>
          <w:sz w:val="30"/>
          <w:szCs w:val="30"/>
        </w:rPr>
        <w:t>489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คัน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GB"/>
        </w:rPr>
        <w:t>และบริการ</w:t>
      </w:r>
      <w:r w:rsidRPr="00E61D85">
        <w:rPr>
          <w:rFonts w:ascii="Angsana New" w:hAnsi="Angsana New" w:hint="cs"/>
          <w:sz w:val="30"/>
          <w:szCs w:val="30"/>
          <w:cs/>
          <w:lang w:val="en-GB"/>
        </w:rPr>
        <w:t>ซ่อมแซมและบำรุงรถ</w:t>
      </w:r>
      <w:r>
        <w:rPr>
          <w:rFonts w:ascii="Angsana New" w:hAnsi="Angsana New" w:hint="cs"/>
          <w:sz w:val="30"/>
          <w:szCs w:val="30"/>
          <w:cs/>
          <w:lang w:val="en-GB"/>
        </w:rPr>
        <w:t>ยนต์</w:t>
      </w:r>
      <w:r w:rsidRPr="00E61D85">
        <w:rPr>
          <w:rFonts w:ascii="Angsana New" w:hAnsi="Angsana New" w:hint="cs"/>
          <w:sz w:val="30"/>
          <w:szCs w:val="30"/>
          <w:cs/>
          <w:lang w:val="en-GB"/>
        </w:rPr>
        <w:t>โดยสาร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เป็นระยะเวลา </w:t>
      </w:r>
      <w:r>
        <w:rPr>
          <w:rFonts w:ascii="Angsana New" w:hAnsi="Angsana New"/>
          <w:sz w:val="30"/>
          <w:szCs w:val="30"/>
        </w:rPr>
        <w:t>10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ปี นับตั้งแต่วันเริ่มเดินรถยนต์โดยสารแต่ละคันเป็นต้นไปให้</w:t>
      </w:r>
      <w:r w:rsidRPr="00E61D85">
        <w:rPr>
          <w:rFonts w:ascii="Angsana New" w:hAnsi="Angsana New" w:hint="cs"/>
          <w:sz w:val="30"/>
          <w:szCs w:val="30"/>
          <w:cs/>
          <w:lang w:val="en-GB"/>
        </w:rPr>
        <w:t>กับองค์การขนส่งมวลชนกรุงเทพ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    </w:t>
      </w:r>
      <w:r w:rsidR="007A744D">
        <w:rPr>
          <w:rFonts w:ascii="Angsana New" w:hAnsi="Angsana New"/>
          <w:sz w:val="30"/>
          <w:szCs w:val="30"/>
          <w:lang w:val="en-GB"/>
        </w:rPr>
        <w:t xml:space="preserve"> </w:t>
      </w:r>
      <w:r w:rsidRPr="00E61D85">
        <w:rPr>
          <w:rFonts w:ascii="Angsana New" w:hAnsi="Angsana New" w:hint="cs"/>
          <w:sz w:val="30"/>
          <w:szCs w:val="30"/>
          <w:cs/>
          <w:lang w:val="en-GB"/>
        </w:rPr>
        <w:t>(</w:t>
      </w:r>
      <w:r w:rsidRPr="00E61D85">
        <w:rPr>
          <w:rFonts w:ascii="Angsana New" w:hAnsi="Angsana New"/>
          <w:sz w:val="30"/>
          <w:szCs w:val="30"/>
          <w:lang w:val="en-GB"/>
        </w:rPr>
        <w:t>“</w:t>
      </w:r>
      <w:r w:rsidRPr="00E61D85">
        <w:rPr>
          <w:rFonts w:ascii="Angsana New" w:hAnsi="Angsana New" w:hint="cs"/>
          <w:sz w:val="30"/>
          <w:szCs w:val="30"/>
          <w:cs/>
          <w:lang w:val="en-GB"/>
        </w:rPr>
        <w:t>ขสมก</w:t>
      </w:r>
      <w:r w:rsidRPr="00E61D85">
        <w:rPr>
          <w:rFonts w:ascii="Angsana New" w:hAnsi="Angsana New"/>
          <w:sz w:val="30"/>
          <w:szCs w:val="30"/>
          <w:lang w:val="en-GB"/>
        </w:rPr>
        <w:t>.”</w:t>
      </w:r>
      <w:r w:rsidRPr="00E61D85">
        <w:rPr>
          <w:rFonts w:ascii="Angsana New" w:hAnsi="Angsana New" w:hint="cs"/>
          <w:sz w:val="30"/>
          <w:szCs w:val="30"/>
          <w:cs/>
          <w:lang w:val="en-GB"/>
        </w:rPr>
        <w:t xml:space="preserve">) โดยตามสัญญาบริษัทแบ่งปันผลกำไรหรือขาดทุนของกิจการร่วมค้ากลุ่มร่วมทำงานในอัตราร้อยละ </w:t>
      </w:r>
      <w:r w:rsidRPr="00E61D85">
        <w:rPr>
          <w:rFonts w:ascii="Angsana New" w:hAnsi="Angsana New"/>
          <w:sz w:val="30"/>
          <w:szCs w:val="30"/>
          <w:lang w:val="en-GB"/>
        </w:rPr>
        <w:t>50</w:t>
      </w:r>
      <w:r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Pr="00E61D85">
        <w:rPr>
          <w:rFonts w:ascii="Angsana New" w:hAnsi="Angsana New" w:hint="cs"/>
          <w:sz w:val="30"/>
          <w:szCs w:val="30"/>
          <w:cs/>
        </w:rPr>
        <w:t>วางเงินมัดจำ</w:t>
      </w:r>
      <w:r>
        <w:rPr>
          <w:rFonts w:ascii="Angsana New" w:hAnsi="Angsana New" w:hint="cs"/>
          <w:sz w:val="30"/>
          <w:szCs w:val="30"/>
          <w:cs/>
        </w:rPr>
        <w:t xml:space="preserve">ในนาม </w:t>
      </w:r>
      <w:r>
        <w:rPr>
          <w:rFonts w:ascii="Angsana New" w:hAnsi="Angsana New"/>
          <w:sz w:val="30"/>
          <w:szCs w:val="30"/>
        </w:rPr>
        <w:t>SCN-CHO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ให้แก่ขสมก. </w:t>
      </w:r>
      <w:r w:rsidRPr="00E61D85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E61D85">
        <w:rPr>
          <w:rFonts w:ascii="Angsana New" w:hAnsi="Angsana New"/>
          <w:sz w:val="30"/>
          <w:szCs w:val="30"/>
        </w:rPr>
        <w:t>426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E61D85">
        <w:rPr>
          <w:rFonts w:ascii="Angsana New" w:hAnsi="Angsana New" w:hint="cs"/>
          <w:sz w:val="30"/>
          <w:szCs w:val="30"/>
          <w:cs/>
        </w:rPr>
        <w:t xml:space="preserve">ล้านบาทเพื่อเป็นหลักประกันสัญญา </w:t>
      </w:r>
      <w:r>
        <w:rPr>
          <w:rFonts w:ascii="Angsana New" w:hAnsi="Angsana New" w:hint="cs"/>
          <w:sz w:val="30"/>
          <w:szCs w:val="30"/>
          <w:cs/>
        </w:rPr>
        <w:t>ซึ่ง</w:t>
      </w:r>
      <w:r w:rsidRPr="00E61D85">
        <w:rPr>
          <w:rFonts w:ascii="Angsana New" w:hAnsi="Angsana New" w:hint="cs"/>
          <w:sz w:val="30"/>
          <w:szCs w:val="30"/>
          <w:cs/>
        </w:rPr>
        <w:t>เงินมัดจำดังกล่าว</w:t>
      </w:r>
      <w:r>
        <w:rPr>
          <w:rFonts w:ascii="Angsana New" w:hAnsi="Angsana New" w:hint="cs"/>
          <w:sz w:val="30"/>
          <w:szCs w:val="30"/>
          <w:cs/>
        </w:rPr>
        <w:t>ถูกจัดประเภท</w:t>
      </w:r>
      <w:r w:rsidRPr="00E61D85">
        <w:rPr>
          <w:rFonts w:ascii="Angsana New" w:hAnsi="Angsana New" w:hint="cs"/>
          <w:sz w:val="30"/>
          <w:szCs w:val="30"/>
          <w:cs/>
        </w:rPr>
        <w:t xml:space="preserve">เป็นลูกหนี้ไม่หมุนเวียนอื่น </w:t>
      </w:r>
    </w:p>
    <w:p w14:paraId="112F4E39" w14:textId="5ED8A03F" w:rsidR="000C77EC" w:rsidRPr="00E14339" w:rsidRDefault="000C77EC" w:rsidP="003F3E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1DFFE41" w14:textId="240100B0" w:rsidR="00DF60F2" w:rsidRPr="000C77EC" w:rsidRDefault="000C77EC" w:rsidP="000C77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2563 </w:t>
      </w:r>
      <w:r>
        <w:rPr>
          <w:rFonts w:ascii="Angsana New" w:hAnsi="Angsana New" w:hint="cs"/>
          <w:sz w:val="30"/>
          <w:szCs w:val="30"/>
          <w:cs/>
        </w:rPr>
        <w:t xml:space="preserve">บริษัทมีเงินให้กู้ยืมระยะยาวแก่ผู้ดำเนินงานอื่น </w:t>
      </w:r>
      <w:r>
        <w:rPr>
          <w:rFonts w:ascii="Angsana New" w:hAnsi="Angsana New"/>
          <w:sz w:val="30"/>
          <w:szCs w:val="30"/>
        </w:rPr>
        <w:t>(Other joint operator)</w:t>
      </w:r>
      <w:r>
        <w:rPr>
          <w:rFonts w:ascii="Angsana New" w:hAnsi="Angsana New" w:hint="cs"/>
          <w:sz w:val="30"/>
          <w:szCs w:val="30"/>
          <w:cs/>
        </w:rPr>
        <w:t xml:space="preserve"> ทั้งสิ้นจำนวน </w:t>
      </w:r>
      <w:r>
        <w:rPr>
          <w:rFonts w:ascii="Angsana New" w:hAnsi="Angsana New"/>
          <w:sz w:val="30"/>
          <w:szCs w:val="30"/>
        </w:rPr>
        <w:t xml:space="preserve">10.95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โดยคิดอัตราดอกเบี้ยร้อยละ </w:t>
      </w:r>
      <w:r>
        <w:rPr>
          <w:rFonts w:ascii="Angsana New" w:hAnsi="Angsana New"/>
          <w:sz w:val="30"/>
          <w:szCs w:val="30"/>
        </w:rPr>
        <w:t xml:space="preserve">12 </w:t>
      </w:r>
      <w:r>
        <w:rPr>
          <w:rFonts w:ascii="Angsana New" w:hAnsi="Angsana New" w:hint="cs"/>
          <w:sz w:val="30"/>
          <w:szCs w:val="30"/>
          <w:cs/>
        </w:rPr>
        <w:t>ต่อปี ซึ่งเงินให้กู้ยืมดังกล่าว</w:t>
      </w:r>
      <w:r w:rsidR="002239B2">
        <w:rPr>
          <w:rFonts w:ascii="Angsana New" w:hAnsi="Angsana New" w:hint="cs"/>
          <w:sz w:val="30"/>
          <w:szCs w:val="30"/>
          <w:cs/>
        </w:rPr>
        <w:t>จะสิ้นสุดใน</w:t>
      </w:r>
      <w:r>
        <w:rPr>
          <w:rFonts w:ascii="Angsana New" w:hAnsi="Angsana New" w:hint="cs"/>
          <w:sz w:val="30"/>
          <w:szCs w:val="30"/>
          <w:cs/>
        </w:rPr>
        <w:t xml:space="preserve">เดือนสิงหาคม </w:t>
      </w:r>
      <w:r>
        <w:rPr>
          <w:rFonts w:ascii="Angsana New" w:hAnsi="Angsana New"/>
          <w:sz w:val="30"/>
          <w:szCs w:val="30"/>
        </w:rPr>
        <w:t>2565</w:t>
      </w:r>
    </w:p>
    <w:p w14:paraId="19BC334D" w14:textId="77777777" w:rsidR="00DF60F2" w:rsidRDefault="00DF6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22"/>
        </w:rPr>
      </w:pPr>
    </w:p>
    <w:p w14:paraId="1576146A" w14:textId="77777777" w:rsidR="00DF60F2" w:rsidRDefault="00DF6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22"/>
          <w:cs/>
        </w:rPr>
      </w:pPr>
    </w:p>
    <w:p w14:paraId="625DF83C" w14:textId="77777777" w:rsidR="00DF60F2" w:rsidRDefault="00DF6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22"/>
        </w:rPr>
      </w:pPr>
    </w:p>
    <w:p w14:paraId="1C7B3E36" w14:textId="1720DA28" w:rsidR="00DF60F2" w:rsidRDefault="00DF6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22"/>
          <w:szCs w:val="22"/>
        </w:rPr>
      </w:pPr>
      <w:r>
        <w:rPr>
          <w:rFonts w:ascii="Angsana New" w:hAnsi="Angsana New"/>
          <w:bCs/>
          <w:sz w:val="22"/>
        </w:rPr>
        <w:br w:type="page"/>
      </w:r>
    </w:p>
    <w:p w14:paraId="49D68707" w14:textId="02AD4384" w:rsidR="00B40951" w:rsidRPr="00F61C23" w:rsidRDefault="0065639D" w:rsidP="006563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61C23">
        <w:rPr>
          <w:rFonts w:ascii="Angsana New" w:hAnsi="Angsana New"/>
          <w:sz w:val="30"/>
          <w:szCs w:val="30"/>
          <w:cs/>
        </w:rPr>
        <w:t xml:space="preserve">รายการสินทรัพย์และหนี้สินของการดำเนินงานร่วมกันซึ่งรวมอยู่ในงบแสดงฐานะการเงิน ณ วันที่ </w:t>
      </w:r>
      <w:r w:rsidR="00A453AA" w:rsidRPr="00F61C23">
        <w:rPr>
          <w:rFonts w:ascii="Angsana New" w:hAnsi="Angsana New"/>
          <w:sz w:val="30"/>
          <w:szCs w:val="30"/>
        </w:rPr>
        <w:t>31</w:t>
      </w:r>
      <w:r w:rsidRPr="00F61C23">
        <w:rPr>
          <w:rFonts w:ascii="Angsana New" w:hAnsi="Angsana New"/>
          <w:sz w:val="30"/>
          <w:szCs w:val="30"/>
          <w:cs/>
        </w:rPr>
        <w:t xml:space="preserve"> ธันวาคม สำหรับแต่ละปีมีดังนี้</w:t>
      </w:r>
    </w:p>
    <w:p w14:paraId="22C172E6" w14:textId="6317EBD8" w:rsidR="00B40951" w:rsidRPr="000D08F3" w:rsidRDefault="00B409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710"/>
        <w:gridCol w:w="270"/>
        <w:gridCol w:w="1620"/>
      </w:tblGrid>
      <w:tr w:rsidR="0065639D" w:rsidRPr="00F61C23" w14:paraId="452C5C6A" w14:textId="77777777" w:rsidTr="00CF2ED7">
        <w:tc>
          <w:tcPr>
            <w:tcW w:w="5580" w:type="dxa"/>
          </w:tcPr>
          <w:p w14:paraId="122DBC5F" w14:textId="77777777" w:rsidR="0065639D" w:rsidRPr="00F61C23" w:rsidRDefault="0065639D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7FA056BC" w14:textId="77777777" w:rsidR="0065639D" w:rsidRPr="00F61C23" w:rsidRDefault="0065639D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65639D" w:rsidRPr="00F61C23" w14:paraId="44384276" w14:textId="77777777" w:rsidTr="00CF2ED7">
        <w:tc>
          <w:tcPr>
            <w:tcW w:w="5580" w:type="dxa"/>
          </w:tcPr>
          <w:p w14:paraId="51E21A8F" w14:textId="77777777" w:rsidR="0065639D" w:rsidRPr="00F61C23" w:rsidRDefault="0065639D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A21C7CC" w14:textId="5EFD27B6" w:rsidR="0065639D" w:rsidRPr="00F61C23" w:rsidRDefault="00A453AA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CFAD3DF" w14:textId="77777777" w:rsidR="0065639D" w:rsidRPr="00F61C23" w:rsidRDefault="0065639D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D9EE808" w14:textId="3C798FEF" w:rsidR="0065639D" w:rsidRPr="00F61C23" w:rsidRDefault="00A453AA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5639D" w:rsidRPr="00F61C23" w14:paraId="562CA9DB" w14:textId="77777777" w:rsidTr="00CF2ED7">
        <w:tc>
          <w:tcPr>
            <w:tcW w:w="5580" w:type="dxa"/>
          </w:tcPr>
          <w:p w14:paraId="3D5A949D" w14:textId="77777777" w:rsidR="0065639D" w:rsidRPr="00F61C23" w:rsidRDefault="0065639D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57042C84" w14:textId="77777777" w:rsidR="0065639D" w:rsidRPr="00F61C23" w:rsidRDefault="0065639D" w:rsidP="00CF2ED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61F3" w:rsidRPr="00F61C23" w14:paraId="3BD811BF" w14:textId="77777777" w:rsidTr="00CF2ED7">
        <w:tc>
          <w:tcPr>
            <w:tcW w:w="5580" w:type="dxa"/>
          </w:tcPr>
          <w:p w14:paraId="0A7D119A" w14:textId="77777777" w:rsidR="00E961F3" w:rsidRPr="00F61C23" w:rsidRDefault="00E961F3" w:rsidP="00E961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710" w:type="dxa"/>
          </w:tcPr>
          <w:p w14:paraId="7B18E8A7" w14:textId="45BA5109" w:rsidR="00E961F3" w:rsidRPr="00F61C23" w:rsidRDefault="00707F69" w:rsidP="00E961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25,0</w:t>
            </w:r>
            <w:r w:rsidR="00E13F15" w:rsidRPr="00F61C23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05A25937" w14:textId="77777777" w:rsidR="00E961F3" w:rsidRPr="00F61C23" w:rsidRDefault="00E961F3" w:rsidP="00E961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04540E9" w14:textId="6D475C87" w:rsidR="00E961F3" w:rsidRPr="00F61C23" w:rsidRDefault="00A453AA" w:rsidP="00E961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27</w:t>
            </w:r>
            <w:r w:rsidR="00E961F3"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</w:rPr>
              <w:t>521</w:t>
            </w:r>
          </w:p>
        </w:tc>
      </w:tr>
      <w:tr w:rsidR="00E961F3" w:rsidRPr="00F61C23" w14:paraId="5B2C4206" w14:textId="77777777" w:rsidTr="00CF2ED7">
        <w:tc>
          <w:tcPr>
            <w:tcW w:w="5580" w:type="dxa"/>
          </w:tcPr>
          <w:p w14:paraId="6B2DA3D3" w14:textId="77777777" w:rsidR="00E961F3" w:rsidRPr="00F61C23" w:rsidRDefault="00E961F3" w:rsidP="00E961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710" w:type="dxa"/>
          </w:tcPr>
          <w:p w14:paraId="50F2D4E1" w14:textId="2676F8B5" w:rsidR="00E961F3" w:rsidRPr="00F61C23" w:rsidRDefault="00707F69" w:rsidP="00E961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213,042</w:t>
            </w:r>
          </w:p>
        </w:tc>
        <w:tc>
          <w:tcPr>
            <w:tcW w:w="270" w:type="dxa"/>
          </w:tcPr>
          <w:p w14:paraId="0EDDA611" w14:textId="77777777" w:rsidR="00E961F3" w:rsidRPr="00F61C23" w:rsidRDefault="00E961F3" w:rsidP="00E961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83883FC" w14:textId="59476EC4" w:rsidR="00E961F3" w:rsidRPr="00F61C23" w:rsidRDefault="00A453AA" w:rsidP="00E961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213</w:t>
            </w:r>
            <w:r w:rsidR="00E961F3"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</w:rPr>
              <w:t>042</w:t>
            </w:r>
          </w:p>
        </w:tc>
      </w:tr>
      <w:tr w:rsidR="00E961F3" w:rsidRPr="00F61C23" w14:paraId="72C4795E" w14:textId="77777777" w:rsidTr="00CF2ED7">
        <w:tc>
          <w:tcPr>
            <w:tcW w:w="5580" w:type="dxa"/>
          </w:tcPr>
          <w:p w14:paraId="4BEDB419" w14:textId="77777777" w:rsidR="00E961F3" w:rsidRPr="00F61C23" w:rsidRDefault="00E961F3" w:rsidP="00E961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9230DB4" w14:textId="38E2B946" w:rsidR="00E961F3" w:rsidRPr="00F61C23" w:rsidRDefault="00707F69" w:rsidP="00E961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(1</w:t>
            </w:r>
            <w:r w:rsidR="00E13F15" w:rsidRPr="00F61C23">
              <w:rPr>
                <w:rFonts w:ascii="Angsana New" w:hAnsi="Angsana New"/>
                <w:sz w:val="30"/>
                <w:szCs w:val="30"/>
              </w:rPr>
              <w:t>3</w:t>
            </w:r>
            <w:r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="00E13F15" w:rsidRPr="00F61C23">
              <w:rPr>
                <w:rFonts w:ascii="Angsana New" w:hAnsi="Angsana New"/>
                <w:sz w:val="30"/>
                <w:szCs w:val="30"/>
              </w:rPr>
              <w:t>552</w:t>
            </w:r>
            <w:r w:rsidRPr="00F61C2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0D19E70" w14:textId="77777777" w:rsidR="00E961F3" w:rsidRPr="00F61C23" w:rsidRDefault="00E961F3" w:rsidP="00E961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4B805D5" w14:textId="625DF40E" w:rsidR="00E961F3" w:rsidRPr="00F61C23" w:rsidRDefault="00E961F3" w:rsidP="00E961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(</w:t>
            </w:r>
            <w:r w:rsidR="00A453AA" w:rsidRPr="00F61C23">
              <w:rPr>
                <w:rFonts w:ascii="Angsana New" w:hAnsi="Angsana New"/>
                <w:sz w:val="30"/>
                <w:szCs w:val="30"/>
              </w:rPr>
              <w:t>15</w:t>
            </w:r>
            <w:r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="00A453AA" w:rsidRPr="00F61C23">
              <w:rPr>
                <w:rFonts w:ascii="Angsana New" w:hAnsi="Angsana New"/>
                <w:sz w:val="30"/>
                <w:szCs w:val="30"/>
              </w:rPr>
              <w:t>258</w:t>
            </w:r>
            <w:r w:rsidRPr="00F61C2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961F3" w:rsidRPr="00F61C23" w14:paraId="5D8441F6" w14:textId="77777777" w:rsidTr="00CF2ED7">
        <w:tc>
          <w:tcPr>
            <w:tcW w:w="5580" w:type="dxa"/>
          </w:tcPr>
          <w:p w14:paraId="767105CE" w14:textId="77777777" w:rsidR="00E961F3" w:rsidRPr="00F61C23" w:rsidRDefault="00E961F3" w:rsidP="00E961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8F89703" w14:textId="7CFA25E6" w:rsidR="00E961F3" w:rsidRPr="00F61C23" w:rsidRDefault="00707F69" w:rsidP="00E961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E13F15" w:rsidRPr="00F61C23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13F15" w:rsidRPr="00F61C23">
              <w:rPr>
                <w:rFonts w:ascii="Angsana New" w:hAnsi="Angsana New"/>
                <w:b/>
                <w:bCs/>
                <w:sz w:val="30"/>
                <w:szCs w:val="30"/>
              </w:rPr>
              <w:t>510</w:t>
            </w:r>
          </w:p>
        </w:tc>
        <w:tc>
          <w:tcPr>
            <w:tcW w:w="270" w:type="dxa"/>
          </w:tcPr>
          <w:p w14:paraId="23C62C94" w14:textId="77777777" w:rsidR="00E961F3" w:rsidRPr="00F61C23" w:rsidRDefault="00E961F3" w:rsidP="00E961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4A8DF1E" w14:textId="0C7F7A6C" w:rsidR="00E961F3" w:rsidRPr="00F61C23" w:rsidRDefault="00A453AA" w:rsidP="00E961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225</w:t>
            </w:r>
            <w:r w:rsidR="00E961F3" w:rsidRPr="00F61C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305</w:t>
            </w:r>
          </w:p>
        </w:tc>
      </w:tr>
    </w:tbl>
    <w:p w14:paraId="4866EAF1" w14:textId="38EC5BD3" w:rsidR="00E51D3C" w:rsidRPr="000D08F3" w:rsidRDefault="00E51D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p w14:paraId="032975C5" w14:textId="3021A9E3" w:rsidR="00DD34A4" w:rsidRPr="00F61C23" w:rsidRDefault="00DD34A4" w:rsidP="00B61B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รายการรายได้และค่าใช้จ่ายของการดำเนินงานร่วมกันซึ่งรวมอยู่ในงบกำไรขาดทุนเบ็ดเสร็จสำหรับ</w:t>
      </w:r>
      <w:r w:rsidR="00AF0B8B" w:rsidRPr="00F61C23">
        <w:rPr>
          <w:rFonts w:ascii="Angsana New" w:hAnsi="Angsana New"/>
          <w:sz w:val="30"/>
          <w:szCs w:val="30"/>
          <w:cs/>
        </w:rPr>
        <w:t>ปี</w:t>
      </w:r>
      <w:r w:rsidR="002D1B8A" w:rsidRPr="00F61C23">
        <w:rPr>
          <w:rFonts w:ascii="Angsana New" w:hAnsi="Angsana New"/>
          <w:sz w:val="30"/>
          <w:szCs w:val="30"/>
          <w:cs/>
        </w:rPr>
        <w:t>สิ้น</w:t>
      </w:r>
      <w:r w:rsidRPr="00F61C23">
        <w:rPr>
          <w:rFonts w:ascii="Angsana New" w:hAnsi="Angsana New"/>
          <w:sz w:val="30"/>
          <w:szCs w:val="30"/>
          <w:cs/>
        </w:rPr>
        <w:t xml:space="preserve">สุดวันที่ </w:t>
      </w:r>
      <w:r w:rsidR="00A453AA" w:rsidRPr="00F61C23">
        <w:rPr>
          <w:rFonts w:ascii="Angsana New" w:hAnsi="Angsana New"/>
          <w:sz w:val="30"/>
          <w:szCs w:val="30"/>
        </w:rPr>
        <w:t>31</w:t>
      </w:r>
      <w:r w:rsidRPr="00F61C23">
        <w:rPr>
          <w:rFonts w:ascii="Angsana New" w:hAnsi="Angsana New"/>
          <w:sz w:val="30"/>
          <w:szCs w:val="30"/>
          <w:cs/>
        </w:rPr>
        <w:t xml:space="preserve"> </w:t>
      </w:r>
      <w:r w:rsidR="002D1B8A" w:rsidRPr="00F61C23">
        <w:rPr>
          <w:rFonts w:ascii="Angsana New" w:hAnsi="Angsana New"/>
          <w:sz w:val="30"/>
          <w:szCs w:val="30"/>
          <w:cs/>
        </w:rPr>
        <w:t>ธันวาคม</w:t>
      </w:r>
      <w:r w:rsidRPr="00F61C23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10C4F24F" w14:textId="6E907AEB" w:rsidR="002D1B8A" w:rsidRPr="000D08F3" w:rsidRDefault="002D1B8A" w:rsidP="00B61BC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710"/>
        <w:gridCol w:w="270"/>
        <w:gridCol w:w="1620"/>
      </w:tblGrid>
      <w:tr w:rsidR="002D1B8A" w:rsidRPr="00F61C23" w14:paraId="4535E283" w14:textId="77777777" w:rsidTr="002D1B8A">
        <w:tc>
          <w:tcPr>
            <w:tcW w:w="5580" w:type="dxa"/>
          </w:tcPr>
          <w:p w14:paraId="55F2AD36" w14:textId="77777777" w:rsidR="002D1B8A" w:rsidRPr="00F61C23" w:rsidRDefault="002D1B8A" w:rsidP="00F96A0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59EBC6C9" w14:textId="77777777" w:rsidR="002D1B8A" w:rsidRPr="00F61C23" w:rsidRDefault="002D1B8A" w:rsidP="00F96A0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1B5C49" w:rsidRPr="00F61C23" w14:paraId="6429161A" w14:textId="77777777" w:rsidTr="002D1B8A">
        <w:tc>
          <w:tcPr>
            <w:tcW w:w="5580" w:type="dxa"/>
          </w:tcPr>
          <w:p w14:paraId="3F3F9F18" w14:textId="77777777" w:rsidR="001B5C49" w:rsidRPr="00F61C23" w:rsidRDefault="001B5C49" w:rsidP="001B5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6C73DF4" w14:textId="5553ECB2" w:rsidR="001B5C49" w:rsidRPr="00F61C23" w:rsidRDefault="00A453AA" w:rsidP="001B5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4A07223" w14:textId="77777777" w:rsidR="001B5C49" w:rsidRPr="00F61C23" w:rsidRDefault="001B5C49" w:rsidP="001B5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A4780E8" w14:textId="2DF461ED" w:rsidR="001B5C49" w:rsidRPr="00F61C23" w:rsidRDefault="00A453AA" w:rsidP="001B5C4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D1B8A" w:rsidRPr="00F61C23" w14:paraId="512A8482" w14:textId="77777777" w:rsidTr="002D1B8A">
        <w:tc>
          <w:tcPr>
            <w:tcW w:w="5580" w:type="dxa"/>
          </w:tcPr>
          <w:p w14:paraId="1741CAC6" w14:textId="77777777" w:rsidR="002D1B8A" w:rsidRPr="00F61C23" w:rsidRDefault="002D1B8A" w:rsidP="00F96A0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520CD3E9" w14:textId="77777777" w:rsidR="002D1B8A" w:rsidRPr="00F61C23" w:rsidRDefault="002D1B8A" w:rsidP="00F96A0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61F3" w:rsidRPr="00F61C23" w14:paraId="2843D18E" w14:textId="77777777" w:rsidTr="002D1B8A">
        <w:tc>
          <w:tcPr>
            <w:tcW w:w="5580" w:type="dxa"/>
          </w:tcPr>
          <w:p w14:paraId="672A5A86" w14:textId="253A77A6" w:rsidR="00E961F3" w:rsidRPr="00F61C23" w:rsidRDefault="00E961F3" w:rsidP="00E961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29"/>
                <w:szCs w:val="29"/>
                <w:cs/>
              </w:rPr>
              <w:t>รายได้</w:t>
            </w:r>
          </w:p>
        </w:tc>
        <w:tc>
          <w:tcPr>
            <w:tcW w:w="1710" w:type="dxa"/>
          </w:tcPr>
          <w:p w14:paraId="5EDFA4B7" w14:textId="238CE71C" w:rsidR="00E961F3" w:rsidRPr="00F61C23" w:rsidRDefault="00464FB3" w:rsidP="00E961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76,3</w:t>
            </w:r>
            <w:r w:rsidR="00E13F15" w:rsidRPr="00F61C23">
              <w:rPr>
                <w:rFonts w:ascii="Angsana New" w:hAnsi="Angsana New"/>
                <w:sz w:val="30"/>
                <w:szCs w:val="30"/>
              </w:rPr>
              <w:t>03</w:t>
            </w:r>
          </w:p>
        </w:tc>
        <w:tc>
          <w:tcPr>
            <w:tcW w:w="270" w:type="dxa"/>
          </w:tcPr>
          <w:p w14:paraId="44BED8BF" w14:textId="77777777" w:rsidR="00E961F3" w:rsidRPr="00F61C23" w:rsidRDefault="00E961F3" w:rsidP="00E961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88DF02D" w14:textId="43E87C63" w:rsidR="00E961F3" w:rsidRPr="00F61C23" w:rsidRDefault="00A453AA" w:rsidP="00E961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414</w:t>
            </w:r>
            <w:r w:rsidR="00E961F3"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</w:rPr>
              <w:t>654</w:t>
            </w:r>
          </w:p>
        </w:tc>
      </w:tr>
      <w:tr w:rsidR="00E961F3" w:rsidRPr="00F61C23" w14:paraId="05AE34C0" w14:textId="77777777" w:rsidTr="002D1B8A">
        <w:tc>
          <w:tcPr>
            <w:tcW w:w="5580" w:type="dxa"/>
          </w:tcPr>
          <w:p w14:paraId="4CCAFAF1" w14:textId="3C14A16B" w:rsidR="00E961F3" w:rsidRPr="00F61C23" w:rsidRDefault="00E961F3" w:rsidP="00E961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29"/>
                <w:szCs w:val="29"/>
                <w:cs/>
              </w:rPr>
              <w:t>ค่าใช้จ่าย</w:t>
            </w:r>
          </w:p>
        </w:tc>
        <w:tc>
          <w:tcPr>
            <w:tcW w:w="1710" w:type="dxa"/>
          </w:tcPr>
          <w:p w14:paraId="2209DEE5" w14:textId="6F8AEF11" w:rsidR="00E961F3" w:rsidRPr="00F61C23" w:rsidRDefault="00464FB3" w:rsidP="00E961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(63,</w:t>
            </w:r>
            <w:r w:rsidR="00E13F15" w:rsidRPr="00F61C23">
              <w:rPr>
                <w:rFonts w:ascii="Angsana New" w:hAnsi="Angsana New"/>
                <w:sz w:val="30"/>
                <w:szCs w:val="30"/>
              </w:rPr>
              <w:t>678</w:t>
            </w:r>
            <w:r w:rsidRPr="00F61C2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FB8CDE1" w14:textId="77777777" w:rsidR="00E961F3" w:rsidRPr="00F61C23" w:rsidRDefault="00E961F3" w:rsidP="00E961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FBF3703" w14:textId="21AA0F8F" w:rsidR="00E961F3" w:rsidRPr="00F61C23" w:rsidRDefault="00E961F3" w:rsidP="00E961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(</w:t>
            </w:r>
            <w:r w:rsidR="00A453AA" w:rsidRPr="00F61C23">
              <w:rPr>
                <w:rFonts w:ascii="Angsana New" w:hAnsi="Angsana New"/>
                <w:sz w:val="30"/>
                <w:szCs w:val="30"/>
              </w:rPr>
              <w:t>369</w:t>
            </w:r>
            <w:r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="00A453AA" w:rsidRPr="00F61C23">
              <w:rPr>
                <w:rFonts w:ascii="Angsana New" w:hAnsi="Angsana New"/>
                <w:sz w:val="30"/>
                <w:szCs w:val="30"/>
              </w:rPr>
              <w:t>460</w:t>
            </w:r>
            <w:r w:rsidRPr="00F61C2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961F3" w:rsidRPr="00F61C23" w14:paraId="087AB0A5" w14:textId="77777777" w:rsidTr="002D1B8A">
        <w:tc>
          <w:tcPr>
            <w:tcW w:w="5580" w:type="dxa"/>
          </w:tcPr>
          <w:p w14:paraId="47E71329" w14:textId="20310FE2" w:rsidR="00E961F3" w:rsidRPr="00F61C23" w:rsidRDefault="00E961F3" w:rsidP="00E961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6D6E2E4" w14:textId="40024D78" w:rsidR="00E961F3" w:rsidRPr="00F61C23" w:rsidRDefault="00464FB3" w:rsidP="00E961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12,62</w:t>
            </w:r>
            <w:r w:rsidR="00E13F15" w:rsidRPr="00F61C2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CCAF3E1" w14:textId="77777777" w:rsidR="00E961F3" w:rsidRPr="00F61C23" w:rsidRDefault="00E961F3" w:rsidP="00E961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0FB01A4" w14:textId="1922473A" w:rsidR="00E961F3" w:rsidRPr="00F61C23" w:rsidRDefault="00A453AA" w:rsidP="00E961F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  <w:r w:rsidR="00E961F3" w:rsidRPr="00F61C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194</w:t>
            </w:r>
          </w:p>
        </w:tc>
      </w:tr>
    </w:tbl>
    <w:p w14:paraId="3EB1CAE8" w14:textId="53133504" w:rsidR="00E961F3" w:rsidRPr="000D08F3" w:rsidRDefault="00E961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1BA9E88B" w14:textId="3D853D54" w:rsidR="006E7C82" w:rsidRPr="00F61C23" w:rsidRDefault="000F6A64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F61C23">
        <w:rPr>
          <w:rFonts w:ascii="Angsana New" w:hAnsi="Angsana New"/>
          <w:bCs/>
          <w:sz w:val="30"/>
          <w:szCs w:val="30"/>
          <w:cs/>
        </w:rPr>
        <w:t>เงินลงทุนในบริษัทย่อย</w:t>
      </w:r>
    </w:p>
    <w:p w14:paraId="3B8E8546" w14:textId="77777777" w:rsidR="009A0AE7" w:rsidRPr="000D08F3" w:rsidRDefault="009A0AE7" w:rsidP="00ED46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10"/>
        <w:gridCol w:w="1673"/>
        <w:gridCol w:w="244"/>
        <w:gridCol w:w="1643"/>
      </w:tblGrid>
      <w:tr w:rsidR="00BA1315" w:rsidRPr="00F61C23" w14:paraId="12BB946C" w14:textId="77777777" w:rsidTr="00AF0B8B">
        <w:trPr>
          <w:tblHeader/>
        </w:trPr>
        <w:tc>
          <w:tcPr>
            <w:tcW w:w="2402" w:type="pct"/>
          </w:tcPr>
          <w:p w14:paraId="324FC72A" w14:textId="77777777" w:rsidR="00BA1315" w:rsidRPr="00F61C23" w:rsidRDefault="00BA1315" w:rsidP="006E7C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</w:tcPr>
          <w:p w14:paraId="248AA95D" w14:textId="4E788E39" w:rsidR="00BA1315" w:rsidRPr="00F61C23" w:rsidRDefault="00BA1315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939" w:type="pct"/>
            <w:gridSpan w:val="3"/>
          </w:tcPr>
          <w:p w14:paraId="769023D5" w14:textId="77777777" w:rsidR="00BA1315" w:rsidRPr="00F61C23" w:rsidRDefault="00BA1315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5C49" w:rsidRPr="00F61C23" w14:paraId="7D97549E" w14:textId="77777777" w:rsidTr="00AF0B8B">
        <w:trPr>
          <w:tblHeader/>
        </w:trPr>
        <w:tc>
          <w:tcPr>
            <w:tcW w:w="2402" w:type="pct"/>
          </w:tcPr>
          <w:p w14:paraId="4139B865" w14:textId="77777777" w:rsidR="001B5C49" w:rsidRPr="00F61C23" w:rsidRDefault="001B5C49" w:rsidP="001B5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9" w:type="pct"/>
          </w:tcPr>
          <w:p w14:paraId="34E06DF8" w14:textId="77777777" w:rsidR="001B5C49" w:rsidRPr="00F61C23" w:rsidRDefault="001B5C49" w:rsidP="001B5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pct"/>
          </w:tcPr>
          <w:p w14:paraId="20E79D03" w14:textId="667CDDEE" w:rsidR="001B5C49" w:rsidRPr="00F61C23" w:rsidRDefault="00A453AA" w:rsidP="001B5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3" w:type="pct"/>
          </w:tcPr>
          <w:p w14:paraId="707F2E5D" w14:textId="77777777" w:rsidR="001B5C49" w:rsidRPr="00F61C23" w:rsidRDefault="001B5C49" w:rsidP="001B5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pct"/>
          </w:tcPr>
          <w:p w14:paraId="5A22A16A" w14:textId="4B6352B6" w:rsidR="001B5C49" w:rsidRPr="00F61C23" w:rsidRDefault="00A453AA" w:rsidP="001B5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A1315" w:rsidRPr="00F61C23" w14:paraId="3BF72AC0" w14:textId="77777777" w:rsidTr="00AF0B8B">
        <w:trPr>
          <w:tblHeader/>
        </w:trPr>
        <w:tc>
          <w:tcPr>
            <w:tcW w:w="2402" w:type="pct"/>
          </w:tcPr>
          <w:p w14:paraId="31962DEE" w14:textId="77777777" w:rsidR="00BA1315" w:rsidRPr="00F61C23" w:rsidRDefault="00BA1315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9" w:type="pct"/>
          </w:tcPr>
          <w:p w14:paraId="0FD1ABE4" w14:textId="77777777" w:rsidR="00BA1315" w:rsidRPr="00F61C23" w:rsidRDefault="00BA1315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9" w:type="pct"/>
            <w:gridSpan w:val="3"/>
          </w:tcPr>
          <w:p w14:paraId="79BBFD73" w14:textId="77777777" w:rsidR="00BA1315" w:rsidRPr="00F61C23" w:rsidRDefault="00BA1315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61C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5C49" w:rsidRPr="00F61C23" w14:paraId="4DD6AE13" w14:textId="77777777" w:rsidTr="00AF0B8B">
        <w:trPr>
          <w:tblHeader/>
        </w:trPr>
        <w:tc>
          <w:tcPr>
            <w:tcW w:w="2402" w:type="pct"/>
          </w:tcPr>
          <w:p w14:paraId="142FD8E6" w14:textId="3C68FABE" w:rsidR="001B5C49" w:rsidRPr="00F61C23" w:rsidRDefault="001B5C49" w:rsidP="001B5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A453AA" w:rsidRPr="00F61C23">
              <w:rPr>
                <w:rFonts w:ascii="Angsana New" w:hAnsi="Angsana New"/>
                <w:sz w:val="30"/>
                <w:szCs w:val="30"/>
              </w:rPr>
              <w:t>1</w:t>
            </w:r>
            <w:r w:rsidRPr="00F61C23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59" w:type="pct"/>
          </w:tcPr>
          <w:p w14:paraId="53BA2C1D" w14:textId="77777777" w:rsidR="001B5C49" w:rsidRPr="00F61C23" w:rsidRDefault="001B5C49" w:rsidP="001B5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pct"/>
          </w:tcPr>
          <w:p w14:paraId="283B4408" w14:textId="4A9A13C5" w:rsidR="001B5C49" w:rsidRPr="00F61C23" w:rsidRDefault="00A453AA" w:rsidP="001B5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681</w:t>
            </w:r>
            <w:r w:rsidR="001B5C49"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</w:rPr>
              <w:t>808</w:t>
            </w:r>
          </w:p>
        </w:tc>
        <w:tc>
          <w:tcPr>
            <w:tcW w:w="133" w:type="pct"/>
          </w:tcPr>
          <w:p w14:paraId="04ADA52D" w14:textId="77777777" w:rsidR="001B5C49" w:rsidRPr="00F61C23" w:rsidRDefault="001B5C49" w:rsidP="001B5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pct"/>
          </w:tcPr>
          <w:p w14:paraId="14A660A7" w14:textId="4BD1EBD1" w:rsidR="001B5C49" w:rsidRPr="00F61C23" w:rsidRDefault="00A453AA" w:rsidP="001B5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668</w:t>
            </w:r>
            <w:r w:rsidR="001B5C49"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</w:rPr>
              <w:t>058</w:t>
            </w:r>
          </w:p>
        </w:tc>
      </w:tr>
      <w:tr w:rsidR="001B5C49" w:rsidRPr="00F61C23" w14:paraId="73E5EAFC" w14:textId="77777777" w:rsidTr="00AF0B8B">
        <w:trPr>
          <w:tblHeader/>
        </w:trPr>
        <w:tc>
          <w:tcPr>
            <w:tcW w:w="2402" w:type="pct"/>
          </w:tcPr>
          <w:p w14:paraId="3FE0ECB7" w14:textId="77777777" w:rsidR="001B5C49" w:rsidRPr="00F61C23" w:rsidRDefault="001B5C49" w:rsidP="001B5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659" w:type="pct"/>
          </w:tcPr>
          <w:p w14:paraId="39957C42" w14:textId="01F4FDEC" w:rsidR="001B5C49" w:rsidRPr="00F61C23" w:rsidRDefault="001B5C49" w:rsidP="001B5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26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pct"/>
          </w:tcPr>
          <w:p w14:paraId="36CCD20F" w14:textId="7096119A" w:rsidR="001B5C49" w:rsidRPr="00F61C23" w:rsidRDefault="00464FB3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7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133" w:type="pct"/>
          </w:tcPr>
          <w:p w14:paraId="6AA35A5F" w14:textId="77777777" w:rsidR="001B5C49" w:rsidRPr="00F61C23" w:rsidRDefault="001B5C49" w:rsidP="001B5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pct"/>
          </w:tcPr>
          <w:p w14:paraId="17CECEF2" w14:textId="4B8643D3" w:rsidR="001B5C49" w:rsidRPr="00F61C23" w:rsidRDefault="00A453AA" w:rsidP="001B5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1B5C49" w:rsidRPr="00F61C23" w14:paraId="74E34BEA" w14:textId="77777777" w:rsidTr="00AF0B8B">
        <w:trPr>
          <w:tblHeader/>
        </w:trPr>
        <w:tc>
          <w:tcPr>
            <w:tcW w:w="2402" w:type="pct"/>
          </w:tcPr>
          <w:p w14:paraId="69944DCA" w14:textId="11F4225E" w:rsidR="001B5C49" w:rsidRPr="00F61C23" w:rsidRDefault="001B5C49" w:rsidP="001B5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659" w:type="pct"/>
          </w:tcPr>
          <w:p w14:paraId="384975DC" w14:textId="2EBDF8B7" w:rsidR="001B5C49" w:rsidRPr="00F61C23" w:rsidRDefault="001B5C49" w:rsidP="001B5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26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11" w:type="pct"/>
          </w:tcPr>
          <w:p w14:paraId="753B44F9" w14:textId="482E3755" w:rsidR="001B5C49" w:rsidRPr="00F61C23" w:rsidRDefault="00464FB3" w:rsidP="00303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7DD1EC4E" w14:textId="77777777" w:rsidR="001B5C49" w:rsidRPr="00F61C23" w:rsidRDefault="001B5C49" w:rsidP="001B5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pct"/>
          </w:tcPr>
          <w:p w14:paraId="7963633E" w14:textId="1ED8E95D" w:rsidR="001B5C49" w:rsidRPr="00F61C23" w:rsidRDefault="001B5C49" w:rsidP="001E5F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(</w:t>
            </w:r>
            <w:r w:rsidR="00A453AA" w:rsidRPr="00F61C23">
              <w:rPr>
                <w:rFonts w:ascii="Angsana New" w:hAnsi="Angsana New"/>
                <w:sz w:val="30"/>
                <w:szCs w:val="30"/>
              </w:rPr>
              <w:t>250</w:t>
            </w:r>
            <w:r w:rsidRPr="00F61C2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B5C49" w:rsidRPr="00F61C23" w14:paraId="15C1F625" w14:textId="77777777" w:rsidTr="00AF0B8B">
        <w:trPr>
          <w:trHeight w:val="452"/>
          <w:tblHeader/>
        </w:trPr>
        <w:tc>
          <w:tcPr>
            <w:tcW w:w="2402" w:type="pct"/>
          </w:tcPr>
          <w:p w14:paraId="5674B3EA" w14:textId="77777777" w:rsidR="001B5C49" w:rsidRPr="00F61C23" w:rsidRDefault="001B5C49" w:rsidP="001B5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659" w:type="pct"/>
          </w:tcPr>
          <w:p w14:paraId="324EFE85" w14:textId="77777777" w:rsidR="001B5C49" w:rsidRPr="00F61C23" w:rsidRDefault="001B5C49" w:rsidP="001B5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1" w:type="pct"/>
            <w:tcBorders>
              <w:bottom w:val="single" w:sz="4" w:space="0" w:color="auto"/>
            </w:tcBorders>
          </w:tcPr>
          <w:p w14:paraId="1B86F1FC" w14:textId="300D916B" w:rsidR="001B5C49" w:rsidRPr="00F61C23" w:rsidRDefault="00464FB3" w:rsidP="00303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22FE16D5" w14:textId="77777777" w:rsidR="001B5C49" w:rsidRPr="00F61C23" w:rsidRDefault="001B5C49" w:rsidP="001B5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pct"/>
            <w:tcBorders>
              <w:bottom w:val="single" w:sz="4" w:space="0" w:color="auto"/>
            </w:tcBorders>
          </w:tcPr>
          <w:p w14:paraId="08BEAB65" w14:textId="5FFFDC16" w:rsidR="001B5C49" w:rsidRPr="00F61C23" w:rsidRDefault="00A453AA" w:rsidP="001B5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13</w:t>
            </w:r>
            <w:r w:rsidR="001B5C49"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1B5C49" w:rsidRPr="00F61C23" w14:paraId="4919A723" w14:textId="77777777" w:rsidTr="00AF0B8B">
        <w:trPr>
          <w:tblHeader/>
        </w:trPr>
        <w:tc>
          <w:tcPr>
            <w:tcW w:w="2402" w:type="pct"/>
          </w:tcPr>
          <w:p w14:paraId="4D0CA29C" w14:textId="406A57F2" w:rsidR="001B5C49" w:rsidRPr="00F61C23" w:rsidRDefault="001B5C49" w:rsidP="001B5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453AA" w:rsidRPr="00F61C2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59" w:type="pct"/>
          </w:tcPr>
          <w:p w14:paraId="0BD1B014" w14:textId="77777777" w:rsidR="001B5C49" w:rsidRPr="00F61C23" w:rsidRDefault="001B5C49" w:rsidP="001B5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double" w:sz="4" w:space="0" w:color="auto"/>
            </w:tcBorders>
          </w:tcPr>
          <w:p w14:paraId="065CB3AE" w14:textId="22C635E2" w:rsidR="001B5C49" w:rsidRPr="00F61C23" w:rsidRDefault="00464FB3" w:rsidP="001B5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7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682,808</w:t>
            </w:r>
          </w:p>
        </w:tc>
        <w:tc>
          <w:tcPr>
            <w:tcW w:w="133" w:type="pct"/>
          </w:tcPr>
          <w:p w14:paraId="2D65C778" w14:textId="77777777" w:rsidR="001B5C49" w:rsidRPr="00F61C23" w:rsidRDefault="001B5C49" w:rsidP="001B5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5" w:type="pct"/>
            <w:tcBorders>
              <w:top w:val="single" w:sz="4" w:space="0" w:color="auto"/>
              <w:bottom w:val="double" w:sz="4" w:space="0" w:color="auto"/>
            </w:tcBorders>
          </w:tcPr>
          <w:p w14:paraId="34A21558" w14:textId="705875EC" w:rsidR="001B5C49" w:rsidRPr="00F61C23" w:rsidRDefault="00A453AA" w:rsidP="001B5C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681</w:t>
            </w:r>
            <w:r w:rsidR="001B5C49" w:rsidRPr="00F61C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808</w:t>
            </w:r>
          </w:p>
        </w:tc>
      </w:tr>
    </w:tbl>
    <w:p w14:paraId="782DBF34" w14:textId="77777777" w:rsidR="00283B03" w:rsidRPr="00F61C23" w:rsidRDefault="00283B03" w:rsidP="006C5F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1"/>
        </w:tabs>
        <w:rPr>
          <w:rFonts w:ascii="Angsana New" w:hAnsi="Angsana New"/>
          <w:sz w:val="30"/>
          <w:szCs w:val="30"/>
          <w:cs/>
        </w:rPr>
        <w:sectPr w:rsidR="00283B03" w:rsidRPr="00F61C23" w:rsidSect="00553C20"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p w14:paraId="0E0D37C3" w14:textId="77777777" w:rsidR="00BF3DAB" w:rsidRPr="00F61C23" w:rsidRDefault="00BF3DAB" w:rsidP="00826626">
      <w:pPr>
        <w:spacing w:line="240" w:lineRule="auto"/>
        <w:rPr>
          <w:rFonts w:ascii="Angsana New" w:hAnsi="Angsana New"/>
          <w:sz w:val="2"/>
          <w:szCs w:val="2"/>
        </w:rPr>
      </w:pPr>
    </w:p>
    <w:p w14:paraId="2C20EFB6" w14:textId="7876AE28" w:rsidR="0065124E" w:rsidRPr="00F61C23" w:rsidRDefault="0065124E" w:rsidP="007276E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contextualSpacing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A453AA" w:rsidRPr="00F61C23">
        <w:rPr>
          <w:rFonts w:ascii="Angsana New" w:hAnsi="Angsana New"/>
          <w:sz w:val="30"/>
          <w:szCs w:val="30"/>
        </w:rPr>
        <w:t>31</w:t>
      </w:r>
      <w:r w:rsidR="00F83350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ธันวาคม และเงินปันผลรับสำหรับแต่ละ</w:t>
      </w:r>
      <w:r w:rsidR="00D30216" w:rsidRPr="00F61C23">
        <w:rPr>
          <w:rFonts w:ascii="Angsana New" w:hAnsi="Angsana New"/>
          <w:sz w:val="30"/>
          <w:szCs w:val="30"/>
          <w:cs/>
        </w:rPr>
        <w:t>ปี</w:t>
      </w:r>
      <w:r w:rsidR="00F83350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มีดังนี้</w:t>
      </w:r>
    </w:p>
    <w:p w14:paraId="0698D19E" w14:textId="0EF722B3" w:rsidR="00BF3DAB" w:rsidRPr="00F61C23" w:rsidRDefault="00BF3DAB" w:rsidP="007276E0">
      <w:pPr>
        <w:pStyle w:val="BodyText"/>
        <w:spacing w:after="0" w:line="240" w:lineRule="auto"/>
        <w:contextualSpacing/>
        <w:jc w:val="thaiDistribute"/>
        <w:rPr>
          <w:rFonts w:ascii="Angsana New" w:hAnsi="Angsana New"/>
          <w:sz w:val="24"/>
          <w:szCs w:val="24"/>
        </w:rPr>
      </w:pPr>
    </w:p>
    <w:tbl>
      <w:tblPr>
        <w:tblW w:w="143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76"/>
        <w:gridCol w:w="1080"/>
        <w:gridCol w:w="180"/>
        <w:gridCol w:w="1080"/>
        <w:gridCol w:w="180"/>
        <w:gridCol w:w="1082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093"/>
      </w:tblGrid>
      <w:tr w:rsidR="00664BF1" w:rsidRPr="00F61C23" w14:paraId="5C95CCEC" w14:textId="77777777" w:rsidTr="00664BF1">
        <w:trPr>
          <w:cantSplit/>
          <w:tblHeader/>
        </w:trPr>
        <w:tc>
          <w:tcPr>
            <w:tcW w:w="4476" w:type="dxa"/>
          </w:tcPr>
          <w:p w14:paraId="6C408FB9" w14:textId="77777777" w:rsidR="00664BF1" w:rsidRPr="00F61C23" w:rsidRDefault="00664BF1" w:rsidP="003C529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913" w:type="dxa"/>
            <w:gridSpan w:val="15"/>
          </w:tcPr>
          <w:p w14:paraId="03D6A573" w14:textId="77777777" w:rsidR="00664BF1" w:rsidRPr="00F61C23" w:rsidRDefault="00664BF1" w:rsidP="00664BF1">
            <w:pPr>
              <w:pStyle w:val="BodyText"/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664BF1" w:rsidRPr="00F61C23" w14:paraId="048F19EB" w14:textId="77777777" w:rsidTr="003C5297">
        <w:trPr>
          <w:cantSplit/>
          <w:tblHeader/>
        </w:trPr>
        <w:tc>
          <w:tcPr>
            <w:tcW w:w="4476" w:type="dxa"/>
          </w:tcPr>
          <w:p w14:paraId="79E350A6" w14:textId="77777777" w:rsidR="00664BF1" w:rsidRPr="00F61C23" w:rsidRDefault="00664BF1" w:rsidP="003C529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2099E51F" w14:textId="77777777" w:rsidR="00664BF1" w:rsidRPr="00F61C23" w:rsidRDefault="00664BF1" w:rsidP="003C52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สัดส่วนการถือหุ้น</w:t>
            </w:r>
          </w:p>
        </w:tc>
        <w:tc>
          <w:tcPr>
            <w:tcW w:w="180" w:type="dxa"/>
          </w:tcPr>
          <w:p w14:paraId="4AF790A1" w14:textId="77777777" w:rsidR="00664BF1" w:rsidRPr="00F61C23" w:rsidRDefault="00664BF1" w:rsidP="003C52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42" w:type="dxa"/>
            <w:gridSpan w:val="3"/>
          </w:tcPr>
          <w:p w14:paraId="16745D70" w14:textId="77777777" w:rsidR="00664BF1" w:rsidRPr="00F61C23" w:rsidRDefault="00664BF1" w:rsidP="003C52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9314937" w14:textId="77777777" w:rsidR="00664BF1" w:rsidRPr="00F61C23" w:rsidRDefault="00664BF1" w:rsidP="003C52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42D266F2" w14:textId="77777777" w:rsidR="00664BF1" w:rsidRPr="00F61C23" w:rsidRDefault="00664BF1" w:rsidP="003C52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CC432F3" w14:textId="77777777" w:rsidR="00664BF1" w:rsidRPr="00F61C23" w:rsidRDefault="00664BF1" w:rsidP="003C529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1" w:type="dxa"/>
            <w:gridSpan w:val="3"/>
          </w:tcPr>
          <w:p w14:paraId="2DE3505F" w14:textId="59304880" w:rsidR="00664BF1" w:rsidRPr="00F61C23" w:rsidRDefault="00664BF1" w:rsidP="003C5297">
            <w:pPr>
              <w:pStyle w:val="acctfourfigures"/>
              <w:tabs>
                <w:tab w:val="clear" w:pos="765"/>
                <w:tab w:val="left" w:pos="21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  <w:tr w:rsidR="00664BF1" w:rsidRPr="00F61C23" w14:paraId="2DC5FEAA" w14:textId="77777777" w:rsidTr="003C5297">
        <w:trPr>
          <w:cantSplit/>
          <w:tblHeader/>
        </w:trPr>
        <w:tc>
          <w:tcPr>
            <w:tcW w:w="4476" w:type="dxa"/>
          </w:tcPr>
          <w:p w14:paraId="00E1F1D7" w14:textId="77777777" w:rsidR="00664BF1" w:rsidRPr="00F61C23" w:rsidRDefault="00664BF1" w:rsidP="00664BF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770771AF" w14:textId="77777777" w:rsidR="00664BF1" w:rsidRPr="00F61C23" w:rsidRDefault="00664BF1" w:rsidP="00664BF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  <w:lang w:bidi="th-TH"/>
              </w:rPr>
              <w:t>โดยตรง</w:t>
            </w:r>
            <w:r w:rsidRPr="00F61C2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และโดย</w:t>
            </w:r>
            <w:r w:rsidRPr="00F61C23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อ้อม</w:t>
            </w:r>
          </w:p>
        </w:tc>
        <w:tc>
          <w:tcPr>
            <w:tcW w:w="180" w:type="dxa"/>
          </w:tcPr>
          <w:p w14:paraId="73A149B2" w14:textId="77777777" w:rsidR="00664BF1" w:rsidRPr="00F61C23" w:rsidRDefault="00664BF1" w:rsidP="00664BF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42" w:type="dxa"/>
            <w:gridSpan w:val="3"/>
          </w:tcPr>
          <w:p w14:paraId="0D953877" w14:textId="77777777" w:rsidR="00664BF1" w:rsidRPr="00F61C23" w:rsidRDefault="00664BF1" w:rsidP="00664BF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30A3D804" w14:textId="77777777" w:rsidR="00664BF1" w:rsidRPr="00F61C23" w:rsidRDefault="00664BF1" w:rsidP="00664BF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18A2E06E" w14:textId="77777777" w:rsidR="00664BF1" w:rsidRPr="00F61C23" w:rsidRDefault="00664BF1" w:rsidP="00664BF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</w:tcPr>
          <w:p w14:paraId="3B88A0AC" w14:textId="77777777" w:rsidR="00664BF1" w:rsidRPr="00F61C23" w:rsidRDefault="00664BF1" w:rsidP="00664BF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1" w:type="dxa"/>
            <w:gridSpan w:val="3"/>
          </w:tcPr>
          <w:p w14:paraId="0388AF9E" w14:textId="0CA9AE0E" w:rsidR="00664BF1" w:rsidRPr="00F61C23" w:rsidRDefault="00664BF1" w:rsidP="00664BF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เงินปันผลรับสำหรับปี</w:t>
            </w:r>
          </w:p>
        </w:tc>
      </w:tr>
      <w:tr w:rsidR="00664BF1" w:rsidRPr="00F61C23" w14:paraId="11DA12B9" w14:textId="77777777" w:rsidTr="003C5297">
        <w:trPr>
          <w:cantSplit/>
          <w:tblHeader/>
        </w:trPr>
        <w:tc>
          <w:tcPr>
            <w:tcW w:w="4476" w:type="dxa"/>
          </w:tcPr>
          <w:p w14:paraId="22868C41" w14:textId="77777777" w:rsidR="00664BF1" w:rsidRPr="00F61C23" w:rsidRDefault="00664BF1" w:rsidP="00664BF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BF6CA3" w14:textId="30FBE1DF" w:rsidR="00664BF1" w:rsidRPr="00F61C23" w:rsidRDefault="00A453AA" w:rsidP="00664BF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0B76695" w14:textId="77777777" w:rsidR="00664BF1" w:rsidRPr="00F61C23" w:rsidRDefault="00664BF1" w:rsidP="00664BF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E732E8" w14:textId="5513A36B" w:rsidR="00664BF1" w:rsidRPr="00F61C23" w:rsidRDefault="00A453AA" w:rsidP="00664BF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6E989A69" w14:textId="77777777" w:rsidR="00664BF1" w:rsidRPr="00F61C23" w:rsidRDefault="00664BF1" w:rsidP="00664BF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F68ADD2" w14:textId="08F782E8" w:rsidR="00664BF1" w:rsidRPr="00F61C23" w:rsidRDefault="00A453AA" w:rsidP="00664BF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DE13EE9" w14:textId="77777777" w:rsidR="00664BF1" w:rsidRPr="00F61C23" w:rsidRDefault="00664BF1" w:rsidP="00664BF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374097" w14:textId="66AED492" w:rsidR="00664BF1" w:rsidRPr="00F61C23" w:rsidRDefault="00A453AA" w:rsidP="00664BF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13B5D9CB" w14:textId="77777777" w:rsidR="00664BF1" w:rsidRPr="00F61C23" w:rsidRDefault="00664BF1" w:rsidP="00664BF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70FAAA" w14:textId="00F490BB" w:rsidR="00664BF1" w:rsidRPr="00F61C23" w:rsidRDefault="00A453AA" w:rsidP="00664BF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34D3543" w14:textId="77777777" w:rsidR="00664BF1" w:rsidRPr="00F61C23" w:rsidRDefault="00664BF1" w:rsidP="00664BF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00F53A" w14:textId="6CBF30C2" w:rsidR="00664BF1" w:rsidRPr="00F61C23" w:rsidRDefault="00A453AA" w:rsidP="00664BF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73CC7A27" w14:textId="77777777" w:rsidR="00664BF1" w:rsidRPr="00F61C23" w:rsidRDefault="00664BF1" w:rsidP="00664BF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7710F9" w14:textId="105CA7CE" w:rsidR="00664BF1" w:rsidRPr="00F61C23" w:rsidRDefault="00A453AA" w:rsidP="00664BF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20D2DC07" w14:textId="77777777" w:rsidR="00664BF1" w:rsidRPr="00F61C23" w:rsidRDefault="00664BF1" w:rsidP="00664BF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</w:tcPr>
          <w:p w14:paraId="544FBB87" w14:textId="08D281AB" w:rsidR="00664BF1" w:rsidRPr="00F61C23" w:rsidRDefault="00A453AA" w:rsidP="00664BF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2562</w:t>
            </w:r>
          </w:p>
        </w:tc>
      </w:tr>
      <w:tr w:rsidR="00664BF1" w:rsidRPr="00F61C23" w14:paraId="7205AE98" w14:textId="77777777" w:rsidTr="003C5297">
        <w:trPr>
          <w:cantSplit/>
        </w:trPr>
        <w:tc>
          <w:tcPr>
            <w:tcW w:w="4476" w:type="dxa"/>
          </w:tcPr>
          <w:p w14:paraId="760CED2A" w14:textId="77777777" w:rsidR="00664BF1" w:rsidRPr="00F61C23" w:rsidRDefault="00664BF1" w:rsidP="00664BF1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340" w:type="dxa"/>
            <w:gridSpan w:val="3"/>
          </w:tcPr>
          <w:p w14:paraId="68F359AB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5AC3E73C" w14:textId="77777777" w:rsidR="00664BF1" w:rsidRPr="00F61C23" w:rsidRDefault="00664BF1" w:rsidP="00664BF1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393" w:type="dxa"/>
            <w:gridSpan w:val="11"/>
          </w:tcPr>
          <w:p w14:paraId="288ADB24" w14:textId="77777777" w:rsidR="00664BF1" w:rsidRPr="00F61C23" w:rsidRDefault="00664BF1" w:rsidP="00664BF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64BF1" w:rsidRPr="00F61C23" w14:paraId="1AC27B6D" w14:textId="77777777" w:rsidTr="003C5297">
        <w:trPr>
          <w:cantSplit/>
        </w:trPr>
        <w:tc>
          <w:tcPr>
            <w:tcW w:w="4476" w:type="dxa"/>
          </w:tcPr>
          <w:p w14:paraId="5F07F819" w14:textId="77777777" w:rsidR="00664BF1" w:rsidRPr="00F61C23" w:rsidRDefault="00664BF1" w:rsidP="00664BF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บริษัท สยามวาสโก จำกัด</w:t>
            </w:r>
          </w:p>
        </w:tc>
        <w:tc>
          <w:tcPr>
            <w:tcW w:w="1080" w:type="dxa"/>
          </w:tcPr>
          <w:p w14:paraId="4FC5D316" w14:textId="6F46D462" w:rsidR="00664BF1" w:rsidRPr="00F61C23" w:rsidRDefault="00A453AA" w:rsidP="00664BF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100</w:t>
            </w:r>
            <w:r w:rsidR="00664BF1" w:rsidRPr="00F61C23"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733FE46E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52B504F" w14:textId="4E9973F8" w:rsidR="00664BF1" w:rsidRPr="00F61C23" w:rsidRDefault="00A453AA" w:rsidP="00664BF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100</w:t>
            </w:r>
            <w:r w:rsidR="00664BF1" w:rsidRPr="00F61C23"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9B4ECC0" w14:textId="77777777" w:rsidR="00664BF1" w:rsidRPr="00F61C23" w:rsidRDefault="00664BF1" w:rsidP="00664BF1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CEB3394" w14:textId="44A751A3" w:rsidR="00664BF1" w:rsidRPr="00F61C23" w:rsidRDefault="00A453AA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200</w:t>
            </w:r>
            <w:r w:rsidR="00664BF1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6268696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060FD2" w14:textId="0D48A7FB" w:rsidR="00664BF1" w:rsidRPr="00F61C23" w:rsidRDefault="00A453AA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200</w:t>
            </w:r>
            <w:r w:rsidR="00664BF1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699B158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3576CE" w14:textId="7FF057AD" w:rsidR="00664BF1" w:rsidRPr="00F61C23" w:rsidRDefault="00A453AA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200</w:t>
            </w:r>
            <w:r w:rsidR="00664BF1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B1B7DA6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18B027B8" w14:textId="4C54B546" w:rsidR="00664BF1" w:rsidRPr="00F61C23" w:rsidRDefault="00A453AA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200</w:t>
            </w:r>
            <w:r w:rsidR="00664BF1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8F06C3A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74B140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9C0EFB0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29B8347D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664BF1" w:rsidRPr="00F61C23" w14:paraId="65837D4F" w14:textId="77777777" w:rsidTr="003C5297">
        <w:trPr>
          <w:cantSplit/>
        </w:trPr>
        <w:tc>
          <w:tcPr>
            <w:tcW w:w="4476" w:type="dxa"/>
          </w:tcPr>
          <w:p w14:paraId="3205BA2C" w14:textId="77777777" w:rsidR="00664BF1" w:rsidRPr="00F61C23" w:rsidRDefault="00664BF1" w:rsidP="00664BF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บริษัท คอนโทร์โน จำกัด</w:t>
            </w:r>
          </w:p>
        </w:tc>
        <w:tc>
          <w:tcPr>
            <w:tcW w:w="1080" w:type="dxa"/>
          </w:tcPr>
          <w:p w14:paraId="20C3FEF5" w14:textId="7F0ED819" w:rsidR="00664BF1" w:rsidRPr="00F61C23" w:rsidRDefault="00A453AA" w:rsidP="00664BF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664BF1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1A18AFBC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01A71A6" w14:textId="5A34507D" w:rsidR="00664BF1" w:rsidRPr="00F61C23" w:rsidRDefault="00A453AA" w:rsidP="00664BF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664BF1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5186C98A" w14:textId="77777777" w:rsidR="00664BF1" w:rsidRPr="00F61C23" w:rsidRDefault="00664BF1" w:rsidP="00664BF1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AEEA3FA" w14:textId="71958863" w:rsidR="00664BF1" w:rsidRPr="00F61C23" w:rsidRDefault="00A453AA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103</w:t>
            </w:r>
            <w:r w:rsidR="00664BF1" w:rsidRPr="00F61C23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7015766C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6D0DD1" w14:textId="7FA4D177" w:rsidR="00664BF1" w:rsidRPr="00F61C23" w:rsidRDefault="00A453AA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103</w:t>
            </w:r>
            <w:r w:rsidR="00664BF1" w:rsidRPr="00F61C23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2CB7B2B7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4FDB45" w14:textId="44991E77" w:rsidR="00664BF1" w:rsidRPr="00F61C23" w:rsidRDefault="00A453AA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103</w:t>
            </w:r>
            <w:r w:rsidR="00664BF1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789BA6CD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5B0448" w14:textId="3560EF14" w:rsidR="00664BF1" w:rsidRPr="00F61C23" w:rsidRDefault="00A453AA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103</w:t>
            </w:r>
            <w:r w:rsidR="00664BF1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6CBFF0BB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832714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47EE888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03AB8114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664BF1" w:rsidRPr="00F61C23" w14:paraId="05CE0E8B" w14:textId="77777777" w:rsidTr="003C5297">
        <w:trPr>
          <w:cantSplit/>
        </w:trPr>
        <w:tc>
          <w:tcPr>
            <w:tcW w:w="4476" w:type="dxa"/>
          </w:tcPr>
          <w:p w14:paraId="006B1D83" w14:textId="77777777" w:rsidR="00664BF1" w:rsidRPr="00F61C23" w:rsidRDefault="00664BF1" w:rsidP="00664BF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บริษัท สแกน อินเตอร์ โลจิสติกส์ จำกัด</w:t>
            </w:r>
          </w:p>
        </w:tc>
        <w:tc>
          <w:tcPr>
            <w:tcW w:w="1080" w:type="dxa"/>
          </w:tcPr>
          <w:p w14:paraId="2857EDF4" w14:textId="3160CD41" w:rsidR="00664BF1" w:rsidRPr="00F61C23" w:rsidRDefault="00A453AA" w:rsidP="00664BF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664BF1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5050686E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7C3318B" w14:textId="5AD271EC" w:rsidR="00664BF1" w:rsidRPr="00F61C23" w:rsidRDefault="00A453AA" w:rsidP="00664BF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664BF1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5650811B" w14:textId="77777777" w:rsidR="00664BF1" w:rsidRPr="00F61C23" w:rsidRDefault="00664BF1" w:rsidP="00664BF1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975B9F4" w14:textId="7C568C33" w:rsidR="00664BF1" w:rsidRPr="00F61C23" w:rsidRDefault="00A453AA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65</w:t>
            </w:r>
            <w:r w:rsidR="00664BF1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46BBAFA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F0F3E5" w14:textId="493683C6" w:rsidR="00664BF1" w:rsidRPr="00F61C23" w:rsidRDefault="00A453AA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65</w:t>
            </w:r>
            <w:r w:rsidR="00664BF1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1DC96153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A76B6B" w14:textId="0B3EFE15" w:rsidR="00664BF1" w:rsidRPr="00F61C23" w:rsidRDefault="00A453AA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66</w:t>
            </w:r>
            <w:r w:rsidR="00664BF1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054</w:t>
            </w:r>
          </w:p>
        </w:tc>
        <w:tc>
          <w:tcPr>
            <w:tcW w:w="180" w:type="dxa"/>
          </w:tcPr>
          <w:p w14:paraId="1ED0BF8A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50D88A" w14:textId="5267694E" w:rsidR="00664BF1" w:rsidRPr="00F61C23" w:rsidRDefault="00A453AA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66</w:t>
            </w:r>
            <w:r w:rsidR="00664BF1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054</w:t>
            </w:r>
          </w:p>
        </w:tc>
        <w:tc>
          <w:tcPr>
            <w:tcW w:w="180" w:type="dxa"/>
          </w:tcPr>
          <w:p w14:paraId="3D9003F2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F41E46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83A4896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5EFF5E35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664BF1" w:rsidRPr="00F61C23" w14:paraId="52A5D776" w14:textId="77777777" w:rsidTr="003C5297">
        <w:trPr>
          <w:cantSplit/>
        </w:trPr>
        <w:tc>
          <w:tcPr>
            <w:tcW w:w="4476" w:type="dxa"/>
          </w:tcPr>
          <w:p w14:paraId="4D10A491" w14:textId="77777777" w:rsidR="00664BF1" w:rsidRPr="00F61C23" w:rsidRDefault="00664BF1" w:rsidP="00664BF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บริษัท วี.โอ.เน็ต ไบโอดีเซล เอเซีย จำกัด</w:t>
            </w:r>
          </w:p>
        </w:tc>
        <w:tc>
          <w:tcPr>
            <w:tcW w:w="1080" w:type="dxa"/>
          </w:tcPr>
          <w:p w14:paraId="12861FC0" w14:textId="276C6979" w:rsidR="00664BF1" w:rsidRPr="00F61C23" w:rsidRDefault="00A453AA" w:rsidP="00664BF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664BF1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3E7CD0C2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5616B4E" w14:textId="408302C6" w:rsidR="00664BF1" w:rsidRPr="00F61C23" w:rsidRDefault="00A453AA" w:rsidP="00664BF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664BF1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155E7E75" w14:textId="77777777" w:rsidR="00664BF1" w:rsidRPr="00F61C23" w:rsidRDefault="00664BF1" w:rsidP="00664BF1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526104A" w14:textId="26428D4B" w:rsidR="00664BF1" w:rsidRPr="00F61C23" w:rsidRDefault="00A453AA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 w:rsidR="00664BF1" w:rsidRPr="00F61C23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004BD329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F06B10" w14:textId="2F035D4D" w:rsidR="00664BF1" w:rsidRPr="00F61C23" w:rsidRDefault="00A453AA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 w:rsidR="00664BF1" w:rsidRPr="00F61C23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D48343B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08A78E" w14:textId="54118313" w:rsidR="00664BF1" w:rsidRPr="00F61C23" w:rsidRDefault="00A453AA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22</w:t>
            </w:r>
            <w:r w:rsidR="00664BF1" w:rsidRPr="00F61C23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103</w:t>
            </w:r>
          </w:p>
        </w:tc>
        <w:tc>
          <w:tcPr>
            <w:tcW w:w="180" w:type="dxa"/>
          </w:tcPr>
          <w:p w14:paraId="0510D08D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11D5C27" w14:textId="3E9D3E69" w:rsidR="00664BF1" w:rsidRPr="00F61C23" w:rsidRDefault="00A453AA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22</w:t>
            </w:r>
            <w:r w:rsidR="00664BF1" w:rsidRPr="00F61C23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103</w:t>
            </w:r>
          </w:p>
        </w:tc>
        <w:tc>
          <w:tcPr>
            <w:tcW w:w="180" w:type="dxa"/>
          </w:tcPr>
          <w:p w14:paraId="0E654772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729CE1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DF953FA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1117A1C6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664BF1" w:rsidRPr="00F61C23" w14:paraId="5BD8550E" w14:textId="77777777" w:rsidTr="003C5297">
        <w:trPr>
          <w:cantSplit/>
        </w:trPr>
        <w:tc>
          <w:tcPr>
            <w:tcW w:w="4476" w:type="dxa"/>
          </w:tcPr>
          <w:p w14:paraId="3F479BFD" w14:textId="77777777" w:rsidR="00664BF1" w:rsidRPr="00F61C23" w:rsidRDefault="00664BF1" w:rsidP="00664BF1">
            <w:pPr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บริษัท แพนเทอรา มอเตอร์ส จำกัด </w:t>
            </w:r>
          </w:p>
        </w:tc>
        <w:tc>
          <w:tcPr>
            <w:tcW w:w="1080" w:type="dxa"/>
          </w:tcPr>
          <w:p w14:paraId="393815BF" w14:textId="2BC33EF4" w:rsidR="00664BF1" w:rsidRPr="00F61C23" w:rsidRDefault="00A453AA" w:rsidP="00664BF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664BF1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37A71C40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0F39141" w14:textId="0CB2A768" w:rsidR="00664BF1" w:rsidRPr="00F61C23" w:rsidRDefault="00A453AA" w:rsidP="00664BF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664BF1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3B182176" w14:textId="77777777" w:rsidR="00664BF1" w:rsidRPr="00F61C23" w:rsidRDefault="00664BF1" w:rsidP="00664BF1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27C88436" w14:textId="3F84262D" w:rsidR="00664BF1" w:rsidRPr="00F61C23" w:rsidRDefault="00A453AA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13</w:t>
            </w:r>
            <w:r w:rsidR="00664BF1" w:rsidRPr="00F61C23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180" w:type="dxa"/>
          </w:tcPr>
          <w:p w14:paraId="5284C503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86E32C" w14:textId="15E18D44" w:rsidR="00664BF1" w:rsidRPr="00F61C23" w:rsidRDefault="00A453AA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13</w:t>
            </w:r>
            <w:r w:rsidR="00664BF1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180" w:type="dxa"/>
          </w:tcPr>
          <w:p w14:paraId="33C5FC15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647716" w14:textId="0FFF56B9" w:rsidR="00664BF1" w:rsidRPr="00F61C23" w:rsidRDefault="00A453AA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13</w:t>
            </w:r>
            <w:r w:rsidR="00664BF1" w:rsidRPr="00F61C23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180" w:type="dxa"/>
          </w:tcPr>
          <w:p w14:paraId="22396F72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7523D6" w14:textId="16E91D47" w:rsidR="00664BF1" w:rsidRPr="00F61C23" w:rsidRDefault="00A453AA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13</w:t>
            </w:r>
            <w:r w:rsidR="00664BF1" w:rsidRPr="00F61C23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180" w:type="dxa"/>
          </w:tcPr>
          <w:p w14:paraId="78EC7DCA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3A29F4D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0C61C9F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3B44DCD3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664BF1" w:rsidRPr="00F61C23" w14:paraId="05265959" w14:textId="77777777" w:rsidTr="003C5297">
        <w:trPr>
          <w:cantSplit/>
        </w:trPr>
        <w:tc>
          <w:tcPr>
            <w:tcW w:w="4476" w:type="dxa"/>
          </w:tcPr>
          <w:p w14:paraId="1543E217" w14:textId="77777777" w:rsidR="00664BF1" w:rsidRPr="00F61C23" w:rsidRDefault="00664BF1" w:rsidP="00664BF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บริษัท สแกน เอิร์ธ พาวเวอร์ จำกัด (*)</w:t>
            </w:r>
          </w:p>
        </w:tc>
        <w:tc>
          <w:tcPr>
            <w:tcW w:w="1080" w:type="dxa"/>
          </w:tcPr>
          <w:p w14:paraId="68454453" w14:textId="47F19200" w:rsidR="00664BF1" w:rsidRPr="00F61C23" w:rsidRDefault="00A453AA" w:rsidP="00664BF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664BF1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97</w:t>
            </w:r>
          </w:p>
        </w:tc>
        <w:tc>
          <w:tcPr>
            <w:tcW w:w="180" w:type="dxa"/>
          </w:tcPr>
          <w:p w14:paraId="445B184B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5BFBD8D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7D7AEED" w14:textId="77777777" w:rsidR="00664BF1" w:rsidRPr="00F61C23" w:rsidRDefault="00664BF1" w:rsidP="00664BF1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85E98BC" w14:textId="0FA08CD9" w:rsidR="00664BF1" w:rsidRPr="00F61C23" w:rsidRDefault="00A453AA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664BF1" w:rsidRPr="00F61C23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0162795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F95D50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57DAC43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467D41" w14:textId="2FFDC0F6" w:rsidR="00664BF1" w:rsidRPr="00F61C23" w:rsidRDefault="00A453AA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664BF1" w:rsidRPr="00F61C23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83FE435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228492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5449B2C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01C16D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2662F4B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453108AB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664BF1" w:rsidRPr="00F61C23" w14:paraId="7A907A2A" w14:textId="77777777" w:rsidTr="003C5297">
        <w:trPr>
          <w:cantSplit/>
        </w:trPr>
        <w:tc>
          <w:tcPr>
            <w:tcW w:w="4476" w:type="dxa"/>
          </w:tcPr>
          <w:p w14:paraId="2B3E5AEA" w14:textId="77777777" w:rsidR="00664BF1" w:rsidRPr="00F61C23" w:rsidRDefault="00664BF1" w:rsidP="00664BF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บริษัท เก้าก้อง ปิโตรเลียม จำกัด</w:t>
            </w:r>
          </w:p>
        </w:tc>
        <w:tc>
          <w:tcPr>
            <w:tcW w:w="1080" w:type="dxa"/>
          </w:tcPr>
          <w:p w14:paraId="12328399" w14:textId="4C3F752F" w:rsidR="00664BF1" w:rsidRPr="00F61C23" w:rsidRDefault="00A453AA" w:rsidP="00664BF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664BF1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96</w:t>
            </w:r>
          </w:p>
        </w:tc>
        <w:tc>
          <w:tcPr>
            <w:tcW w:w="180" w:type="dxa"/>
          </w:tcPr>
          <w:p w14:paraId="36EF4E16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593831A" w14:textId="5E10D7C0" w:rsidR="00664BF1" w:rsidRPr="00F61C23" w:rsidRDefault="00A453AA" w:rsidP="00664BF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664BF1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96</w:t>
            </w:r>
          </w:p>
        </w:tc>
        <w:tc>
          <w:tcPr>
            <w:tcW w:w="180" w:type="dxa"/>
          </w:tcPr>
          <w:p w14:paraId="57193F81" w14:textId="77777777" w:rsidR="00664BF1" w:rsidRPr="00F61C23" w:rsidRDefault="00664BF1" w:rsidP="00664BF1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7EA62781" w14:textId="2EF70401" w:rsidR="00664BF1" w:rsidRPr="00F61C23" w:rsidRDefault="00A453AA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  <w:r w:rsidR="00664BF1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4746726E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A0B575" w14:textId="4CFCB770" w:rsidR="00664BF1" w:rsidRPr="00F61C23" w:rsidRDefault="00A453AA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  <w:r w:rsidR="00664BF1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545E3EFE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A368EB" w14:textId="3428A005" w:rsidR="00664BF1" w:rsidRPr="00F61C23" w:rsidRDefault="00A453AA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276</w:t>
            </w:r>
            <w:r w:rsidR="00664BF1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651</w:t>
            </w:r>
          </w:p>
        </w:tc>
        <w:tc>
          <w:tcPr>
            <w:tcW w:w="180" w:type="dxa"/>
          </w:tcPr>
          <w:p w14:paraId="1DFCE6A0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284725" w14:textId="39223863" w:rsidR="00664BF1" w:rsidRPr="00F61C23" w:rsidRDefault="00A453AA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101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276</w:t>
            </w:r>
            <w:r w:rsidR="00664BF1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651</w:t>
            </w:r>
          </w:p>
        </w:tc>
        <w:tc>
          <w:tcPr>
            <w:tcW w:w="180" w:type="dxa"/>
          </w:tcPr>
          <w:p w14:paraId="463E00B3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ADBDF3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B5CF4D5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</w:tcPr>
          <w:p w14:paraId="48297C40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664BF1" w:rsidRPr="00F61C23" w14:paraId="5A4A95CF" w14:textId="77777777" w:rsidTr="003C5297">
        <w:trPr>
          <w:cantSplit/>
        </w:trPr>
        <w:tc>
          <w:tcPr>
            <w:tcW w:w="4476" w:type="dxa"/>
          </w:tcPr>
          <w:p w14:paraId="13AB9213" w14:textId="77777777" w:rsidR="00664BF1" w:rsidRPr="00F61C23" w:rsidRDefault="00664BF1" w:rsidP="00664BF1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380F9D46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A114D03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4C449FA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956C626" w14:textId="77777777" w:rsidR="00664BF1" w:rsidRPr="00F61C23" w:rsidRDefault="00664BF1" w:rsidP="00664BF1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20FC80D7" w14:textId="61D25BB9" w:rsidR="00664BF1" w:rsidRPr="00F61C23" w:rsidRDefault="00A453AA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428</w:t>
            </w:r>
            <w:r w:rsidR="00664BF1" w:rsidRPr="00F61C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250</w:t>
            </w:r>
          </w:p>
        </w:tc>
        <w:tc>
          <w:tcPr>
            <w:tcW w:w="180" w:type="dxa"/>
          </w:tcPr>
          <w:p w14:paraId="11E77433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6195ED" w14:textId="7F2D97F6" w:rsidR="00664BF1" w:rsidRPr="00F61C23" w:rsidRDefault="00A453AA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427</w:t>
            </w:r>
            <w:r w:rsidR="00664BF1" w:rsidRPr="00F61C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250</w:t>
            </w:r>
          </w:p>
        </w:tc>
        <w:tc>
          <w:tcPr>
            <w:tcW w:w="180" w:type="dxa"/>
          </w:tcPr>
          <w:p w14:paraId="75C19749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D5C4D5" w14:textId="073B6344" w:rsidR="00664BF1" w:rsidRPr="00F61C23" w:rsidRDefault="00A453AA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682</w:t>
            </w:r>
            <w:r w:rsidR="00664BF1" w:rsidRPr="00F61C2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808</w:t>
            </w:r>
          </w:p>
        </w:tc>
        <w:tc>
          <w:tcPr>
            <w:tcW w:w="180" w:type="dxa"/>
          </w:tcPr>
          <w:p w14:paraId="09ECD5DB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D4E80E" w14:textId="65B33D42" w:rsidR="00664BF1" w:rsidRPr="00F61C23" w:rsidRDefault="00A453AA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681</w:t>
            </w:r>
            <w:r w:rsidR="00664BF1" w:rsidRPr="00F61C2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808</w:t>
            </w:r>
          </w:p>
        </w:tc>
        <w:tc>
          <w:tcPr>
            <w:tcW w:w="180" w:type="dxa"/>
          </w:tcPr>
          <w:p w14:paraId="4BD75573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F5F9FE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D843740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562"/>
                <w:tab w:val="decimal" w:pos="832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34487202" w14:textId="77777777" w:rsidR="00664BF1" w:rsidRPr="00F61C23" w:rsidRDefault="00664BF1" w:rsidP="00664BF1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34F444B4" w14:textId="77777777" w:rsidR="00664BF1" w:rsidRPr="00F61C23" w:rsidRDefault="00664BF1">
      <w:pPr>
        <w:rPr>
          <w:rFonts w:ascii="Angsana New" w:hAnsi="Angsana New"/>
          <w:sz w:val="24"/>
          <w:szCs w:val="24"/>
        </w:rPr>
      </w:pPr>
    </w:p>
    <w:p w14:paraId="605ACE4B" w14:textId="1C4E8DEF" w:rsidR="00664BF1" w:rsidRPr="00F61C23" w:rsidRDefault="00664BF1" w:rsidP="00664BF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9"/>
          <w:szCs w:val="29"/>
        </w:rPr>
      </w:pPr>
      <w:r w:rsidRPr="00F61C23">
        <w:rPr>
          <w:rFonts w:ascii="Angsana New" w:hAnsi="Angsana New"/>
          <w:sz w:val="29"/>
          <w:szCs w:val="29"/>
        </w:rPr>
        <w:t>(*)</w:t>
      </w:r>
      <w:r w:rsidR="004661FF" w:rsidRPr="00F61C23">
        <w:rPr>
          <w:rFonts w:ascii="Angsana New" w:hAnsi="Angsana New"/>
          <w:sz w:val="29"/>
          <w:szCs w:val="29"/>
          <w:cs/>
        </w:rPr>
        <w:t xml:space="preserve"> </w:t>
      </w:r>
      <w:r w:rsidRPr="00F61C23">
        <w:rPr>
          <w:rFonts w:ascii="Angsana New" w:hAnsi="Angsana New"/>
          <w:sz w:val="29"/>
          <w:szCs w:val="29"/>
          <w:cs/>
        </w:rPr>
        <w:t xml:space="preserve">ในไตรมาส </w:t>
      </w:r>
      <w:r w:rsidR="00A453AA" w:rsidRPr="00F61C23">
        <w:rPr>
          <w:rFonts w:ascii="Angsana New" w:hAnsi="Angsana New"/>
          <w:sz w:val="29"/>
          <w:szCs w:val="29"/>
        </w:rPr>
        <w:t>3</w:t>
      </w:r>
      <w:r w:rsidR="004661FF" w:rsidRPr="00F61C23">
        <w:rPr>
          <w:rFonts w:ascii="Angsana New" w:hAnsi="Angsana New"/>
          <w:sz w:val="29"/>
          <w:szCs w:val="29"/>
          <w:cs/>
        </w:rPr>
        <w:t xml:space="preserve"> </w:t>
      </w:r>
      <w:r w:rsidRPr="00F61C23">
        <w:rPr>
          <w:rFonts w:ascii="Angsana New" w:hAnsi="Angsana New"/>
          <w:sz w:val="29"/>
          <w:szCs w:val="29"/>
          <w:cs/>
        </w:rPr>
        <w:t xml:space="preserve">ปี </w:t>
      </w:r>
      <w:r w:rsidR="00A453AA" w:rsidRPr="00F61C23">
        <w:rPr>
          <w:rFonts w:ascii="Angsana New" w:hAnsi="Angsana New"/>
          <w:sz w:val="29"/>
          <w:szCs w:val="29"/>
        </w:rPr>
        <w:t>2563</w:t>
      </w:r>
      <w:r w:rsidR="004661FF" w:rsidRPr="00F61C23">
        <w:rPr>
          <w:rFonts w:ascii="Angsana New" w:hAnsi="Angsana New"/>
          <w:sz w:val="29"/>
          <w:szCs w:val="29"/>
          <w:cs/>
        </w:rPr>
        <w:t xml:space="preserve"> </w:t>
      </w:r>
      <w:r w:rsidRPr="00F61C23">
        <w:rPr>
          <w:rFonts w:ascii="Angsana New" w:hAnsi="Angsana New"/>
          <w:sz w:val="29"/>
          <w:szCs w:val="29"/>
          <w:cs/>
        </w:rPr>
        <w:t xml:space="preserve">ที่ประชุมคณะกรรมการของบริษัทมีมติให้ลงทุนในบริษัท สแกน เอิร์ธ พาวเวอร์ จำกัด โดยบริษัทถือหุ้นสามัญของบริษัทดังกล่าวเป็นจำนวน </w:t>
      </w:r>
      <w:r w:rsidR="00A453AA" w:rsidRPr="00F61C23">
        <w:rPr>
          <w:rFonts w:ascii="Angsana New" w:hAnsi="Angsana New"/>
          <w:sz w:val="29"/>
          <w:szCs w:val="29"/>
        </w:rPr>
        <w:t>9</w:t>
      </w:r>
      <w:r w:rsidRPr="00F61C23">
        <w:rPr>
          <w:rFonts w:ascii="Angsana New" w:hAnsi="Angsana New"/>
          <w:sz w:val="29"/>
          <w:szCs w:val="29"/>
        </w:rPr>
        <w:t>,</w:t>
      </w:r>
      <w:r w:rsidR="00A453AA" w:rsidRPr="00F61C23">
        <w:rPr>
          <w:rFonts w:ascii="Angsana New" w:hAnsi="Angsana New"/>
          <w:sz w:val="29"/>
          <w:szCs w:val="29"/>
        </w:rPr>
        <w:t>997</w:t>
      </w:r>
      <w:r w:rsidR="004661FF" w:rsidRPr="00F61C23">
        <w:rPr>
          <w:rFonts w:ascii="Angsana New" w:hAnsi="Angsana New"/>
          <w:sz w:val="29"/>
          <w:szCs w:val="29"/>
          <w:cs/>
        </w:rPr>
        <w:t xml:space="preserve"> </w:t>
      </w:r>
      <w:r w:rsidRPr="00F61C23">
        <w:rPr>
          <w:rFonts w:ascii="Angsana New" w:hAnsi="Angsana New"/>
          <w:sz w:val="29"/>
          <w:szCs w:val="29"/>
          <w:cs/>
        </w:rPr>
        <w:t>หุ้น</w:t>
      </w:r>
      <w:r w:rsidR="004661FF" w:rsidRPr="00F61C23">
        <w:rPr>
          <w:rFonts w:ascii="Angsana New" w:hAnsi="Angsana New"/>
          <w:sz w:val="29"/>
          <w:szCs w:val="29"/>
          <w:cs/>
        </w:rPr>
        <w:t xml:space="preserve">         </w:t>
      </w:r>
      <w:r w:rsidRPr="00F61C23">
        <w:rPr>
          <w:rFonts w:ascii="Angsana New" w:hAnsi="Angsana New"/>
          <w:sz w:val="29"/>
          <w:szCs w:val="29"/>
          <w:cs/>
        </w:rPr>
        <w:t xml:space="preserve">จาก </w:t>
      </w:r>
      <w:r w:rsidR="00A453AA" w:rsidRPr="00F61C23">
        <w:rPr>
          <w:rFonts w:ascii="Angsana New" w:hAnsi="Angsana New"/>
          <w:sz w:val="29"/>
          <w:szCs w:val="29"/>
        </w:rPr>
        <w:t>10</w:t>
      </w:r>
      <w:r w:rsidRPr="00F61C23">
        <w:rPr>
          <w:rFonts w:ascii="Angsana New" w:hAnsi="Angsana New"/>
          <w:sz w:val="29"/>
          <w:szCs w:val="29"/>
        </w:rPr>
        <w:t>,</w:t>
      </w:r>
      <w:r w:rsidR="00A453AA" w:rsidRPr="00F61C23">
        <w:rPr>
          <w:rFonts w:ascii="Angsana New" w:hAnsi="Angsana New"/>
          <w:sz w:val="29"/>
          <w:szCs w:val="29"/>
        </w:rPr>
        <w:t>000</w:t>
      </w:r>
      <w:r w:rsidR="004661FF" w:rsidRPr="00F61C23">
        <w:rPr>
          <w:rFonts w:ascii="Angsana New" w:hAnsi="Angsana New"/>
          <w:sz w:val="29"/>
          <w:szCs w:val="29"/>
          <w:cs/>
        </w:rPr>
        <w:t xml:space="preserve"> </w:t>
      </w:r>
      <w:r w:rsidRPr="00F61C23">
        <w:rPr>
          <w:rFonts w:ascii="Angsana New" w:hAnsi="Angsana New"/>
          <w:sz w:val="29"/>
          <w:szCs w:val="29"/>
          <w:cs/>
        </w:rPr>
        <w:t xml:space="preserve">หุ้น มูลค่าหุ้นละ </w:t>
      </w:r>
      <w:r w:rsidR="00A453AA" w:rsidRPr="00F61C23">
        <w:rPr>
          <w:rFonts w:ascii="Angsana New" w:hAnsi="Angsana New"/>
          <w:sz w:val="29"/>
          <w:szCs w:val="29"/>
        </w:rPr>
        <w:t>100</w:t>
      </w:r>
      <w:r w:rsidR="004661FF" w:rsidRPr="00F61C23">
        <w:rPr>
          <w:rFonts w:ascii="Angsana New" w:hAnsi="Angsana New"/>
          <w:sz w:val="29"/>
          <w:szCs w:val="29"/>
          <w:cs/>
        </w:rPr>
        <w:t xml:space="preserve"> </w:t>
      </w:r>
      <w:r w:rsidRPr="00F61C23">
        <w:rPr>
          <w:rFonts w:ascii="Angsana New" w:hAnsi="Angsana New"/>
          <w:sz w:val="29"/>
          <w:szCs w:val="29"/>
          <w:cs/>
        </w:rPr>
        <w:t xml:space="preserve">บาท ต่อมาบริษัทมีการเรียกชำระค่าหุ้นจากผู้ถือหุ้นจำนวนเงิน </w:t>
      </w:r>
      <w:r w:rsidR="00A453AA" w:rsidRPr="00F61C23">
        <w:rPr>
          <w:rFonts w:ascii="Angsana New" w:hAnsi="Angsana New"/>
          <w:sz w:val="29"/>
          <w:szCs w:val="29"/>
        </w:rPr>
        <w:t>999</w:t>
      </w:r>
      <w:r w:rsidRPr="00F61C23">
        <w:rPr>
          <w:rFonts w:ascii="Angsana New" w:hAnsi="Angsana New"/>
          <w:sz w:val="29"/>
          <w:szCs w:val="29"/>
        </w:rPr>
        <w:t>,</w:t>
      </w:r>
      <w:r w:rsidR="00A453AA" w:rsidRPr="00F61C23">
        <w:rPr>
          <w:rFonts w:ascii="Angsana New" w:hAnsi="Angsana New"/>
          <w:sz w:val="29"/>
          <w:szCs w:val="29"/>
        </w:rPr>
        <w:t>700</w:t>
      </w:r>
      <w:r w:rsidR="004661FF" w:rsidRPr="00F61C23">
        <w:rPr>
          <w:rFonts w:ascii="Angsana New" w:hAnsi="Angsana New"/>
          <w:sz w:val="29"/>
          <w:szCs w:val="29"/>
          <w:cs/>
        </w:rPr>
        <w:t xml:space="preserve"> </w:t>
      </w:r>
      <w:r w:rsidRPr="00F61C23">
        <w:rPr>
          <w:rFonts w:ascii="Angsana New" w:hAnsi="Angsana New"/>
          <w:sz w:val="29"/>
          <w:szCs w:val="29"/>
          <w:cs/>
        </w:rPr>
        <w:t>บาท โดยบริษัทสแกน เอิร์ธ พาวเวอร์</w:t>
      </w:r>
      <w:r w:rsidR="004661FF" w:rsidRPr="00F61C23">
        <w:rPr>
          <w:rFonts w:ascii="Angsana New" w:hAnsi="Angsana New"/>
          <w:sz w:val="29"/>
          <w:szCs w:val="29"/>
          <w:cs/>
        </w:rPr>
        <w:t xml:space="preserve"> </w:t>
      </w:r>
      <w:r w:rsidRPr="00F61C23">
        <w:rPr>
          <w:rFonts w:ascii="Angsana New" w:hAnsi="Angsana New"/>
          <w:sz w:val="29"/>
          <w:szCs w:val="29"/>
          <w:cs/>
        </w:rPr>
        <w:t>จำกัด</w:t>
      </w:r>
      <w:r w:rsidR="004661FF" w:rsidRPr="00F61C23">
        <w:rPr>
          <w:rFonts w:ascii="Angsana New" w:hAnsi="Angsana New"/>
          <w:sz w:val="29"/>
          <w:szCs w:val="29"/>
          <w:cs/>
        </w:rPr>
        <w:t xml:space="preserve"> </w:t>
      </w:r>
      <w:r w:rsidRPr="00F61C23">
        <w:rPr>
          <w:rFonts w:ascii="Angsana New" w:hAnsi="Angsana New"/>
          <w:sz w:val="29"/>
          <w:szCs w:val="29"/>
          <w:cs/>
        </w:rPr>
        <w:t>จดทะเบียนจัดตั้งกับ</w:t>
      </w:r>
      <w:r w:rsidR="00AB3F56">
        <w:rPr>
          <w:rFonts w:ascii="Angsana New" w:hAnsi="Angsana New"/>
          <w:sz w:val="29"/>
          <w:szCs w:val="29"/>
        </w:rPr>
        <w:t xml:space="preserve">            </w:t>
      </w:r>
      <w:r w:rsidRPr="00F61C23">
        <w:rPr>
          <w:rFonts w:ascii="Angsana New" w:hAnsi="Angsana New"/>
          <w:sz w:val="29"/>
          <w:szCs w:val="29"/>
          <w:cs/>
        </w:rPr>
        <w:t xml:space="preserve">กระทรวงพาณิชย์เมื่อวันที่ </w:t>
      </w:r>
      <w:r w:rsidR="00A453AA" w:rsidRPr="00F61C23">
        <w:rPr>
          <w:rFonts w:ascii="Angsana New" w:hAnsi="Angsana New"/>
          <w:sz w:val="29"/>
          <w:szCs w:val="29"/>
        </w:rPr>
        <w:t>28</w:t>
      </w:r>
      <w:r w:rsidR="004661FF" w:rsidRPr="00F61C23">
        <w:rPr>
          <w:rFonts w:ascii="Angsana New" w:hAnsi="Angsana New"/>
          <w:sz w:val="29"/>
          <w:szCs w:val="29"/>
          <w:cs/>
        </w:rPr>
        <w:t xml:space="preserve"> </w:t>
      </w:r>
      <w:r w:rsidRPr="00F61C23">
        <w:rPr>
          <w:rFonts w:ascii="Angsana New" w:hAnsi="Angsana New"/>
          <w:sz w:val="29"/>
          <w:szCs w:val="29"/>
          <w:cs/>
        </w:rPr>
        <w:t xml:space="preserve">สิงหาคม </w:t>
      </w:r>
      <w:r w:rsidR="00A453AA" w:rsidRPr="00F61C23">
        <w:rPr>
          <w:rFonts w:ascii="Angsana New" w:hAnsi="Angsana New"/>
          <w:sz w:val="29"/>
          <w:szCs w:val="29"/>
        </w:rPr>
        <w:t>2563</w:t>
      </w:r>
    </w:p>
    <w:p w14:paraId="04D07303" w14:textId="7C8DC263" w:rsidR="001C490D" w:rsidRPr="00F61C23" w:rsidRDefault="001C490D" w:rsidP="008532C7">
      <w:pPr>
        <w:tabs>
          <w:tab w:val="clear" w:pos="454"/>
          <w:tab w:val="left" w:pos="540"/>
        </w:tabs>
        <w:ind w:left="540" w:right="-317"/>
        <w:jc w:val="thaiDistribute"/>
        <w:rPr>
          <w:rFonts w:ascii="Angsana New" w:eastAsia="Calibri" w:hAnsi="Angsana New"/>
          <w:sz w:val="20"/>
          <w:szCs w:val="20"/>
        </w:rPr>
      </w:pPr>
    </w:p>
    <w:p w14:paraId="0A5D5F13" w14:textId="2D499637" w:rsidR="00E953CF" w:rsidRPr="00F61C23" w:rsidRDefault="00E953CF" w:rsidP="00E953CF">
      <w:pPr>
        <w:tabs>
          <w:tab w:val="clear" w:pos="454"/>
          <w:tab w:val="left" w:pos="540"/>
        </w:tabs>
        <w:ind w:left="540" w:right="-317"/>
        <w:jc w:val="thaiDistribute"/>
        <w:rPr>
          <w:rFonts w:ascii="Angsana New" w:eastAsia="Calibri" w:hAnsi="Angsana New"/>
          <w:sz w:val="20"/>
          <w:szCs w:val="20"/>
        </w:rPr>
      </w:pPr>
    </w:p>
    <w:p w14:paraId="436C9E5E" w14:textId="77777777" w:rsidR="008532C7" w:rsidRPr="00F61C23" w:rsidRDefault="008532C7" w:rsidP="00AF62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  <w:sectPr w:rsidR="008532C7" w:rsidRPr="00F61C23" w:rsidSect="00A5139C">
          <w:footerReference w:type="default" r:id="rId10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017ECF64" w14:textId="620C6974" w:rsidR="00DC2AC8" w:rsidRPr="00F61C23" w:rsidRDefault="00DC2AC8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bookmarkStart w:id="4" w:name="OLE_LINK1"/>
      <w:r w:rsidRPr="00F61C23">
        <w:rPr>
          <w:rFonts w:ascii="Angsana New" w:hAnsi="Angsana New"/>
          <w:bCs/>
          <w:sz w:val="30"/>
          <w:szCs w:val="30"/>
          <w:cs/>
        </w:rPr>
        <w:t>อสังหาริมทรัพย์การลงทุน</w:t>
      </w:r>
    </w:p>
    <w:p w14:paraId="78E6EEDD" w14:textId="77777777" w:rsidR="00DC2AC8" w:rsidRPr="00F61C23" w:rsidRDefault="00DC2AC8" w:rsidP="00DC2A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50"/>
        <w:rPr>
          <w:rFonts w:ascii="Angsana New" w:hAnsi="Angsana New"/>
          <w:b/>
          <w:bCs/>
          <w:i/>
          <w:iCs/>
          <w:color w:val="0000FF"/>
          <w:sz w:val="22"/>
          <w:szCs w:val="22"/>
        </w:rPr>
      </w:pPr>
    </w:p>
    <w:tbl>
      <w:tblPr>
        <w:tblW w:w="9384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804"/>
        <w:gridCol w:w="1170"/>
        <w:gridCol w:w="1890"/>
        <w:gridCol w:w="540"/>
        <w:gridCol w:w="1980"/>
      </w:tblGrid>
      <w:tr w:rsidR="00DF2DB9" w:rsidRPr="00F61C23" w14:paraId="1E099B8F" w14:textId="77777777" w:rsidTr="008C4B40">
        <w:trPr>
          <w:tblHeader/>
        </w:trPr>
        <w:tc>
          <w:tcPr>
            <w:tcW w:w="3804" w:type="dxa"/>
          </w:tcPr>
          <w:p w14:paraId="241E357A" w14:textId="77777777" w:rsidR="00DF2DB9" w:rsidRPr="00F61C23" w:rsidRDefault="00DF2DB9" w:rsidP="00DF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F63C0C" w14:textId="77777777" w:rsidR="00DF2DB9" w:rsidRPr="00F61C23" w:rsidRDefault="00DF2DB9" w:rsidP="00DF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14:paraId="426A7113" w14:textId="4E6DA68E" w:rsidR="00DF2DB9" w:rsidRPr="00416F50" w:rsidDel="00DF2DB9" w:rsidRDefault="00DF2DB9" w:rsidP="00DF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16F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40" w:type="dxa"/>
          </w:tcPr>
          <w:p w14:paraId="0880C225" w14:textId="77777777" w:rsidR="00DF2DB9" w:rsidRPr="00416F50" w:rsidRDefault="00DF2DB9" w:rsidP="00DF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</w:tcPr>
          <w:p w14:paraId="4EA4A98E" w14:textId="39434C0B" w:rsidR="00DF2DB9" w:rsidRPr="00416F50" w:rsidDel="00DF2DB9" w:rsidRDefault="00DF2DB9" w:rsidP="00DF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16F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3255" w:rsidRPr="00F61C23" w14:paraId="7AD282CA" w14:textId="77777777" w:rsidTr="008C4B40">
        <w:trPr>
          <w:tblHeader/>
        </w:trPr>
        <w:tc>
          <w:tcPr>
            <w:tcW w:w="3804" w:type="dxa"/>
          </w:tcPr>
          <w:p w14:paraId="7B1BCD6C" w14:textId="77777777" w:rsidR="00E83255" w:rsidRPr="00F61C23" w:rsidRDefault="00E83255" w:rsidP="00DF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B8CA25" w14:textId="38F0C6CA" w:rsidR="00E83255" w:rsidRPr="00A57E45" w:rsidRDefault="00A57E45" w:rsidP="00DF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A57E4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4410" w:type="dxa"/>
            <w:gridSpan w:val="3"/>
            <w:vAlign w:val="center"/>
          </w:tcPr>
          <w:p w14:paraId="5081812C" w14:textId="0571000A" w:rsidR="00E83255" w:rsidRPr="00F61C23" w:rsidRDefault="00E83255" w:rsidP="00DF2D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</w:tr>
      <w:tr w:rsidR="00E83255" w:rsidRPr="00F61C23" w14:paraId="76239511" w14:textId="77777777" w:rsidTr="008C4B40">
        <w:trPr>
          <w:tblHeader/>
        </w:trPr>
        <w:tc>
          <w:tcPr>
            <w:tcW w:w="3804" w:type="dxa"/>
          </w:tcPr>
          <w:p w14:paraId="3647499F" w14:textId="77777777" w:rsidR="00E83255" w:rsidRPr="00F61C23" w:rsidRDefault="00E83255" w:rsidP="00E8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1493D5" w14:textId="77777777" w:rsidR="00E83255" w:rsidRPr="00F61C23" w:rsidRDefault="00E83255" w:rsidP="00E8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10" w:type="dxa"/>
            <w:gridSpan w:val="3"/>
          </w:tcPr>
          <w:p w14:paraId="73C61802" w14:textId="390A289E" w:rsidR="00E83255" w:rsidRPr="00F61C23" w:rsidRDefault="00E83255" w:rsidP="00E8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3255" w:rsidRPr="00F61C23" w14:paraId="61B72DB5" w14:textId="77777777" w:rsidTr="00322C6B">
        <w:tc>
          <w:tcPr>
            <w:tcW w:w="3804" w:type="dxa"/>
          </w:tcPr>
          <w:p w14:paraId="10157FA9" w14:textId="77777777" w:rsidR="00E83255" w:rsidRPr="00F61C23" w:rsidRDefault="00E83255" w:rsidP="00E83255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</w:tcPr>
          <w:p w14:paraId="5F75FFB3" w14:textId="77777777" w:rsidR="00E83255" w:rsidRPr="00F61C23" w:rsidRDefault="00E83255" w:rsidP="00E832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23CF35B6" w14:textId="246C07DA" w:rsidR="00E83255" w:rsidRPr="00F61C23" w:rsidRDefault="00E83255" w:rsidP="00E832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dxa"/>
          </w:tcPr>
          <w:p w14:paraId="61D5C4FE" w14:textId="77777777" w:rsidR="00E83255" w:rsidRPr="00F61C23" w:rsidRDefault="00E83255" w:rsidP="00E8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980" w:type="dxa"/>
          </w:tcPr>
          <w:p w14:paraId="68BCE76D" w14:textId="77777777" w:rsidR="00E83255" w:rsidRPr="00F61C23" w:rsidRDefault="00E83255" w:rsidP="00E8325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3255" w:rsidRPr="00F61C23" w14:paraId="1A77BA05" w14:textId="77777777" w:rsidTr="008C4B40">
        <w:trPr>
          <w:trHeight w:val="388"/>
        </w:trPr>
        <w:tc>
          <w:tcPr>
            <w:tcW w:w="3804" w:type="dxa"/>
          </w:tcPr>
          <w:p w14:paraId="0C1255F4" w14:textId="38D92DB2" w:rsidR="00E83255" w:rsidRPr="00F61C23" w:rsidRDefault="00E8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288" w:hanging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 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1C634775" w14:textId="77777777" w:rsidR="00E83255" w:rsidRPr="00F61C23" w:rsidRDefault="00E83255" w:rsidP="00E832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3A62BF80" w14:textId="2EC6FFE8" w:rsidR="00E83255" w:rsidRPr="00F61C23" w:rsidRDefault="00E83255" w:rsidP="00D944C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43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4,843</w:t>
            </w:r>
          </w:p>
        </w:tc>
        <w:tc>
          <w:tcPr>
            <w:tcW w:w="540" w:type="dxa"/>
          </w:tcPr>
          <w:p w14:paraId="64A0885B" w14:textId="77777777" w:rsidR="00E83255" w:rsidRPr="00F61C23" w:rsidRDefault="00E83255" w:rsidP="00E8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980" w:type="dxa"/>
          </w:tcPr>
          <w:p w14:paraId="64D83B09" w14:textId="213CC3A4" w:rsidR="00E83255" w:rsidRPr="00F61C23" w:rsidRDefault="00E83255" w:rsidP="00D944C2">
            <w:pPr>
              <w:pStyle w:val="acctfourfigures"/>
              <w:tabs>
                <w:tab w:val="clear" w:pos="765"/>
              </w:tabs>
              <w:spacing w:line="240" w:lineRule="atLeast"/>
              <w:ind w:left="-79" w:right="43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4,001</w:t>
            </w:r>
          </w:p>
        </w:tc>
      </w:tr>
      <w:tr w:rsidR="00E83255" w:rsidRPr="00F61C23" w14:paraId="4E0073FB" w14:textId="77777777" w:rsidTr="00322C6B">
        <w:trPr>
          <w:trHeight w:val="352"/>
        </w:trPr>
        <w:tc>
          <w:tcPr>
            <w:tcW w:w="3804" w:type="dxa"/>
          </w:tcPr>
          <w:p w14:paraId="5CDCB515" w14:textId="1EB430E2" w:rsidR="00E83255" w:rsidRPr="00F61C23" w:rsidRDefault="00E83255" w:rsidP="00E8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288" w:hanging="158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โอนจากที่ดิน อาคารและอุปกรณ์</w:t>
            </w:r>
          </w:p>
        </w:tc>
        <w:tc>
          <w:tcPr>
            <w:tcW w:w="1170" w:type="dxa"/>
          </w:tcPr>
          <w:p w14:paraId="7FDAA206" w14:textId="2909263F" w:rsidR="00E83255" w:rsidRPr="00A57E45" w:rsidRDefault="00A57E45" w:rsidP="008C4B40">
            <w:pPr>
              <w:pStyle w:val="acctfourfigures"/>
              <w:tabs>
                <w:tab w:val="clear" w:pos="765"/>
                <w:tab w:val="decimal" w:pos="518"/>
              </w:tabs>
              <w:spacing w:line="240" w:lineRule="atLeast"/>
              <w:ind w:right="-108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A57E45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1890" w:type="dxa"/>
          </w:tcPr>
          <w:p w14:paraId="1A1BC484" w14:textId="31B7E75E" w:rsidR="00E83255" w:rsidRPr="00F61C23" w:rsidRDefault="00E83255" w:rsidP="00D944C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4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540" w:type="dxa"/>
          </w:tcPr>
          <w:p w14:paraId="7C16A8E4" w14:textId="77777777" w:rsidR="00E83255" w:rsidRPr="00F61C23" w:rsidRDefault="00E83255" w:rsidP="00E8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9A5BC2D" w14:textId="7D264888" w:rsidR="00E83255" w:rsidRPr="00F61C23" w:rsidRDefault="00E83255" w:rsidP="00D944C2">
            <w:pPr>
              <w:pStyle w:val="acctfourfigures"/>
              <w:tabs>
                <w:tab w:val="clear" w:pos="765"/>
              </w:tabs>
              <w:spacing w:line="240" w:lineRule="atLeast"/>
              <w:ind w:left="-79" w:right="70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E83255" w:rsidRPr="00F61C23" w14:paraId="7D35EE32" w14:textId="77777777" w:rsidTr="008C4B40">
        <w:tc>
          <w:tcPr>
            <w:tcW w:w="3804" w:type="dxa"/>
          </w:tcPr>
          <w:p w14:paraId="7F057EA4" w14:textId="7451CEA8" w:rsidR="00E83255" w:rsidRPr="00F61C23" w:rsidRDefault="00E83255" w:rsidP="00E8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2B32EE78" w14:textId="77777777" w:rsidR="00E83255" w:rsidRPr="00F61C23" w:rsidDel="00994F9A" w:rsidRDefault="00E83255" w:rsidP="00E832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10D85F07" w14:textId="7EBACEF1" w:rsidR="00E83255" w:rsidRPr="00F61C23" w:rsidRDefault="00E83255" w:rsidP="00D944C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43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8,843</w:t>
            </w:r>
          </w:p>
        </w:tc>
        <w:tc>
          <w:tcPr>
            <w:tcW w:w="540" w:type="dxa"/>
          </w:tcPr>
          <w:p w14:paraId="65879497" w14:textId="77777777" w:rsidR="00E83255" w:rsidRPr="00F61C23" w:rsidRDefault="00E83255" w:rsidP="00E8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0EE11A80" w14:textId="5C61FD82" w:rsidR="00E83255" w:rsidRPr="00F61C23" w:rsidRDefault="00E83255" w:rsidP="00D944C2">
            <w:pPr>
              <w:pStyle w:val="acctfourfigures"/>
              <w:tabs>
                <w:tab w:val="clear" w:pos="765"/>
              </w:tabs>
              <w:spacing w:line="240" w:lineRule="atLeast"/>
              <w:ind w:left="-79" w:right="43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4,001</w:t>
            </w:r>
          </w:p>
        </w:tc>
      </w:tr>
      <w:tr w:rsidR="00E83255" w:rsidRPr="00F61C23" w14:paraId="5C592616" w14:textId="77777777" w:rsidTr="008C4B40">
        <w:tc>
          <w:tcPr>
            <w:tcW w:w="3804" w:type="dxa"/>
          </w:tcPr>
          <w:p w14:paraId="18FFF019" w14:textId="676CDD8E" w:rsidR="00E83255" w:rsidRPr="00F61C23" w:rsidRDefault="00E83255" w:rsidP="00E83255">
            <w:pPr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1CADC083" w14:textId="77777777" w:rsidR="00E83255" w:rsidRPr="00F61C23" w:rsidRDefault="00E83255" w:rsidP="00E832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1890" w:type="dxa"/>
          </w:tcPr>
          <w:p w14:paraId="2DAAB358" w14:textId="5BF337BA" w:rsidR="00E83255" w:rsidRPr="00F61C23" w:rsidRDefault="00E83255" w:rsidP="00D944C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43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</w:tcPr>
          <w:p w14:paraId="1C254DD1" w14:textId="77777777" w:rsidR="00E83255" w:rsidRPr="00F61C23" w:rsidRDefault="00E83255" w:rsidP="00E8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980" w:type="dxa"/>
          </w:tcPr>
          <w:p w14:paraId="60043ACF" w14:textId="77777777" w:rsidR="00E83255" w:rsidRPr="00F61C23" w:rsidRDefault="00E83255" w:rsidP="00D944C2">
            <w:pPr>
              <w:pStyle w:val="acctfourfigures"/>
              <w:tabs>
                <w:tab w:val="clear" w:pos="765"/>
              </w:tabs>
              <w:spacing w:line="240" w:lineRule="atLeast"/>
              <w:ind w:left="-79" w:right="430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E83255" w:rsidRPr="00F61C23" w14:paraId="419343B8" w14:textId="77777777" w:rsidTr="008C4B40">
        <w:tc>
          <w:tcPr>
            <w:tcW w:w="3804" w:type="dxa"/>
          </w:tcPr>
          <w:p w14:paraId="3C977E2C" w14:textId="3C749F10" w:rsidR="00E83255" w:rsidRPr="00F61C23" w:rsidRDefault="00E83255" w:rsidP="00E83255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170" w:type="dxa"/>
          </w:tcPr>
          <w:p w14:paraId="512CF598" w14:textId="77777777" w:rsidR="00E83255" w:rsidRPr="00F61C23" w:rsidRDefault="00E83255" w:rsidP="00E832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1AD02997" w14:textId="50BF2CF8" w:rsidR="00E83255" w:rsidRPr="00F61C23" w:rsidRDefault="00E83255" w:rsidP="00D944C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4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dxa"/>
          </w:tcPr>
          <w:p w14:paraId="7C20A431" w14:textId="77777777" w:rsidR="00E83255" w:rsidRPr="00F61C23" w:rsidRDefault="00E83255" w:rsidP="00E8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980" w:type="dxa"/>
          </w:tcPr>
          <w:p w14:paraId="42BF2E60" w14:textId="77777777" w:rsidR="00E83255" w:rsidRPr="00F61C23" w:rsidRDefault="00E83255" w:rsidP="00D944C2">
            <w:pPr>
              <w:pStyle w:val="acctfourfigures"/>
              <w:tabs>
                <w:tab w:val="clear" w:pos="765"/>
              </w:tabs>
              <w:spacing w:line="240" w:lineRule="atLeast"/>
              <w:ind w:left="-79" w:right="43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83255" w:rsidRPr="00F61C23" w14:paraId="3AF33424" w14:textId="77777777" w:rsidTr="008C4B40">
        <w:tc>
          <w:tcPr>
            <w:tcW w:w="3804" w:type="dxa"/>
          </w:tcPr>
          <w:p w14:paraId="07394BE2" w14:textId="6105DC65" w:rsidR="00E83255" w:rsidRPr="00F61C23" w:rsidRDefault="00E83255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288" w:hanging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และ 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4BB6510C" w14:textId="77777777" w:rsidR="00E83255" w:rsidRPr="00F61C23" w:rsidRDefault="00E83255" w:rsidP="00E8325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52BD8620" w14:textId="77777777" w:rsidR="00E83255" w:rsidRPr="00F61C23" w:rsidRDefault="00E83255" w:rsidP="00D944C2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79" w:right="7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14:paraId="56448F5C" w14:textId="77777777" w:rsidR="00E83255" w:rsidRPr="00F61C23" w:rsidRDefault="00E83255" w:rsidP="00E8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1ECC9EE4" w14:textId="77777777" w:rsidR="00E83255" w:rsidRPr="00F61C23" w:rsidRDefault="00E83255" w:rsidP="00D944C2">
            <w:pPr>
              <w:pStyle w:val="acctfourfigures"/>
              <w:tabs>
                <w:tab w:val="clear" w:pos="765"/>
              </w:tabs>
              <w:spacing w:line="240" w:lineRule="atLeast"/>
              <w:ind w:left="-79" w:right="70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E83255" w:rsidRPr="00F61C23" w14:paraId="34717FAB" w14:textId="77777777" w:rsidTr="008C4B40">
        <w:tc>
          <w:tcPr>
            <w:tcW w:w="3804" w:type="dxa"/>
          </w:tcPr>
          <w:p w14:paraId="42F09592" w14:textId="1C35AA2C" w:rsidR="00E83255" w:rsidRPr="00F61C23" w:rsidRDefault="00E83255" w:rsidP="00E8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17B554ED" w14:textId="77777777" w:rsidR="00E83255" w:rsidRPr="00F61C23" w:rsidRDefault="00E83255" w:rsidP="00E8325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22A6DE0E" w14:textId="2C5017FF" w:rsidR="00E83255" w:rsidRPr="00F61C23" w:rsidRDefault="00E83255" w:rsidP="00D944C2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left="-79" w:right="70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40" w:type="dxa"/>
          </w:tcPr>
          <w:p w14:paraId="054F6507" w14:textId="77777777" w:rsidR="00E83255" w:rsidRPr="00F61C23" w:rsidRDefault="00E83255" w:rsidP="00E8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209CB61B" w14:textId="77777777" w:rsidR="00E83255" w:rsidRPr="00F61C23" w:rsidRDefault="00E83255" w:rsidP="00D944C2">
            <w:pPr>
              <w:pStyle w:val="acctfourfigures"/>
              <w:tabs>
                <w:tab w:val="clear" w:pos="765"/>
              </w:tabs>
              <w:spacing w:line="240" w:lineRule="atLeast"/>
              <w:ind w:left="-79" w:right="70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E83255" w:rsidRPr="00F61C23" w14:paraId="02F39FF9" w14:textId="77777777" w:rsidTr="008C4B40">
        <w:tc>
          <w:tcPr>
            <w:tcW w:w="3804" w:type="dxa"/>
          </w:tcPr>
          <w:p w14:paraId="111909DB" w14:textId="77777777" w:rsidR="00E83255" w:rsidRPr="00F61C23" w:rsidRDefault="00E83255" w:rsidP="00E8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CDA8093" w14:textId="77777777" w:rsidR="00E83255" w:rsidRPr="00F61C23" w:rsidRDefault="00E83255" w:rsidP="00E83255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1890" w:type="dxa"/>
          </w:tcPr>
          <w:p w14:paraId="089BDFEB" w14:textId="2287BFEC" w:rsidR="00E83255" w:rsidRPr="00F61C23" w:rsidRDefault="00E83255" w:rsidP="00D944C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430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</w:tcPr>
          <w:p w14:paraId="6B85B0FB" w14:textId="77777777" w:rsidR="00E83255" w:rsidRPr="00F61C23" w:rsidRDefault="00E83255" w:rsidP="00E8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</w:tcPr>
          <w:p w14:paraId="1D8C201A" w14:textId="77777777" w:rsidR="00E83255" w:rsidRPr="00F61C23" w:rsidRDefault="00E83255" w:rsidP="00D944C2">
            <w:pPr>
              <w:pStyle w:val="acctfourfigures"/>
              <w:tabs>
                <w:tab w:val="clear" w:pos="765"/>
              </w:tabs>
              <w:spacing w:line="240" w:lineRule="atLeast"/>
              <w:ind w:left="-79" w:right="430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E83255" w:rsidRPr="00F61C23" w14:paraId="435E5366" w14:textId="77777777" w:rsidTr="008C4B40">
        <w:tc>
          <w:tcPr>
            <w:tcW w:w="3804" w:type="dxa"/>
          </w:tcPr>
          <w:p w14:paraId="3858510B" w14:textId="77777777" w:rsidR="00E83255" w:rsidRPr="00F61C23" w:rsidRDefault="00E83255" w:rsidP="00E8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14:paraId="4AD1E93B" w14:textId="77777777" w:rsidR="00E83255" w:rsidRPr="00F61C23" w:rsidRDefault="00E83255" w:rsidP="00E832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2F29D815" w14:textId="758357F3" w:rsidR="00E83255" w:rsidRPr="00F61C23" w:rsidRDefault="00E83255" w:rsidP="00D944C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4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dxa"/>
          </w:tcPr>
          <w:p w14:paraId="2DD5439D" w14:textId="77777777" w:rsidR="00E83255" w:rsidRPr="00F61C23" w:rsidRDefault="00E83255" w:rsidP="00E8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3D131E5C" w14:textId="77777777" w:rsidR="00E83255" w:rsidRPr="00F61C23" w:rsidRDefault="00E83255" w:rsidP="00D944C2">
            <w:pPr>
              <w:pStyle w:val="acctfourfigures"/>
              <w:tabs>
                <w:tab w:val="clear" w:pos="765"/>
              </w:tabs>
              <w:spacing w:line="240" w:lineRule="atLeast"/>
              <w:ind w:left="-79" w:right="43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E83255" w:rsidRPr="00F61C23" w14:paraId="0E25762E" w14:textId="77777777" w:rsidTr="008C4B40">
        <w:tc>
          <w:tcPr>
            <w:tcW w:w="3804" w:type="dxa"/>
          </w:tcPr>
          <w:p w14:paraId="14B23C09" w14:textId="5A0978C2" w:rsidR="00E83255" w:rsidRPr="00F61C23" w:rsidRDefault="00E83255" w:rsidP="00E83255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3ADF7869" w14:textId="77777777" w:rsidR="00E83255" w:rsidRPr="00F61C23" w:rsidRDefault="00E83255" w:rsidP="00E832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14B5DFCB" w14:textId="71ED6242" w:rsidR="00E83255" w:rsidRPr="00F61C23" w:rsidRDefault="00E83255" w:rsidP="00D944C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43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4,843</w:t>
            </w:r>
          </w:p>
        </w:tc>
        <w:tc>
          <w:tcPr>
            <w:tcW w:w="540" w:type="dxa"/>
          </w:tcPr>
          <w:p w14:paraId="1E822265" w14:textId="77777777" w:rsidR="00E83255" w:rsidRPr="00F61C23" w:rsidRDefault="00E83255" w:rsidP="00E8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14:paraId="7289F16A" w14:textId="3569C310" w:rsidR="00E83255" w:rsidRPr="00F61C23" w:rsidRDefault="00E83255" w:rsidP="00D944C2">
            <w:pPr>
              <w:pStyle w:val="acctfourfigures"/>
              <w:tabs>
                <w:tab w:val="clear" w:pos="765"/>
              </w:tabs>
              <w:spacing w:line="240" w:lineRule="atLeast"/>
              <w:ind w:left="-79" w:right="43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4,001</w:t>
            </w:r>
          </w:p>
        </w:tc>
      </w:tr>
      <w:tr w:rsidR="00E83255" w:rsidRPr="00F61C23" w14:paraId="627ABCFC" w14:textId="77777777" w:rsidTr="008C4B40">
        <w:tc>
          <w:tcPr>
            <w:tcW w:w="3804" w:type="dxa"/>
            <w:vAlign w:val="bottom"/>
          </w:tcPr>
          <w:p w14:paraId="284C9579" w14:textId="42A12BB5" w:rsidR="00E83255" w:rsidRPr="00F61C23" w:rsidRDefault="00E83255" w:rsidP="00E8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90" w:hanging="1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และ 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6EA07B26" w14:textId="77777777" w:rsidR="00E83255" w:rsidRPr="00F61C23" w:rsidRDefault="00E83255" w:rsidP="00E832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</w:tcPr>
          <w:p w14:paraId="63E83CC9" w14:textId="07B8E599" w:rsidR="00E83255" w:rsidRPr="00F61C23" w:rsidRDefault="00E83255" w:rsidP="00D944C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43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4,843</w:t>
            </w:r>
          </w:p>
        </w:tc>
        <w:tc>
          <w:tcPr>
            <w:tcW w:w="540" w:type="dxa"/>
          </w:tcPr>
          <w:p w14:paraId="51247A6C" w14:textId="77777777" w:rsidR="00E83255" w:rsidRPr="00F61C23" w:rsidRDefault="00E83255" w:rsidP="00E8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double" w:sz="4" w:space="0" w:color="auto"/>
              <w:bottom w:val="double" w:sz="4" w:space="0" w:color="auto"/>
            </w:tcBorders>
          </w:tcPr>
          <w:p w14:paraId="4381A03E" w14:textId="67B42FDC" w:rsidR="00E83255" w:rsidRPr="00F61C23" w:rsidRDefault="00E83255" w:rsidP="00D944C2">
            <w:pPr>
              <w:pStyle w:val="acctfourfigures"/>
              <w:tabs>
                <w:tab w:val="clear" w:pos="765"/>
              </w:tabs>
              <w:spacing w:line="240" w:lineRule="atLeast"/>
              <w:ind w:left="-79" w:right="43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4,001</w:t>
            </w:r>
          </w:p>
        </w:tc>
      </w:tr>
      <w:tr w:rsidR="00E83255" w:rsidRPr="00F61C23" w14:paraId="78F11213" w14:textId="77777777" w:rsidTr="008C4B40">
        <w:tc>
          <w:tcPr>
            <w:tcW w:w="3804" w:type="dxa"/>
            <w:vAlign w:val="bottom"/>
          </w:tcPr>
          <w:p w14:paraId="19B10231" w14:textId="18C0ABAA" w:rsidR="00E83255" w:rsidRPr="00F61C23" w:rsidRDefault="00E83255" w:rsidP="00E8325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5186AD52" w14:textId="77777777" w:rsidR="00E83255" w:rsidRPr="00F61C23" w:rsidDel="00224E95" w:rsidRDefault="00E83255" w:rsidP="00E8325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</w:tcPr>
          <w:p w14:paraId="36ADC1D5" w14:textId="38E5042E" w:rsidR="00E83255" w:rsidRPr="00F61C23" w:rsidRDefault="00E83255" w:rsidP="00D944C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43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8,843</w:t>
            </w:r>
          </w:p>
        </w:tc>
        <w:tc>
          <w:tcPr>
            <w:tcW w:w="540" w:type="dxa"/>
          </w:tcPr>
          <w:p w14:paraId="7F8024A8" w14:textId="77777777" w:rsidR="00E83255" w:rsidRPr="00F61C23" w:rsidRDefault="00E83255" w:rsidP="00E832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980" w:type="dxa"/>
            <w:tcBorders>
              <w:top w:val="double" w:sz="4" w:space="0" w:color="auto"/>
              <w:bottom w:val="double" w:sz="4" w:space="0" w:color="auto"/>
            </w:tcBorders>
          </w:tcPr>
          <w:p w14:paraId="27405506" w14:textId="1C093CFB" w:rsidR="00E83255" w:rsidRPr="00F61C23" w:rsidRDefault="00E83255" w:rsidP="00D944C2">
            <w:pPr>
              <w:pStyle w:val="acctfourfigures"/>
              <w:tabs>
                <w:tab w:val="clear" w:pos="765"/>
              </w:tabs>
              <w:spacing w:line="240" w:lineRule="atLeast"/>
              <w:ind w:left="-79" w:right="43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4,001</w:t>
            </w:r>
          </w:p>
        </w:tc>
      </w:tr>
    </w:tbl>
    <w:p w14:paraId="534F6B32" w14:textId="0C109B6F" w:rsidR="00697690" w:rsidRPr="00F61C23" w:rsidRDefault="00697690" w:rsidP="003744E0">
      <w:pPr>
        <w:rPr>
          <w:rFonts w:ascii="Angsana New" w:hAnsi="Angsana New"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60"/>
        <w:gridCol w:w="236"/>
        <w:gridCol w:w="1114"/>
        <w:gridCol w:w="270"/>
        <w:gridCol w:w="1080"/>
        <w:gridCol w:w="270"/>
        <w:gridCol w:w="1170"/>
      </w:tblGrid>
      <w:tr w:rsidR="00A61EAE" w:rsidRPr="00F61C23" w14:paraId="449E92CD" w14:textId="7167B70F" w:rsidTr="0021730B">
        <w:trPr>
          <w:trHeight w:val="20"/>
          <w:tblHeader/>
        </w:trPr>
        <w:tc>
          <w:tcPr>
            <w:tcW w:w="3960" w:type="dxa"/>
          </w:tcPr>
          <w:p w14:paraId="0C99DF2D" w14:textId="09E41161" w:rsidR="00A61EAE" w:rsidRPr="00F61C23" w:rsidRDefault="00A61EAE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4CADDA5A" w14:textId="157159DD" w:rsidR="00A61EAE" w:rsidRPr="00F61C23" w:rsidRDefault="00A61EAE" w:rsidP="00183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C703991" w14:textId="77777777" w:rsidR="00A61EAE" w:rsidRPr="00F61C23" w:rsidRDefault="00A61EAE" w:rsidP="00183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32E6A05A" w14:textId="712E2CDC" w:rsidR="00A61EAE" w:rsidRPr="00F61C23" w:rsidRDefault="00A61EAE" w:rsidP="00183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1EAE" w:rsidRPr="00F61C23" w14:paraId="6BF8FDE1" w14:textId="287A95B9" w:rsidTr="0021730B">
        <w:trPr>
          <w:trHeight w:val="20"/>
          <w:tblHeader/>
        </w:trPr>
        <w:tc>
          <w:tcPr>
            <w:tcW w:w="3960" w:type="dxa"/>
          </w:tcPr>
          <w:p w14:paraId="4D320AFB" w14:textId="670A55BD" w:rsidR="00A61EAE" w:rsidRPr="00F61C23" w:rsidRDefault="00E9276C" w:rsidP="00A61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A453AA" w:rsidRPr="00F6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B60682" w:rsidRPr="00F6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6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vAlign w:val="center"/>
          </w:tcPr>
          <w:p w14:paraId="13DC20D1" w14:textId="539080D5" w:rsidR="00A61EAE" w:rsidRPr="00F61C23" w:rsidRDefault="00A453AA" w:rsidP="00A61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center"/>
          </w:tcPr>
          <w:p w14:paraId="7EE3BF66" w14:textId="77777777" w:rsidR="00A61EAE" w:rsidRPr="00F61C23" w:rsidRDefault="00A61EAE" w:rsidP="00A61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vAlign w:val="center"/>
          </w:tcPr>
          <w:p w14:paraId="0232A538" w14:textId="6EC75DEA" w:rsidR="00A61EAE" w:rsidRPr="00F61C23" w:rsidRDefault="00A453AA" w:rsidP="00A61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11039B7" w14:textId="77777777" w:rsidR="00A61EAE" w:rsidRPr="00F61C23" w:rsidRDefault="00A61EAE" w:rsidP="00A61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8E99F1F" w14:textId="64A96CCB" w:rsidR="00A61EAE" w:rsidRPr="00F61C23" w:rsidRDefault="00A453AA" w:rsidP="00A61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DB1F366" w14:textId="77777777" w:rsidR="00A61EAE" w:rsidRPr="00F61C23" w:rsidRDefault="00A61EAE" w:rsidP="00A61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1CEAA89" w14:textId="68DF2AAE" w:rsidR="00A61EAE" w:rsidRPr="00F61C23" w:rsidRDefault="00A453AA" w:rsidP="00A61E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E70CA" w:rsidRPr="00F61C23" w14:paraId="40B2DA0E" w14:textId="3C8461B1" w:rsidTr="003C6954">
        <w:trPr>
          <w:trHeight w:val="20"/>
          <w:tblHeader/>
        </w:trPr>
        <w:tc>
          <w:tcPr>
            <w:tcW w:w="3960" w:type="dxa"/>
          </w:tcPr>
          <w:p w14:paraId="12728FBA" w14:textId="77777777" w:rsidR="000E70CA" w:rsidRPr="00F61C23" w:rsidRDefault="000E70CA" w:rsidP="00EC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3DA49798" w14:textId="00FE367C" w:rsidR="000E70CA" w:rsidRPr="00F61C23" w:rsidRDefault="000E70CA" w:rsidP="00EC1FB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F61C2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C1FB4" w:rsidRPr="00F61C23" w14:paraId="278582C9" w14:textId="6E588951" w:rsidTr="0021730B">
        <w:trPr>
          <w:trHeight w:val="20"/>
          <w:tblHeader/>
        </w:trPr>
        <w:tc>
          <w:tcPr>
            <w:tcW w:w="3960" w:type="dxa"/>
          </w:tcPr>
          <w:p w14:paraId="2864271A" w14:textId="3E992D1B" w:rsidR="00EC1FB4" w:rsidRPr="00F61C23" w:rsidRDefault="00EC1FB4" w:rsidP="00EC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จำนวนเงินที่รับรู้ในกำไรหรือขาดทุน</w:t>
            </w:r>
          </w:p>
        </w:tc>
        <w:tc>
          <w:tcPr>
            <w:tcW w:w="5400" w:type="dxa"/>
            <w:gridSpan w:val="7"/>
          </w:tcPr>
          <w:p w14:paraId="74FE0CB0" w14:textId="7C58E5E8" w:rsidR="00EC1FB4" w:rsidRPr="00F61C23" w:rsidRDefault="00EC1FB4" w:rsidP="00EC1FB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C1FB4" w:rsidRPr="00F61C23" w14:paraId="7CAC0646" w14:textId="65C53E5F" w:rsidTr="0021730B">
        <w:trPr>
          <w:trHeight w:val="20"/>
          <w:tblHeader/>
        </w:trPr>
        <w:tc>
          <w:tcPr>
            <w:tcW w:w="3960" w:type="dxa"/>
          </w:tcPr>
          <w:p w14:paraId="1CB91819" w14:textId="113A5998" w:rsidR="00EC1FB4" w:rsidRPr="00F61C23" w:rsidRDefault="00B60682" w:rsidP="00EC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  <w:r w:rsidR="00EC1FB4" w:rsidRPr="00F6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ที่เกี่ยวกับอสังหาริมทรัพย์เพื่อการลงทุน</w:t>
            </w:r>
          </w:p>
        </w:tc>
        <w:tc>
          <w:tcPr>
            <w:tcW w:w="5400" w:type="dxa"/>
            <w:gridSpan w:val="7"/>
          </w:tcPr>
          <w:p w14:paraId="2B786AEB" w14:textId="2E68FF13" w:rsidR="00EC1FB4" w:rsidRPr="00F61C23" w:rsidRDefault="00EC1FB4" w:rsidP="00EC1FB4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C1FB4" w:rsidRPr="00F61C23" w14:paraId="7DD5CE7C" w14:textId="4556F226" w:rsidTr="0021730B">
        <w:trPr>
          <w:trHeight w:val="20"/>
        </w:trPr>
        <w:tc>
          <w:tcPr>
            <w:tcW w:w="3960" w:type="dxa"/>
          </w:tcPr>
          <w:p w14:paraId="47F7321C" w14:textId="77777777" w:rsidR="00EC1FB4" w:rsidRPr="00F61C23" w:rsidRDefault="00EC1FB4" w:rsidP="00EC1FB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</w:tcPr>
          <w:p w14:paraId="714A34E2" w14:textId="44DE2B5B" w:rsidR="00EC1FB4" w:rsidRPr="00F61C23" w:rsidRDefault="0002664A" w:rsidP="00D944C2">
            <w:pPr>
              <w:pStyle w:val="acctfourfigures"/>
              <w:tabs>
                <w:tab w:val="clear" w:pos="765"/>
              </w:tabs>
              <w:spacing w:line="240" w:lineRule="auto"/>
              <w:ind w:left="-104" w:right="-46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2,355</w:t>
            </w:r>
          </w:p>
        </w:tc>
        <w:tc>
          <w:tcPr>
            <w:tcW w:w="236" w:type="dxa"/>
          </w:tcPr>
          <w:p w14:paraId="46DBC4B4" w14:textId="77777777" w:rsidR="00EC1FB4" w:rsidRPr="00F61C23" w:rsidRDefault="00EC1FB4" w:rsidP="00EC1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7815F7F1" w14:textId="326C2B6D" w:rsidR="00EC1FB4" w:rsidRPr="00F61C23" w:rsidRDefault="00A453AA" w:rsidP="004D1E2F">
            <w:pPr>
              <w:pStyle w:val="acctfourfigures"/>
              <w:tabs>
                <w:tab w:val="clear" w:pos="765"/>
              </w:tabs>
              <w:spacing w:line="240" w:lineRule="auto"/>
              <w:ind w:left="-104" w:right="-46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</w:p>
        </w:tc>
        <w:tc>
          <w:tcPr>
            <w:tcW w:w="270" w:type="dxa"/>
          </w:tcPr>
          <w:p w14:paraId="00997431" w14:textId="77777777" w:rsidR="00EC1FB4" w:rsidRPr="00F61C23" w:rsidRDefault="00EC1FB4" w:rsidP="00EC1F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19305C" w14:textId="141831F8" w:rsidR="00EC1FB4" w:rsidRPr="00F61C23" w:rsidRDefault="00241441" w:rsidP="00E9276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D4E89B" w14:textId="77777777" w:rsidR="00EC1FB4" w:rsidRPr="00F61C23" w:rsidRDefault="00EC1FB4" w:rsidP="00EC1FB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D35356" w14:textId="4E4AD3CB" w:rsidR="00EC1FB4" w:rsidRPr="00F61C23" w:rsidRDefault="00A453AA" w:rsidP="004D1E2F">
            <w:pPr>
              <w:pStyle w:val="acctfourfigures"/>
              <w:tabs>
                <w:tab w:val="clear" w:pos="765"/>
              </w:tabs>
              <w:spacing w:line="240" w:lineRule="auto"/>
              <w:ind w:left="-104" w:right="-291" w:firstLine="2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</w:p>
        </w:tc>
      </w:tr>
    </w:tbl>
    <w:p w14:paraId="22BD4CD6" w14:textId="77777777" w:rsidR="00C97083" w:rsidRPr="00F61C23" w:rsidRDefault="00C97083" w:rsidP="00424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14:paraId="234869DC" w14:textId="2F59CA94" w:rsidR="00697690" w:rsidRPr="00F61C23" w:rsidRDefault="00697690" w:rsidP="00424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อสังหาริมทรัพย์เพื่อการลงทุนประกอบด้วยอสังหาริมทรัพย์เพื่อค้าจำนวนหนึ่งที่ให้เช่าแก่บุคคลที่สาม สัญญาเช่า</w:t>
      </w:r>
      <w:r w:rsidR="00B60682" w:rsidRPr="00F61C23">
        <w:rPr>
          <w:rFonts w:ascii="Angsana New" w:hAnsi="Angsana New"/>
          <w:sz w:val="30"/>
          <w:szCs w:val="30"/>
          <w:cs/>
        </w:rPr>
        <w:t xml:space="preserve">     </w:t>
      </w:r>
      <w:r w:rsidRPr="00F61C23">
        <w:rPr>
          <w:rFonts w:ascii="Angsana New" w:hAnsi="Angsana New"/>
          <w:sz w:val="30"/>
          <w:szCs w:val="30"/>
          <w:cs/>
        </w:rPr>
        <w:t xml:space="preserve">แต่ละสัญญานี้ไม่สามารถยกเลิกได้เป็นระยะเวลา </w:t>
      </w:r>
      <w:r w:rsidR="00A453AA" w:rsidRPr="00F61C23">
        <w:rPr>
          <w:rFonts w:ascii="Angsana New" w:hAnsi="Angsana New"/>
          <w:sz w:val="30"/>
          <w:szCs w:val="30"/>
        </w:rPr>
        <w:t>3</w:t>
      </w:r>
      <w:r w:rsidR="00B60682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ปี การต่ออายุสัญญาจะเป็นไปตามการต่อรองกับผู้เช่า ทั้งนี้ไม่มีค่าเช่าที่อาจเกิดขึ้น</w:t>
      </w:r>
    </w:p>
    <w:p w14:paraId="0D60E14B" w14:textId="58AFB0F1" w:rsidR="00697690" w:rsidRPr="00F61C23" w:rsidRDefault="00697690" w:rsidP="00424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14:paraId="6AE0516D" w14:textId="667EFA62" w:rsidR="00697690" w:rsidRPr="00F61C23" w:rsidRDefault="00697690" w:rsidP="00697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 xml:space="preserve">มูลค่ายุติธรรมของอสังหาริมทรัพย์เพื่อการลงทุนของกลุ่มบริษัทและบริษัท ณ วันที่ </w:t>
      </w:r>
      <w:r w:rsidR="00A453AA" w:rsidRPr="00F61C23">
        <w:rPr>
          <w:rFonts w:ascii="Angsana New" w:hAnsi="Angsana New"/>
          <w:sz w:val="30"/>
          <w:szCs w:val="30"/>
        </w:rPr>
        <w:t>31</w:t>
      </w:r>
      <w:r w:rsidRPr="00F61C2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453AA" w:rsidRPr="00F61C23">
        <w:rPr>
          <w:rFonts w:ascii="Angsana New" w:hAnsi="Angsana New"/>
          <w:sz w:val="30"/>
          <w:szCs w:val="30"/>
        </w:rPr>
        <w:t>2563</w:t>
      </w:r>
      <w:r w:rsidRPr="00F61C23">
        <w:rPr>
          <w:rFonts w:ascii="Angsana New" w:hAnsi="Angsana New"/>
          <w:sz w:val="30"/>
          <w:szCs w:val="30"/>
          <w:cs/>
        </w:rPr>
        <w:t xml:space="preserve"> คิดเป็น</w:t>
      </w:r>
      <w:r w:rsidR="00B60682" w:rsidRPr="00F61C23">
        <w:rPr>
          <w:rFonts w:ascii="Angsana New" w:hAnsi="Angsana New"/>
          <w:sz w:val="30"/>
          <w:szCs w:val="30"/>
          <w:cs/>
        </w:rPr>
        <w:t xml:space="preserve"> </w:t>
      </w:r>
      <w:r w:rsidR="00C97083" w:rsidRPr="00F61C23">
        <w:rPr>
          <w:rFonts w:ascii="Angsana New" w:hAnsi="Angsana New"/>
          <w:sz w:val="30"/>
          <w:szCs w:val="30"/>
        </w:rPr>
        <w:t>29.95</w:t>
      </w:r>
      <w:r w:rsidRPr="00F61C23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C97083" w:rsidRPr="00F61C23">
        <w:rPr>
          <w:rFonts w:ascii="Angsana New" w:hAnsi="Angsana New"/>
          <w:sz w:val="30"/>
          <w:szCs w:val="30"/>
        </w:rPr>
        <w:t>27.84</w:t>
      </w:r>
      <w:r w:rsidR="00B60682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F61C23">
        <w:rPr>
          <w:rFonts w:ascii="Angsana New" w:hAnsi="Angsana New"/>
          <w:i/>
          <w:iCs/>
          <w:sz w:val="30"/>
          <w:szCs w:val="30"/>
          <w:cs/>
        </w:rPr>
        <w:t>(</w:t>
      </w:r>
      <w:r w:rsidR="00A453AA" w:rsidRPr="00F61C23">
        <w:rPr>
          <w:rFonts w:ascii="Angsana New" w:hAnsi="Angsana New"/>
          <w:i/>
          <w:iCs/>
          <w:sz w:val="30"/>
          <w:szCs w:val="30"/>
        </w:rPr>
        <w:t>2562</w:t>
      </w:r>
      <w:r w:rsidRPr="00F61C23">
        <w:rPr>
          <w:rFonts w:ascii="Angsana New" w:hAnsi="Angsana New"/>
          <w:i/>
          <w:iCs/>
          <w:sz w:val="30"/>
          <w:szCs w:val="30"/>
        </w:rPr>
        <w:t>:</w:t>
      </w:r>
      <w:r w:rsidRPr="00F61C2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A453AA" w:rsidRPr="00F61C23">
        <w:rPr>
          <w:rFonts w:ascii="Angsana New" w:hAnsi="Angsana New"/>
          <w:i/>
          <w:iCs/>
          <w:sz w:val="30"/>
          <w:szCs w:val="30"/>
        </w:rPr>
        <w:t>29</w:t>
      </w:r>
      <w:r w:rsidRPr="00F61C23">
        <w:rPr>
          <w:rFonts w:ascii="Angsana New" w:hAnsi="Angsana New"/>
          <w:i/>
          <w:iCs/>
          <w:sz w:val="30"/>
          <w:szCs w:val="30"/>
        </w:rPr>
        <w:t>.</w:t>
      </w:r>
      <w:r w:rsidR="00A453AA" w:rsidRPr="00F61C23">
        <w:rPr>
          <w:rFonts w:ascii="Angsana New" w:hAnsi="Angsana New"/>
          <w:i/>
          <w:iCs/>
          <w:sz w:val="30"/>
          <w:szCs w:val="30"/>
        </w:rPr>
        <w:t>95</w:t>
      </w:r>
      <w:r w:rsidRPr="00F61C23">
        <w:rPr>
          <w:rFonts w:ascii="Angsana New" w:hAnsi="Angsana New"/>
          <w:i/>
          <w:iCs/>
          <w:sz w:val="30"/>
          <w:szCs w:val="30"/>
          <w:cs/>
        </w:rPr>
        <w:t xml:space="preserve"> ล้านบาท และ </w:t>
      </w:r>
      <w:r w:rsidR="00A453AA" w:rsidRPr="00F61C23">
        <w:rPr>
          <w:rFonts w:ascii="Angsana New" w:hAnsi="Angsana New"/>
          <w:i/>
          <w:iCs/>
          <w:sz w:val="30"/>
          <w:szCs w:val="30"/>
        </w:rPr>
        <w:t>27</w:t>
      </w:r>
      <w:r w:rsidRPr="00F61C23">
        <w:rPr>
          <w:rFonts w:ascii="Angsana New" w:hAnsi="Angsana New"/>
          <w:i/>
          <w:iCs/>
          <w:sz w:val="30"/>
          <w:szCs w:val="30"/>
        </w:rPr>
        <w:t>.</w:t>
      </w:r>
      <w:r w:rsidR="00A453AA" w:rsidRPr="00F61C23">
        <w:rPr>
          <w:rFonts w:ascii="Angsana New" w:hAnsi="Angsana New"/>
          <w:i/>
          <w:iCs/>
          <w:sz w:val="30"/>
          <w:szCs w:val="30"/>
        </w:rPr>
        <w:t>84</w:t>
      </w:r>
      <w:r w:rsidR="00B60682" w:rsidRPr="00F61C2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  <w:r w:rsidRPr="00F61C23">
        <w:rPr>
          <w:rFonts w:ascii="Angsana New" w:hAnsi="Angsana New"/>
          <w:sz w:val="30"/>
          <w:szCs w:val="30"/>
          <w:cs/>
        </w:rPr>
        <w:t xml:space="preserve"> ประเมินราคาโดย</w:t>
      </w:r>
      <w:r w:rsidRPr="00F61C23">
        <w:rPr>
          <w:rFonts w:ascii="Angsana New" w:hAnsi="Angsana New"/>
          <w:sz w:val="30"/>
          <w:szCs w:val="30"/>
          <w:cs/>
        </w:rPr>
        <w:br/>
        <w:t>ผู้ประเมินราคาอิสระ</w:t>
      </w:r>
      <w:r w:rsidR="005F5A17">
        <w:rPr>
          <w:rFonts w:ascii="Angsana New" w:hAnsi="Angsana New" w:hint="cs"/>
          <w:sz w:val="30"/>
          <w:szCs w:val="30"/>
          <w:cs/>
        </w:rPr>
        <w:t xml:space="preserve">ล่าสุดเมื่อวันที่  </w:t>
      </w:r>
      <w:r w:rsidR="005F5A17">
        <w:rPr>
          <w:rFonts w:ascii="Angsana New" w:hAnsi="Angsana New"/>
          <w:sz w:val="30"/>
          <w:szCs w:val="30"/>
        </w:rPr>
        <w:t xml:space="preserve">9 </w:t>
      </w:r>
      <w:r w:rsidR="005F5A17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5F5A17">
        <w:rPr>
          <w:rFonts w:ascii="Angsana New" w:hAnsi="Angsana New"/>
          <w:sz w:val="30"/>
          <w:szCs w:val="30"/>
        </w:rPr>
        <w:t xml:space="preserve">2560 </w:t>
      </w:r>
      <w:r w:rsidRPr="00F61C23">
        <w:rPr>
          <w:rFonts w:ascii="Angsana New" w:hAnsi="Angsana New"/>
          <w:sz w:val="30"/>
          <w:szCs w:val="30"/>
          <w:cs/>
        </w:rPr>
        <w:t xml:space="preserve">โดยพิจารณาราคาตามวิธีเปรียบเทียบราคาตลาด 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A453AA" w:rsidRPr="00F61C23">
        <w:rPr>
          <w:rFonts w:ascii="Angsana New" w:hAnsi="Angsana New"/>
          <w:sz w:val="30"/>
          <w:szCs w:val="30"/>
        </w:rPr>
        <w:t>3</w:t>
      </w:r>
    </w:p>
    <w:p w14:paraId="5229951A" w14:textId="78C63076" w:rsidR="00697690" w:rsidRPr="00F61C23" w:rsidRDefault="00697690" w:rsidP="00424D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  <w:sectPr w:rsidR="00697690" w:rsidRPr="00F61C23" w:rsidSect="00A5139C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080" w:header="720" w:footer="720" w:gutter="0"/>
          <w:cols w:space="720"/>
          <w:docGrid w:linePitch="245"/>
        </w:sectPr>
      </w:pPr>
    </w:p>
    <w:p w14:paraId="5D0B40CB" w14:textId="77777777" w:rsidR="00297A37" w:rsidRPr="00F61C23" w:rsidRDefault="00297A37" w:rsidP="00DC2AC8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  <w:cs/>
        </w:rPr>
      </w:pPr>
      <w:r w:rsidRPr="00F61C23">
        <w:rPr>
          <w:rFonts w:ascii="Angsana New" w:hAnsi="Angsana New"/>
          <w:bCs/>
          <w:sz w:val="30"/>
          <w:szCs w:val="30"/>
          <w:cs/>
        </w:rPr>
        <w:t xml:space="preserve">ที่ดิน อาคารและอุปกรณ์ </w:t>
      </w:r>
    </w:p>
    <w:p w14:paraId="13C19A45" w14:textId="77777777" w:rsidR="00297A37" w:rsidRPr="00F61C23" w:rsidRDefault="00297A37" w:rsidP="00AD6D2E">
      <w:pPr>
        <w:spacing w:line="240" w:lineRule="auto"/>
        <w:rPr>
          <w:rFonts w:ascii="Angsana New" w:hAnsi="Angsana New"/>
          <w:sz w:val="14"/>
          <w:szCs w:val="14"/>
          <w:cs/>
        </w:rPr>
      </w:pPr>
    </w:p>
    <w:tbl>
      <w:tblPr>
        <w:tblW w:w="15264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3850"/>
        <w:gridCol w:w="64"/>
        <w:gridCol w:w="29"/>
        <w:gridCol w:w="17"/>
        <w:gridCol w:w="37"/>
        <w:gridCol w:w="729"/>
        <w:gridCol w:w="112"/>
        <w:gridCol w:w="31"/>
        <w:gridCol w:w="8"/>
        <w:gridCol w:w="15"/>
        <w:gridCol w:w="216"/>
        <w:gridCol w:w="34"/>
        <w:gridCol w:w="7"/>
        <w:gridCol w:w="14"/>
        <w:gridCol w:w="86"/>
        <w:gridCol w:w="269"/>
        <w:gridCol w:w="82"/>
        <w:gridCol w:w="268"/>
        <w:gridCol w:w="414"/>
        <w:gridCol w:w="47"/>
        <w:gridCol w:w="224"/>
        <w:gridCol w:w="7"/>
        <w:gridCol w:w="35"/>
        <w:gridCol w:w="8"/>
        <w:gridCol w:w="236"/>
        <w:gridCol w:w="76"/>
        <w:gridCol w:w="269"/>
        <w:gridCol w:w="359"/>
        <w:gridCol w:w="52"/>
        <w:gridCol w:w="7"/>
        <w:gridCol w:w="188"/>
        <w:gridCol w:w="11"/>
        <w:gridCol w:w="17"/>
        <w:gridCol w:w="34"/>
        <w:gridCol w:w="185"/>
        <w:gridCol w:w="17"/>
        <w:gridCol w:w="11"/>
        <w:gridCol w:w="79"/>
        <w:gridCol w:w="247"/>
        <w:gridCol w:w="592"/>
        <w:gridCol w:w="93"/>
        <w:gridCol w:w="122"/>
        <w:gridCol w:w="31"/>
        <w:gridCol w:w="96"/>
        <w:gridCol w:w="7"/>
        <w:gridCol w:w="112"/>
        <w:gridCol w:w="102"/>
        <w:gridCol w:w="246"/>
        <w:gridCol w:w="901"/>
        <w:gridCol w:w="99"/>
        <w:gridCol w:w="20"/>
        <w:gridCol w:w="53"/>
        <w:gridCol w:w="7"/>
        <w:gridCol w:w="67"/>
        <w:gridCol w:w="102"/>
        <w:gridCol w:w="20"/>
        <w:gridCol w:w="50"/>
        <w:gridCol w:w="7"/>
        <w:gridCol w:w="89"/>
        <w:gridCol w:w="246"/>
        <w:gridCol w:w="503"/>
        <w:gridCol w:w="129"/>
        <w:gridCol w:w="14"/>
        <w:gridCol w:w="7"/>
        <w:gridCol w:w="120"/>
        <w:gridCol w:w="133"/>
        <w:gridCol w:w="10"/>
        <w:gridCol w:w="7"/>
        <w:gridCol w:w="60"/>
        <w:gridCol w:w="269"/>
        <w:gridCol w:w="781"/>
        <w:gridCol w:w="103"/>
        <w:gridCol w:w="45"/>
        <w:gridCol w:w="100"/>
        <w:gridCol w:w="108"/>
        <w:gridCol w:w="43"/>
        <w:gridCol w:w="40"/>
        <w:gridCol w:w="248"/>
        <w:gridCol w:w="568"/>
        <w:gridCol w:w="140"/>
        <w:gridCol w:w="46"/>
        <w:gridCol w:w="12"/>
        <w:gridCol w:w="8"/>
        <w:gridCol w:w="146"/>
        <w:gridCol w:w="171"/>
      </w:tblGrid>
      <w:tr w:rsidR="001D11EF" w:rsidRPr="00F61C23" w14:paraId="1A3A7F7F" w14:textId="77777777" w:rsidTr="00B6358A">
        <w:tc>
          <w:tcPr>
            <w:tcW w:w="3850" w:type="dxa"/>
            <w:shd w:val="clear" w:color="auto" w:fill="auto"/>
          </w:tcPr>
          <w:p w14:paraId="0547F979" w14:textId="77777777" w:rsidR="001D11EF" w:rsidRPr="00F61C23" w:rsidRDefault="001D11EF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5"/>
                <w:szCs w:val="25"/>
              </w:rPr>
            </w:pPr>
          </w:p>
        </w:tc>
        <w:tc>
          <w:tcPr>
            <w:tcW w:w="876" w:type="dxa"/>
            <w:gridSpan w:val="5"/>
          </w:tcPr>
          <w:p w14:paraId="531BFFE6" w14:textId="77777777" w:rsidR="001D11EF" w:rsidRPr="00F61C23" w:rsidRDefault="001D11EF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0538" w:type="dxa"/>
            <w:gridSpan w:val="79"/>
            <w:shd w:val="clear" w:color="auto" w:fill="auto"/>
            <w:vAlign w:val="bottom"/>
          </w:tcPr>
          <w:p w14:paraId="353A5779" w14:textId="7AFCE64D" w:rsidR="001D11EF" w:rsidRPr="00F61C23" w:rsidRDefault="001D11EF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1D11EF" w:rsidRPr="00F61C23" w14:paraId="68FE9F89" w14:textId="77777777" w:rsidTr="00B6358A">
        <w:tc>
          <w:tcPr>
            <w:tcW w:w="3850" w:type="dxa"/>
            <w:shd w:val="clear" w:color="auto" w:fill="auto"/>
          </w:tcPr>
          <w:p w14:paraId="5139EA00" w14:textId="77777777" w:rsidR="001D11EF" w:rsidRPr="00F61C23" w:rsidRDefault="001D11EF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5"/>
                <w:szCs w:val="25"/>
              </w:rPr>
            </w:pPr>
          </w:p>
        </w:tc>
        <w:tc>
          <w:tcPr>
            <w:tcW w:w="876" w:type="dxa"/>
            <w:gridSpan w:val="5"/>
          </w:tcPr>
          <w:p w14:paraId="5C213C83" w14:textId="77777777" w:rsidR="001D11EF" w:rsidRPr="00E81D9D" w:rsidRDefault="001D11EF" w:rsidP="0043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</w:p>
          <w:p w14:paraId="6AC121F1" w14:textId="77777777" w:rsidR="001D11EF" w:rsidRPr="00E81D9D" w:rsidRDefault="001D11EF" w:rsidP="0043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</w:p>
          <w:p w14:paraId="2E349C81" w14:textId="1170C2C8" w:rsidR="001D11EF" w:rsidRPr="00E81D9D" w:rsidRDefault="001D11EF" w:rsidP="0043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</w:rPr>
            </w:pPr>
            <w:r w:rsidRPr="00E81D9D">
              <w:rPr>
                <w:rFonts w:ascii="Angsana New" w:hAnsi="Angsana New" w:hint="cs"/>
                <w:i/>
                <w:iCs/>
                <w:sz w:val="25"/>
                <w:szCs w:val="25"/>
                <w:cs/>
              </w:rPr>
              <w:t>หมายเหตุ</w:t>
            </w:r>
          </w:p>
        </w:tc>
        <w:tc>
          <w:tcPr>
            <w:tcW w:w="874" w:type="dxa"/>
            <w:gridSpan w:val="11"/>
            <w:shd w:val="clear" w:color="auto" w:fill="auto"/>
            <w:vAlign w:val="bottom"/>
          </w:tcPr>
          <w:p w14:paraId="35D2EB0D" w14:textId="7434F1FE" w:rsidR="001D11EF" w:rsidRPr="00F61C23" w:rsidRDefault="001D11EF" w:rsidP="0043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61C23">
              <w:rPr>
                <w:rFonts w:ascii="Angsana New" w:hAnsi="Angsana New"/>
                <w:sz w:val="25"/>
                <w:szCs w:val="25"/>
                <w:cs/>
              </w:rPr>
              <w:t>ที่ดิน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7901E85" w14:textId="77777777" w:rsidR="001D11EF" w:rsidRPr="00F61C23" w:rsidRDefault="001D11EF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47" w:type="dxa"/>
            <w:gridSpan w:val="8"/>
            <w:shd w:val="clear" w:color="auto" w:fill="auto"/>
            <w:vAlign w:val="bottom"/>
          </w:tcPr>
          <w:p w14:paraId="6EEFDB7C" w14:textId="77777777" w:rsidR="001D11EF" w:rsidRPr="00F61C23" w:rsidRDefault="001D11EF" w:rsidP="00F56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  <w:cs/>
              </w:rPr>
              <w:t>อาคารและ</w:t>
            </w:r>
          </w:p>
          <w:p w14:paraId="02C417F7" w14:textId="77777777" w:rsidR="001D11EF" w:rsidRPr="00F61C23" w:rsidRDefault="001D11EF" w:rsidP="00F56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  <w:cs/>
              </w:rPr>
              <w:t>ส่วนปรับปรุงอาคาร</w:t>
            </w:r>
          </w:p>
        </w:tc>
        <w:tc>
          <w:tcPr>
            <w:tcW w:w="269" w:type="dxa"/>
            <w:vAlign w:val="bottom"/>
          </w:tcPr>
          <w:p w14:paraId="37D81235" w14:textId="77777777" w:rsidR="001D11EF" w:rsidRPr="00F61C23" w:rsidRDefault="001D11EF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0" w:type="dxa"/>
            <w:gridSpan w:val="11"/>
            <w:vAlign w:val="bottom"/>
          </w:tcPr>
          <w:p w14:paraId="773F4CED" w14:textId="77777777" w:rsidR="001D11EF" w:rsidRPr="00F61C23" w:rsidRDefault="001D11EF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  <w:cs/>
              </w:rPr>
              <w:t>เครื่องจักร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277107D" w14:textId="77777777" w:rsidR="001D11EF" w:rsidRPr="00F61C23" w:rsidRDefault="001D11EF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5" w:type="dxa"/>
            <w:gridSpan w:val="8"/>
            <w:shd w:val="clear" w:color="auto" w:fill="auto"/>
            <w:vAlign w:val="bottom"/>
          </w:tcPr>
          <w:p w14:paraId="3CC076EF" w14:textId="77777777" w:rsidR="001D11EF" w:rsidRPr="00F61C23" w:rsidRDefault="001D11EF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  <w:cs/>
              </w:rPr>
              <w:t>เครื่องมือและอุปกรณ์โรงงาน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E9F7B67" w14:textId="77777777" w:rsidR="001D11EF" w:rsidRPr="00F61C23" w:rsidRDefault="001D11EF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5" w:type="dxa"/>
            <w:gridSpan w:val="11"/>
            <w:shd w:val="clear" w:color="auto" w:fill="auto"/>
            <w:vAlign w:val="bottom"/>
          </w:tcPr>
          <w:p w14:paraId="074DEA53" w14:textId="77777777" w:rsidR="001D11EF" w:rsidRPr="00F61C23" w:rsidRDefault="001D11EF" w:rsidP="0014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  <w:cs/>
              </w:rPr>
              <w:t>เครื่องตกแต่ง</w:t>
            </w:r>
          </w:p>
          <w:p w14:paraId="532325B4" w14:textId="77777777" w:rsidR="001D11EF" w:rsidRPr="00F61C23" w:rsidRDefault="001D11EF" w:rsidP="00140F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  <w:cs/>
              </w:rPr>
              <w:t>ติดตั้งและเครื่องใช้สำนักงาน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66A4309" w14:textId="77777777" w:rsidR="001D11EF" w:rsidRPr="00F61C23" w:rsidRDefault="001D11EF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3" w:type="dxa"/>
            <w:gridSpan w:val="9"/>
            <w:vAlign w:val="bottom"/>
          </w:tcPr>
          <w:p w14:paraId="359A5F2D" w14:textId="77777777" w:rsidR="001D11EF" w:rsidRPr="00F61C23" w:rsidRDefault="001D11EF" w:rsidP="00D37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61C23">
              <w:rPr>
                <w:rFonts w:ascii="Angsana New" w:hAnsi="Angsana New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269" w:type="dxa"/>
          </w:tcPr>
          <w:p w14:paraId="7E420FF2" w14:textId="77777777" w:rsidR="001D11EF" w:rsidRPr="00F61C23" w:rsidRDefault="001D11E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20" w:type="dxa"/>
            <w:gridSpan w:val="7"/>
            <w:shd w:val="clear" w:color="auto" w:fill="auto"/>
            <w:vAlign w:val="bottom"/>
          </w:tcPr>
          <w:p w14:paraId="476AA582" w14:textId="77777777" w:rsidR="001D11EF" w:rsidRPr="00F61C23" w:rsidRDefault="001D11EF" w:rsidP="00D37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  <w:cs/>
              </w:rPr>
              <w:t>สินทรัพย์</w:t>
            </w:r>
            <w:r w:rsidRPr="00F61C23">
              <w:rPr>
                <w:rFonts w:ascii="Angsana New" w:hAnsi="Angsana New"/>
                <w:sz w:val="25"/>
                <w:szCs w:val="25"/>
                <w:cs/>
              </w:rPr>
              <w:br/>
              <w:t>ระหว่างก่อสร้าง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15C49F6" w14:textId="77777777" w:rsidR="001D11EF" w:rsidRPr="00F61C23" w:rsidRDefault="001D11EF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91" w:type="dxa"/>
            <w:gridSpan w:val="7"/>
            <w:vAlign w:val="bottom"/>
          </w:tcPr>
          <w:p w14:paraId="2C8E4520" w14:textId="77777777" w:rsidR="001D11EF" w:rsidRPr="00F61C23" w:rsidRDefault="001D11EF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F61C23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</w:tr>
      <w:tr w:rsidR="001D11EF" w:rsidRPr="00F61C23" w14:paraId="6890E5E0" w14:textId="77777777" w:rsidTr="00B6358A">
        <w:tc>
          <w:tcPr>
            <w:tcW w:w="3850" w:type="dxa"/>
            <w:shd w:val="clear" w:color="auto" w:fill="auto"/>
          </w:tcPr>
          <w:p w14:paraId="0B3B2C7B" w14:textId="77777777" w:rsidR="001D11EF" w:rsidRPr="00F61C23" w:rsidRDefault="001D11EF" w:rsidP="00E05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876" w:type="dxa"/>
            <w:gridSpan w:val="5"/>
          </w:tcPr>
          <w:p w14:paraId="3BDFA2D4" w14:textId="77777777" w:rsidR="001D11EF" w:rsidRPr="00F61C23" w:rsidRDefault="001D11EF" w:rsidP="00E054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5"/>
                <w:szCs w:val="25"/>
              </w:rPr>
            </w:pPr>
          </w:p>
        </w:tc>
        <w:tc>
          <w:tcPr>
            <w:tcW w:w="10538" w:type="dxa"/>
            <w:gridSpan w:val="79"/>
          </w:tcPr>
          <w:p w14:paraId="782618C3" w14:textId="3364C4D3" w:rsidR="001D11EF" w:rsidRPr="00F61C23" w:rsidRDefault="001D11EF" w:rsidP="00E054B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5"/>
                <w:szCs w:val="25"/>
                <w:cs/>
                <w:lang w:bidi="th-TH"/>
              </w:rPr>
            </w:pPr>
            <w:r w:rsidRPr="00F61C23">
              <w:rPr>
                <w:rFonts w:ascii="Angsana New" w:hAnsi="Angsana New"/>
                <w:i/>
                <w:iCs/>
                <w:sz w:val="25"/>
                <w:szCs w:val="25"/>
              </w:rPr>
              <w:t>(</w:t>
            </w:r>
            <w:r w:rsidRPr="00F61C23">
              <w:rPr>
                <w:rFonts w:ascii="Angsana New" w:hAnsi="Angsana New"/>
                <w:i/>
                <w:iCs/>
                <w:sz w:val="25"/>
                <w:szCs w:val="25"/>
                <w:cs/>
                <w:lang w:bidi="th-TH"/>
              </w:rPr>
              <w:t>พันบาท)</w:t>
            </w:r>
          </w:p>
        </w:tc>
      </w:tr>
      <w:tr w:rsidR="001D11EF" w:rsidRPr="00F61C23" w14:paraId="56C0C32D" w14:textId="77777777" w:rsidTr="00B6358A">
        <w:tc>
          <w:tcPr>
            <w:tcW w:w="3850" w:type="dxa"/>
            <w:shd w:val="clear" w:color="auto" w:fill="auto"/>
          </w:tcPr>
          <w:p w14:paraId="19CFB817" w14:textId="77777777" w:rsidR="001D11EF" w:rsidRPr="00F61C23" w:rsidRDefault="001D11EF" w:rsidP="00A44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5"/>
                <w:szCs w:val="25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ราคาทุน</w:t>
            </w:r>
          </w:p>
        </w:tc>
        <w:tc>
          <w:tcPr>
            <w:tcW w:w="876" w:type="dxa"/>
            <w:gridSpan w:val="5"/>
          </w:tcPr>
          <w:p w14:paraId="1152A5E9" w14:textId="77777777" w:rsidR="001D11EF" w:rsidRPr="00F61C23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left="-126" w:right="-108"/>
              <w:jc w:val="right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874" w:type="dxa"/>
            <w:gridSpan w:val="11"/>
            <w:shd w:val="clear" w:color="auto" w:fill="auto"/>
            <w:vAlign w:val="bottom"/>
          </w:tcPr>
          <w:p w14:paraId="50D60B8B" w14:textId="0D766022" w:rsidR="001D11EF" w:rsidRPr="00F61C23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left="-126" w:right="-108"/>
              <w:jc w:val="right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3E85AE62" w14:textId="77777777" w:rsidR="001D11EF" w:rsidRPr="00F61C23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47" w:type="dxa"/>
            <w:gridSpan w:val="8"/>
            <w:shd w:val="clear" w:color="auto" w:fill="auto"/>
            <w:vAlign w:val="bottom"/>
          </w:tcPr>
          <w:p w14:paraId="297FCC1B" w14:textId="77777777" w:rsidR="001D11EF" w:rsidRPr="00F61C23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69" w:type="dxa"/>
          </w:tcPr>
          <w:p w14:paraId="26C5EDDE" w14:textId="77777777" w:rsidR="001D11EF" w:rsidRPr="00F61C23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0" w:type="dxa"/>
            <w:gridSpan w:val="11"/>
            <w:vAlign w:val="bottom"/>
          </w:tcPr>
          <w:p w14:paraId="1243311F" w14:textId="77777777" w:rsidR="001D11EF" w:rsidRPr="00F61C23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6C03313" w14:textId="77777777" w:rsidR="001D11EF" w:rsidRPr="00F61C23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5" w:type="dxa"/>
            <w:gridSpan w:val="8"/>
            <w:shd w:val="clear" w:color="auto" w:fill="auto"/>
            <w:vAlign w:val="bottom"/>
          </w:tcPr>
          <w:p w14:paraId="06743E51" w14:textId="77777777" w:rsidR="001D11EF" w:rsidRPr="00F61C23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48757CF" w14:textId="77777777" w:rsidR="001D11EF" w:rsidRPr="00F61C23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5" w:type="dxa"/>
            <w:gridSpan w:val="11"/>
            <w:shd w:val="clear" w:color="auto" w:fill="auto"/>
            <w:vAlign w:val="bottom"/>
          </w:tcPr>
          <w:p w14:paraId="47406462" w14:textId="77777777" w:rsidR="001D11EF" w:rsidRPr="00F61C23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C57E8AF" w14:textId="77777777" w:rsidR="001D11EF" w:rsidRPr="00F61C23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3" w:type="dxa"/>
            <w:gridSpan w:val="9"/>
          </w:tcPr>
          <w:p w14:paraId="23863653" w14:textId="77777777" w:rsidR="001D11EF" w:rsidRPr="00F61C23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69" w:type="dxa"/>
          </w:tcPr>
          <w:p w14:paraId="6EDEE332" w14:textId="77777777" w:rsidR="001D11EF" w:rsidRPr="00F61C23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gridSpan w:val="7"/>
            <w:shd w:val="clear" w:color="auto" w:fill="auto"/>
            <w:vAlign w:val="bottom"/>
          </w:tcPr>
          <w:p w14:paraId="77BED538" w14:textId="77777777" w:rsidR="001D11EF" w:rsidRPr="00F61C23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6F06C073" w14:textId="77777777" w:rsidR="001D11EF" w:rsidRPr="00F61C23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91" w:type="dxa"/>
            <w:gridSpan w:val="7"/>
            <w:vAlign w:val="bottom"/>
          </w:tcPr>
          <w:p w14:paraId="7111E666" w14:textId="77777777" w:rsidR="001D11EF" w:rsidRPr="00F61C23" w:rsidRDefault="001D11EF" w:rsidP="00A44C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1D11EF" w:rsidRPr="00F61C23" w14:paraId="5EC30596" w14:textId="77777777" w:rsidTr="00B6358A">
        <w:tc>
          <w:tcPr>
            <w:tcW w:w="3850" w:type="dxa"/>
            <w:shd w:val="clear" w:color="auto" w:fill="auto"/>
          </w:tcPr>
          <w:p w14:paraId="3C0C7362" w14:textId="682A5D8C" w:rsidR="001D11EF" w:rsidRPr="00F61C23" w:rsidRDefault="001D11EF" w:rsidP="0030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F61C23">
              <w:rPr>
                <w:rFonts w:ascii="Angsana New" w:hAnsi="Angsana New"/>
                <w:sz w:val="25"/>
                <w:szCs w:val="25"/>
              </w:rPr>
              <w:t>1</w:t>
            </w:r>
            <w:r w:rsidRPr="00F61C23">
              <w:rPr>
                <w:rFonts w:ascii="Angsana New" w:hAnsi="Angsana New"/>
                <w:sz w:val="25"/>
                <w:szCs w:val="25"/>
                <w:cs/>
              </w:rPr>
              <w:t xml:space="preserve"> มกราคม </w:t>
            </w:r>
            <w:r w:rsidRPr="00F61C23">
              <w:rPr>
                <w:rFonts w:ascii="Angsana New" w:hAnsi="Angsana New"/>
                <w:sz w:val="25"/>
                <w:szCs w:val="25"/>
              </w:rPr>
              <w:t>2562</w:t>
            </w:r>
          </w:p>
        </w:tc>
        <w:tc>
          <w:tcPr>
            <w:tcW w:w="876" w:type="dxa"/>
            <w:gridSpan w:val="5"/>
          </w:tcPr>
          <w:p w14:paraId="480A4CF7" w14:textId="77777777" w:rsidR="001D11EF" w:rsidRPr="00F61C23" w:rsidRDefault="001D11E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874" w:type="dxa"/>
            <w:gridSpan w:val="11"/>
            <w:shd w:val="clear" w:color="auto" w:fill="auto"/>
            <w:vAlign w:val="bottom"/>
          </w:tcPr>
          <w:p w14:paraId="44B34EDE" w14:textId="2AB39FE8" w:rsidR="001D11EF" w:rsidRPr="00F61C23" w:rsidRDefault="001D11EF" w:rsidP="00B734D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F61C23">
              <w:rPr>
                <w:rFonts w:ascii="Angsana New" w:hAnsi="Angsana New"/>
                <w:sz w:val="25"/>
                <w:szCs w:val="25"/>
                <w:lang w:val="en-US"/>
              </w:rPr>
              <w:t>809</w:t>
            </w:r>
            <w:r w:rsidRPr="00F61C23">
              <w:rPr>
                <w:rFonts w:ascii="Angsana New" w:hAnsi="Angsana New"/>
                <w:sz w:val="25"/>
                <w:szCs w:val="25"/>
              </w:rPr>
              <w:t>,</w:t>
            </w:r>
            <w:r w:rsidRPr="00F61C23">
              <w:rPr>
                <w:rFonts w:ascii="Angsana New" w:hAnsi="Angsana New"/>
                <w:sz w:val="25"/>
                <w:szCs w:val="25"/>
                <w:lang w:val="en-US"/>
              </w:rPr>
              <w:t>199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DE57371" w14:textId="77777777" w:rsidR="001D11EF" w:rsidRPr="00F61C23" w:rsidRDefault="001D11EF" w:rsidP="00302B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47" w:type="dxa"/>
            <w:gridSpan w:val="8"/>
            <w:shd w:val="clear" w:color="auto" w:fill="auto"/>
            <w:vAlign w:val="bottom"/>
          </w:tcPr>
          <w:p w14:paraId="568A72E4" w14:textId="243D91A0" w:rsidR="001D11EF" w:rsidRPr="00F61C23" w:rsidRDefault="001D11EF" w:rsidP="00B734D2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  <w:lang w:val="en-US"/>
              </w:rPr>
              <w:t>897</w:t>
            </w:r>
            <w:r w:rsidRPr="00F61C23">
              <w:rPr>
                <w:rFonts w:ascii="Angsana New" w:hAnsi="Angsana New"/>
                <w:sz w:val="25"/>
                <w:szCs w:val="25"/>
              </w:rPr>
              <w:t>,</w:t>
            </w:r>
            <w:r w:rsidRPr="00F61C23">
              <w:rPr>
                <w:rFonts w:ascii="Angsana New" w:hAnsi="Angsana New"/>
                <w:sz w:val="25"/>
                <w:szCs w:val="25"/>
                <w:lang w:val="en-US"/>
              </w:rPr>
              <w:t>560</w:t>
            </w:r>
          </w:p>
        </w:tc>
        <w:tc>
          <w:tcPr>
            <w:tcW w:w="269" w:type="dxa"/>
          </w:tcPr>
          <w:p w14:paraId="1866818D" w14:textId="77777777" w:rsidR="001D11EF" w:rsidRPr="00F61C23" w:rsidRDefault="001D11EF" w:rsidP="00302B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0" w:type="dxa"/>
            <w:gridSpan w:val="11"/>
            <w:vAlign w:val="bottom"/>
          </w:tcPr>
          <w:p w14:paraId="2F84C734" w14:textId="7B7BD50E" w:rsidR="001D11EF" w:rsidRPr="00F61C23" w:rsidRDefault="001D11EF" w:rsidP="00302BDE">
            <w:pPr>
              <w:pStyle w:val="acctfourfigures"/>
              <w:tabs>
                <w:tab w:val="clear" w:pos="765"/>
                <w:tab w:val="decimal" w:pos="849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  <w:lang w:val="en-US"/>
              </w:rPr>
              <w:t>651</w:t>
            </w:r>
            <w:r w:rsidRPr="00F61C23">
              <w:rPr>
                <w:rFonts w:ascii="Angsana New" w:hAnsi="Angsana New"/>
                <w:sz w:val="25"/>
                <w:szCs w:val="25"/>
              </w:rPr>
              <w:t>,</w:t>
            </w:r>
            <w:r w:rsidRPr="00F61C23">
              <w:rPr>
                <w:rFonts w:ascii="Angsana New" w:hAnsi="Angsana New"/>
                <w:sz w:val="25"/>
                <w:szCs w:val="25"/>
                <w:lang w:val="en-US"/>
              </w:rPr>
              <w:t>146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3DAEC96" w14:textId="77777777" w:rsidR="001D11EF" w:rsidRPr="00F61C23" w:rsidRDefault="001D11EF" w:rsidP="00302B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5" w:type="dxa"/>
            <w:gridSpan w:val="8"/>
            <w:shd w:val="clear" w:color="auto" w:fill="auto"/>
            <w:vAlign w:val="bottom"/>
          </w:tcPr>
          <w:p w14:paraId="50B2F009" w14:textId="08710C41" w:rsidR="001D11EF" w:rsidRPr="00F61C23" w:rsidRDefault="001D11EF" w:rsidP="008F03B0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right="-330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  <w:lang w:val="en-US"/>
              </w:rPr>
              <w:t>189</w:t>
            </w:r>
            <w:r w:rsidRPr="00F61C23">
              <w:rPr>
                <w:rFonts w:ascii="Angsana New" w:hAnsi="Angsana New"/>
                <w:sz w:val="25"/>
                <w:szCs w:val="25"/>
              </w:rPr>
              <w:t>,</w:t>
            </w:r>
            <w:r w:rsidRPr="00F61C23">
              <w:rPr>
                <w:rFonts w:ascii="Angsana New" w:hAnsi="Angsana New"/>
                <w:sz w:val="25"/>
                <w:szCs w:val="25"/>
                <w:lang w:val="en-US"/>
              </w:rPr>
              <w:t>773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BAF7649" w14:textId="77777777" w:rsidR="001D11EF" w:rsidRPr="00F61C23" w:rsidRDefault="001D11EF" w:rsidP="00302B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5" w:type="dxa"/>
            <w:gridSpan w:val="11"/>
            <w:shd w:val="clear" w:color="auto" w:fill="auto"/>
            <w:vAlign w:val="bottom"/>
          </w:tcPr>
          <w:p w14:paraId="1559D9BD" w14:textId="79B6E43E" w:rsidR="001D11EF" w:rsidRPr="00F61C23" w:rsidRDefault="001D11EF" w:rsidP="008F03B0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  <w:lang w:val="en-US"/>
              </w:rPr>
              <w:t>71</w:t>
            </w:r>
            <w:r w:rsidRPr="00F61C23">
              <w:rPr>
                <w:rFonts w:ascii="Angsana New" w:hAnsi="Angsana New"/>
                <w:sz w:val="25"/>
                <w:szCs w:val="25"/>
              </w:rPr>
              <w:t>,</w:t>
            </w:r>
            <w:r w:rsidRPr="00F61C23">
              <w:rPr>
                <w:rFonts w:ascii="Angsana New" w:hAnsi="Angsana New"/>
                <w:sz w:val="25"/>
                <w:szCs w:val="25"/>
                <w:lang w:val="en-US"/>
              </w:rPr>
              <w:t>896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302EE05" w14:textId="77777777" w:rsidR="001D11EF" w:rsidRPr="00F61C23" w:rsidRDefault="001D11EF" w:rsidP="00302B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3" w:type="dxa"/>
            <w:gridSpan w:val="9"/>
          </w:tcPr>
          <w:p w14:paraId="1271FECD" w14:textId="55D9C876" w:rsidR="001D11EF" w:rsidRPr="00F61C23" w:rsidRDefault="001D11EF" w:rsidP="008F03B0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  <w:lang w:val="en-US"/>
              </w:rPr>
              <w:t>1</w:t>
            </w:r>
            <w:r w:rsidRPr="00F61C23">
              <w:rPr>
                <w:rFonts w:ascii="Angsana New" w:hAnsi="Angsana New"/>
                <w:sz w:val="25"/>
                <w:szCs w:val="25"/>
              </w:rPr>
              <w:t>,</w:t>
            </w:r>
            <w:r w:rsidRPr="00F61C23">
              <w:rPr>
                <w:rFonts w:ascii="Angsana New" w:hAnsi="Angsana New"/>
                <w:sz w:val="25"/>
                <w:szCs w:val="25"/>
                <w:lang w:val="en-US"/>
              </w:rPr>
              <w:t>023</w:t>
            </w:r>
            <w:r w:rsidRPr="00F61C23">
              <w:rPr>
                <w:rFonts w:ascii="Angsana New" w:hAnsi="Angsana New"/>
                <w:sz w:val="25"/>
                <w:szCs w:val="25"/>
              </w:rPr>
              <w:t>,</w:t>
            </w:r>
            <w:r w:rsidRPr="00F61C23">
              <w:rPr>
                <w:rFonts w:ascii="Angsana New" w:hAnsi="Angsana New"/>
                <w:sz w:val="25"/>
                <w:szCs w:val="25"/>
                <w:lang w:val="en-US"/>
              </w:rPr>
              <w:t>073</w:t>
            </w:r>
          </w:p>
        </w:tc>
        <w:tc>
          <w:tcPr>
            <w:tcW w:w="269" w:type="dxa"/>
          </w:tcPr>
          <w:p w14:paraId="3A48AECD" w14:textId="77777777" w:rsidR="001D11EF" w:rsidRPr="00F61C23" w:rsidRDefault="001D11EF" w:rsidP="00302B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gridSpan w:val="7"/>
            <w:shd w:val="clear" w:color="auto" w:fill="auto"/>
            <w:vAlign w:val="bottom"/>
          </w:tcPr>
          <w:p w14:paraId="1166CE62" w14:textId="7B3F6C21" w:rsidR="001D11EF" w:rsidRPr="00F61C23" w:rsidRDefault="001D11EF" w:rsidP="008F03B0">
            <w:pPr>
              <w:pStyle w:val="acctfourfigures"/>
              <w:tabs>
                <w:tab w:val="clear" w:pos="765"/>
                <w:tab w:val="decimal" w:pos="982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  <w:lang w:val="en-US"/>
              </w:rPr>
              <w:t>456</w:t>
            </w:r>
            <w:r w:rsidRPr="00F61C23">
              <w:rPr>
                <w:rFonts w:ascii="Angsana New" w:hAnsi="Angsana New"/>
                <w:sz w:val="25"/>
                <w:szCs w:val="25"/>
              </w:rPr>
              <w:t>,</w:t>
            </w:r>
            <w:r w:rsidRPr="00F61C23">
              <w:rPr>
                <w:rFonts w:ascii="Angsana New" w:hAnsi="Angsana New"/>
                <w:sz w:val="25"/>
                <w:szCs w:val="25"/>
                <w:lang w:val="en-US"/>
              </w:rPr>
              <w:t>854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0084C43" w14:textId="77777777" w:rsidR="001D11EF" w:rsidRPr="00F61C23" w:rsidRDefault="001D11EF" w:rsidP="00302B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91" w:type="dxa"/>
            <w:gridSpan w:val="7"/>
            <w:vAlign w:val="bottom"/>
          </w:tcPr>
          <w:p w14:paraId="496264D4" w14:textId="1EDCFD88" w:rsidR="001D11EF" w:rsidRPr="00F61C23" w:rsidRDefault="001D11EF" w:rsidP="00302BD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  <w:lang w:val="en-US"/>
              </w:rPr>
              <w:t>4</w:t>
            </w:r>
            <w:r w:rsidRPr="00F61C23">
              <w:rPr>
                <w:rFonts w:ascii="Angsana New" w:hAnsi="Angsana New"/>
                <w:sz w:val="25"/>
                <w:szCs w:val="25"/>
              </w:rPr>
              <w:t>,</w:t>
            </w:r>
            <w:r w:rsidRPr="00F61C23">
              <w:rPr>
                <w:rFonts w:ascii="Angsana New" w:hAnsi="Angsana New"/>
                <w:sz w:val="25"/>
                <w:szCs w:val="25"/>
                <w:lang w:val="en-US"/>
              </w:rPr>
              <w:t>099</w:t>
            </w:r>
            <w:r w:rsidRPr="00F61C23">
              <w:rPr>
                <w:rFonts w:ascii="Angsana New" w:hAnsi="Angsana New"/>
                <w:sz w:val="25"/>
                <w:szCs w:val="25"/>
              </w:rPr>
              <w:t>,</w:t>
            </w:r>
            <w:r w:rsidRPr="00F61C23">
              <w:rPr>
                <w:rFonts w:ascii="Angsana New" w:hAnsi="Angsana New"/>
                <w:sz w:val="25"/>
                <w:szCs w:val="25"/>
                <w:lang w:val="en-US"/>
              </w:rPr>
              <w:t>501</w:t>
            </w:r>
          </w:p>
        </w:tc>
      </w:tr>
      <w:tr w:rsidR="001D11EF" w:rsidRPr="00F61C23" w14:paraId="2BFA4CB7" w14:textId="77777777" w:rsidTr="00B6358A">
        <w:tc>
          <w:tcPr>
            <w:tcW w:w="3850" w:type="dxa"/>
          </w:tcPr>
          <w:p w14:paraId="7ABA2CE5" w14:textId="77777777" w:rsidR="001D11EF" w:rsidRPr="00F61C23" w:rsidRDefault="001D11EF" w:rsidP="0030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F61C23">
              <w:rPr>
                <w:rFonts w:ascii="Angsana New" w:hAnsi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876" w:type="dxa"/>
            <w:gridSpan w:val="5"/>
          </w:tcPr>
          <w:p w14:paraId="40D26CA0" w14:textId="77777777" w:rsidR="001D11EF" w:rsidRPr="00F61C23" w:rsidRDefault="001D11EF" w:rsidP="00BE44A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25"/>
                <w:szCs w:val="25"/>
                <w:lang w:val="en-US"/>
              </w:rPr>
            </w:pPr>
          </w:p>
        </w:tc>
        <w:tc>
          <w:tcPr>
            <w:tcW w:w="874" w:type="dxa"/>
            <w:gridSpan w:val="11"/>
            <w:shd w:val="clear" w:color="auto" w:fill="auto"/>
            <w:vAlign w:val="bottom"/>
          </w:tcPr>
          <w:p w14:paraId="5359527D" w14:textId="4E3776B9" w:rsidR="001D11EF" w:rsidRPr="00F61C23" w:rsidRDefault="001D11EF" w:rsidP="00BE44A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  <w:lang w:val="en-US"/>
              </w:rPr>
              <w:t>653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4BE64A5" w14:textId="77777777" w:rsidR="001D11EF" w:rsidRPr="00F61C23" w:rsidRDefault="001D11EF" w:rsidP="00302B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47" w:type="dxa"/>
            <w:gridSpan w:val="8"/>
            <w:shd w:val="clear" w:color="auto" w:fill="auto"/>
            <w:vAlign w:val="bottom"/>
          </w:tcPr>
          <w:p w14:paraId="3727E29C" w14:textId="2E861D05" w:rsidR="001D11EF" w:rsidRPr="00F61C23" w:rsidRDefault="001D11EF" w:rsidP="00302BD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  <w:lang w:val="en-US"/>
              </w:rPr>
              <w:t>9</w:t>
            </w:r>
            <w:r w:rsidRPr="00F61C23">
              <w:rPr>
                <w:rFonts w:ascii="Angsana New" w:hAnsi="Angsana New"/>
                <w:sz w:val="25"/>
                <w:szCs w:val="25"/>
              </w:rPr>
              <w:t>,</w:t>
            </w:r>
            <w:r w:rsidRPr="00F61C23">
              <w:rPr>
                <w:rFonts w:ascii="Angsana New" w:hAnsi="Angsana New"/>
                <w:sz w:val="25"/>
                <w:szCs w:val="25"/>
                <w:lang w:val="en-US"/>
              </w:rPr>
              <w:t>829</w:t>
            </w:r>
          </w:p>
        </w:tc>
        <w:tc>
          <w:tcPr>
            <w:tcW w:w="269" w:type="dxa"/>
          </w:tcPr>
          <w:p w14:paraId="102D5E41" w14:textId="77777777" w:rsidR="001D11EF" w:rsidRPr="00F61C23" w:rsidRDefault="001D11EF" w:rsidP="00302B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0" w:type="dxa"/>
            <w:gridSpan w:val="11"/>
            <w:vAlign w:val="bottom"/>
          </w:tcPr>
          <w:p w14:paraId="3785A673" w14:textId="697E2463" w:rsidR="001D11EF" w:rsidRPr="00F61C23" w:rsidRDefault="001D11EF" w:rsidP="00302BDE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  <w:lang w:val="en-US"/>
              </w:rPr>
              <w:t>220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D4F6485" w14:textId="77777777" w:rsidR="001D11EF" w:rsidRPr="00F61C23" w:rsidRDefault="001D11EF" w:rsidP="00302B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5" w:type="dxa"/>
            <w:gridSpan w:val="8"/>
            <w:shd w:val="clear" w:color="auto" w:fill="auto"/>
            <w:vAlign w:val="bottom"/>
          </w:tcPr>
          <w:p w14:paraId="09CFF486" w14:textId="534392B9" w:rsidR="001D11EF" w:rsidRPr="00F61C23" w:rsidRDefault="001D11EF" w:rsidP="00302BDE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  <w:lang w:val="en-US"/>
              </w:rPr>
              <w:t>16</w:t>
            </w:r>
            <w:r w:rsidRPr="00F61C23">
              <w:rPr>
                <w:rFonts w:ascii="Angsana New" w:hAnsi="Angsana New"/>
                <w:sz w:val="25"/>
                <w:szCs w:val="25"/>
              </w:rPr>
              <w:t>,</w:t>
            </w:r>
            <w:r w:rsidRPr="00F61C23">
              <w:rPr>
                <w:rFonts w:ascii="Angsana New" w:hAnsi="Angsana New"/>
                <w:sz w:val="25"/>
                <w:szCs w:val="25"/>
                <w:lang w:val="en-US"/>
              </w:rPr>
              <w:t>828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9E4609F" w14:textId="77777777" w:rsidR="001D11EF" w:rsidRPr="00F61C23" w:rsidRDefault="001D11EF" w:rsidP="00302B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5" w:type="dxa"/>
            <w:gridSpan w:val="11"/>
            <w:shd w:val="clear" w:color="auto" w:fill="auto"/>
            <w:vAlign w:val="bottom"/>
          </w:tcPr>
          <w:p w14:paraId="195B601F" w14:textId="210C122A" w:rsidR="001D11EF" w:rsidRPr="00F61C23" w:rsidRDefault="001D11EF" w:rsidP="00302BDE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  <w:lang w:val="en-US"/>
              </w:rPr>
              <w:t>2</w:t>
            </w:r>
            <w:r w:rsidRPr="00F61C23">
              <w:rPr>
                <w:rFonts w:ascii="Angsana New" w:hAnsi="Angsana New"/>
                <w:sz w:val="25"/>
                <w:szCs w:val="25"/>
              </w:rPr>
              <w:t>,</w:t>
            </w:r>
            <w:r w:rsidRPr="00F61C23">
              <w:rPr>
                <w:rFonts w:ascii="Angsana New" w:hAnsi="Angsana New"/>
                <w:sz w:val="25"/>
                <w:szCs w:val="25"/>
                <w:lang w:val="en-US"/>
              </w:rPr>
              <w:t>783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1834D1E" w14:textId="77777777" w:rsidR="001D11EF" w:rsidRPr="00F61C23" w:rsidRDefault="001D11EF" w:rsidP="00302B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3" w:type="dxa"/>
            <w:gridSpan w:val="9"/>
          </w:tcPr>
          <w:p w14:paraId="05325929" w14:textId="65EBBDCC" w:rsidR="001D11EF" w:rsidRPr="00F61C23" w:rsidRDefault="001D11EF" w:rsidP="00302BDE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  <w:lang w:val="en-US"/>
              </w:rPr>
              <w:t>15</w:t>
            </w:r>
            <w:r w:rsidRPr="00F61C23">
              <w:rPr>
                <w:rFonts w:ascii="Angsana New" w:hAnsi="Angsana New"/>
                <w:sz w:val="25"/>
                <w:szCs w:val="25"/>
              </w:rPr>
              <w:t>,</w:t>
            </w:r>
            <w:r w:rsidRPr="00F61C23">
              <w:rPr>
                <w:rFonts w:ascii="Angsana New" w:hAnsi="Angsana New"/>
                <w:sz w:val="25"/>
                <w:szCs w:val="25"/>
                <w:lang w:val="en-US"/>
              </w:rPr>
              <w:t>653</w:t>
            </w:r>
          </w:p>
        </w:tc>
        <w:tc>
          <w:tcPr>
            <w:tcW w:w="269" w:type="dxa"/>
          </w:tcPr>
          <w:p w14:paraId="77932487" w14:textId="77777777" w:rsidR="001D11EF" w:rsidRPr="00F61C23" w:rsidRDefault="001D11EF" w:rsidP="00302B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gridSpan w:val="7"/>
            <w:shd w:val="clear" w:color="auto" w:fill="auto"/>
            <w:vAlign w:val="bottom"/>
          </w:tcPr>
          <w:p w14:paraId="62ED3671" w14:textId="644333CC" w:rsidR="001D11EF" w:rsidRPr="00F61C23" w:rsidRDefault="001D11EF" w:rsidP="00302BDE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  <w:lang w:val="en-US"/>
              </w:rPr>
              <w:t>51</w:t>
            </w:r>
            <w:r w:rsidRPr="00F61C23">
              <w:rPr>
                <w:rFonts w:ascii="Angsana New" w:hAnsi="Angsana New"/>
                <w:sz w:val="25"/>
                <w:szCs w:val="25"/>
              </w:rPr>
              <w:t>,</w:t>
            </w:r>
            <w:r w:rsidRPr="00F61C23">
              <w:rPr>
                <w:rFonts w:ascii="Angsana New" w:hAnsi="Angsana New"/>
                <w:sz w:val="25"/>
                <w:szCs w:val="25"/>
                <w:lang w:val="en-US"/>
              </w:rPr>
              <w:t>029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14E805E" w14:textId="77777777" w:rsidR="001D11EF" w:rsidRPr="00F61C23" w:rsidRDefault="001D11EF" w:rsidP="00302B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91" w:type="dxa"/>
            <w:gridSpan w:val="7"/>
            <w:vAlign w:val="bottom"/>
          </w:tcPr>
          <w:p w14:paraId="7B9F5E87" w14:textId="573DB42A" w:rsidR="001D11EF" w:rsidRPr="00F61C23" w:rsidRDefault="001D11EF" w:rsidP="00302BDE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  <w:lang w:val="en-US"/>
              </w:rPr>
              <w:t>96</w:t>
            </w:r>
            <w:r w:rsidRPr="00F61C23">
              <w:rPr>
                <w:rFonts w:ascii="Angsana New" w:hAnsi="Angsana New"/>
                <w:sz w:val="25"/>
                <w:szCs w:val="25"/>
              </w:rPr>
              <w:t>,</w:t>
            </w:r>
            <w:r w:rsidRPr="00F61C23">
              <w:rPr>
                <w:rFonts w:ascii="Angsana New" w:hAnsi="Angsana New"/>
                <w:sz w:val="25"/>
                <w:szCs w:val="25"/>
                <w:lang w:val="en-US"/>
              </w:rPr>
              <w:t>995</w:t>
            </w:r>
          </w:p>
        </w:tc>
      </w:tr>
      <w:tr w:rsidR="001D11EF" w:rsidRPr="00F61C23" w14:paraId="2B1EA2A3" w14:textId="77777777" w:rsidTr="00B6358A">
        <w:tc>
          <w:tcPr>
            <w:tcW w:w="3850" w:type="dxa"/>
          </w:tcPr>
          <w:p w14:paraId="3C5DE312" w14:textId="77777777" w:rsidR="001D11EF" w:rsidRPr="00F61C23" w:rsidRDefault="001D11EF" w:rsidP="0030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  <w:cs/>
              </w:rPr>
              <w:t>โอน</w:t>
            </w:r>
          </w:p>
        </w:tc>
        <w:tc>
          <w:tcPr>
            <w:tcW w:w="876" w:type="dxa"/>
            <w:gridSpan w:val="5"/>
          </w:tcPr>
          <w:p w14:paraId="423EC3BF" w14:textId="77777777" w:rsidR="001D11EF" w:rsidRPr="00F61C23" w:rsidRDefault="001D11EF" w:rsidP="00BE44A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874" w:type="dxa"/>
            <w:gridSpan w:val="11"/>
            <w:shd w:val="clear" w:color="auto" w:fill="auto"/>
            <w:vAlign w:val="bottom"/>
          </w:tcPr>
          <w:p w14:paraId="78DCF42A" w14:textId="639E12A9" w:rsidR="001D11EF" w:rsidRPr="00F61C23" w:rsidRDefault="001D11EF" w:rsidP="00BE44AA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F61C23">
              <w:rPr>
                <w:rFonts w:ascii="Angsana New" w:hAnsi="Angsana New"/>
                <w:sz w:val="25"/>
                <w:szCs w:val="25"/>
                <w:lang w:val="en-US" w:bidi="th-TH"/>
              </w:rPr>
              <w:t>6,091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F8FEC2A" w14:textId="77777777" w:rsidR="001D11EF" w:rsidRPr="00F61C23" w:rsidRDefault="001D11EF" w:rsidP="00302BD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47" w:type="dxa"/>
            <w:gridSpan w:val="8"/>
            <w:shd w:val="clear" w:color="auto" w:fill="auto"/>
            <w:vAlign w:val="bottom"/>
          </w:tcPr>
          <w:p w14:paraId="5F63D94D" w14:textId="68D7FFC7" w:rsidR="001D11EF" w:rsidRPr="00F61C23" w:rsidRDefault="001D11EF" w:rsidP="00302BD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26" w:right="1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F61C23">
              <w:rPr>
                <w:rFonts w:ascii="Angsana New" w:hAnsi="Angsana New"/>
                <w:sz w:val="25"/>
                <w:szCs w:val="25"/>
                <w:lang w:val="en-US" w:bidi="th-TH"/>
              </w:rPr>
              <w:t>34,143</w:t>
            </w:r>
          </w:p>
        </w:tc>
        <w:tc>
          <w:tcPr>
            <w:tcW w:w="269" w:type="dxa"/>
            <w:vAlign w:val="bottom"/>
          </w:tcPr>
          <w:p w14:paraId="14945B35" w14:textId="77777777" w:rsidR="001D11EF" w:rsidRPr="00F61C23" w:rsidRDefault="001D11EF" w:rsidP="00302BD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0" w:type="dxa"/>
            <w:gridSpan w:val="11"/>
            <w:vAlign w:val="bottom"/>
          </w:tcPr>
          <w:p w14:paraId="1A7BB9E0" w14:textId="3526B81C" w:rsidR="001D11EF" w:rsidRPr="00F61C23" w:rsidRDefault="001D11EF" w:rsidP="00302BDE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F61C23">
              <w:rPr>
                <w:rFonts w:ascii="Angsana New" w:hAnsi="Angsana New"/>
                <w:sz w:val="25"/>
                <w:szCs w:val="25"/>
                <w:lang w:val="en-US" w:bidi="th-TH"/>
              </w:rPr>
              <w:t>36,069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7969401" w14:textId="77777777" w:rsidR="001D11EF" w:rsidRPr="00F61C23" w:rsidRDefault="001D11EF" w:rsidP="00302BD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5" w:type="dxa"/>
            <w:gridSpan w:val="8"/>
            <w:shd w:val="clear" w:color="auto" w:fill="auto"/>
            <w:vAlign w:val="bottom"/>
          </w:tcPr>
          <w:p w14:paraId="06B8A4BC" w14:textId="263C6F54" w:rsidR="001D11EF" w:rsidRPr="00F61C23" w:rsidRDefault="001D11EF" w:rsidP="00302BDE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186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  <w:lang w:val="en-US"/>
              </w:rPr>
              <w:t>6</w:t>
            </w:r>
            <w:r w:rsidRPr="00F61C23">
              <w:rPr>
                <w:rFonts w:ascii="Angsana New" w:hAnsi="Angsana New"/>
                <w:sz w:val="25"/>
                <w:szCs w:val="25"/>
              </w:rPr>
              <w:t>,</w:t>
            </w:r>
            <w:r w:rsidRPr="00F61C23">
              <w:rPr>
                <w:rFonts w:ascii="Angsana New" w:hAnsi="Angsana New"/>
                <w:sz w:val="25"/>
                <w:szCs w:val="25"/>
                <w:lang w:val="en-US"/>
              </w:rPr>
              <w:t>067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49486E0" w14:textId="77777777" w:rsidR="001D11EF" w:rsidRPr="00F61C23" w:rsidRDefault="001D11EF" w:rsidP="00302BD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5" w:type="dxa"/>
            <w:gridSpan w:val="11"/>
            <w:shd w:val="clear" w:color="auto" w:fill="auto"/>
            <w:vAlign w:val="bottom"/>
          </w:tcPr>
          <w:p w14:paraId="010743A1" w14:textId="32D17F9F" w:rsidR="001D11EF" w:rsidRPr="00F61C23" w:rsidRDefault="001D11EF" w:rsidP="00302BDE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-55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  <w:lang w:val="en-US"/>
              </w:rPr>
              <w:t>1</w:t>
            </w:r>
            <w:r w:rsidRPr="00F61C23">
              <w:rPr>
                <w:rFonts w:ascii="Angsana New" w:hAnsi="Angsana New"/>
                <w:sz w:val="25"/>
                <w:szCs w:val="25"/>
              </w:rPr>
              <w:t>,</w:t>
            </w:r>
            <w:r w:rsidRPr="00F61C23">
              <w:rPr>
                <w:rFonts w:ascii="Angsana New" w:hAnsi="Angsana New"/>
                <w:sz w:val="25"/>
                <w:szCs w:val="25"/>
                <w:lang w:val="en-US"/>
              </w:rPr>
              <w:t>455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EBA1B88" w14:textId="77777777" w:rsidR="001D11EF" w:rsidRPr="00F61C23" w:rsidRDefault="001D11EF" w:rsidP="00302BD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3" w:type="dxa"/>
            <w:gridSpan w:val="9"/>
          </w:tcPr>
          <w:p w14:paraId="14BEF20C" w14:textId="6BBC555A" w:rsidR="001D11EF" w:rsidRPr="00F61C23" w:rsidRDefault="001D11EF" w:rsidP="003E3368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  <w:lang w:val="en-US" w:bidi="th-TH"/>
              </w:rPr>
              <w:t>44,</w:t>
            </w:r>
            <w:r w:rsidRPr="00F61C23">
              <w:rPr>
                <w:rFonts w:ascii="Angsana New" w:hAnsi="Angsana New"/>
                <w:sz w:val="25"/>
                <w:szCs w:val="25"/>
                <w:lang w:val="en-US"/>
              </w:rPr>
              <w:t>597</w:t>
            </w:r>
          </w:p>
        </w:tc>
        <w:tc>
          <w:tcPr>
            <w:tcW w:w="269" w:type="dxa"/>
          </w:tcPr>
          <w:p w14:paraId="7C5879D4" w14:textId="77777777" w:rsidR="001D11EF" w:rsidRPr="00F61C23" w:rsidRDefault="001D11EF" w:rsidP="00302BDE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1220" w:type="dxa"/>
            <w:gridSpan w:val="7"/>
            <w:shd w:val="clear" w:color="auto" w:fill="auto"/>
            <w:vAlign w:val="bottom"/>
          </w:tcPr>
          <w:p w14:paraId="6946BCCD" w14:textId="58374D78" w:rsidR="001D11EF" w:rsidRPr="00F61C23" w:rsidRDefault="001D11EF" w:rsidP="00302BDE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-47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F61C23">
              <w:rPr>
                <w:rFonts w:ascii="Angsana New" w:hAnsi="Angsana New"/>
                <w:sz w:val="25"/>
                <w:szCs w:val="25"/>
                <w:lang w:val="en-US" w:bidi="th-TH"/>
              </w:rPr>
              <w:t>(128,422)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9C5F397" w14:textId="77777777" w:rsidR="001D11EF" w:rsidRPr="00F61C23" w:rsidRDefault="001D11EF" w:rsidP="00302BD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91" w:type="dxa"/>
            <w:gridSpan w:val="7"/>
            <w:vAlign w:val="bottom"/>
          </w:tcPr>
          <w:p w14:paraId="1A1ED002" w14:textId="1858A56C" w:rsidR="001D11EF" w:rsidRPr="00F61C23" w:rsidRDefault="001D11EF" w:rsidP="00D944C2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19" w:right="-55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F61C23">
              <w:rPr>
                <w:rFonts w:ascii="Angsana New" w:hAnsi="Angsana New"/>
                <w:sz w:val="25"/>
                <w:szCs w:val="25"/>
                <w:lang w:val="en-US" w:bidi="th-TH"/>
              </w:rPr>
              <w:t>-</w:t>
            </w:r>
          </w:p>
        </w:tc>
      </w:tr>
      <w:tr w:rsidR="001D11EF" w:rsidRPr="00F61C23" w14:paraId="56C878B8" w14:textId="77777777" w:rsidTr="00B6358A">
        <w:tc>
          <w:tcPr>
            <w:tcW w:w="3850" w:type="dxa"/>
          </w:tcPr>
          <w:p w14:paraId="51520CBF" w14:textId="28543E79" w:rsidR="001D11EF" w:rsidRPr="00F61C23" w:rsidRDefault="001D11EF" w:rsidP="0030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F61C23">
              <w:rPr>
                <w:rFonts w:ascii="Angsana New" w:hAnsi="Angsana New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876" w:type="dxa"/>
            <w:gridSpan w:val="5"/>
          </w:tcPr>
          <w:p w14:paraId="780CCAB9" w14:textId="77777777" w:rsidR="001D11EF" w:rsidRPr="00F61C23" w:rsidRDefault="001D11EF" w:rsidP="00D944C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874" w:type="dxa"/>
            <w:gridSpan w:val="11"/>
            <w:shd w:val="clear" w:color="auto" w:fill="auto"/>
            <w:vAlign w:val="bottom"/>
          </w:tcPr>
          <w:p w14:paraId="53BFEACE" w14:textId="7CE854DE" w:rsidR="001D11EF" w:rsidRPr="00F61C23" w:rsidRDefault="001D11EF" w:rsidP="00D944C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F61C23">
              <w:rPr>
                <w:rFonts w:ascii="Angsana New" w:hAnsi="Angsana New"/>
                <w:sz w:val="25"/>
                <w:szCs w:val="25"/>
                <w:lang w:val="en-US" w:bidi="th-TH"/>
              </w:rPr>
              <w:t>(103,648)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49FBE80" w14:textId="77777777" w:rsidR="001D11EF" w:rsidRPr="00F61C23" w:rsidRDefault="001D11EF" w:rsidP="00302BD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47" w:type="dxa"/>
            <w:gridSpan w:val="8"/>
            <w:shd w:val="clear" w:color="auto" w:fill="auto"/>
            <w:vAlign w:val="bottom"/>
          </w:tcPr>
          <w:p w14:paraId="7F5BE9EC" w14:textId="0416FE1E" w:rsidR="001D11EF" w:rsidRPr="00F61C23" w:rsidRDefault="001D11EF" w:rsidP="008B3811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26" w:right="-554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F61C23">
              <w:rPr>
                <w:rFonts w:ascii="Angsana New" w:hAnsi="Angsana New"/>
                <w:sz w:val="25"/>
                <w:szCs w:val="25"/>
              </w:rPr>
              <w:t>(</w:t>
            </w:r>
            <w:r w:rsidRPr="00F61C23">
              <w:rPr>
                <w:rFonts w:ascii="Angsana New" w:hAnsi="Angsana New"/>
                <w:sz w:val="25"/>
                <w:szCs w:val="25"/>
                <w:lang w:val="en-US" w:bidi="th-TH"/>
              </w:rPr>
              <w:t>132</w:t>
            </w:r>
            <w:r w:rsidRPr="00F61C23">
              <w:rPr>
                <w:rFonts w:ascii="Angsana New" w:hAnsi="Angsana New"/>
                <w:sz w:val="25"/>
                <w:szCs w:val="25"/>
              </w:rPr>
              <w:t>,</w:t>
            </w:r>
            <w:r w:rsidRPr="00F61C23">
              <w:rPr>
                <w:rFonts w:ascii="Angsana New" w:hAnsi="Angsana New"/>
                <w:sz w:val="25"/>
                <w:szCs w:val="25"/>
                <w:lang w:val="en-US"/>
              </w:rPr>
              <w:t>703</w:t>
            </w:r>
            <w:r w:rsidRPr="00F61C23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69" w:type="dxa"/>
          </w:tcPr>
          <w:p w14:paraId="0429F022" w14:textId="77777777" w:rsidR="001D11EF" w:rsidRPr="00F61C23" w:rsidRDefault="001D11EF" w:rsidP="00302BD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0" w:type="dxa"/>
            <w:gridSpan w:val="11"/>
            <w:vAlign w:val="bottom"/>
          </w:tcPr>
          <w:p w14:paraId="57EE0352" w14:textId="2920D9A4" w:rsidR="001D11EF" w:rsidRPr="00F61C23" w:rsidRDefault="001D11EF" w:rsidP="004C73A6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-552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F61C23">
              <w:rPr>
                <w:rFonts w:ascii="Angsana New" w:hAnsi="Angsana New"/>
                <w:sz w:val="25"/>
                <w:szCs w:val="25"/>
              </w:rPr>
              <w:t>(</w:t>
            </w:r>
            <w:r w:rsidRPr="00F61C23">
              <w:rPr>
                <w:rFonts w:ascii="Angsana New" w:hAnsi="Angsana New"/>
                <w:sz w:val="25"/>
                <w:szCs w:val="25"/>
                <w:lang w:val="en-US"/>
              </w:rPr>
              <w:t>4</w:t>
            </w:r>
            <w:r w:rsidRPr="00F61C23">
              <w:rPr>
                <w:rFonts w:ascii="Angsana New" w:hAnsi="Angsana New"/>
                <w:sz w:val="25"/>
                <w:szCs w:val="25"/>
              </w:rPr>
              <w:t>,</w:t>
            </w:r>
            <w:r w:rsidRPr="00F61C23">
              <w:rPr>
                <w:rFonts w:ascii="Angsana New" w:hAnsi="Angsana New"/>
                <w:sz w:val="25"/>
                <w:szCs w:val="25"/>
                <w:lang w:val="en-US" w:bidi="th-TH"/>
              </w:rPr>
              <w:t>545)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10238C1" w14:textId="77777777" w:rsidR="001D11EF" w:rsidRPr="00F61C23" w:rsidRDefault="001D11EF" w:rsidP="00302BD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5"/>
                <w:szCs w:val="25"/>
                <w:cs/>
                <w:lang w:bidi="th-TH"/>
              </w:rPr>
            </w:pPr>
          </w:p>
        </w:tc>
        <w:tc>
          <w:tcPr>
            <w:tcW w:w="1155" w:type="dxa"/>
            <w:gridSpan w:val="8"/>
            <w:shd w:val="clear" w:color="auto" w:fill="auto"/>
            <w:vAlign w:val="bottom"/>
          </w:tcPr>
          <w:p w14:paraId="2D482765" w14:textId="4F3C3559" w:rsidR="001D11EF" w:rsidRPr="00F61C23" w:rsidRDefault="001D11EF" w:rsidP="008F03B0">
            <w:pPr>
              <w:pStyle w:val="acctfourfigures"/>
              <w:tabs>
                <w:tab w:val="clear" w:pos="765"/>
                <w:tab w:val="decimal" w:pos="940"/>
              </w:tabs>
              <w:spacing w:line="240" w:lineRule="atLeast"/>
              <w:ind w:left="-186" w:right="-462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</w:rPr>
              <w:t>(</w:t>
            </w:r>
            <w:r w:rsidRPr="00F61C23">
              <w:rPr>
                <w:rFonts w:ascii="Angsana New" w:hAnsi="Angsana New"/>
                <w:sz w:val="25"/>
                <w:szCs w:val="25"/>
                <w:lang w:val="en-US"/>
              </w:rPr>
              <w:t>8</w:t>
            </w:r>
            <w:r w:rsidRPr="00F61C23">
              <w:rPr>
                <w:rFonts w:ascii="Angsana New" w:hAnsi="Angsana New"/>
                <w:sz w:val="25"/>
                <w:szCs w:val="25"/>
              </w:rPr>
              <w:t>,</w:t>
            </w:r>
            <w:r w:rsidRPr="00F61C23">
              <w:rPr>
                <w:rFonts w:ascii="Angsana New" w:hAnsi="Angsana New"/>
                <w:sz w:val="25"/>
                <w:szCs w:val="25"/>
                <w:lang w:val="en-US"/>
              </w:rPr>
              <w:t>506</w:t>
            </w:r>
            <w:r w:rsidRPr="00F61C23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41C1B04" w14:textId="77777777" w:rsidR="001D11EF" w:rsidRPr="00F61C23" w:rsidRDefault="001D11EF" w:rsidP="00302BD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5" w:type="dxa"/>
            <w:gridSpan w:val="11"/>
            <w:shd w:val="clear" w:color="auto" w:fill="auto"/>
            <w:vAlign w:val="bottom"/>
          </w:tcPr>
          <w:p w14:paraId="054553AE" w14:textId="60CFFC76" w:rsidR="001D11EF" w:rsidRPr="00F61C23" w:rsidRDefault="001D11EF" w:rsidP="003E3368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right="-55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</w:rPr>
              <w:t>(</w:t>
            </w:r>
            <w:r w:rsidRPr="00F61C23">
              <w:rPr>
                <w:rFonts w:ascii="Angsana New" w:hAnsi="Angsana New"/>
                <w:sz w:val="25"/>
                <w:szCs w:val="25"/>
                <w:lang w:val="en-US"/>
              </w:rPr>
              <w:t>5</w:t>
            </w:r>
            <w:r w:rsidRPr="00F61C23">
              <w:rPr>
                <w:rFonts w:ascii="Angsana New" w:hAnsi="Angsana New"/>
                <w:sz w:val="25"/>
                <w:szCs w:val="25"/>
              </w:rPr>
              <w:t>,</w:t>
            </w:r>
            <w:r w:rsidRPr="00F61C23">
              <w:rPr>
                <w:rFonts w:ascii="Angsana New" w:hAnsi="Angsana New"/>
                <w:sz w:val="25"/>
                <w:szCs w:val="25"/>
                <w:lang w:val="en-US"/>
              </w:rPr>
              <w:t>360</w:t>
            </w:r>
            <w:r w:rsidRPr="00F61C23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FA7EAEA" w14:textId="77777777" w:rsidR="001D11EF" w:rsidRPr="00F61C23" w:rsidRDefault="001D11EF" w:rsidP="00302BD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3" w:type="dxa"/>
            <w:gridSpan w:val="9"/>
            <w:tcBorders>
              <w:bottom w:val="single" w:sz="4" w:space="0" w:color="auto"/>
            </w:tcBorders>
          </w:tcPr>
          <w:p w14:paraId="77EBEF64" w14:textId="4DEB4844" w:rsidR="001D11EF" w:rsidRPr="00F61C23" w:rsidRDefault="001D11EF" w:rsidP="008F03B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284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</w:rPr>
              <w:t>(</w:t>
            </w:r>
            <w:r w:rsidRPr="00F61C23">
              <w:rPr>
                <w:rFonts w:ascii="Angsana New" w:hAnsi="Angsana New"/>
                <w:sz w:val="25"/>
                <w:szCs w:val="25"/>
                <w:lang w:val="en-US"/>
              </w:rPr>
              <w:t>85</w:t>
            </w:r>
            <w:r w:rsidRPr="00F61C23">
              <w:rPr>
                <w:rFonts w:ascii="Angsana New" w:hAnsi="Angsana New"/>
                <w:sz w:val="25"/>
                <w:szCs w:val="25"/>
              </w:rPr>
              <w:t>,</w:t>
            </w:r>
            <w:r w:rsidRPr="00F61C23">
              <w:rPr>
                <w:rFonts w:ascii="Angsana New" w:hAnsi="Angsana New"/>
                <w:sz w:val="25"/>
                <w:szCs w:val="25"/>
                <w:lang w:val="en-US"/>
              </w:rPr>
              <w:t>131</w:t>
            </w:r>
            <w:r w:rsidRPr="00F61C23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69" w:type="dxa"/>
          </w:tcPr>
          <w:p w14:paraId="314BCE1C" w14:textId="77777777" w:rsidR="001D11EF" w:rsidRPr="00F61C23" w:rsidRDefault="001D11EF" w:rsidP="00302BDE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1220" w:type="dxa"/>
            <w:gridSpan w:val="7"/>
            <w:shd w:val="clear" w:color="auto" w:fill="auto"/>
            <w:vAlign w:val="bottom"/>
          </w:tcPr>
          <w:p w14:paraId="442EC889" w14:textId="1B676843" w:rsidR="001D11EF" w:rsidRPr="00F61C23" w:rsidRDefault="001D11EF" w:rsidP="008F03B0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55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F61C2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1D00ABB" w14:textId="77777777" w:rsidR="001D11EF" w:rsidRPr="00F61C23" w:rsidRDefault="001D11EF" w:rsidP="00302BD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91" w:type="dxa"/>
            <w:gridSpan w:val="7"/>
            <w:vAlign w:val="bottom"/>
          </w:tcPr>
          <w:p w14:paraId="35389568" w14:textId="3A2AA3BB" w:rsidR="001D11EF" w:rsidRPr="00F61C23" w:rsidRDefault="001D11EF" w:rsidP="00243BD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200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F61C23">
              <w:rPr>
                <w:rFonts w:ascii="Angsana New" w:hAnsi="Angsana New"/>
                <w:sz w:val="25"/>
                <w:szCs w:val="25"/>
              </w:rPr>
              <w:t>(</w:t>
            </w:r>
            <w:r w:rsidRPr="00F61C23">
              <w:rPr>
                <w:rFonts w:ascii="Angsana New" w:hAnsi="Angsana New"/>
                <w:sz w:val="25"/>
                <w:szCs w:val="25"/>
                <w:lang w:val="en-US"/>
              </w:rPr>
              <w:t>339</w:t>
            </w:r>
            <w:r w:rsidRPr="00F61C23">
              <w:rPr>
                <w:rFonts w:ascii="Angsana New" w:hAnsi="Angsana New"/>
                <w:sz w:val="25"/>
                <w:szCs w:val="25"/>
              </w:rPr>
              <w:t>,</w:t>
            </w:r>
            <w:r w:rsidRPr="00F61C23">
              <w:rPr>
                <w:rFonts w:ascii="Angsana New" w:hAnsi="Angsana New"/>
                <w:sz w:val="25"/>
                <w:szCs w:val="25"/>
                <w:lang w:val="en-US"/>
              </w:rPr>
              <w:t>893</w:t>
            </w:r>
            <w:r w:rsidRPr="00F61C23"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1D11EF" w:rsidRPr="00F61C23" w14:paraId="327B9A68" w14:textId="77777777" w:rsidTr="00B6358A">
        <w:tc>
          <w:tcPr>
            <w:tcW w:w="3850" w:type="dxa"/>
            <w:shd w:val="clear" w:color="auto" w:fill="auto"/>
          </w:tcPr>
          <w:p w14:paraId="63CBFEB0" w14:textId="70161C65" w:rsidR="001D11EF" w:rsidRPr="00F61C23" w:rsidRDefault="001D11EF" w:rsidP="004A7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61C23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F61C23">
              <w:rPr>
                <w:rFonts w:ascii="Angsana New" w:hAnsi="Angsana New"/>
                <w:b/>
                <w:bCs/>
                <w:sz w:val="25"/>
                <w:szCs w:val="25"/>
              </w:rPr>
              <w:t>31</w:t>
            </w:r>
            <w:r w:rsidRPr="00F61C23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F61C23">
              <w:rPr>
                <w:rFonts w:ascii="Angsana New" w:hAnsi="Angsana New"/>
                <w:b/>
                <w:bCs/>
                <w:sz w:val="25"/>
                <w:szCs w:val="25"/>
              </w:rPr>
              <w:t>2562</w:t>
            </w:r>
            <w:r w:rsidRPr="00F61C23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และ </w:t>
            </w:r>
            <w:r w:rsidRPr="00F61C23">
              <w:rPr>
                <w:rFonts w:ascii="Angsana New" w:hAnsi="Angsana New"/>
                <w:b/>
                <w:bCs/>
                <w:sz w:val="25"/>
                <w:szCs w:val="25"/>
              </w:rPr>
              <w:t>1</w:t>
            </w:r>
            <w:r w:rsidRPr="00F61C23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มกราคม </w:t>
            </w:r>
            <w:r w:rsidRPr="00F61C23">
              <w:rPr>
                <w:rFonts w:ascii="Angsana New" w:hAnsi="Angsana New"/>
                <w:b/>
                <w:bCs/>
                <w:sz w:val="25"/>
                <w:szCs w:val="25"/>
              </w:rPr>
              <w:t>2563</w:t>
            </w:r>
          </w:p>
        </w:tc>
        <w:tc>
          <w:tcPr>
            <w:tcW w:w="876" w:type="dxa"/>
            <w:gridSpan w:val="5"/>
          </w:tcPr>
          <w:p w14:paraId="69AD8961" w14:textId="77777777" w:rsidR="001D11EF" w:rsidRPr="00F61C23" w:rsidRDefault="001D11EF" w:rsidP="004A7A3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874" w:type="dxa"/>
            <w:gridSpan w:val="11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F68998" w14:textId="1DCA01A3" w:rsidR="001D11EF" w:rsidRPr="00F61C23" w:rsidRDefault="001D11EF" w:rsidP="004A7A3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108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712</w:t>
            </w:r>
            <w:r w:rsidRPr="00F61C23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295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4095606" w14:textId="77777777" w:rsidR="001D11EF" w:rsidRPr="00F61C23" w:rsidRDefault="001D11EF" w:rsidP="00BE44AA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47" w:type="dxa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5FACC" w14:textId="1EEF4986" w:rsidR="001D11EF" w:rsidRPr="00F61C23" w:rsidRDefault="001D11EF" w:rsidP="008B3811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126" w:right="-290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F61C23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808</w:t>
            </w:r>
            <w:r w:rsidRPr="00F61C23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829</w:t>
            </w:r>
          </w:p>
        </w:tc>
        <w:tc>
          <w:tcPr>
            <w:tcW w:w="269" w:type="dxa"/>
          </w:tcPr>
          <w:p w14:paraId="72E33D0C" w14:textId="77777777" w:rsidR="001D11EF" w:rsidRPr="00F61C23" w:rsidRDefault="001D11EF" w:rsidP="00BE44AA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0" w:type="dxa"/>
            <w:gridSpan w:val="11"/>
            <w:tcBorders>
              <w:top w:val="single" w:sz="4" w:space="0" w:color="auto"/>
            </w:tcBorders>
            <w:vAlign w:val="bottom"/>
          </w:tcPr>
          <w:p w14:paraId="12A9E681" w14:textId="79AF7130" w:rsidR="001D11EF" w:rsidRPr="00F61C23" w:rsidRDefault="001D11EF" w:rsidP="00BE44AA">
            <w:pPr>
              <w:pStyle w:val="acctfourfigures"/>
              <w:tabs>
                <w:tab w:val="clear" w:pos="765"/>
                <w:tab w:val="decimal" w:pos="849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F61C23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682</w:t>
            </w:r>
            <w:r w:rsidRPr="00F61C23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890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AFCA122" w14:textId="77777777" w:rsidR="001D11EF" w:rsidRPr="00F61C23" w:rsidRDefault="001D11EF" w:rsidP="00BE44AA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5" w:type="dxa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E46A7" w14:textId="65EA4C74" w:rsidR="001D11EF" w:rsidRPr="00F61C23" w:rsidRDefault="001D11EF" w:rsidP="00BE44AA">
            <w:pPr>
              <w:pStyle w:val="acctfourfigures"/>
              <w:tabs>
                <w:tab w:val="clear" w:pos="765"/>
                <w:tab w:val="decimal" w:pos="959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204</w:t>
            </w:r>
            <w:r w:rsidRPr="00F61C23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162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6A96270" w14:textId="77777777" w:rsidR="001D11EF" w:rsidRPr="00F61C23" w:rsidRDefault="001D11EF" w:rsidP="00BE44AA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5" w:type="dxa"/>
            <w:gridSpan w:val="11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24080" w14:textId="746174B8" w:rsidR="001D11EF" w:rsidRPr="00F61C23" w:rsidRDefault="001D11EF" w:rsidP="00BE44AA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70</w:t>
            </w:r>
            <w:r w:rsidRPr="00F61C23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774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1E131DD" w14:textId="77777777" w:rsidR="001D11EF" w:rsidRPr="00F61C23" w:rsidRDefault="001D11EF" w:rsidP="00BE44AA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3" w:type="dxa"/>
            <w:gridSpan w:val="9"/>
            <w:tcBorders>
              <w:top w:val="single" w:sz="4" w:space="0" w:color="auto"/>
            </w:tcBorders>
          </w:tcPr>
          <w:p w14:paraId="5742AA13" w14:textId="28DD20DC" w:rsidR="001D11EF" w:rsidRPr="00F61C23" w:rsidRDefault="001D11EF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F61C23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998</w:t>
            </w:r>
            <w:r w:rsidRPr="00F61C23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192</w:t>
            </w:r>
          </w:p>
        </w:tc>
        <w:tc>
          <w:tcPr>
            <w:tcW w:w="269" w:type="dxa"/>
          </w:tcPr>
          <w:p w14:paraId="33837CFC" w14:textId="77777777" w:rsidR="001D11EF" w:rsidRPr="00F61C23" w:rsidRDefault="001D11EF" w:rsidP="00BE44AA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1220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EA078" w14:textId="0D37F0FC" w:rsidR="001D11EF" w:rsidRPr="00F61C23" w:rsidRDefault="001D11EF" w:rsidP="008F03B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270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F61C23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379</w:t>
            </w:r>
            <w:r w:rsidRPr="00F61C23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461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73EFC08" w14:textId="77777777" w:rsidR="001D11EF" w:rsidRPr="00F61C23" w:rsidRDefault="001D11EF" w:rsidP="00BE44AA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91" w:type="dxa"/>
            <w:gridSpan w:val="7"/>
            <w:tcBorders>
              <w:top w:val="single" w:sz="4" w:space="0" w:color="auto"/>
            </w:tcBorders>
            <w:vAlign w:val="bottom"/>
          </w:tcPr>
          <w:p w14:paraId="1657699E" w14:textId="54060009" w:rsidR="001D11EF" w:rsidRPr="00F61C23" w:rsidRDefault="001D11EF" w:rsidP="00BE44A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F61C23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3</w:t>
            </w:r>
            <w:r w:rsidRPr="00F61C23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856</w:t>
            </w:r>
            <w:r w:rsidRPr="00F61C23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5"/>
                <w:szCs w:val="25"/>
                <w:lang w:val="en-US"/>
              </w:rPr>
              <w:t>603</w:t>
            </w:r>
          </w:p>
        </w:tc>
      </w:tr>
      <w:tr w:rsidR="001D11EF" w:rsidRPr="00F61C23" w14:paraId="7E54A307" w14:textId="77777777" w:rsidTr="00B6358A">
        <w:tc>
          <w:tcPr>
            <w:tcW w:w="3850" w:type="dxa"/>
            <w:shd w:val="clear" w:color="auto" w:fill="auto"/>
          </w:tcPr>
          <w:p w14:paraId="7D3AEB77" w14:textId="791A7E1D" w:rsidR="00C668DA" w:rsidRDefault="001D11EF" w:rsidP="00BE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  <w:cs/>
              </w:rPr>
              <w:t>การรับรู้สินทรัพย์สิทธิการใช้จากการถือปฏิบัติ</w:t>
            </w:r>
          </w:p>
          <w:p w14:paraId="74245FCA" w14:textId="6B92A2C9" w:rsidR="001D11EF" w:rsidRPr="00F61C23" w:rsidRDefault="00E80BBD" w:rsidP="00EA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8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  <w:cs/>
              </w:rPr>
              <w:t>ตาม</w:t>
            </w:r>
            <w:r w:rsidR="00015924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="001D11EF" w:rsidRPr="00F61C23">
              <w:rPr>
                <w:rFonts w:ascii="Angsana New" w:hAnsi="Angsana New"/>
                <w:sz w:val="25"/>
                <w:szCs w:val="25"/>
              </w:rPr>
              <w:t>TFRS</w:t>
            </w:r>
            <w:r w:rsidR="001D11EF" w:rsidRPr="00F61C23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="001D11EF" w:rsidRPr="00F61C23">
              <w:rPr>
                <w:rFonts w:ascii="Angsana New" w:hAnsi="Angsana New"/>
                <w:sz w:val="25"/>
                <w:szCs w:val="25"/>
              </w:rPr>
              <w:t>16</w:t>
            </w:r>
            <w:r w:rsidR="001D11EF" w:rsidRPr="00F61C23">
              <w:rPr>
                <w:rFonts w:ascii="Angsana New" w:hAnsi="Angsana New"/>
                <w:sz w:val="25"/>
                <w:szCs w:val="25"/>
                <w:cs/>
              </w:rPr>
              <w:t xml:space="preserve"> เป็นครั้งแรก</w:t>
            </w:r>
          </w:p>
        </w:tc>
        <w:tc>
          <w:tcPr>
            <w:tcW w:w="876" w:type="dxa"/>
            <w:gridSpan w:val="5"/>
          </w:tcPr>
          <w:p w14:paraId="53CF70CA" w14:textId="77777777" w:rsidR="001D11EF" w:rsidRPr="00F61C23" w:rsidRDefault="001D11EF" w:rsidP="00D944C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72" w:right="-108" w:hanging="198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874" w:type="dxa"/>
            <w:gridSpan w:val="11"/>
            <w:shd w:val="clear" w:color="auto" w:fill="auto"/>
            <w:vAlign w:val="bottom"/>
          </w:tcPr>
          <w:p w14:paraId="327BB089" w14:textId="417C2CCC" w:rsidR="001D11EF" w:rsidRPr="00F61C23" w:rsidRDefault="001D11EF" w:rsidP="00D944C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72" w:right="-108" w:hanging="198"/>
              <w:rPr>
                <w:rFonts w:ascii="Angsana New" w:hAnsi="Angsana New"/>
                <w:sz w:val="25"/>
                <w:szCs w:val="25"/>
                <w:cs/>
                <w:lang w:bidi="th-TH"/>
              </w:rPr>
            </w:pPr>
            <w:r w:rsidRPr="00F61C23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E303DD4" w14:textId="77777777" w:rsidR="001D11EF" w:rsidRPr="00F61C23" w:rsidRDefault="001D11EF" w:rsidP="00BE44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47" w:type="dxa"/>
            <w:gridSpan w:val="8"/>
            <w:shd w:val="clear" w:color="auto" w:fill="auto"/>
            <w:vAlign w:val="bottom"/>
          </w:tcPr>
          <w:p w14:paraId="2BC0C17D" w14:textId="4F9B4CE3" w:rsidR="001D11EF" w:rsidRPr="00F61C23" w:rsidRDefault="001D11EF" w:rsidP="00D71A1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69" w:type="dxa"/>
          </w:tcPr>
          <w:p w14:paraId="1CCB993A" w14:textId="77777777" w:rsidR="001D11EF" w:rsidRPr="00F61C23" w:rsidRDefault="001D11EF" w:rsidP="00BE44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0" w:type="dxa"/>
            <w:gridSpan w:val="11"/>
            <w:vAlign w:val="bottom"/>
          </w:tcPr>
          <w:p w14:paraId="49C1FE1E" w14:textId="52851BCC" w:rsidR="001D11EF" w:rsidRPr="00F61C23" w:rsidRDefault="001D11EF" w:rsidP="004C73A6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-552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</w:rPr>
              <w:t>(</w:t>
            </w:r>
            <w:r w:rsidR="004F2AD8">
              <w:rPr>
                <w:rFonts w:ascii="Angsana New" w:hAnsi="Angsana New"/>
                <w:sz w:val="25"/>
                <w:szCs w:val="25"/>
              </w:rPr>
              <w:t>1</w:t>
            </w:r>
            <w:r w:rsidRPr="00F61C23">
              <w:rPr>
                <w:rFonts w:ascii="Angsana New" w:hAnsi="Angsana New"/>
                <w:sz w:val="25"/>
                <w:szCs w:val="25"/>
              </w:rPr>
              <w:t>,</w:t>
            </w:r>
            <w:r w:rsidR="004F2AD8">
              <w:rPr>
                <w:rFonts w:ascii="Angsana New" w:hAnsi="Angsana New"/>
                <w:sz w:val="25"/>
                <w:szCs w:val="25"/>
              </w:rPr>
              <w:t>558</w:t>
            </w:r>
            <w:r w:rsidRPr="00F61C23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23E99A5" w14:textId="77777777" w:rsidR="001D11EF" w:rsidRPr="00F61C23" w:rsidRDefault="001D11EF" w:rsidP="00BE44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5" w:type="dxa"/>
            <w:gridSpan w:val="8"/>
            <w:shd w:val="clear" w:color="auto" w:fill="auto"/>
            <w:vAlign w:val="bottom"/>
          </w:tcPr>
          <w:p w14:paraId="26991321" w14:textId="7EDD9606" w:rsidR="001D11EF" w:rsidRPr="00F61C23" w:rsidRDefault="001D11EF" w:rsidP="00D71A1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97F97B4" w14:textId="77777777" w:rsidR="001D11EF" w:rsidRPr="00F61C23" w:rsidRDefault="001D11EF" w:rsidP="00BE44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5" w:type="dxa"/>
            <w:gridSpan w:val="11"/>
            <w:shd w:val="clear" w:color="auto" w:fill="auto"/>
            <w:vAlign w:val="bottom"/>
          </w:tcPr>
          <w:p w14:paraId="0EEBAF82" w14:textId="15D1576C" w:rsidR="001D11EF" w:rsidRPr="00F61C23" w:rsidRDefault="001D11EF" w:rsidP="00D71A16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2B8BCE9" w14:textId="77777777" w:rsidR="001D11EF" w:rsidRPr="00F61C23" w:rsidRDefault="001D11EF" w:rsidP="00BE44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3" w:type="dxa"/>
            <w:gridSpan w:val="9"/>
          </w:tcPr>
          <w:p w14:paraId="07A3881C" w14:textId="77777777" w:rsidR="001D11EF" w:rsidRPr="00F61C23" w:rsidRDefault="001D11EF" w:rsidP="00BE44AA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</w:rPr>
            </w:pPr>
          </w:p>
          <w:p w14:paraId="57980E33" w14:textId="038D0116" w:rsidR="001D11EF" w:rsidRPr="00F61C23" w:rsidRDefault="001D11EF" w:rsidP="008F03B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284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</w:rPr>
              <w:t>(</w:t>
            </w:r>
            <w:r w:rsidR="004270B0">
              <w:rPr>
                <w:rFonts w:ascii="Angsana New" w:hAnsi="Angsana New"/>
                <w:sz w:val="25"/>
                <w:szCs w:val="25"/>
              </w:rPr>
              <w:t>244</w:t>
            </w:r>
            <w:r w:rsidRPr="00F61C23">
              <w:rPr>
                <w:rFonts w:ascii="Angsana New" w:hAnsi="Angsana New"/>
                <w:sz w:val="25"/>
                <w:szCs w:val="25"/>
              </w:rPr>
              <w:t>,</w:t>
            </w:r>
            <w:r w:rsidR="004270B0">
              <w:rPr>
                <w:rFonts w:ascii="Angsana New" w:hAnsi="Angsana New"/>
                <w:sz w:val="25"/>
                <w:szCs w:val="25"/>
              </w:rPr>
              <w:t>208</w:t>
            </w:r>
            <w:r w:rsidRPr="00F61C23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69" w:type="dxa"/>
          </w:tcPr>
          <w:p w14:paraId="7F65AE21" w14:textId="77777777" w:rsidR="001D11EF" w:rsidRPr="00F61C23" w:rsidRDefault="001D11EF" w:rsidP="00BE44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gridSpan w:val="7"/>
            <w:shd w:val="clear" w:color="auto" w:fill="auto"/>
            <w:vAlign w:val="bottom"/>
          </w:tcPr>
          <w:p w14:paraId="7AD62351" w14:textId="1B138BCD" w:rsidR="001D11EF" w:rsidRPr="00F61C23" w:rsidRDefault="001D11EF" w:rsidP="008F03B0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415DA08" w14:textId="77777777" w:rsidR="001D11EF" w:rsidRPr="00F61C23" w:rsidRDefault="001D11EF" w:rsidP="00BE44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91" w:type="dxa"/>
            <w:gridSpan w:val="7"/>
            <w:vAlign w:val="bottom"/>
          </w:tcPr>
          <w:p w14:paraId="1793B898" w14:textId="4EAD3685" w:rsidR="001D11EF" w:rsidRPr="00F61C23" w:rsidRDefault="001D11EF" w:rsidP="00BE44A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</w:rPr>
            </w:pPr>
          </w:p>
          <w:p w14:paraId="555A2545" w14:textId="6F0440E7" w:rsidR="001D11EF" w:rsidRPr="00F61C23" w:rsidRDefault="001D11EF" w:rsidP="00243BD1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200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</w:rPr>
              <w:t>(</w:t>
            </w:r>
            <w:r w:rsidR="004270B0">
              <w:rPr>
                <w:rFonts w:ascii="Angsana New" w:hAnsi="Angsana New"/>
                <w:sz w:val="25"/>
                <w:szCs w:val="25"/>
              </w:rPr>
              <w:t>245</w:t>
            </w:r>
            <w:r w:rsidRPr="00F61C23">
              <w:rPr>
                <w:rFonts w:ascii="Angsana New" w:hAnsi="Angsana New"/>
                <w:sz w:val="25"/>
                <w:szCs w:val="25"/>
              </w:rPr>
              <w:t>,</w:t>
            </w:r>
            <w:r w:rsidR="004270B0">
              <w:rPr>
                <w:rFonts w:ascii="Angsana New" w:hAnsi="Angsana New"/>
                <w:sz w:val="25"/>
                <w:szCs w:val="25"/>
              </w:rPr>
              <w:t>766</w:t>
            </w:r>
            <w:r w:rsidRPr="00F61C23"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1D11EF" w:rsidRPr="00F61C23" w14:paraId="37AB7843" w14:textId="77777777" w:rsidTr="00B6358A">
        <w:tc>
          <w:tcPr>
            <w:tcW w:w="3850" w:type="dxa"/>
            <w:shd w:val="clear" w:color="auto" w:fill="auto"/>
          </w:tcPr>
          <w:p w14:paraId="7E2B52E8" w14:textId="1F77CC76" w:rsidR="001D11EF" w:rsidRPr="00F61C23" w:rsidRDefault="001D11EF" w:rsidP="00060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sz w:val="25"/>
                <w:szCs w:val="25"/>
                <w:cs/>
              </w:rPr>
            </w:pPr>
            <w:r w:rsidRPr="00F61C23">
              <w:rPr>
                <w:rFonts w:ascii="Angsana New" w:hAnsi="Angsana New"/>
                <w:sz w:val="25"/>
                <w:szCs w:val="25"/>
                <w:cs/>
              </w:rPr>
              <w:t xml:space="preserve">การรับรู้ลูกหนี้ตามสัญญาเช่าการเงินจากการถือปฏิบัติตาม </w:t>
            </w:r>
            <w:r w:rsidRPr="00F61C23">
              <w:rPr>
                <w:rFonts w:ascii="Angsana New" w:hAnsi="Angsana New"/>
                <w:sz w:val="25"/>
                <w:szCs w:val="25"/>
              </w:rPr>
              <w:t>TFRS</w:t>
            </w:r>
            <w:r w:rsidRPr="00F61C23">
              <w:rPr>
                <w:rFonts w:ascii="Angsana New" w:hAnsi="Angsana New"/>
                <w:sz w:val="25"/>
                <w:szCs w:val="25"/>
                <w:cs/>
              </w:rPr>
              <w:t xml:space="preserve"> </w:t>
            </w:r>
            <w:r w:rsidRPr="00F61C23">
              <w:rPr>
                <w:rFonts w:ascii="Angsana New" w:hAnsi="Angsana New"/>
                <w:sz w:val="25"/>
                <w:szCs w:val="25"/>
              </w:rPr>
              <w:t>16</w:t>
            </w:r>
            <w:r w:rsidRPr="00F61C23">
              <w:rPr>
                <w:rFonts w:ascii="Angsana New" w:hAnsi="Angsana New"/>
                <w:sz w:val="25"/>
                <w:szCs w:val="25"/>
                <w:cs/>
              </w:rPr>
              <w:t xml:space="preserve"> เป็นครั้งแรก</w:t>
            </w:r>
          </w:p>
        </w:tc>
        <w:tc>
          <w:tcPr>
            <w:tcW w:w="876" w:type="dxa"/>
            <w:gridSpan w:val="5"/>
          </w:tcPr>
          <w:p w14:paraId="652D60C3" w14:textId="77777777" w:rsidR="001D11EF" w:rsidRPr="00F61C23" w:rsidRDefault="001D11EF" w:rsidP="00060426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72" w:right="-108" w:hanging="198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874" w:type="dxa"/>
            <w:gridSpan w:val="11"/>
            <w:shd w:val="clear" w:color="auto" w:fill="auto"/>
            <w:vAlign w:val="bottom"/>
          </w:tcPr>
          <w:p w14:paraId="5F187E13" w14:textId="21080D5D" w:rsidR="001D11EF" w:rsidRPr="00F61C23" w:rsidRDefault="008B3811" w:rsidP="00060426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72" w:right="-108" w:hanging="198"/>
              <w:rPr>
                <w:rFonts w:ascii="Angsana New" w:hAnsi="Angsana New"/>
                <w:sz w:val="25"/>
                <w:szCs w:val="25"/>
                <w:lang w:bidi="th-TH"/>
              </w:rPr>
            </w:pPr>
            <w:r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9A9790A" w14:textId="77777777" w:rsidR="001D11EF" w:rsidRPr="00F61C23" w:rsidRDefault="001D11EF" w:rsidP="000604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47" w:type="dxa"/>
            <w:gridSpan w:val="8"/>
            <w:shd w:val="clear" w:color="auto" w:fill="auto"/>
            <w:vAlign w:val="bottom"/>
          </w:tcPr>
          <w:p w14:paraId="0595622F" w14:textId="0AB716E7" w:rsidR="001D11EF" w:rsidRPr="00F61C23" w:rsidRDefault="001D11EF" w:rsidP="008B3811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535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  <w:lang w:val="en-US" w:bidi="th-TH"/>
              </w:rPr>
              <w:t>(36,89</w:t>
            </w:r>
            <w:r w:rsidRPr="00F61C23">
              <w:rPr>
                <w:rFonts w:ascii="Angsana New" w:hAnsi="Angsana New"/>
                <w:sz w:val="25"/>
                <w:szCs w:val="25"/>
              </w:rPr>
              <w:t>4</w:t>
            </w:r>
            <w:r w:rsidRPr="00F61C23">
              <w:rPr>
                <w:rFonts w:ascii="Angsana New" w:hAnsi="Angsana New"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269" w:type="dxa"/>
          </w:tcPr>
          <w:p w14:paraId="4EE4479E" w14:textId="77777777" w:rsidR="001D11EF" w:rsidRPr="00F61C23" w:rsidRDefault="001D11EF" w:rsidP="000604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0" w:type="dxa"/>
            <w:gridSpan w:val="11"/>
            <w:vAlign w:val="bottom"/>
          </w:tcPr>
          <w:p w14:paraId="269C4820" w14:textId="3AFF6DB8" w:rsidR="001D11EF" w:rsidRPr="00F61C23" w:rsidRDefault="001D11EF" w:rsidP="004C73A6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552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  <w:lang w:val="en-US"/>
              </w:rPr>
              <w:t>(2</w:t>
            </w:r>
            <w:r w:rsidR="00B662D2">
              <w:rPr>
                <w:rFonts w:ascii="Angsana New" w:hAnsi="Angsana New"/>
                <w:sz w:val="25"/>
                <w:szCs w:val="25"/>
                <w:lang w:val="en-US"/>
              </w:rPr>
              <w:t>29</w:t>
            </w:r>
            <w:r w:rsidRPr="00F61C23">
              <w:rPr>
                <w:rFonts w:ascii="Angsana New" w:hAnsi="Angsana New"/>
                <w:sz w:val="25"/>
                <w:szCs w:val="25"/>
                <w:lang w:val="en-US"/>
              </w:rPr>
              <w:t>,</w:t>
            </w:r>
            <w:r w:rsidR="00B662D2">
              <w:rPr>
                <w:rFonts w:ascii="Angsana New" w:hAnsi="Angsana New"/>
                <w:sz w:val="25"/>
                <w:szCs w:val="25"/>
                <w:lang w:val="en-US"/>
              </w:rPr>
              <w:t>985</w:t>
            </w:r>
            <w:r w:rsidRPr="00F61C23">
              <w:rPr>
                <w:rFonts w:ascii="Angsana New" w:hAnsi="Angsan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487B14A" w14:textId="77777777" w:rsidR="001D11EF" w:rsidRPr="00F61C23" w:rsidRDefault="001D11EF" w:rsidP="000604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5" w:type="dxa"/>
            <w:gridSpan w:val="8"/>
            <w:shd w:val="clear" w:color="auto" w:fill="auto"/>
            <w:vAlign w:val="bottom"/>
          </w:tcPr>
          <w:p w14:paraId="74A95087" w14:textId="02A96C57" w:rsidR="001D11EF" w:rsidRPr="00F61C23" w:rsidRDefault="001D11EF" w:rsidP="008F03B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186" w:right="-462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  <w:lang w:val="en-US"/>
              </w:rPr>
              <w:t>(1,727)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E83336C" w14:textId="77777777" w:rsidR="001D11EF" w:rsidRPr="00F61C23" w:rsidRDefault="001D11EF" w:rsidP="000604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5" w:type="dxa"/>
            <w:gridSpan w:val="11"/>
            <w:shd w:val="clear" w:color="auto" w:fill="auto"/>
            <w:vAlign w:val="bottom"/>
          </w:tcPr>
          <w:p w14:paraId="2A586AC3" w14:textId="38ADE753" w:rsidR="001D11EF" w:rsidRPr="00F61C23" w:rsidRDefault="001D11EF" w:rsidP="008F03B0">
            <w:pPr>
              <w:pStyle w:val="acctfourfigures"/>
              <w:tabs>
                <w:tab w:val="clear" w:pos="765"/>
                <w:tab w:val="decimal" w:pos="1166"/>
              </w:tabs>
              <w:spacing w:line="240" w:lineRule="atLeast"/>
              <w:ind w:right="-560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</w:rPr>
              <w:t>(436)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D047AFB" w14:textId="77777777" w:rsidR="001D11EF" w:rsidRPr="00F61C23" w:rsidRDefault="001D11EF" w:rsidP="000604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3" w:type="dxa"/>
            <w:gridSpan w:val="9"/>
          </w:tcPr>
          <w:p w14:paraId="02902AF5" w14:textId="77777777" w:rsidR="001D11EF" w:rsidRPr="00F61C23" w:rsidRDefault="001D11EF" w:rsidP="00060426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</w:rPr>
            </w:pPr>
          </w:p>
          <w:p w14:paraId="4FEEB53E" w14:textId="6FCCAE46" w:rsidR="001D11EF" w:rsidRPr="00F61C23" w:rsidRDefault="001D11EF" w:rsidP="008F03B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69" w:type="dxa"/>
          </w:tcPr>
          <w:p w14:paraId="13ABDEFF" w14:textId="77777777" w:rsidR="001D11EF" w:rsidRPr="00F61C23" w:rsidRDefault="001D11EF" w:rsidP="000604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gridSpan w:val="7"/>
            <w:shd w:val="clear" w:color="auto" w:fill="auto"/>
            <w:vAlign w:val="bottom"/>
          </w:tcPr>
          <w:p w14:paraId="43969D73" w14:textId="1A46B942" w:rsidR="001D11EF" w:rsidRPr="00F61C23" w:rsidRDefault="001D11EF" w:rsidP="008F03B0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4232331" w14:textId="77777777" w:rsidR="001D11EF" w:rsidRPr="00F61C23" w:rsidRDefault="001D11EF" w:rsidP="000604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91" w:type="dxa"/>
            <w:gridSpan w:val="7"/>
            <w:vAlign w:val="bottom"/>
          </w:tcPr>
          <w:p w14:paraId="5309BD2E" w14:textId="55C00C8E" w:rsidR="001D11EF" w:rsidRPr="00F61C23" w:rsidRDefault="001D11EF" w:rsidP="00243BD1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48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</w:rPr>
              <w:t>(2</w:t>
            </w:r>
            <w:r w:rsidR="00B662D2">
              <w:rPr>
                <w:rFonts w:ascii="Angsana New" w:hAnsi="Angsana New"/>
                <w:sz w:val="25"/>
                <w:szCs w:val="25"/>
              </w:rPr>
              <w:t>69</w:t>
            </w:r>
            <w:r w:rsidRPr="00F61C23">
              <w:rPr>
                <w:rFonts w:ascii="Angsana New" w:hAnsi="Angsana New"/>
                <w:sz w:val="25"/>
                <w:szCs w:val="25"/>
              </w:rPr>
              <w:t>,</w:t>
            </w:r>
            <w:r w:rsidR="00B662D2">
              <w:rPr>
                <w:rFonts w:ascii="Angsana New" w:hAnsi="Angsana New"/>
                <w:sz w:val="25"/>
                <w:szCs w:val="25"/>
              </w:rPr>
              <w:t>042</w:t>
            </w:r>
            <w:r w:rsidRPr="00F61C23"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1D11EF" w:rsidRPr="00F61C23" w14:paraId="4E4C3830" w14:textId="77777777" w:rsidTr="00B6358A">
        <w:tc>
          <w:tcPr>
            <w:tcW w:w="3850" w:type="dxa"/>
            <w:shd w:val="clear" w:color="auto" w:fill="auto"/>
          </w:tcPr>
          <w:p w14:paraId="22097ECA" w14:textId="4ED5316D" w:rsidR="001D11EF" w:rsidRPr="00F61C23" w:rsidRDefault="001D11EF" w:rsidP="00BE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F61C23">
              <w:rPr>
                <w:rFonts w:ascii="Angsana New" w:hAnsi="Angsana New"/>
                <w:b/>
                <w:bCs/>
                <w:sz w:val="25"/>
                <w:szCs w:val="25"/>
              </w:rPr>
              <w:t>1</w:t>
            </w:r>
            <w:r w:rsidRPr="00F61C23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มกราคม </w:t>
            </w:r>
            <w:r w:rsidRPr="00F61C23">
              <w:rPr>
                <w:rFonts w:ascii="Angsana New" w:hAnsi="Angsana New"/>
                <w:b/>
                <w:bCs/>
                <w:sz w:val="25"/>
                <w:szCs w:val="25"/>
              </w:rPr>
              <w:t>2563</w:t>
            </w:r>
            <w:r w:rsidRPr="00F61C23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</w:t>
            </w:r>
            <w:r w:rsidRPr="00F61C23"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  <w:r w:rsidRPr="00F61C23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ปรับปรุงใหม่</w:t>
            </w:r>
          </w:p>
        </w:tc>
        <w:tc>
          <w:tcPr>
            <w:tcW w:w="876" w:type="dxa"/>
            <w:gridSpan w:val="5"/>
          </w:tcPr>
          <w:p w14:paraId="4D7E36A0" w14:textId="77777777" w:rsidR="001D11EF" w:rsidRPr="00F61C23" w:rsidRDefault="001D11EF" w:rsidP="00D944C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74" w:type="dxa"/>
            <w:gridSpan w:val="11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B9BCF" w14:textId="18E61346" w:rsidR="001D11EF" w:rsidRPr="00F61C23" w:rsidRDefault="001D11EF" w:rsidP="00D944C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61C23"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  <w:t>712</w:t>
            </w:r>
            <w:r w:rsidRPr="00F61C23">
              <w:rPr>
                <w:rFonts w:ascii="Angsana New" w:hAnsi="Angsana New"/>
                <w:b/>
                <w:bCs/>
                <w:sz w:val="25"/>
                <w:szCs w:val="25"/>
              </w:rPr>
              <w:t>,295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3251CE1" w14:textId="77777777" w:rsidR="001D11EF" w:rsidRPr="00F61C23" w:rsidRDefault="001D11EF" w:rsidP="00BE44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047" w:type="dxa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D1C4EC" w14:textId="2D1F9CB2" w:rsidR="001D11EF" w:rsidRPr="00F61C23" w:rsidRDefault="00AC557C" w:rsidP="008B3811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771</w:t>
            </w:r>
            <w:r w:rsidR="001D11EF" w:rsidRPr="00F61C23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t>935</w:t>
            </w:r>
          </w:p>
        </w:tc>
        <w:tc>
          <w:tcPr>
            <w:tcW w:w="269" w:type="dxa"/>
          </w:tcPr>
          <w:p w14:paraId="577C5BC3" w14:textId="77777777" w:rsidR="001D11EF" w:rsidRPr="00F61C23" w:rsidRDefault="001D11EF" w:rsidP="00BE44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60" w:type="dxa"/>
            <w:gridSpan w:val="11"/>
            <w:tcBorders>
              <w:top w:val="single" w:sz="4" w:space="0" w:color="auto"/>
            </w:tcBorders>
            <w:vAlign w:val="bottom"/>
          </w:tcPr>
          <w:p w14:paraId="58D9335C" w14:textId="2C60CCF8" w:rsidR="001D11EF" w:rsidRPr="00F61C23" w:rsidRDefault="004F2AD8" w:rsidP="004C73A6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-11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4</w:t>
            </w:r>
            <w:r w:rsidR="00B662D2">
              <w:rPr>
                <w:rFonts w:ascii="Angsana New" w:hAnsi="Angsana New"/>
                <w:b/>
                <w:bCs/>
                <w:sz w:val="25"/>
                <w:szCs w:val="25"/>
              </w:rPr>
              <w:t>51</w:t>
            </w:r>
            <w:r w:rsidR="001D11EF" w:rsidRPr="00F61C23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="00B662D2">
              <w:rPr>
                <w:rFonts w:ascii="Angsana New" w:hAnsi="Angsana New"/>
                <w:b/>
                <w:bCs/>
                <w:sz w:val="25"/>
                <w:szCs w:val="25"/>
              </w:rPr>
              <w:t>347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F94435D" w14:textId="77777777" w:rsidR="001D11EF" w:rsidRPr="00F61C23" w:rsidRDefault="001D11EF" w:rsidP="00BE44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55" w:type="dxa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912B1" w14:textId="4DB88DF8" w:rsidR="001D11EF" w:rsidRPr="00F61C23" w:rsidRDefault="001D11EF" w:rsidP="00BE44AA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61C23">
              <w:rPr>
                <w:rFonts w:ascii="Angsana New" w:hAnsi="Angsana New"/>
                <w:b/>
                <w:bCs/>
                <w:sz w:val="25"/>
                <w:szCs w:val="25"/>
              </w:rPr>
              <w:t>20</w:t>
            </w:r>
            <w:r w:rsidR="00085D5D">
              <w:rPr>
                <w:rFonts w:ascii="Angsana New" w:hAnsi="Angsana New"/>
                <w:b/>
                <w:bCs/>
                <w:sz w:val="25"/>
                <w:szCs w:val="25"/>
              </w:rPr>
              <w:t>2</w:t>
            </w:r>
            <w:r w:rsidRPr="00F61C23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="00085D5D">
              <w:rPr>
                <w:rFonts w:ascii="Angsana New" w:hAnsi="Angsana New"/>
                <w:b/>
                <w:bCs/>
                <w:sz w:val="25"/>
                <w:szCs w:val="25"/>
              </w:rPr>
              <w:t>435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97EC3DA" w14:textId="77777777" w:rsidR="001D11EF" w:rsidRPr="00F61C23" w:rsidRDefault="001D11EF" w:rsidP="00BE44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15" w:type="dxa"/>
            <w:gridSpan w:val="11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C5AD5" w14:textId="4E6E614B" w:rsidR="001D11EF" w:rsidRPr="00F61C23" w:rsidRDefault="001D11EF" w:rsidP="00BE44AA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61C23">
              <w:rPr>
                <w:rFonts w:ascii="Angsana New" w:hAnsi="Angsana New"/>
                <w:b/>
                <w:bCs/>
                <w:sz w:val="25"/>
                <w:szCs w:val="25"/>
              </w:rPr>
              <w:t>70,</w:t>
            </w:r>
            <w:r w:rsidR="004270B0">
              <w:rPr>
                <w:rFonts w:ascii="Angsana New" w:hAnsi="Angsana New"/>
                <w:b/>
                <w:bCs/>
                <w:sz w:val="25"/>
                <w:szCs w:val="25"/>
              </w:rPr>
              <w:t>338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3A59902" w14:textId="77777777" w:rsidR="001D11EF" w:rsidRPr="00F61C23" w:rsidRDefault="001D11EF" w:rsidP="00BE44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83" w:type="dxa"/>
            <w:gridSpan w:val="9"/>
            <w:tcBorders>
              <w:top w:val="single" w:sz="4" w:space="0" w:color="auto"/>
            </w:tcBorders>
          </w:tcPr>
          <w:p w14:paraId="62EBD6D6" w14:textId="667577DF" w:rsidR="001D11EF" w:rsidRPr="00F61C23" w:rsidRDefault="004270B0" w:rsidP="00BE44AA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753</w:t>
            </w:r>
            <w:r w:rsidR="001D11EF" w:rsidRPr="00F61C23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t>984</w:t>
            </w:r>
          </w:p>
        </w:tc>
        <w:tc>
          <w:tcPr>
            <w:tcW w:w="269" w:type="dxa"/>
          </w:tcPr>
          <w:p w14:paraId="0C9DCC47" w14:textId="77777777" w:rsidR="001D11EF" w:rsidRPr="00F61C23" w:rsidRDefault="001D11EF" w:rsidP="00BE44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20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26EED" w14:textId="7ACA07DA" w:rsidR="001D11EF" w:rsidRPr="00F61C23" w:rsidRDefault="001D11EF" w:rsidP="00BE44AA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61C23">
              <w:rPr>
                <w:rFonts w:ascii="Angsana New" w:hAnsi="Angsana New"/>
                <w:b/>
                <w:bCs/>
                <w:sz w:val="25"/>
                <w:szCs w:val="25"/>
              </w:rPr>
              <w:t>379,461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456373E" w14:textId="77777777" w:rsidR="001D11EF" w:rsidRPr="00F61C23" w:rsidRDefault="001D11EF" w:rsidP="00BE44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091" w:type="dxa"/>
            <w:gridSpan w:val="7"/>
            <w:tcBorders>
              <w:top w:val="single" w:sz="4" w:space="0" w:color="auto"/>
            </w:tcBorders>
            <w:vAlign w:val="bottom"/>
          </w:tcPr>
          <w:p w14:paraId="7A920163" w14:textId="51BC3D9E" w:rsidR="001D11EF" w:rsidRPr="00F61C23" w:rsidRDefault="001D11EF" w:rsidP="00BE44A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61C23">
              <w:rPr>
                <w:rFonts w:ascii="Angsana New" w:hAnsi="Angsana New"/>
                <w:b/>
                <w:bCs/>
                <w:sz w:val="25"/>
                <w:szCs w:val="25"/>
              </w:rPr>
              <w:t>3,</w:t>
            </w:r>
            <w:r w:rsidR="00B662D2">
              <w:rPr>
                <w:rFonts w:ascii="Angsana New" w:hAnsi="Angsana New"/>
                <w:b/>
                <w:bCs/>
                <w:sz w:val="25"/>
                <w:szCs w:val="25"/>
              </w:rPr>
              <w:t>341</w:t>
            </w:r>
            <w:r w:rsidRPr="00F61C23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="00B662D2">
              <w:rPr>
                <w:rFonts w:ascii="Angsana New" w:hAnsi="Angsana New"/>
                <w:b/>
                <w:bCs/>
                <w:sz w:val="25"/>
                <w:szCs w:val="25"/>
              </w:rPr>
              <w:t>795</w:t>
            </w:r>
          </w:p>
        </w:tc>
      </w:tr>
      <w:tr w:rsidR="001D11EF" w:rsidRPr="00F61C23" w14:paraId="62804A7B" w14:textId="77777777" w:rsidTr="00B6358A">
        <w:tc>
          <w:tcPr>
            <w:tcW w:w="3850" w:type="dxa"/>
          </w:tcPr>
          <w:p w14:paraId="6169C214" w14:textId="766E7D7B" w:rsidR="001D11EF" w:rsidRPr="00F61C23" w:rsidRDefault="001D11EF" w:rsidP="00BE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F61C23">
              <w:rPr>
                <w:rFonts w:ascii="Angsana New" w:hAnsi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876" w:type="dxa"/>
            <w:gridSpan w:val="5"/>
          </w:tcPr>
          <w:p w14:paraId="6E7FF843" w14:textId="77777777" w:rsidR="001D11EF" w:rsidRPr="00F61C23" w:rsidRDefault="001D11EF" w:rsidP="00D944C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72" w:right="-108" w:hanging="198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874" w:type="dxa"/>
            <w:gridSpan w:val="11"/>
            <w:shd w:val="clear" w:color="auto" w:fill="auto"/>
            <w:vAlign w:val="bottom"/>
          </w:tcPr>
          <w:p w14:paraId="1D2E6C3A" w14:textId="38C16657" w:rsidR="001D11EF" w:rsidRPr="00F61C23" w:rsidRDefault="001D11EF" w:rsidP="00D944C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72" w:right="-108" w:hanging="198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F61C23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8FAAA84" w14:textId="77777777" w:rsidR="001D11EF" w:rsidRPr="00F61C23" w:rsidRDefault="001D11EF" w:rsidP="00BE44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47" w:type="dxa"/>
            <w:gridSpan w:val="8"/>
            <w:shd w:val="clear" w:color="auto" w:fill="auto"/>
            <w:vAlign w:val="bottom"/>
          </w:tcPr>
          <w:p w14:paraId="636C3B54" w14:textId="4A5C721B" w:rsidR="001D11EF" w:rsidRPr="00F61C23" w:rsidRDefault="001D11EF" w:rsidP="00BE44AA">
            <w:pPr>
              <w:pStyle w:val="acctfourfigures"/>
              <w:tabs>
                <w:tab w:val="clear" w:pos="765"/>
                <w:tab w:val="decimal" w:pos="849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F61C23">
              <w:rPr>
                <w:rFonts w:ascii="Angsana New" w:hAnsi="Angsana New"/>
                <w:sz w:val="25"/>
                <w:szCs w:val="25"/>
                <w:lang w:val="en-US" w:bidi="th-TH"/>
              </w:rPr>
              <w:t>38</w:t>
            </w:r>
            <w:r w:rsidRPr="00EA3359">
              <w:rPr>
                <w:rFonts w:ascii="Angsana New" w:hAnsi="Angsana New"/>
                <w:sz w:val="25"/>
                <w:szCs w:val="25"/>
                <w:lang w:val="en-US" w:bidi="th-TH"/>
              </w:rPr>
              <w:t>2</w:t>
            </w:r>
          </w:p>
        </w:tc>
        <w:tc>
          <w:tcPr>
            <w:tcW w:w="269" w:type="dxa"/>
          </w:tcPr>
          <w:p w14:paraId="4A2CFA41" w14:textId="77777777" w:rsidR="001D11EF" w:rsidRPr="00F61C23" w:rsidRDefault="001D11EF" w:rsidP="00BE44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0" w:type="dxa"/>
            <w:gridSpan w:val="11"/>
            <w:vAlign w:val="bottom"/>
          </w:tcPr>
          <w:p w14:paraId="3A89694E" w14:textId="0CA720EC" w:rsidR="001D11EF" w:rsidRPr="00F61C23" w:rsidRDefault="00B662D2" w:rsidP="00B662D2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>
              <w:rPr>
                <w:rFonts w:ascii="Angsana New" w:hAnsi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4999912" w14:textId="77777777" w:rsidR="001D11EF" w:rsidRPr="00F61C23" w:rsidRDefault="001D11EF" w:rsidP="00BE44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5" w:type="dxa"/>
            <w:gridSpan w:val="8"/>
            <w:shd w:val="clear" w:color="auto" w:fill="auto"/>
            <w:vAlign w:val="bottom"/>
          </w:tcPr>
          <w:p w14:paraId="5392292B" w14:textId="40F5E756" w:rsidR="001D11EF" w:rsidRPr="00F61C23" w:rsidRDefault="001D11EF" w:rsidP="00BE44AA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</w:rPr>
              <w:t>383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9424A76" w14:textId="77777777" w:rsidR="001D11EF" w:rsidRPr="00F61C23" w:rsidRDefault="001D11EF" w:rsidP="00BE44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5" w:type="dxa"/>
            <w:gridSpan w:val="11"/>
            <w:shd w:val="clear" w:color="auto" w:fill="auto"/>
            <w:vAlign w:val="bottom"/>
          </w:tcPr>
          <w:p w14:paraId="6F2F63A9" w14:textId="31F5269B" w:rsidR="001D11EF" w:rsidRPr="00F61C23" w:rsidRDefault="001D11EF" w:rsidP="00BE44AA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</w:rPr>
              <w:t>1,077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80F3F96" w14:textId="77777777" w:rsidR="001D11EF" w:rsidRPr="00F61C23" w:rsidRDefault="001D11EF" w:rsidP="00BE44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3" w:type="dxa"/>
            <w:gridSpan w:val="9"/>
          </w:tcPr>
          <w:p w14:paraId="4C071444" w14:textId="23411AAE" w:rsidR="001D11EF" w:rsidRPr="00F61C23" w:rsidRDefault="00B662D2" w:rsidP="00BE44AA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5,335</w:t>
            </w:r>
          </w:p>
        </w:tc>
        <w:tc>
          <w:tcPr>
            <w:tcW w:w="269" w:type="dxa"/>
          </w:tcPr>
          <w:p w14:paraId="46A14613" w14:textId="77777777" w:rsidR="001D11EF" w:rsidRPr="00F61C23" w:rsidRDefault="001D11EF" w:rsidP="00BE44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gridSpan w:val="7"/>
            <w:shd w:val="clear" w:color="auto" w:fill="auto"/>
            <w:vAlign w:val="bottom"/>
          </w:tcPr>
          <w:p w14:paraId="340A2AC8" w14:textId="287CFD2D" w:rsidR="001D11EF" w:rsidRPr="00F61C23" w:rsidRDefault="001D11EF" w:rsidP="00BE44AA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</w:rPr>
              <w:t>2,599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518195F" w14:textId="77777777" w:rsidR="001D11EF" w:rsidRPr="00F61C23" w:rsidRDefault="001D11EF" w:rsidP="00BE44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91" w:type="dxa"/>
            <w:gridSpan w:val="7"/>
            <w:vAlign w:val="bottom"/>
          </w:tcPr>
          <w:p w14:paraId="0891F568" w14:textId="714151C4" w:rsidR="001D11EF" w:rsidRPr="00F61C23" w:rsidRDefault="00B662D2" w:rsidP="00BE44AA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9,776</w:t>
            </w:r>
          </w:p>
        </w:tc>
      </w:tr>
      <w:tr w:rsidR="001D11EF" w:rsidRPr="00F61C23" w14:paraId="53B200E7" w14:textId="77777777" w:rsidTr="00B6358A">
        <w:tc>
          <w:tcPr>
            <w:tcW w:w="3850" w:type="dxa"/>
          </w:tcPr>
          <w:p w14:paraId="0FFF3104" w14:textId="6E425BE3" w:rsidR="001D11EF" w:rsidRPr="00F61C23" w:rsidRDefault="001D11EF" w:rsidP="00BE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F61C23">
              <w:rPr>
                <w:rFonts w:ascii="Angsana New" w:hAnsi="Angsana New"/>
                <w:sz w:val="25"/>
                <w:szCs w:val="25"/>
                <w:cs/>
              </w:rPr>
              <w:t xml:space="preserve">โอน </w:t>
            </w:r>
          </w:p>
        </w:tc>
        <w:tc>
          <w:tcPr>
            <w:tcW w:w="876" w:type="dxa"/>
            <w:gridSpan w:val="5"/>
          </w:tcPr>
          <w:p w14:paraId="1E9FED82" w14:textId="77777777" w:rsidR="001D11EF" w:rsidRPr="00F61C23" w:rsidRDefault="001D11EF" w:rsidP="00D944C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72" w:right="-108" w:hanging="198"/>
              <w:rPr>
                <w:rFonts w:ascii="Angsana New" w:hAnsi="Angsana New"/>
                <w:sz w:val="25"/>
                <w:szCs w:val="25"/>
                <w:lang w:bidi="th-TH"/>
              </w:rPr>
            </w:pPr>
          </w:p>
        </w:tc>
        <w:tc>
          <w:tcPr>
            <w:tcW w:w="874" w:type="dxa"/>
            <w:gridSpan w:val="11"/>
            <w:shd w:val="clear" w:color="auto" w:fill="auto"/>
            <w:vAlign w:val="bottom"/>
          </w:tcPr>
          <w:p w14:paraId="4C082877" w14:textId="3E640851" w:rsidR="001D11EF" w:rsidRPr="00F61C23" w:rsidRDefault="001D11EF" w:rsidP="00D944C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72" w:right="-108" w:hanging="198"/>
              <w:rPr>
                <w:rFonts w:ascii="Angsana New" w:hAnsi="Angsana New"/>
                <w:sz w:val="25"/>
                <w:szCs w:val="25"/>
                <w:lang w:bidi="th-TH"/>
              </w:rPr>
            </w:pPr>
            <w:r w:rsidRPr="00F61C23">
              <w:rPr>
                <w:rFonts w:ascii="Angsana New" w:hAnsi="Angsana New"/>
                <w:sz w:val="25"/>
                <w:szCs w:val="25"/>
                <w:lang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005380A" w14:textId="77777777" w:rsidR="001D11EF" w:rsidRPr="00F61C23" w:rsidRDefault="001D11EF" w:rsidP="00BE44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47" w:type="dxa"/>
            <w:gridSpan w:val="8"/>
            <w:shd w:val="clear" w:color="auto" w:fill="auto"/>
            <w:vAlign w:val="bottom"/>
          </w:tcPr>
          <w:p w14:paraId="1343DD88" w14:textId="1B89EB02" w:rsidR="001D11EF" w:rsidRPr="00F61C23" w:rsidRDefault="001D11EF" w:rsidP="00D71A1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69" w:type="dxa"/>
            <w:vAlign w:val="bottom"/>
          </w:tcPr>
          <w:p w14:paraId="2D9674A9" w14:textId="77777777" w:rsidR="001D11EF" w:rsidRPr="00F61C23" w:rsidRDefault="001D11EF" w:rsidP="00BE44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0" w:type="dxa"/>
            <w:gridSpan w:val="11"/>
            <w:vAlign w:val="bottom"/>
          </w:tcPr>
          <w:p w14:paraId="00065176" w14:textId="06BE9D10" w:rsidR="001D11EF" w:rsidRPr="00F61C23" w:rsidRDefault="001D11EF" w:rsidP="004C73A6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47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</w:rPr>
              <w:t>5,115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D6FDC16" w14:textId="77777777" w:rsidR="001D11EF" w:rsidRPr="00F61C23" w:rsidRDefault="001D11EF" w:rsidP="00BE44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5" w:type="dxa"/>
            <w:gridSpan w:val="8"/>
            <w:shd w:val="clear" w:color="auto" w:fill="auto"/>
            <w:vAlign w:val="bottom"/>
          </w:tcPr>
          <w:p w14:paraId="175ADEA9" w14:textId="42B0C3C9" w:rsidR="001D11EF" w:rsidRPr="00F61C23" w:rsidRDefault="001D11EF" w:rsidP="00BE44AA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</w:rPr>
              <w:t>951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41CB00A" w14:textId="77777777" w:rsidR="001D11EF" w:rsidRPr="00F61C23" w:rsidRDefault="001D11EF" w:rsidP="00BE44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5" w:type="dxa"/>
            <w:gridSpan w:val="11"/>
            <w:shd w:val="clear" w:color="auto" w:fill="auto"/>
            <w:vAlign w:val="bottom"/>
          </w:tcPr>
          <w:p w14:paraId="2B9A2B39" w14:textId="34F5359C" w:rsidR="001D11EF" w:rsidRPr="00F61C23" w:rsidRDefault="001D11EF" w:rsidP="00BE44AA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</w:rPr>
              <w:t>38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478E4D8" w14:textId="77777777" w:rsidR="001D11EF" w:rsidRPr="00F61C23" w:rsidRDefault="001D11EF" w:rsidP="00BE44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3" w:type="dxa"/>
            <w:gridSpan w:val="9"/>
          </w:tcPr>
          <w:p w14:paraId="3CF01081" w14:textId="692E61D5" w:rsidR="001D11EF" w:rsidRPr="00F61C23" w:rsidRDefault="001D11EF" w:rsidP="00D944C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69" w:type="dxa"/>
          </w:tcPr>
          <w:p w14:paraId="60B5FD21" w14:textId="77777777" w:rsidR="001D11EF" w:rsidRPr="00F61C23" w:rsidRDefault="001D11EF" w:rsidP="00BE44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gridSpan w:val="7"/>
            <w:shd w:val="clear" w:color="auto" w:fill="auto"/>
            <w:vAlign w:val="bottom"/>
          </w:tcPr>
          <w:p w14:paraId="40BCB3C7" w14:textId="64311284" w:rsidR="001D11EF" w:rsidRPr="00F61C23" w:rsidRDefault="001D11EF" w:rsidP="008F03B0">
            <w:pPr>
              <w:pStyle w:val="acctfourfigures"/>
              <w:tabs>
                <w:tab w:val="clear" w:pos="765"/>
              </w:tabs>
              <w:spacing w:line="240" w:lineRule="atLeast"/>
              <w:ind w:left="550" w:right="-540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</w:rPr>
              <w:t>(6,104)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249BC80" w14:textId="77777777" w:rsidR="001D11EF" w:rsidRPr="00F61C23" w:rsidRDefault="001D11EF" w:rsidP="00BE44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91" w:type="dxa"/>
            <w:gridSpan w:val="7"/>
            <w:vAlign w:val="bottom"/>
          </w:tcPr>
          <w:p w14:paraId="01D140DD" w14:textId="73E68856" w:rsidR="001D11EF" w:rsidRPr="00F61C23" w:rsidRDefault="001D11EF" w:rsidP="00D944C2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119" w:right="-55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1D11EF" w:rsidRPr="00F61C23" w14:paraId="224B82DA" w14:textId="77777777" w:rsidTr="001D1CC5">
        <w:tc>
          <w:tcPr>
            <w:tcW w:w="3850" w:type="dxa"/>
          </w:tcPr>
          <w:p w14:paraId="18541BF4" w14:textId="46347CAC" w:rsidR="001D11EF" w:rsidRPr="00F61C23" w:rsidRDefault="001D11EF" w:rsidP="00BE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F61C23">
              <w:rPr>
                <w:rFonts w:ascii="Angsana New" w:hAnsi="Angsana New"/>
                <w:sz w:val="25"/>
                <w:szCs w:val="25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876" w:type="dxa"/>
            <w:gridSpan w:val="5"/>
          </w:tcPr>
          <w:p w14:paraId="31A0433D" w14:textId="0AA09EED" w:rsidR="001D11EF" w:rsidRPr="00355CB1" w:rsidRDefault="00355CB1" w:rsidP="00D6748B">
            <w:pPr>
              <w:pStyle w:val="acctfourfigures"/>
              <w:tabs>
                <w:tab w:val="clear" w:pos="765"/>
                <w:tab w:val="decimal" w:pos="411"/>
              </w:tabs>
              <w:spacing w:line="240" w:lineRule="atLeast"/>
              <w:ind w:right="-108"/>
              <w:rPr>
                <w:rFonts w:ascii="Angsana New" w:hAnsi="Angsana New"/>
                <w:i/>
                <w:iCs/>
                <w:sz w:val="25"/>
                <w:szCs w:val="25"/>
                <w:lang w:val="en-US" w:bidi="th-TH"/>
              </w:rPr>
            </w:pPr>
            <w:r w:rsidRPr="00355CB1">
              <w:rPr>
                <w:rFonts w:ascii="Angsana New" w:hAnsi="Angsana New"/>
                <w:i/>
                <w:iCs/>
                <w:sz w:val="25"/>
                <w:szCs w:val="25"/>
                <w:lang w:val="en-US" w:bidi="th-TH"/>
              </w:rPr>
              <w:t>13</w:t>
            </w:r>
          </w:p>
        </w:tc>
        <w:tc>
          <w:tcPr>
            <w:tcW w:w="874" w:type="dxa"/>
            <w:gridSpan w:val="11"/>
            <w:shd w:val="clear" w:color="auto" w:fill="auto"/>
            <w:vAlign w:val="bottom"/>
          </w:tcPr>
          <w:p w14:paraId="6DC11E21" w14:textId="78676525" w:rsidR="001D11EF" w:rsidRPr="00F61C23" w:rsidRDefault="001D11EF" w:rsidP="00D944C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F61C23">
              <w:rPr>
                <w:rFonts w:ascii="Angsana New" w:hAnsi="Angsana New"/>
                <w:sz w:val="25"/>
                <w:szCs w:val="25"/>
                <w:lang w:val="en-US" w:bidi="th-TH"/>
              </w:rPr>
              <w:t>(4,000)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4ADC490" w14:textId="77777777" w:rsidR="001D11EF" w:rsidRPr="00F61C23" w:rsidRDefault="001D11EF" w:rsidP="00BE44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47" w:type="dxa"/>
            <w:gridSpan w:val="8"/>
            <w:shd w:val="clear" w:color="auto" w:fill="auto"/>
            <w:vAlign w:val="bottom"/>
          </w:tcPr>
          <w:p w14:paraId="395A836F" w14:textId="761C7D9F" w:rsidR="001D11EF" w:rsidRPr="00F61C23" w:rsidRDefault="001D11EF" w:rsidP="00D71A1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69" w:type="dxa"/>
            <w:vAlign w:val="bottom"/>
          </w:tcPr>
          <w:p w14:paraId="6070F8DD" w14:textId="77777777" w:rsidR="001D11EF" w:rsidRPr="00F61C23" w:rsidRDefault="001D11EF" w:rsidP="00BE44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0" w:type="dxa"/>
            <w:gridSpan w:val="11"/>
            <w:vAlign w:val="bottom"/>
          </w:tcPr>
          <w:p w14:paraId="69081152" w14:textId="3E0C45BB" w:rsidR="001D11EF" w:rsidRPr="00F61C23" w:rsidRDefault="001D11EF" w:rsidP="00D71A16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58D6B3A" w14:textId="77777777" w:rsidR="001D11EF" w:rsidRPr="00F61C23" w:rsidRDefault="001D11EF" w:rsidP="00BE44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5" w:type="dxa"/>
            <w:gridSpan w:val="8"/>
            <w:shd w:val="clear" w:color="auto" w:fill="auto"/>
            <w:vAlign w:val="bottom"/>
          </w:tcPr>
          <w:p w14:paraId="4D577440" w14:textId="77DBF245" w:rsidR="001D11EF" w:rsidRPr="00F61C23" w:rsidRDefault="001D11EF" w:rsidP="00D71A1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F138F8C" w14:textId="77777777" w:rsidR="001D11EF" w:rsidRPr="00F61C23" w:rsidRDefault="001D11EF" w:rsidP="00BE44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5" w:type="dxa"/>
            <w:gridSpan w:val="11"/>
            <w:shd w:val="clear" w:color="auto" w:fill="auto"/>
            <w:vAlign w:val="bottom"/>
          </w:tcPr>
          <w:p w14:paraId="1C76AE9A" w14:textId="4BEA2B04" w:rsidR="001D11EF" w:rsidRPr="00F61C23" w:rsidRDefault="001D11EF" w:rsidP="00D944C2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014FB07" w14:textId="77777777" w:rsidR="001D11EF" w:rsidRPr="00F61C23" w:rsidRDefault="001D11EF" w:rsidP="00BE44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3" w:type="dxa"/>
            <w:gridSpan w:val="9"/>
          </w:tcPr>
          <w:p w14:paraId="0FEEEE0C" w14:textId="71810C4C" w:rsidR="001D11EF" w:rsidRPr="00F61C23" w:rsidRDefault="001D11EF" w:rsidP="00D944C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69" w:type="dxa"/>
          </w:tcPr>
          <w:p w14:paraId="5C2F062B" w14:textId="77777777" w:rsidR="001D11EF" w:rsidRPr="00F61C23" w:rsidRDefault="001D11EF" w:rsidP="00BE44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20" w:type="dxa"/>
            <w:gridSpan w:val="7"/>
            <w:shd w:val="clear" w:color="auto" w:fill="auto"/>
            <w:vAlign w:val="bottom"/>
          </w:tcPr>
          <w:p w14:paraId="130C8839" w14:textId="7EC1A343" w:rsidR="001D11EF" w:rsidRPr="00F61C23" w:rsidRDefault="001D11EF" w:rsidP="00D944C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2D2BC0F" w14:textId="77777777" w:rsidR="001D11EF" w:rsidRPr="00F61C23" w:rsidRDefault="001D11EF" w:rsidP="00BE44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91" w:type="dxa"/>
            <w:gridSpan w:val="7"/>
            <w:vAlign w:val="bottom"/>
          </w:tcPr>
          <w:p w14:paraId="498584FC" w14:textId="5A39542F" w:rsidR="001D11EF" w:rsidRPr="00F61C23" w:rsidRDefault="001D11EF" w:rsidP="00243BD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right="-200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</w:rPr>
              <w:t>(4,</w:t>
            </w:r>
            <w:r w:rsidRPr="00F61C23">
              <w:rPr>
                <w:rFonts w:ascii="Angsana New" w:hAnsi="Angsana New"/>
                <w:sz w:val="25"/>
                <w:szCs w:val="25"/>
                <w:lang w:val="en-US"/>
              </w:rPr>
              <w:t>000</w:t>
            </w:r>
            <w:r w:rsidRPr="00F61C23"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B662D2" w:rsidRPr="00F61C23" w14:paraId="78C3FDB5" w14:textId="77777777" w:rsidTr="001D1CC5">
        <w:tc>
          <w:tcPr>
            <w:tcW w:w="3850" w:type="dxa"/>
          </w:tcPr>
          <w:p w14:paraId="254915F1" w14:textId="1E21CBF6" w:rsidR="00B662D2" w:rsidRPr="00F61C23" w:rsidRDefault="00B662D2" w:rsidP="00BE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โอนจากสินทรัพย์สิทธิการใช้</w:t>
            </w:r>
          </w:p>
        </w:tc>
        <w:tc>
          <w:tcPr>
            <w:tcW w:w="876" w:type="dxa"/>
            <w:gridSpan w:val="5"/>
          </w:tcPr>
          <w:p w14:paraId="7FDB8714" w14:textId="77777777" w:rsidR="00B662D2" w:rsidRPr="00F61C23" w:rsidRDefault="00B662D2" w:rsidP="00D944C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874" w:type="dxa"/>
            <w:gridSpan w:val="11"/>
            <w:shd w:val="clear" w:color="auto" w:fill="auto"/>
            <w:vAlign w:val="bottom"/>
          </w:tcPr>
          <w:p w14:paraId="23DA03E0" w14:textId="3DC829CA" w:rsidR="00B662D2" w:rsidRPr="00F61C23" w:rsidRDefault="00B662D2" w:rsidP="00B662D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72" w:right="-108" w:hanging="198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>
              <w:rPr>
                <w:rFonts w:ascii="Angsana New" w:hAnsi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DD37AB8" w14:textId="77777777" w:rsidR="00B662D2" w:rsidRPr="00F61C23" w:rsidRDefault="00B662D2" w:rsidP="00BE44AA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47" w:type="dxa"/>
            <w:gridSpan w:val="8"/>
            <w:shd w:val="clear" w:color="auto" w:fill="auto"/>
            <w:vAlign w:val="bottom"/>
          </w:tcPr>
          <w:p w14:paraId="3517D696" w14:textId="42F804AC" w:rsidR="00B662D2" w:rsidRPr="00F61C23" w:rsidRDefault="00B662D2" w:rsidP="00B662D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>
              <w:rPr>
                <w:rFonts w:ascii="Angsana New" w:hAnsi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6E900823" w14:textId="77777777" w:rsidR="00B662D2" w:rsidRPr="00F61C23" w:rsidRDefault="00B662D2" w:rsidP="00BE44AA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0" w:type="dxa"/>
            <w:gridSpan w:val="11"/>
            <w:vAlign w:val="bottom"/>
          </w:tcPr>
          <w:p w14:paraId="26952A24" w14:textId="0A354B37" w:rsidR="00B662D2" w:rsidRPr="00F61C23" w:rsidRDefault="00B662D2" w:rsidP="00B662D2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47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>
              <w:rPr>
                <w:rFonts w:ascii="Angsana New" w:hAnsi="Angsana New"/>
                <w:sz w:val="25"/>
                <w:szCs w:val="25"/>
                <w:lang w:val="en-US" w:bidi="th-TH"/>
              </w:rPr>
              <w:t>2,</w:t>
            </w:r>
            <w:r w:rsidRPr="00B662D2">
              <w:rPr>
                <w:rFonts w:ascii="Angsana New" w:hAnsi="Angsana New"/>
                <w:sz w:val="25"/>
                <w:szCs w:val="25"/>
              </w:rPr>
              <w:t>200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37E71A2" w14:textId="77777777" w:rsidR="00B662D2" w:rsidRPr="00F61C23" w:rsidRDefault="00B662D2" w:rsidP="00BE44AA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5" w:type="dxa"/>
            <w:gridSpan w:val="8"/>
            <w:shd w:val="clear" w:color="auto" w:fill="auto"/>
            <w:vAlign w:val="bottom"/>
          </w:tcPr>
          <w:p w14:paraId="64DA236C" w14:textId="399342BD" w:rsidR="00B662D2" w:rsidRPr="00F61C23" w:rsidRDefault="00B662D2" w:rsidP="00B662D2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F8DE2B1" w14:textId="77777777" w:rsidR="00B662D2" w:rsidRPr="00F61C23" w:rsidRDefault="00B662D2" w:rsidP="00BE44AA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5" w:type="dxa"/>
            <w:gridSpan w:val="11"/>
            <w:shd w:val="clear" w:color="auto" w:fill="auto"/>
            <w:vAlign w:val="bottom"/>
          </w:tcPr>
          <w:p w14:paraId="213E6ED4" w14:textId="61742A9E" w:rsidR="00B662D2" w:rsidRPr="00F61C23" w:rsidRDefault="00B662D2" w:rsidP="00B662D2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32E7C46" w14:textId="77777777" w:rsidR="00B662D2" w:rsidRPr="00F61C23" w:rsidRDefault="00B662D2" w:rsidP="00BE44AA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3" w:type="dxa"/>
            <w:gridSpan w:val="9"/>
          </w:tcPr>
          <w:p w14:paraId="596291A6" w14:textId="6D43D075" w:rsidR="00B662D2" w:rsidRPr="00F61C23" w:rsidRDefault="00B662D2" w:rsidP="008F03B0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284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>
              <w:rPr>
                <w:rFonts w:ascii="Angsana New" w:hAnsi="Angsana New"/>
                <w:sz w:val="25"/>
                <w:szCs w:val="25"/>
                <w:lang w:val="en-US" w:bidi="th-TH"/>
              </w:rPr>
              <w:t>241,434</w:t>
            </w:r>
          </w:p>
        </w:tc>
        <w:tc>
          <w:tcPr>
            <w:tcW w:w="269" w:type="dxa"/>
          </w:tcPr>
          <w:p w14:paraId="357A6FD6" w14:textId="77777777" w:rsidR="00B662D2" w:rsidRPr="00F61C23" w:rsidRDefault="00B662D2" w:rsidP="00BE44AA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1220" w:type="dxa"/>
            <w:gridSpan w:val="7"/>
            <w:shd w:val="clear" w:color="auto" w:fill="auto"/>
            <w:vAlign w:val="bottom"/>
          </w:tcPr>
          <w:p w14:paraId="3521391D" w14:textId="5DA0FA36" w:rsidR="00B662D2" w:rsidRPr="00F61C23" w:rsidRDefault="00B662D2" w:rsidP="00B662D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11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>
              <w:rPr>
                <w:rFonts w:ascii="Angsana New" w:hAnsi="Angsana New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698D53E" w14:textId="77777777" w:rsidR="00B662D2" w:rsidRPr="00F61C23" w:rsidRDefault="00B662D2" w:rsidP="00BE44AA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91" w:type="dxa"/>
            <w:gridSpan w:val="7"/>
            <w:vAlign w:val="bottom"/>
          </w:tcPr>
          <w:p w14:paraId="40397ED8" w14:textId="3C697595" w:rsidR="00B662D2" w:rsidRPr="00F61C23" w:rsidRDefault="00B662D2" w:rsidP="00243BD1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200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>
              <w:rPr>
                <w:rFonts w:ascii="Angsana New" w:hAnsi="Angsana New"/>
                <w:sz w:val="25"/>
                <w:szCs w:val="25"/>
                <w:lang w:val="en-US" w:bidi="th-TH"/>
              </w:rPr>
              <w:t>243,634</w:t>
            </w:r>
          </w:p>
        </w:tc>
      </w:tr>
      <w:tr w:rsidR="001D11EF" w:rsidRPr="00F61C23" w14:paraId="487979E7" w14:textId="77777777" w:rsidTr="001D1CC5">
        <w:tc>
          <w:tcPr>
            <w:tcW w:w="3850" w:type="dxa"/>
          </w:tcPr>
          <w:p w14:paraId="020CBFA1" w14:textId="67EAD202" w:rsidR="001D11EF" w:rsidRPr="00F61C23" w:rsidRDefault="001D11EF" w:rsidP="00BE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876" w:type="dxa"/>
            <w:gridSpan w:val="5"/>
          </w:tcPr>
          <w:p w14:paraId="46484CE5" w14:textId="77777777" w:rsidR="001D11EF" w:rsidRPr="00F61C23" w:rsidRDefault="001D11EF" w:rsidP="00D944C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874" w:type="dxa"/>
            <w:gridSpan w:val="11"/>
            <w:shd w:val="clear" w:color="auto" w:fill="auto"/>
            <w:vAlign w:val="bottom"/>
          </w:tcPr>
          <w:p w14:paraId="3E202E93" w14:textId="46304EB5" w:rsidR="001D11EF" w:rsidRPr="00F61C23" w:rsidRDefault="001D11EF" w:rsidP="00D944C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F61C23">
              <w:rPr>
                <w:rFonts w:ascii="Angsana New" w:hAnsi="Angsana New"/>
                <w:sz w:val="25"/>
                <w:szCs w:val="25"/>
                <w:lang w:val="en-US" w:bidi="th-TH"/>
              </w:rPr>
              <w:t>(738)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3A781E3" w14:textId="77777777" w:rsidR="001D11EF" w:rsidRPr="00F61C23" w:rsidRDefault="001D11EF" w:rsidP="00BE44AA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47" w:type="dxa"/>
            <w:gridSpan w:val="8"/>
            <w:shd w:val="clear" w:color="auto" w:fill="auto"/>
            <w:vAlign w:val="bottom"/>
          </w:tcPr>
          <w:p w14:paraId="7C2ED30E" w14:textId="5FC8DC79" w:rsidR="001D11EF" w:rsidRPr="00F61C23" w:rsidRDefault="001D11EF" w:rsidP="00B734D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6" w:right="-554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F61C23">
              <w:rPr>
                <w:rFonts w:ascii="Angsana New" w:hAnsi="Angsana New"/>
                <w:sz w:val="25"/>
                <w:szCs w:val="25"/>
                <w:lang w:val="en-US" w:bidi="th-TH"/>
              </w:rPr>
              <w:t>(2,</w:t>
            </w:r>
            <w:r w:rsidRPr="00F61C23">
              <w:rPr>
                <w:rFonts w:ascii="Angsana New" w:hAnsi="Angsana New"/>
                <w:sz w:val="25"/>
                <w:szCs w:val="25"/>
              </w:rPr>
              <w:t>290</w:t>
            </w:r>
            <w:r w:rsidRPr="00F61C23">
              <w:rPr>
                <w:rFonts w:ascii="Angsana New" w:hAnsi="Angsana New"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269" w:type="dxa"/>
            <w:vAlign w:val="bottom"/>
          </w:tcPr>
          <w:p w14:paraId="2B63A803" w14:textId="77777777" w:rsidR="001D11EF" w:rsidRPr="00F61C23" w:rsidRDefault="001D11EF" w:rsidP="00BE44AA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60" w:type="dxa"/>
            <w:gridSpan w:val="11"/>
            <w:vAlign w:val="bottom"/>
          </w:tcPr>
          <w:p w14:paraId="29315288" w14:textId="74781367" w:rsidR="001D11EF" w:rsidRPr="00F61C23" w:rsidRDefault="001D11EF" w:rsidP="004C73A6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552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F61C23">
              <w:rPr>
                <w:rFonts w:ascii="Angsana New" w:hAnsi="Angsana New"/>
                <w:sz w:val="25"/>
                <w:szCs w:val="25"/>
                <w:lang w:val="en-US" w:bidi="th-TH"/>
              </w:rPr>
              <w:t>(7,573)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4380445" w14:textId="77777777" w:rsidR="001D11EF" w:rsidRPr="00F61C23" w:rsidRDefault="001D11EF" w:rsidP="00BE44AA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55" w:type="dxa"/>
            <w:gridSpan w:val="8"/>
            <w:shd w:val="clear" w:color="auto" w:fill="auto"/>
            <w:vAlign w:val="bottom"/>
          </w:tcPr>
          <w:p w14:paraId="5408B53D" w14:textId="59F589D0" w:rsidR="001D11EF" w:rsidRPr="00F61C23" w:rsidRDefault="001D11EF" w:rsidP="008F03B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186" w:right="-462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</w:rPr>
              <w:t>(10,292)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D1DCDC2" w14:textId="77777777" w:rsidR="001D11EF" w:rsidRPr="00F61C23" w:rsidRDefault="001D11EF" w:rsidP="00BE44AA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415" w:type="dxa"/>
            <w:gridSpan w:val="11"/>
            <w:shd w:val="clear" w:color="auto" w:fill="auto"/>
            <w:vAlign w:val="bottom"/>
          </w:tcPr>
          <w:p w14:paraId="2B6B7B32" w14:textId="3D8D58B8" w:rsidR="001D11EF" w:rsidRPr="00F61C23" w:rsidRDefault="001D11EF" w:rsidP="00BE44AA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-55"/>
              <w:rPr>
                <w:rFonts w:ascii="Angsana New" w:hAnsi="Angsana New"/>
                <w:sz w:val="25"/>
                <w:szCs w:val="25"/>
              </w:rPr>
            </w:pPr>
            <w:r w:rsidRPr="00F61C23">
              <w:rPr>
                <w:rFonts w:ascii="Angsana New" w:hAnsi="Angsana New"/>
                <w:sz w:val="25"/>
                <w:szCs w:val="25"/>
              </w:rPr>
              <w:t>(9,908)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5620069" w14:textId="77777777" w:rsidR="001D11EF" w:rsidRPr="00F61C23" w:rsidRDefault="001D11EF" w:rsidP="00BE44AA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3" w:type="dxa"/>
            <w:gridSpan w:val="9"/>
            <w:tcBorders>
              <w:bottom w:val="single" w:sz="4" w:space="0" w:color="auto"/>
            </w:tcBorders>
          </w:tcPr>
          <w:p w14:paraId="2BB68E6B" w14:textId="54D88FE4" w:rsidR="001D11EF" w:rsidRPr="00F61C23" w:rsidRDefault="001D11EF" w:rsidP="008F03B0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284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F61C23">
              <w:rPr>
                <w:rFonts w:ascii="Angsana New" w:hAnsi="Angsana New"/>
                <w:sz w:val="25"/>
                <w:szCs w:val="25"/>
                <w:lang w:val="en-US" w:bidi="th-TH"/>
              </w:rPr>
              <w:t>(32,095)</w:t>
            </w:r>
          </w:p>
        </w:tc>
        <w:tc>
          <w:tcPr>
            <w:tcW w:w="269" w:type="dxa"/>
          </w:tcPr>
          <w:p w14:paraId="15826349" w14:textId="77777777" w:rsidR="001D11EF" w:rsidRPr="00F61C23" w:rsidRDefault="001D11EF" w:rsidP="00BE44AA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="Angsana New" w:hAnsi="Angsana New"/>
                <w:sz w:val="25"/>
                <w:szCs w:val="25"/>
                <w:lang w:val="en-US" w:bidi="th-TH"/>
              </w:rPr>
            </w:pPr>
          </w:p>
        </w:tc>
        <w:tc>
          <w:tcPr>
            <w:tcW w:w="1220" w:type="dxa"/>
            <w:gridSpan w:val="7"/>
            <w:shd w:val="clear" w:color="auto" w:fill="auto"/>
            <w:vAlign w:val="bottom"/>
          </w:tcPr>
          <w:p w14:paraId="462794C7" w14:textId="72915FE2" w:rsidR="001D11EF" w:rsidRPr="00F61C23" w:rsidRDefault="001D11EF" w:rsidP="008F03B0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-270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F61C23">
              <w:rPr>
                <w:rFonts w:ascii="Angsana New" w:hAnsi="Angsana New"/>
                <w:sz w:val="25"/>
                <w:szCs w:val="25"/>
                <w:lang w:val="en-US" w:bidi="th-TH"/>
              </w:rPr>
              <w:t>(7,725)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783650A" w14:textId="77777777" w:rsidR="001D11EF" w:rsidRPr="00F61C23" w:rsidRDefault="001D11EF" w:rsidP="00BE44AA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91" w:type="dxa"/>
            <w:gridSpan w:val="7"/>
            <w:vAlign w:val="bottom"/>
          </w:tcPr>
          <w:p w14:paraId="06C82D2B" w14:textId="1948546D" w:rsidR="001D11EF" w:rsidRPr="00F61C23" w:rsidRDefault="001D11EF" w:rsidP="00243BD1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200"/>
              <w:rPr>
                <w:rFonts w:ascii="Angsana New" w:hAnsi="Angsana New"/>
                <w:sz w:val="25"/>
                <w:szCs w:val="25"/>
                <w:lang w:val="en-US" w:bidi="th-TH"/>
              </w:rPr>
            </w:pPr>
            <w:r w:rsidRPr="00F61C23">
              <w:rPr>
                <w:rFonts w:ascii="Angsana New" w:hAnsi="Angsana New"/>
                <w:sz w:val="25"/>
                <w:szCs w:val="25"/>
                <w:lang w:val="en-US" w:bidi="th-TH"/>
              </w:rPr>
              <w:t>(70,</w:t>
            </w:r>
            <w:r w:rsidRPr="00F61C23">
              <w:rPr>
                <w:rFonts w:ascii="Angsana New" w:hAnsi="Angsana New"/>
                <w:sz w:val="25"/>
                <w:szCs w:val="25"/>
                <w:lang w:val="en-US"/>
              </w:rPr>
              <w:t>621</w:t>
            </w:r>
            <w:r w:rsidRPr="00F61C23">
              <w:rPr>
                <w:rFonts w:ascii="Angsana New" w:hAnsi="Angsana New"/>
                <w:sz w:val="25"/>
                <w:szCs w:val="25"/>
                <w:lang w:val="en-US" w:bidi="th-TH"/>
              </w:rPr>
              <w:t>)</w:t>
            </w:r>
          </w:p>
        </w:tc>
      </w:tr>
      <w:tr w:rsidR="001D11EF" w:rsidRPr="00F61C23" w14:paraId="50272DBF" w14:textId="77777777" w:rsidTr="00B6358A">
        <w:tc>
          <w:tcPr>
            <w:tcW w:w="3850" w:type="dxa"/>
            <w:shd w:val="clear" w:color="auto" w:fill="auto"/>
          </w:tcPr>
          <w:p w14:paraId="29A1FD9D" w14:textId="547E70D3" w:rsidR="001D11EF" w:rsidRPr="00F61C23" w:rsidRDefault="001D11EF" w:rsidP="00BE4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F61C23">
              <w:rPr>
                <w:rFonts w:ascii="Angsana New" w:hAnsi="Angsana New"/>
                <w:b/>
                <w:bCs/>
                <w:sz w:val="25"/>
                <w:szCs w:val="25"/>
              </w:rPr>
              <w:t>31</w:t>
            </w:r>
            <w:r w:rsidRPr="00F61C23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F61C23">
              <w:rPr>
                <w:rFonts w:ascii="Angsana New" w:hAnsi="Angsana New"/>
                <w:b/>
                <w:bCs/>
                <w:sz w:val="25"/>
                <w:szCs w:val="25"/>
              </w:rPr>
              <w:t>2563</w:t>
            </w:r>
          </w:p>
        </w:tc>
        <w:tc>
          <w:tcPr>
            <w:tcW w:w="876" w:type="dxa"/>
            <w:gridSpan w:val="5"/>
          </w:tcPr>
          <w:p w14:paraId="3FDF5F27" w14:textId="77777777" w:rsidR="001D11EF" w:rsidRPr="00F61C23" w:rsidRDefault="001D11EF" w:rsidP="00D944C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74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8B3532" w14:textId="5EBAD08B" w:rsidR="001D11EF" w:rsidRPr="00F61C23" w:rsidRDefault="001D11EF" w:rsidP="00D944C2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</w:pPr>
            <w:r w:rsidRPr="00F61C23">
              <w:rPr>
                <w:rFonts w:ascii="Angsana New" w:hAnsi="Angsana New"/>
                <w:b/>
                <w:bCs/>
                <w:sz w:val="25"/>
                <w:szCs w:val="25"/>
                <w:lang w:val="en-US" w:bidi="th-TH"/>
              </w:rPr>
              <w:t>707,557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5848BBD" w14:textId="77777777" w:rsidR="001D11EF" w:rsidRPr="00F61C23" w:rsidRDefault="001D11EF" w:rsidP="00BE44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04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1C3ED" w14:textId="4950BB92" w:rsidR="001D11EF" w:rsidRPr="00F61C23" w:rsidRDefault="001D11EF" w:rsidP="008B381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26" w:right="-290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61C23">
              <w:rPr>
                <w:rFonts w:ascii="Angsana New" w:hAnsi="Angsana New"/>
                <w:b/>
                <w:bCs/>
                <w:sz w:val="25"/>
                <w:szCs w:val="25"/>
              </w:rPr>
              <w:t>770,027</w:t>
            </w:r>
          </w:p>
        </w:tc>
        <w:tc>
          <w:tcPr>
            <w:tcW w:w="269" w:type="dxa"/>
          </w:tcPr>
          <w:p w14:paraId="5DF63503" w14:textId="77777777" w:rsidR="001D11EF" w:rsidRPr="00F61C23" w:rsidRDefault="001D11EF" w:rsidP="00BE44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60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C8CBB" w14:textId="234FF2AF" w:rsidR="001D11EF" w:rsidRPr="00F61C23" w:rsidRDefault="001D11EF" w:rsidP="00D944C2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61C23">
              <w:rPr>
                <w:rFonts w:ascii="Angsana New" w:hAnsi="Angsana New"/>
                <w:b/>
                <w:bCs/>
                <w:sz w:val="25"/>
                <w:szCs w:val="25"/>
              </w:rPr>
              <w:t>45</w:t>
            </w:r>
            <w:r w:rsidR="00B662D2">
              <w:rPr>
                <w:rFonts w:ascii="Angsana New" w:hAnsi="Angsana New"/>
                <w:b/>
                <w:bCs/>
                <w:sz w:val="25"/>
                <w:szCs w:val="25"/>
              </w:rPr>
              <w:t>1</w:t>
            </w:r>
            <w:r w:rsidRPr="00F61C23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="00B662D2">
              <w:rPr>
                <w:rFonts w:ascii="Angsana New" w:hAnsi="Angsana New"/>
                <w:b/>
                <w:bCs/>
                <w:sz w:val="25"/>
                <w:szCs w:val="25"/>
              </w:rPr>
              <w:t>089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E8FB733" w14:textId="77777777" w:rsidR="001D11EF" w:rsidRPr="00F61C23" w:rsidRDefault="001D11EF" w:rsidP="00BE44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15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74147D" w14:textId="0103DFE1" w:rsidR="001D11EF" w:rsidRPr="00F61C23" w:rsidRDefault="001D11EF" w:rsidP="008F03B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61C23">
              <w:rPr>
                <w:rFonts w:ascii="Angsana New" w:hAnsi="Angsana New"/>
                <w:b/>
                <w:bCs/>
                <w:sz w:val="25"/>
                <w:szCs w:val="25"/>
              </w:rPr>
              <w:t>193,477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242EE15" w14:textId="77777777" w:rsidR="001D11EF" w:rsidRPr="00F61C23" w:rsidRDefault="001D11EF" w:rsidP="00BE44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415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B459F8" w14:textId="6924B2C5" w:rsidR="001D11EF" w:rsidRPr="00F61C23" w:rsidRDefault="001D11EF" w:rsidP="00BE44AA">
            <w:pPr>
              <w:pStyle w:val="acctfourfigures"/>
              <w:tabs>
                <w:tab w:val="clear" w:pos="765"/>
                <w:tab w:val="decimal" w:pos="116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61C23">
              <w:rPr>
                <w:rFonts w:ascii="Angsana New" w:hAnsi="Angsana New"/>
                <w:b/>
                <w:bCs/>
                <w:sz w:val="25"/>
                <w:szCs w:val="25"/>
              </w:rPr>
              <w:t>61,545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DEC5DBC" w14:textId="77777777" w:rsidR="001D11EF" w:rsidRPr="00F61C23" w:rsidRDefault="001D11EF" w:rsidP="00BE44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83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FD4A939" w14:textId="658555BA" w:rsidR="001D11EF" w:rsidRPr="00F61C23" w:rsidRDefault="00B662D2" w:rsidP="008F03B0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380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968</w:t>
            </w:r>
            <w:r w:rsidR="001D11EF" w:rsidRPr="00F61C23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t>658</w:t>
            </w:r>
          </w:p>
        </w:tc>
        <w:tc>
          <w:tcPr>
            <w:tcW w:w="269" w:type="dxa"/>
          </w:tcPr>
          <w:p w14:paraId="5C6CC4D3" w14:textId="77777777" w:rsidR="001D11EF" w:rsidRPr="00F61C23" w:rsidRDefault="001D11EF" w:rsidP="00BE44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2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C7B9AE" w14:textId="56086759" w:rsidR="001D11EF" w:rsidRPr="00F61C23" w:rsidRDefault="001D11EF" w:rsidP="008F03B0">
            <w:pPr>
              <w:pStyle w:val="acctfourfigures"/>
              <w:tabs>
                <w:tab w:val="clear" w:pos="765"/>
                <w:tab w:val="decimal" w:pos="1061"/>
              </w:tabs>
              <w:spacing w:line="240" w:lineRule="atLeast"/>
              <w:ind w:right="9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61C23">
              <w:rPr>
                <w:rFonts w:ascii="Angsana New" w:hAnsi="Angsana New"/>
                <w:b/>
                <w:bCs/>
                <w:sz w:val="25"/>
                <w:szCs w:val="25"/>
              </w:rPr>
              <w:t>368,231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02B18AF" w14:textId="77777777" w:rsidR="001D11EF" w:rsidRPr="00F61C23" w:rsidRDefault="001D11EF" w:rsidP="00BE44A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09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5ECE90" w14:textId="38CEFCEB" w:rsidR="001D11EF" w:rsidRPr="00F61C23" w:rsidRDefault="001D11EF" w:rsidP="00D944C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61C23">
              <w:rPr>
                <w:rFonts w:ascii="Angsana New" w:hAnsi="Angsana New"/>
                <w:b/>
                <w:bCs/>
                <w:sz w:val="25"/>
                <w:szCs w:val="25"/>
              </w:rPr>
              <w:t>3,</w:t>
            </w:r>
            <w:r w:rsidR="00B662D2">
              <w:rPr>
                <w:rFonts w:ascii="Angsana New" w:hAnsi="Angsana New"/>
                <w:b/>
                <w:bCs/>
                <w:sz w:val="25"/>
                <w:szCs w:val="25"/>
              </w:rPr>
              <w:t>520</w:t>
            </w:r>
            <w:r w:rsidRPr="00F61C23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 w:rsidR="00B662D2">
              <w:rPr>
                <w:rFonts w:ascii="Angsana New" w:hAnsi="Angsana New"/>
                <w:b/>
                <w:bCs/>
                <w:sz w:val="25"/>
                <w:szCs w:val="25"/>
              </w:rPr>
              <w:t>584</w:t>
            </w:r>
          </w:p>
        </w:tc>
      </w:tr>
      <w:tr w:rsidR="00590A8F" w:rsidRPr="0086005D" w14:paraId="005693F8" w14:textId="77777777" w:rsidTr="00B6358A">
        <w:trPr>
          <w:gridAfter w:val="5"/>
          <w:wAfter w:w="383" w:type="dxa"/>
        </w:trPr>
        <w:tc>
          <w:tcPr>
            <w:tcW w:w="3997" w:type="dxa"/>
            <w:gridSpan w:val="5"/>
            <w:shd w:val="clear" w:color="auto" w:fill="auto"/>
          </w:tcPr>
          <w:p w14:paraId="037C0070" w14:textId="77777777" w:rsidR="00590A8F" w:rsidRPr="0086005D" w:rsidRDefault="00590A8F" w:rsidP="007F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3"/>
                <w:szCs w:val="23"/>
              </w:rPr>
            </w:pPr>
          </w:p>
        </w:tc>
        <w:tc>
          <w:tcPr>
            <w:tcW w:w="10884" w:type="dxa"/>
            <w:gridSpan w:val="75"/>
            <w:shd w:val="clear" w:color="auto" w:fill="auto"/>
            <w:vAlign w:val="bottom"/>
          </w:tcPr>
          <w:p w14:paraId="1EFA3882" w14:textId="77777777" w:rsidR="00590A8F" w:rsidRPr="0086005D" w:rsidRDefault="00590A8F" w:rsidP="007F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86005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0332E7" w:rsidRPr="0086005D" w14:paraId="193CF390" w14:textId="77777777" w:rsidTr="00B6358A">
        <w:trPr>
          <w:gridAfter w:val="4"/>
          <w:wAfter w:w="337" w:type="dxa"/>
        </w:trPr>
        <w:tc>
          <w:tcPr>
            <w:tcW w:w="3997" w:type="dxa"/>
            <w:gridSpan w:val="5"/>
            <w:shd w:val="clear" w:color="auto" w:fill="auto"/>
          </w:tcPr>
          <w:p w14:paraId="1477422D" w14:textId="77777777" w:rsidR="00590A8F" w:rsidRPr="0086005D" w:rsidRDefault="00590A8F" w:rsidP="007F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3"/>
                <w:szCs w:val="23"/>
              </w:rPr>
            </w:pPr>
          </w:p>
        </w:tc>
        <w:tc>
          <w:tcPr>
            <w:tcW w:w="1252" w:type="dxa"/>
            <w:gridSpan w:val="10"/>
            <w:shd w:val="clear" w:color="auto" w:fill="auto"/>
            <w:vAlign w:val="bottom"/>
          </w:tcPr>
          <w:p w14:paraId="22ADA497" w14:textId="77777777" w:rsidR="00590A8F" w:rsidRPr="0086005D" w:rsidRDefault="00590A8F" w:rsidP="007F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86005D">
              <w:rPr>
                <w:rFonts w:ascii="Angsana New" w:hAnsi="Angsana New"/>
                <w:sz w:val="23"/>
                <w:szCs w:val="23"/>
                <w:cs/>
              </w:rPr>
              <w:t>ที่ดิน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A8FF883" w14:textId="77777777" w:rsidR="00590A8F" w:rsidRPr="0086005D" w:rsidRDefault="00590A8F" w:rsidP="007F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42" w:type="dxa"/>
            <w:gridSpan w:val="6"/>
            <w:shd w:val="clear" w:color="auto" w:fill="auto"/>
            <w:vAlign w:val="bottom"/>
          </w:tcPr>
          <w:p w14:paraId="003DBA9F" w14:textId="77777777" w:rsidR="00590A8F" w:rsidRPr="0086005D" w:rsidRDefault="00590A8F" w:rsidP="007F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  <w:cs/>
              </w:rPr>
              <w:t>อาคารและ</w:t>
            </w:r>
          </w:p>
          <w:p w14:paraId="5B2D1125" w14:textId="77777777" w:rsidR="00590A8F" w:rsidRPr="0086005D" w:rsidRDefault="00590A8F" w:rsidP="007F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  <w:cs/>
              </w:rPr>
              <w:t>ส่วนปรับปรุงอาคาร</w:t>
            </w:r>
          </w:p>
        </w:tc>
        <w:tc>
          <w:tcPr>
            <w:tcW w:w="279" w:type="dxa"/>
            <w:gridSpan w:val="3"/>
            <w:vAlign w:val="bottom"/>
          </w:tcPr>
          <w:p w14:paraId="6AF798CC" w14:textId="77777777" w:rsidR="00590A8F" w:rsidRPr="0086005D" w:rsidRDefault="00590A8F" w:rsidP="007F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2" w:type="dxa"/>
            <w:gridSpan w:val="7"/>
            <w:vAlign w:val="bottom"/>
          </w:tcPr>
          <w:p w14:paraId="37ADC8F7" w14:textId="77777777" w:rsidR="00590A8F" w:rsidRPr="0086005D" w:rsidRDefault="00590A8F" w:rsidP="007F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  <w:cs/>
              </w:rPr>
              <w:t>เครื่องจักร</w:t>
            </w:r>
          </w:p>
        </w:tc>
        <w:tc>
          <w:tcPr>
            <w:tcW w:w="236" w:type="dxa"/>
            <w:gridSpan w:val="3"/>
            <w:shd w:val="clear" w:color="auto" w:fill="auto"/>
            <w:vAlign w:val="bottom"/>
          </w:tcPr>
          <w:p w14:paraId="21037324" w14:textId="77777777" w:rsidR="00590A8F" w:rsidRPr="0086005D" w:rsidRDefault="00590A8F" w:rsidP="007F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1" w:type="dxa"/>
            <w:gridSpan w:val="7"/>
            <w:shd w:val="clear" w:color="auto" w:fill="auto"/>
            <w:vAlign w:val="bottom"/>
          </w:tcPr>
          <w:p w14:paraId="1C64E387" w14:textId="77777777" w:rsidR="00590A8F" w:rsidRPr="0086005D" w:rsidRDefault="00590A8F" w:rsidP="007F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  <w:cs/>
              </w:rPr>
              <w:t>เครื่องมือและอุปกรณ์โรงงาน</w:t>
            </w:r>
          </w:p>
        </w:tc>
        <w:tc>
          <w:tcPr>
            <w:tcW w:w="246" w:type="dxa"/>
            <w:gridSpan w:val="4"/>
            <w:shd w:val="clear" w:color="auto" w:fill="auto"/>
            <w:vAlign w:val="bottom"/>
          </w:tcPr>
          <w:p w14:paraId="65797567" w14:textId="77777777" w:rsidR="00590A8F" w:rsidRPr="0086005D" w:rsidRDefault="00590A8F" w:rsidP="007F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21" w:type="dxa"/>
            <w:gridSpan w:val="6"/>
            <w:shd w:val="clear" w:color="auto" w:fill="auto"/>
            <w:vAlign w:val="bottom"/>
          </w:tcPr>
          <w:p w14:paraId="7F99D591" w14:textId="77777777" w:rsidR="00590A8F" w:rsidRPr="0086005D" w:rsidRDefault="00590A8F" w:rsidP="007F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  <w:cs/>
              </w:rPr>
              <w:t>เครื่องตกแต่ง</w:t>
            </w:r>
          </w:p>
          <w:p w14:paraId="4BA3241F" w14:textId="77777777" w:rsidR="00590A8F" w:rsidRPr="0086005D" w:rsidRDefault="00590A8F" w:rsidP="007F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  <w:cs/>
              </w:rPr>
              <w:t>ติดตั้งและเครื่องใช้สำนักงาน</w:t>
            </w: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4CAD8A42" w14:textId="77777777" w:rsidR="00590A8F" w:rsidRPr="0086005D" w:rsidRDefault="00590A8F" w:rsidP="007F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88" w:type="dxa"/>
            <w:gridSpan w:val="6"/>
            <w:vAlign w:val="bottom"/>
          </w:tcPr>
          <w:p w14:paraId="389DED61" w14:textId="77777777" w:rsidR="00590A8F" w:rsidRPr="0086005D" w:rsidRDefault="00590A8F" w:rsidP="007F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86005D">
              <w:rPr>
                <w:rFonts w:ascii="Angsana New" w:hAnsi="Angsana New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270" w:type="dxa"/>
            <w:gridSpan w:val="4"/>
          </w:tcPr>
          <w:p w14:paraId="1DA86F31" w14:textId="77777777" w:rsidR="00590A8F" w:rsidRPr="0086005D" w:rsidRDefault="00590A8F" w:rsidP="007F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20" w:type="dxa"/>
            <w:gridSpan w:val="5"/>
            <w:shd w:val="clear" w:color="auto" w:fill="auto"/>
            <w:vAlign w:val="bottom"/>
          </w:tcPr>
          <w:p w14:paraId="61BE732E" w14:textId="77777777" w:rsidR="00590A8F" w:rsidRPr="0086005D" w:rsidRDefault="00590A8F" w:rsidP="007F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  <w:cs/>
              </w:rPr>
              <w:t>สินทรัพย์</w:t>
            </w:r>
            <w:r w:rsidRPr="0086005D">
              <w:rPr>
                <w:rFonts w:ascii="Angsana New" w:hAnsi="Angsana New"/>
                <w:sz w:val="23"/>
                <w:szCs w:val="23"/>
                <w:cs/>
              </w:rPr>
              <w:br/>
              <w:t>ระหว่างก่อสร้าง</w:t>
            </w:r>
          </w:p>
        </w:tc>
        <w:tc>
          <w:tcPr>
            <w:tcW w:w="253" w:type="dxa"/>
            <w:gridSpan w:val="3"/>
            <w:shd w:val="clear" w:color="auto" w:fill="auto"/>
            <w:vAlign w:val="bottom"/>
          </w:tcPr>
          <w:p w14:paraId="62559762" w14:textId="77777777" w:rsidR="00590A8F" w:rsidRPr="0086005D" w:rsidRDefault="00590A8F" w:rsidP="007F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5" w:type="dxa"/>
            <w:gridSpan w:val="6"/>
            <w:vAlign w:val="bottom"/>
          </w:tcPr>
          <w:p w14:paraId="089D651E" w14:textId="77777777" w:rsidR="00590A8F" w:rsidRPr="0086005D" w:rsidRDefault="00590A8F" w:rsidP="007F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86005D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</w:tr>
      <w:tr w:rsidR="00590A8F" w:rsidRPr="000332E7" w14:paraId="6E3B47C6" w14:textId="77777777" w:rsidTr="00B6358A">
        <w:trPr>
          <w:gridAfter w:val="2"/>
          <w:wAfter w:w="317" w:type="dxa"/>
        </w:trPr>
        <w:tc>
          <w:tcPr>
            <w:tcW w:w="3997" w:type="dxa"/>
            <w:gridSpan w:val="5"/>
            <w:shd w:val="clear" w:color="auto" w:fill="auto"/>
          </w:tcPr>
          <w:p w14:paraId="52588F9D" w14:textId="77777777" w:rsidR="00590A8F" w:rsidRPr="0086005D" w:rsidRDefault="00590A8F" w:rsidP="007F2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950" w:type="dxa"/>
            <w:gridSpan w:val="78"/>
          </w:tcPr>
          <w:p w14:paraId="16845847" w14:textId="77777777" w:rsidR="00590A8F" w:rsidRPr="0086005D" w:rsidRDefault="00590A8F" w:rsidP="007F2F2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3"/>
                <w:szCs w:val="23"/>
                <w:cs/>
                <w:lang w:bidi="th-TH"/>
              </w:rPr>
            </w:pPr>
            <w:r w:rsidRPr="0086005D">
              <w:rPr>
                <w:rFonts w:ascii="Angsana New" w:hAnsi="Angsana New"/>
                <w:i/>
                <w:iCs/>
                <w:sz w:val="23"/>
                <w:szCs w:val="23"/>
              </w:rPr>
              <w:t>(</w:t>
            </w:r>
            <w:r w:rsidRPr="0086005D">
              <w:rPr>
                <w:rFonts w:ascii="Angsana New" w:hAnsi="Angsana New"/>
                <w:i/>
                <w:iCs/>
                <w:sz w:val="23"/>
                <w:szCs w:val="23"/>
                <w:cs/>
                <w:lang w:bidi="th-TH"/>
              </w:rPr>
              <w:t>พันบาท)</w:t>
            </w:r>
          </w:p>
        </w:tc>
      </w:tr>
      <w:tr w:rsidR="000332E7" w:rsidRPr="000332E7" w14:paraId="676CD797" w14:textId="77777777" w:rsidTr="00B6358A">
        <w:trPr>
          <w:gridAfter w:val="3"/>
          <w:wAfter w:w="325" w:type="dxa"/>
        </w:trPr>
        <w:tc>
          <w:tcPr>
            <w:tcW w:w="3997" w:type="dxa"/>
            <w:gridSpan w:val="5"/>
            <w:shd w:val="clear" w:color="auto" w:fill="auto"/>
          </w:tcPr>
          <w:p w14:paraId="15740E86" w14:textId="7BBB3298" w:rsidR="00590A8F" w:rsidRPr="0086005D" w:rsidRDefault="00590A8F" w:rsidP="005A7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86005D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ค่าเสื่อมราคา</w:t>
            </w:r>
          </w:p>
        </w:tc>
        <w:tc>
          <w:tcPr>
            <w:tcW w:w="1252" w:type="dxa"/>
            <w:gridSpan w:val="10"/>
            <w:shd w:val="clear" w:color="auto" w:fill="auto"/>
            <w:vAlign w:val="bottom"/>
          </w:tcPr>
          <w:p w14:paraId="205DFA68" w14:textId="62F41E18" w:rsidR="00590A8F" w:rsidRPr="0086005D" w:rsidRDefault="00590A8F" w:rsidP="005A7B57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505C2572" w14:textId="77777777" w:rsidR="00590A8F" w:rsidRPr="0086005D" w:rsidRDefault="00590A8F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42" w:type="dxa"/>
            <w:gridSpan w:val="6"/>
            <w:shd w:val="clear" w:color="auto" w:fill="auto"/>
            <w:vAlign w:val="bottom"/>
          </w:tcPr>
          <w:p w14:paraId="7A15730F" w14:textId="77777777" w:rsidR="00590A8F" w:rsidRPr="0086005D" w:rsidRDefault="00590A8F" w:rsidP="005A7B5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9" w:type="dxa"/>
            <w:gridSpan w:val="3"/>
          </w:tcPr>
          <w:p w14:paraId="23EBEED4" w14:textId="77777777" w:rsidR="00590A8F" w:rsidRPr="0086005D" w:rsidRDefault="00590A8F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62" w:type="dxa"/>
            <w:gridSpan w:val="7"/>
            <w:vAlign w:val="bottom"/>
          </w:tcPr>
          <w:p w14:paraId="2D35EF8B" w14:textId="77777777" w:rsidR="00590A8F" w:rsidRPr="0086005D" w:rsidRDefault="00590A8F" w:rsidP="005A7B5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gridSpan w:val="3"/>
            <w:shd w:val="clear" w:color="auto" w:fill="auto"/>
            <w:vAlign w:val="bottom"/>
          </w:tcPr>
          <w:p w14:paraId="093367A3" w14:textId="77777777" w:rsidR="00590A8F" w:rsidRPr="0086005D" w:rsidRDefault="00590A8F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161" w:type="dxa"/>
            <w:gridSpan w:val="7"/>
            <w:shd w:val="clear" w:color="auto" w:fill="auto"/>
            <w:vAlign w:val="bottom"/>
          </w:tcPr>
          <w:p w14:paraId="141B9E47" w14:textId="77777777" w:rsidR="00590A8F" w:rsidRPr="0086005D" w:rsidRDefault="00590A8F" w:rsidP="005A7B5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46" w:type="dxa"/>
            <w:gridSpan w:val="4"/>
            <w:shd w:val="clear" w:color="auto" w:fill="auto"/>
            <w:vAlign w:val="bottom"/>
          </w:tcPr>
          <w:p w14:paraId="0293B6E7" w14:textId="77777777" w:rsidR="00590A8F" w:rsidRPr="0086005D" w:rsidRDefault="00590A8F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421" w:type="dxa"/>
            <w:gridSpan w:val="6"/>
            <w:shd w:val="clear" w:color="auto" w:fill="auto"/>
            <w:vAlign w:val="bottom"/>
          </w:tcPr>
          <w:p w14:paraId="77DC7CBA" w14:textId="77777777" w:rsidR="00590A8F" w:rsidRPr="0086005D" w:rsidRDefault="00590A8F" w:rsidP="005A7B57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60A9F058" w14:textId="77777777" w:rsidR="00590A8F" w:rsidRPr="0086005D" w:rsidRDefault="00590A8F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88" w:type="dxa"/>
            <w:gridSpan w:val="6"/>
          </w:tcPr>
          <w:p w14:paraId="72764BCA" w14:textId="77777777" w:rsidR="00590A8F" w:rsidRPr="0086005D" w:rsidRDefault="00590A8F" w:rsidP="005A7B57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gridSpan w:val="4"/>
          </w:tcPr>
          <w:p w14:paraId="3F466CD5" w14:textId="77777777" w:rsidR="00590A8F" w:rsidRPr="0086005D" w:rsidRDefault="00590A8F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20" w:type="dxa"/>
            <w:gridSpan w:val="5"/>
            <w:shd w:val="clear" w:color="auto" w:fill="auto"/>
            <w:vAlign w:val="bottom"/>
          </w:tcPr>
          <w:p w14:paraId="0BCA0950" w14:textId="77777777" w:rsidR="00590A8F" w:rsidRPr="0086005D" w:rsidRDefault="00590A8F" w:rsidP="005A7B5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3" w:type="dxa"/>
            <w:gridSpan w:val="3"/>
            <w:shd w:val="clear" w:color="auto" w:fill="auto"/>
            <w:vAlign w:val="bottom"/>
          </w:tcPr>
          <w:p w14:paraId="60D4050C" w14:textId="77777777" w:rsidR="00590A8F" w:rsidRPr="0086005D" w:rsidRDefault="00590A8F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97" w:type="dxa"/>
            <w:gridSpan w:val="7"/>
            <w:shd w:val="clear" w:color="auto" w:fill="auto"/>
            <w:vAlign w:val="bottom"/>
          </w:tcPr>
          <w:p w14:paraId="40D28609" w14:textId="77777777" w:rsidR="00590A8F" w:rsidRPr="0086005D" w:rsidRDefault="00590A8F" w:rsidP="005A7B57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</w:tr>
      <w:tr w:rsidR="000332E7" w:rsidRPr="000332E7" w14:paraId="106FF87F" w14:textId="77777777" w:rsidTr="00B6358A">
        <w:trPr>
          <w:gridAfter w:val="3"/>
          <w:wAfter w:w="325" w:type="dxa"/>
        </w:trPr>
        <w:tc>
          <w:tcPr>
            <w:tcW w:w="3997" w:type="dxa"/>
            <w:gridSpan w:val="5"/>
            <w:shd w:val="clear" w:color="auto" w:fill="auto"/>
          </w:tcPr>
          <w:p w14:paraId="5597B144" w14:textId="24A9E26C" w:rsidR="00590A8F" w:rsidRPr="0086005D" w:rsidRDefault="00590A8F" w:rsidP="000F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86005D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86005D">
              <w:rPr>
                <w:rFonts w:ascii="Angsana New" w:hAnsi="Angsana New"/>
                <w:sz w:val="23"/>
                <w:szCs w:val="23"/>
              </w:rPr>
              <w:t>1</w:t>
            </w:r>
            <w:r w:rsidRPr="0086005D">
              <w:rPr>
                <w:rFonts w:ascii="Angsana New" w:hAnsi="Angsana New"/>
                <w:sz w:val="23"/>
                <w:szCs w:val="23"/>
                <w:cs/>
              </w:rPr>
              <w:t xml:space="preserve"> มกราคม </w:t>
            </w:r>
            <w:r w:rsidRPr="0086005D">
              <w:rPr>
                <w:rFonts w:ascii="Angsana New" w:hAnsi="Angsana New"/>
                <w:sz w:val="23"/>
                <w:szCs w:val="23"/>
              </w:rPr>
              <w:t>2562</w:t>
            </w:r>
          </w:p>
        </w:tc>
        <w:tc>
          <w:tcPr>
            <w:tcW w:w="1252" w:type="dxa"/>
            <w:gridSpan w:val="10"/>
            <w:shd w:val="clear" w:color="auto" w:fill="auto"/>
            <w:vAlign w:val="bottom"/>
          </w:tcPr>
          <w:p w14:paraId="37786FBF" w14:textId="2B1B3CD1" w:rsidR="00590A8F" w:rsidRPr="0086005D" w:rsidRDefault="00590A8F" w:rsidP="00BF101C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-19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263B766" w14:textId="77777777" w:rsidR="00590A8F" w:rsidRPr="0086005D" w:rsidRDefault="00590A8F" w:rsidP="000F03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42" w:type="dxa"/>
            <w:gridSpan w:val="6"/>
            <w:shd w:val="clear" w:color="auto" w:fill="auto"/>
            <w:vAlign w:val="bottom"/>
          </w:tcPr>
          <w:p w14:paraId="667F82B1" w14:textId="488C739E" w:rsidR="00590A8F" w:rsidRPr="0086005D" w:rsidRDefault="00590A8F" w:rsidP="00BF101C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139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</w:rPr>
              <w:t>(</w:t>
            </w: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258</w:t>
            </w:r>
            <w:r w:rsidRPr="0086005D">
              <w:rPr>
                <w:rFonts w:ascii="Angsana New" w:hAnsi="Angsana New"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970</w:t>
            </w:r>
            <w:r w:rsidRPr="0086005D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79" w:type="dxa"/>
            <w:gridSpan w:val="3"/>
          </w:tcPr>
          <w:p w14:paraId="44C5BACF" w14:textId="77777777" w:rsidR="00590A8F" w:rsidRPr="0086005D" w:rsidRDefault="00590A8F" w:rsidP="000F03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2" w:type="dxa"/>
            <w:gridSpan w:val="7"/>
            <w:vAlign w:val="bottom"/>
          </w:tcPr>
          <w:p w14:paraId="709C705C" w14:textId="35C7A434" w:rsidR="00590A8F" w:rsidRPr="0086005D" w:rsidRDefault="00590A8F" w:rsidP="00BF101C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134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</w:rPr>
              <w:t>(</w:t>
            </w: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205</w:t>
            </w:r>
            <w:r w:rsidRPr="0086005D">
              <w:rPr>
                <w:rFonts w:ascii="Angsana New" w:hAnsi="Angsana New"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172</w:t>
            </w:r>
            <w:r w:rsidRPr="0086005D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36" w:type="dxa"/>
            <w:gridSpan w:val="3"/>
            <w:shd w:val="clear" w:color="auto" w:fill="auto"/>
            <w:vAlign w:val="bottom"/>
          </w:tcPr>
          <w:p w14:paraId="3C8F7F78" w14:textId="77777777" w:rsidR="00590A8F" w:rsidRPr="0086005D" w:rsidRDefault="00590A8F" w:rsidP="000F03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1" w:type="dxa"/>
            <w:gridSpan w:val="7"/>
            <w:shd w:val="clear" w:color="auto" w:fill="auto"/>
            <w:vAlign w:val="bottom"/>
          </w:tcPr>
          <w:p w14:paraId="6819F6C8" w14:textId="75180FE8" w:rsidR="00590A8F" w:rsidRPr="0086005D" w:rsidRDefault="00590A8F" w:rsidP="00BF101C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7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</w:rPr>
              <w:t>(</w:t>
            </w: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133</w:t>
            </w:r>
            <w:r w:rsidRPr="0086005D">
              <w:rPr>
                <w:rFonts w:ascii="Angsana New" w:hAnsi="Angsana New"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800</w:t>
            </w:r>
            <w:r w:rsidRPr="0086005D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46" w:type="dxa"/>
            <w:gridSpan w:val="4"/>
            <w:shd w:val="clear" w:color="auto" w:fill="auto"/>
            <w:vAlign w:val="bottom"/>
          </w:tcPr>
          <w:p w14:paraId="471D4ED7" w14:textId="77777777" w:rsidR="00590A8F" w:rsidRPr="0086005D" w:rsidRDefault="00590A8F" w:rsidP="000F03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21" w:type="dxa"/>
            <w:gridSpan w:val="6"/>
            <w:shd w:val="clear" w:color="auto" w:fill="auto"/>
            <w:vAlign w:val="bottom"/>
          </w:tcPr>
          <w:p w14:paraId="4A66756E" w14:textId="276D21C4" w:rsidR="00590A8F" w:rsidRPr="0086005D" w:rsidRDefault="00590A8F" w:rsidP="000F033C">
            <w:pPr>
              <w:pStyle w:val="acctfourfigures"/>
              <w:tabs>
                <w:tab w:val="clear" w:pos="765"/>
                <w:tab w:val="decimal" w:pos="1228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</w:rPr>
              <w:t>(</w:t>
            </w: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47</w:t>
            </w:r>
            <w:r w:rsidRPr="0086005D">
              <w:rPr>
                <w:rFonts w:ascii="Angsana New" w:hAnsi="Angsana New"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648</w:t>
            </w:r>
            <w:r w:rsidRPr="0086005D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57B3E94E" w14:textId="77777777" w:rsidR="00590A8F" w:rsidRPr="0086005D" w:rsidRDefault="00590A8F" w:rsidP="000F03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88" w:type="dxa"/>
            <w:gridSpan w:val="6"/>
          </w:tcPr>
          <w:p w14:paraId="2C0A4834" w14:textId="2844BAD0" w:rsidR="00590A8F" w:rsidRPr="0086005D" w:rsidRDefault="00590A8F" w:rsidP="004937E3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316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</w:rPr>
              <w:t>(</w:t>
            </w: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632</w:t>
            </w:r>
            <w:r w:rsidRPr="0086005D">
              <w:rPr>
                <w:rFonts w:ascii="Angsana New" w:hAnsi="Angsana New"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874</w:t>
            </w:r>
            <w:r w:rsidRPr="0086005D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70" w:type="dxa"/>
            <w:gridSpan w:val="4"/>
          </w:tcPr>
          <w:p w14:paraId="2180B7D4" w14:textId="77777777" w:rsidR="00590A8F" w:rsidRPr="0086005D" w:rsidRDefault="00590A8F" w:rsidP="000F03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20" w:type="dxa"/>
            <w:gridSpan w:val="5"/>
            <w:shd w:val="clear" w:color="auto" w:fill="auto"/>
            <w:vAlign w:val="bottom"/>
          </w:tcPr>
          <w:p w14:paraId="6218F7B0" w14:textId="1AB3EE5A" w:rsidR="00590A8F" w:rsidRPr="0086005D" w:rsidRDefault="00590A8F" w:rsidP="004937E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  <w:gridSpan w:val="3"/>
            <w:shd w:val="clear" w:color="auto" w:fill="auto"/>
            <w:vAlign w:val="bottom"/>
          </w:tcPr>
          <w:p w14:paraId="72E2F333" w14:textId="77777777" w:rsidR="00590A8F" w:rsidRPr="0086005D" w:rsidRDefault="00590A8F" w:rsidP="000F03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7" w:type="dxa"/>
            <w:gridSpan w:val="7"/>
            <w:shd w:val="clear" w:color="auto" w:fill="auto"/>
            <w:vAlign w:val="bottom"/>
          </w:tcPr>
          <w:p w14:paraId="0798EAAF" w14:textId="310616B6" w:rsidR="00590A8F" w:rsidRPr="0086005D" w:rsidRDefault="00590A8F" w:rsidP="004937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201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</w:rPr>
              <w:t>(</w:t>
            </w: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1</w:t>
            </w:r>
            <w:r w:rsidRPr="0086005D">
              <w:rPr>
                <w:rFonts w:ascii="Angsana New" w:hAnsi="Angsana New"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278</w:t>
            </w:r>
            <w:r w:rsidRPr="0086005D">
              <w:rPr>
                <w:rFonts w:ascii="Angsana New" w:hAnsi="Angsana New"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464</w:t>
            </w:r>
            <w:r w:rsidRPr="0086005D">
              <w:rPr>
                <w:rFonts w:ascii="Angsana New" w:hAnsi="Angsana New"/>
                <w:sz w:val="23"/>
                <w:szCs w:val="23"/>
              </w:rPr>
              <w:t>)</w:t>
            </w:r>
          </w:p>
        </w:tc>
      </w:tr>
      <w:tr w:rsidR="000332E7" w:rsidRPr="000332E7" w14:paraId="5BEBF13E" w14:textId="77777777" w:rsidTr="00B6358A">
        <w:trPr>
          <w:gridAfter w:val="3"/>
          <w:wAfter w:w="325" w:type="dxa"/>
        </w:trPr>
        <w:tc>
          <w:tcPr>
            <w:tcW w:w="3997" w:type="dxa"/>
            <w:gridSpan w:val="5"/>
            <w:shd w:val="clear" w:color="auto" w:fill="auto"/>
          </w:tcPr>
          <w:p w14:paraId="329CC71A" w14:textId="77777777" w:rsidR="00590A8F" w:rsidRPr="0086005D" w:rsidRDefault="00590A8F" w:rsidP="000F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86005D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252" w:type="dxa"/>
            <w:gridSpan w:val="10"/>
            <w:shd w:val="clear" w:color="auto" w:fill="auto"/>
            <w:vAlign w:val="bottom"/>
          </w:tcPr>
          <w:p w14:paraId="438EF54E" w14:textId="37D7EA77" w:rsidR="00590A8F" w:rsidRPr="0086005D" w:rsidRDefault="00590A8F" w:rsidP="00BF101C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-19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E658867" w14:textId="77777777" w:rsidR="00590A8F" w:rsidRPr="0086005D" w:rsidRDefault="00590A8F" w:rsidP="000F03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42" w:type="dxa"/>
            <w:gridSpan w:val="6"/>
            <w:shd w:val="clear" w:color="auto" w:fill="auto"/>
            <w:vAlign w:val="bottom"/>
          </w:tcPr>
          <w:p w14:paraId="782EB3CD" w14:textId="7E566B27" w:rsidR="00590A8F" w:rsidRPr="0086005D" w:rsidRDefault="00590A8F" w:rsidP="00D944C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139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</w:rPr>
              <w:t>(</w:t>
            </w: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55</w:t>
            </w:r>
            <w:r w:rsidRPr="0086005D">
              <w:rPr>
                <w:rFonts w:ascii="Angsana New" w:hAnsi="Angsana New"/>
                <w:sz w:val="23"/>
                <w:szCs w:val="23"/>
              </w:rPr>
              <w:t>,671)</w:t>
            </w:r>
          </w:p>
        </w:tc>
        <w:tc>
          <w:tcPr>
            <w:tcW w:w="279" w:type="dxa"/>
            <w:gridSpan w:val="3"/>
          </w:tcPr>
          <w:p w14:paraId="32B4BE41" w14:textId="77777777" w:rsidR="00590A8F" w:rsidRPr="0086005D" w:rsidRDefault="00590A8F" w:rsidP="000F03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2" w:type="dxa"/>
            <w:gridSpan w:val="7"/>
            <w:vAlign w:val="bottom"/>
          </w:tcPr>
          <w:p w14:paraId="5AF383FA" w14:textId="7541803E" w:rsidR="00590A8F" w:rsidRPr="0086005D" w:rsidRDefault="00590A8F" w:rsidP="00D944C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134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</w:rPr>
              <w:t>(</w:t>
            </w: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53</w:t>
            </w:r>
            <w:r w:rsidRPr="0086005D">
              <w:rPr>
                <w:rFonts w:ascii="Angsana New" w:hAnsi="Angsana New"/>
                <w:sz w:val="23"/>
                <w:szCs w:val="23"/>
              </w:rPr>
              <w:t>,623)</w:t>
            </w:r>
          </w:p>
        </w:tc>
        <w:tc>
          <w:tcPr>
            <w:tcW w:w="236" w:type="dxa"/>
            <w:gridSpan w:val="3"/>
            <w:shd w:val="clear" w:color="auto" w:fill="auto"/>
            <w:vAlign w:val="bottom"/>
          </w:tcPr>
          <w:p w14:paraId="4B1AE8C8" w14:textId="77777777" w:rsidR="00590A8F" w:rsidRPr="0086005D" w:rsidRDefault="00590A8F" w:rsidP="000F03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1" w:type="dxa"/>
            <w:gridSpan w:val="7"/>
            <w:shd w:val="clear" w:color="auto" w:fill="auto"/>
            <w:vAlign w:val="bottom"/>
          </w:tcPr>
          <w:p w14:paraId="62612E20" w14:textId="64EB1B19" w:rsidR="00590A8F" w:rsidRPr="0086005D" w:rsidRDefault="00590A8F" w:rsidP="00BF101C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7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</w:rPr>
              <w:t>(</w:t>
            </w: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12</w:t>
            </w:r>
            <w:r w:rsidRPr="0086005D">
              <w:rPr>
                <w:rFonts w:ascii="Angsana New" w:hAnsi="Angsana New"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031</w:t>
            </w:r>
            <w:r w:rsidRPr="0086005D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46" w:type="dxa"/>
            <w:gridSpan w:val="4"/>
            <w:shd w:val="clear" w:color="auto" w:fill="auto"/>
            <w:vAlign w:val="bottom"/>
          </w:tcPr>
          <w:p w14:paraId="453369ED" w14:textId="77777777" w:rsidR="00590A8F" w:rsidRPr="0086005D" w:rsidRDefault="00590A8F" w:rsidP="000F03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21" w:type="dxa"/>
            <w:gridSpan w:val="6"/>
            <w:shd w:val="clear" w:color="auto" w:fill="auto"/>
            <w:vAlign w:val="bottom"/>
          </w:tcPr>
          <w:p w14:paraId="60737CF1" w14:textId="7714B455" w:rsidR="00590A8F" w:rsidRPr="0086005D" w:rsidRDefault="00590A8F" w:rsidP="000F033C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</w:rPr>
              <w:t>(</w:t>
            </w: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6</w:t>
            </w:r>
            <w:r w:rsidRPr="0086005D">
              <w:rPr>
                <w:rFonts w:ascii="Angsana New" w:hAnsi="Angsana New"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461</w:t>
            </w:r>
            <w:r w:rsidRPr="0086005D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498D0D35" w14:textId="77777777" w:rsidR="00590A8F" w:rsidRPr="0086005D" w:rsidRDefault="00590A8F" w:rsidP="000F03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88" w:type="dxa"/>
            <w:gridSpan w:val="6"/>
          </w:tcPr>
          <w:p w14:paraId="4340740F" w14:textId="05134375" w:rsidR="00590A8F" w:rsidRPr="0086005D" w:rsidRDefault="00590A8F" w:rsidP="00D944C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316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</w:rPr>
              <w:t>(</w:t>
            </w: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66</w:t>
            </w:r>
            <w:r w:rsidRPr="0086005D">
              <w:rPr>
                <w:rFonts w:ascii="Angsana New" w:hAnsi="Angsana New"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091</w:t>
            </w:r>
            <w:r w:rsidRPr="0086005D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70" w:type="dxa"/>
            <w:gridSpan w:val="4"/>
          </w:tcPr>
          <w:p w14:paraId="1AB13A12" w14:textId="77777777" w:rsidR="00590A8F" w:rsidRPr="0086005D" w:rsidRDefault="00590A8F" w:rsidP="000F03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20" w:type="dxa"/>
            <w:gridSpan w:val="5"/>
            <w:shd w:val="clear" w:color="auto" w:fill="auto"/>
            <w:vAlign w:val="bottom"/>
          </w:tcPr>
          <w:p w14:paraId="1C0D771E" w14:textId="12C3E995" w:rsidR="00590A8F" w:rsidRPr="0086005D" w:rsidRDefault="00590A8F" w:rsidP="004937E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  <w:gridSpan w:val="3"/>
            <w:shd w:val="clear" w:color="auto" w:fill="auto"/>
            <w:vAlign w:val="bottom"/>
          </w:tcPr>
          <w:p w14:paraId="4B9F84AD" w14:textId="77777777" w:rsidR="00590A8F" w:rsidRPr="0086005D" w:rsidRDefault="00590A8F" w:rsidP="000F03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7" w:type="dxa"/>
            <w:gridSpan w:val="7"/>
            <w:shd w:val="clear" w:color="auto" w:fill="auto"/>
            <w:vAlign w:val="bottom"/>
          </w:tcPr>
          <w:p w14:paraId="41B1C554" w14:textId="6D2FE759" w:rsidR="00590A8F" w:rsidRPr="0086005D" w:rsidRDefault="00590A8F" w:rsidP="004937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201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</w:rPr>
              <w:t>(</w:t>
            </w: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193</w:t>
            </w:r>
            <w:r w:rsidRPr="0086005D">
              <w:rPr>
                <w:rFonts w:ascii="Angsana New" w:hAnsi="Angsana New"/>
                <w:sz w:val="23"/>
                <w:szCs w:val="23"/>
              </w:rPr>
              <w:t>,877)</w:t>
            </w:r>
          </w:p>
        </w:tc>
      </w:tr>
      <w:tr w:rsidR="000332E7" w:rsidRPr="000332E7" w14:paraId="1ADBB65B" w14:textId="77777777" w:rsidTr="00B6358A">
        <w:trPr>
          <w:gridAfter w:val="3"/>
          <w:wAfter w:w="325" w:type="dxa"/>
        </w:trPr>
        <w:tc>
          <w:tcPr>
            <w:tcW w:w="3997" w:type="dxa"/>
            <w:gridSpan w:val="5"/>
            <w:shd w:val="clear" w:color="auto" w:fill="auto"/>
          </w:tcPr>
          <w:p w14:paraId="5F375FBA" w14:textId="77777777" w:rsidR="00590A8F" w:rsidRPr="0086005D" w:rsidRDefault="00590A8F" w:rsidP="000F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86005D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252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0537C" w14:textId="5E7C9677" w:rsidR="00590A8F" w:rsidRPr="0086005D" w:rsidRDefault="00590A8F" w:rsidP="00BF101C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-19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C6FB1FD" w14:textId="77777777" w:rsidR="00590A8F" w:rsidRPr="0086005D" w:rsidRDefault="00590A8F" w:rsidP="000F03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42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BE6A4" w14:textId="2E32A434" w:rsidR="00590A8F" w:rsidRPr="0086005D" w:rsidRDefault="00590A8F" w:rsidP="000F03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40</w:t>
            </w:r>
            <w:r w:rsidRPr="0086005D">
              <w:rPr>
                <w:rFonts w:ascii="Angsana New" w:hAnsi="Angsana New"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185</w:t>
            </w:r>
          </w:p>
        </w:tc>
        <w:tc>
          <w:tcPr>
            <w:tcW w:w="279" w:type="dxa"/>
            <w:gridSpan w:val="3"/>
          </w:tcPr>
          <w:p w14:paraId="479BF01A" w14:textId="77777777" w:rsidR="00590A8F" w:rsidRPr="0086005D" w:rsidRDefault="00590A8F" w:rsidP="000F03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2" w:type="dxa"/>
            <w:gridSpan w:val="7"/>
            <w:tcBorders>
              <w:bottom w:val="single" w:sz="4" w:space="0" w:color="auto"/>
            </w:tcBorders>
            <w:vAlign w:val="bottom"/>
          </w:tcPr>
          <w:p w14:paraId="4456FD12" w14:textId="631D5BC9" w:rsidR="00590A8F" w:rsidRPr="0086005D" w:rsidRDefault="00590A8F" w:rsidP="000F033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2</w:t>
            </w:r>
            <w:r w:rsidRPr="0086005D">
              <w:rPr>
                <w:rFonts w:ascii="Angsana New" w:hAnsi="Angsana New"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082</w:t>
            </w:r>
          </w:p>
        </w:tc>
        <w:tc>
          <w:tcPr>
            <w:tcW w:w="236" w:type="dxa"/>
            <w:gridSpan w:val="3"/>
            <w:shd w:val="clear" w:color="auto" w:fill="auto"/>
            <w:vAlign w:val="bottom"/>
          </w:tcPr>
          <w:p w14:paraId="58377D65" w14:textId="77777777" w:rsidR="00590A8F" w:rsidRPr="0086005D" w:rsidRDefault="00590A8F" w:rsidP="000F03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1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26E12" w14:textId="685570DE" w:rsidR="00590A8F" w:rsidRPr="0086005D" w:rsidRDefault="00590A8F" w:rsidP="00BF101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8</w:t>
            </w:r>
            <w:r w:rsidRPr="0086005D">
              <w:rPr>
                <w:rFonts w:ascii="Angsana New" w:hAnsi="Angsana New"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133</w:t>
            </w:r>
          </w:p>
        </w:tc>
        <w:tc>
          <w:tcPr>
            <w:tcW w:w="246" w:type="dxa"/>
            <w:gridSpan w:val="4"/>
            <w:shd w:val="clear" w:color="auto" w:fill="auto"/>
            <w:vAlign w:val="bottom"/>
          </w:tcPr>
          <w:p w14:paraId="1AD59556" w14:textId="77777777" w:rsidR="00590A8F" w:rsidRPr="0086005D" w:rsidRDefault="00590A8F" w:rsidP="000F03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21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ED432" w14:textId="2FDBDF24" w:rsidR="00590A8F" w:rsidRPr="0086005D" w:rsidRDefault="00590A8F" w:rsidP="00BF101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41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4</w:t>
            </w:r>
            <w:r w:rsidRPr="0086005D">
              <w:rPr>
                <w:rFonts w:ascii="Angsana New" w:hAnsi="Angsana New"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921</w:t>
            </w: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2FAF2E60" w14:textId="77777777" w:rsidR="00590A8F" w:rsidRPr="0086005D" w:rsidRDefault="00590A8F" w:rsidP="000F03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88" w:type="dxa"/>
            <w:gridSpan w:val="6"/>
            <w:tcBorders>
              <w:bottom w:val="single" w:sz="4" w:space="0" w:color="auto"/>
            </w:tcBorders>
          </w:tcPr>
          <w:p w14:paraId="6E92D2CB" w14:textId="23E72DF7" w:rsidR="00590A8F" w:rsidRPr="0086005D" w:rsidRDefault="00590A8F" w:rsidP="00D944C2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72</w:t>
            </w:r>
            <w:r w:rsidRPr="0086005D">
              <w:rPr>
                <w:rFonts w:ascii="Angsana New" w:hAnsi="Angsana New"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589</w:t>
            </w:r>
          </w:p>
        </w:tc>
        <w:tc>
          <w:tcPr>
            <w:tcW w:w="270" w:type="dxa"/>
            <w:gridSpan w:val="4"/>
          </w:tcPr>
          <w:p w14:paraId="11AD9F40" w14:textId="77777777" w:rsidR="00590A8F" w:rsidRPr="0086005D" w:rsidRDefault="00590A8F" w:rsidP="000F03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2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C30422" w14:textId="41078B64" w:rsidR="00590A8F" w:rsidRPr="0086005D" w:rsidRDefault="00590A8F" w:rsidP="004937E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  <w:gridSpan w:val="3"/>
            <w:shd w:val="clear" w:color="auto" w:fill="auto"/>
            <w:vAlign w:val="bottom"/>
          </w:tcPr>
          <w:p w14:paraId="70827ACB" w14:textId="77777777" w:rsidR="00590A8F" w:rsidRPr="0086005D" w:rsidRDefault="00590A8F" w:rsidP="000F03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7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DB3E8" w14:textId="4C13B0FB" w:rsidR="00590A8F" w:rsidRPr="0086005D" w:rsidRDefault="00590A8F" w:rsidP="004937E3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127</w:t>
            </w:r>
            <w:r w:rsidRPr="0086005D">
              <w:rPr>
                <w:rFonts w:ascii="Angsana New" w:hAnsi="Angsana New"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910</w:t>
            </w:r>
          </w:p>
        </w:tc>
      </w:tr>
      <w:tr w:rsidR="000332E7" w:rsidRPr="000332E7" w14:paraId="7E730F12" w14:textId="77777777" w:rsidTr="00B6358A">
        <w:trPr>
          <w:gridAfter w:val="3"/>
          <w:wAfter w:w="325" w:type="dxa"/>
        </w:trPr>
        <w:tc>
          <w:tcPr>
            <w:tcW w:w="3997" w:type="dxa"/>
            <w:gridSpan w:val="5"/>
            <w:shd w:val="clear" w:color="auto" w:fill="auto"/>
          </w:tcPr>
          <w:p w14:paraId="75953810" w14:textId="2712723F" w:rsidR="00590A8F" w:rsidRPr="0086005D" w:rsidRDefault="00590A8F" w:rsidP="000E5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86005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</w:rPr>
              <w:t>31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</w:rPr>
              <w:t>2562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และ</w:t>
            </w:r>
            <w:r w:rsidR="000E53B0" w:rsidRPr="0086005D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1</w:t>
            </w:r>
            <w:r w:rsidR="000E53B0" w:rsidRPr="0086005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มกราคม </w:t>
            </w:r>
            <w:r w:rsidR="000E53B0" w:rsidRPr="0086005D">
              <w:rPr>
                <w:rFonts w:ascii="Angsana New" w:hAnsi="Angsana New"/>
                <w:b/>
                <w:bCs/>
                <w:sz w:val="23"/>
                <w:szCs w:val="23"/>
              </w:rPr>
              <w:t>2563</w:t>
            </w:r>
          </w:p>
        </w:tc>
        <w:tc>
          <w:tcPr>
            <w:tcW w:w="1252" w:type="dxa"/>
            <w:gridSpan w:val="10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4BBEA" w14:textId="6DCF49A6" w:rsidR="00590A8F" w:rsidRPr="0086005D" w:rsidRDefault="00590A8F" w:rsidP="00BF101C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-19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86005D">
              <w:rPr>
                <w:rFonts w:ascii="Angsana New" w:hAnsi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CF9F4D1" w14:textId="77777777" w:rsidR="00590A8F" w:rsidRPr="0086005D" w:rsidRDefault="00590A8F" w:rsidP="000F03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42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31FD06" w14:textId="363BDAA6" w:rsidR="00590A8F" w:rsidRPr="0086005D" w:rsidRDefault="00590A8F" w:rsidP="00D944C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139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86005D">
              <w:rPr>
                <w:rFonts w:ascii="Angsana New" w:hAnsi="Angsana New"/>
                <w:b/>
                <w:bCs/>
                <w:sz w:val="23"/>
                <w:szCs w:val="23"/>
              </w:rPr>
              <w:t>(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274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456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79" w:type="dxa"/>
            <w:gridSpan w:val="3"/>
          </w:tcPr>
          <w:p w14:paraId="44C495D6" w14:textId="77777777" w:rsidR="00590A8F" w:rsidRPr="0086005D" w:rsidRDefault="00590A8F" w:rsidP="000F03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62" w:type="dxa"/>
            <w:gridSpan w:val="7"/>
            <w:tcBorders>
              <w:top w:val="single" w:sz="4" w:space="0" w:color="auto"/>
            </w:tcBorders>
            <w:vAlign w:val="bottom"/>
          </w:tcPr>
          <w:p w14:paraId="44B51799" w14:textId="42378804" w:rsidR="00590A8F" w:rsidRPr="0086005D" w:rsidRDefault="00590A8F" w:rsidP="00D944C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134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86005D">
              <w:rPr>
                <w:rFonts w:ascii="Angsana New" w:hAnsi="Angsana New"/>
                <w:b/>
                <w:bCs/>
                <w:sz w:val="23"/>
                <w:szCs w:val="23"/>
              </w:rPr>
              <w:t>(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256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713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36" w:type="dxa"/>
            <w:gridSpan w:val="3"/>
            <w:shd w:val="clear" w:color="auto" w:fill="auto"/>
            <w:vAlign w:val="bottom"/>
          </w:tcPr>
          <w:p w14:paraId="72570EC9" w14:textId="77777777" w:rsidR="00590A8F" w:rsidRPr="0086005D" w:rsidRDefault="00590A8F" w:rsidP="000F03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161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F3CCB" w14:textId="6628B8F9" w:rsidR="00590A8F" w:rsidRPr="0086005D" w:rsidRDefault="00590A8F" w:rsidP="00BF101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430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86005D">
              <w:rPr>
                <w:rFonts w:ascii="Angsana New" w:hAnsi="Angsana New"/>
                <w:b/>
                <w:bCs/>
                <w:sz w:val="23"/>
                <w:szCs w:val="23"/>
              </w:rPr>
              <w:t>(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137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698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46" w:type="dxa"/>
            <w:gridSpan w:val="4"/>
            <w:shd w:val="clear" w:color="auto" w:fill="auto"/>
            <w:vAlign w:val="bottom"/>
          </w:tcPr>
          <w:p w14:paraId="5F2BF051" w14:textId="77777777" w:rsidR="00590A8F" w:rsidRPr="0086005D" w:rsidRDefault="00590A8F" w:rsidP="000F03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421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F3296" w14:textId="3E2A61D4" w:rsidR="00590A8F" w:rsidRPr="0086005D" w:rsidRDefault="00590A8F" w:rsidP="000F033C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86005D">
              <w:rPr>
                <w:rFonts w:ascii="Angsana New" w:hAnsi="Angsana New"/>
                <w:b/>
                <w:bCs/>
                <w:sz w:val="23"/>
                <w:szCs w:val="23"/>
              </w:rPr>
              <w:t>(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49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188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63347231" w14:textId="77777777" w:rsidR="00590A8F" w:rsidRPr="0086005D" w:rsidRDefault="00590A8F" w:rsidP="000F03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88" w:type="dxa"/>
            <w:gridSpan w:val="6"/>
            <w:tcBorders>
              <w:top w:val="single" w:sz="4" w:space="0" w:color="auto"/>
            </w:tcBorders>
          </w:tcPr>
          <w:p w14:paraId="1D2C7C54" w14:textId="016765D3" w:rsidR="00590A8F" w:rsidRPr="0086005D" w:rsidRDefault="00590A8F" w:rsidP="00D944C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316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86005D">
              <w:rPr>
                <w:rFonts w:ascii="Angsana New" w:hAnsi="Angsana New"/>
                <w:b/>
                <w:bCs/>
                <w:sz w:val="23"/>
                <w:szCs w:val="23"/>
              </w:rPr>
              <w:t>(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626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376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70" w:type="dxa"/>
            <w:gridSpan w:val="4"/>
          </w:tcPr>
          <w:p w14:paraId="4EAA5A7D" w14:textId="77777777" w:rsidR="00590A8F" w:rsidRPr="0086005D" w:rsidRDefault="00590A8F" w:rsidP="000F03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20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E3B2F" w14:textId="26146C77" w:rsidR="00590A8F" w:rsidRPr="0086005D" w:rsidRDefault="00590A8F" w:rsidP="004937E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86005D">
              <w:rPr>
                <w:rFonts w:ascii="Angsana New" w:hAnsi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53" w:type="dxa"/>
            <w:gridSpan w:val="3"/>
            <w:shd w:val="clear" w:color="auto" w:fill="auto"/>
            <w:vAlign w:val="bottom"/>
          </w:tcPr>
          <w:p w14:paraId="521168BE" w14:textId="77777777" w:rsidR="00590A8F" w:rsidRPr="0086005D" w:rsidRDefault="00590A8F" w:rsidP="000F033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97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C25CE" w14:textId="0B1822CF" w:rsidR="00590A8F" w:rsidRPr="0086005D" w:rsidRDefault="00590A8F" w:rsidP="004937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201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86005D">
              <w:rPr>
                <w:rFonts w:ascii="Angsana New" w:hAnsi="Angsana New"/>
                <w:b/>
                <w:bCs/>
                <w:sz w:val="23"/>
                <w:szCs w:val="23"/>
              </w:rPr>
              <w:t>(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1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344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431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</w:rPr>
              <w:t>)</w:t>
            </w:r>
          </w:p>
        </w:tc>
      </w:tr>
      <w:tr w:rsidR="000332E7" w:rsidRPr="000332E7" w14:paraId="333BD1DD" w14:textId="77777777" w:rsidTr="00B6358A">
        <w:trPr>
          <w:gridAfter w:val="3"/>
          <w:wAfter w:w="325" w:type="dxa"/>
        </w:trPr>
        <w:tc>
          <w:tcPr>
            <w:tcW w:w="3997" w:type="dxa"/>
            <w:gridSpan w:val="5"/>
            <w:shd w:val="clear" w:color="auto" w:fill="auto"/>
          </w:tcPr>
          <w:p w14:paraId="1F16316F" w14:textId="77777777" w:rsidR="00590A8F" w:rsidRPr="0086005D" w:rsidRDefault="00590A8F" w:rsidP="0019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86005D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252" w:type="dxa"/>
            <w:gridSpan w:val="10"/>
            <w:shd w:val="clear" w:color="auto" w:fill="auto"/>
            <w:vAlign w:val="bottom"/>
          </w:tcPr>
          <w:p w14:paraId="31733323" w14:textId="199ACCEC" w:rsidR="00590A8F" w:rsidRPr="0086005D" w:rsidRDefault="00590A8F" w:rsidP="00BF101C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-19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B7D87F4" w14:textId="77777777" w:rsidR="00590A8F" w:rsidRPr="0086005D" w:rsidRDefault="00590A8F" w:rsidP="00191C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42" w:type="dxa"/>
            <w:gridSpan w:val="6"/>
            <w:shd w:val="clear" w:color="auto" w:fill="auto"/>
            <w:vAlign w:val="bottom"/>
          </w:tcPr>
          <w:p w14:paraId="09D56500" w14:textId="7F6EB3F0" w:rsidR="00590A8F" w:rsidRPr="0086005D" w:rsidRDefault="00590A8F" w:rsidP="00D944C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139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(45,058)</w:t>
            </w:r>
          </w:p>
        </w:tc>
        <w:tc>
          <w:tcPr>
            <w:tcW w:w="279" w:type="dxa"/>
            <w:gridSpan w:val="3"/>
          </w:tcPr>
          <w:p w14:paraId="5A905DCE" w14:textId="77777777" w:rsidR="00590A8F" w:rsidRPr="0086005D" w:rsidRDefault="00590A8F" w:rsidP="00191C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2" w:type="dxa"/>
            <w:gridSpan w:val="7"/>
            <w:vAlign w:val="bottom"/>
          </w:tcPr>
          <w:p w14:paraId="6F6B9980" w14:textId="14C69DE8" w:rsidR="00590A8F" w:rsidRPr="0086005D" w:rsidRDefault="00590A8F" w:rsidP="00D944C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134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</w:rPr>
              <w:t>(39,767)</w:t>
            </w:r>
          </w:p>
        </w:tc>
        <w:tc>
          <w:tcPr>
            <w:tcW w:w="236" w:type="dxa"/>
            <w:gridSpan w:val="3"/>
            <w:shd w:val="clear" w:color="auto" w:fill="auto"/>
            <w:vAlign w:val="bottom"/>
          </w:tcPr>
          <w:p w14:paraId="0DECB266" w14:textId="77777777" w:rsidR="00590A8F" w:rsidRPr="0086005D" w:rsidRDefault="00590A8F" w:rsidP="00191C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1" w:type="dxa"/>
            <w:gridSpan w:val="7"/>
            <w:shd w:val="clear" w:color="auto" w:fill="auto"/>
            <w:vAlign w:val="bottom"/>
          </w:tcPr>
          <w:p w14:paraId="4C849FF0" w14:textId="22A48D92" w:rsidR="00590A8F" w:rsidRPr="0086005D" w:rsidRDefault="00590A8F" w:rsidP="00BF101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96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</w:rPr>
              <w:t>(12,081)</w:t>
            </w:r>
          </w:p>
        </w:tc>
        <w:tc>
          <w:tcPr>
            <w:tcW w:w="246" w:type="dxa"/>
            <w:gridSpan w:val="4"/>
            <w:shd w:val="clear" w:color="auto" w:fill="auto"/>
            <w:vAlign w:val="bottom"/>
          </w:tcPr>
          <w:p w14:paraId="16F88C76" w14:textId="77777777" w:rsidR="00590A8F" w:rsidRPr="0086005D" w:rsidRDefault="00590A8F" w:rsidP="00191C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21" w:type="dxa"/>
            <w:gridSpan w:val="6"/>
            <w:shd w:val="clear" w:color="auto" w:fill="auto"/>
            <w:vAlign w:val="bottom"/>
          </w:tcPr>
          <w:p w14:paraId="58314F47" w14:textId="1DD7EE09" w:rsidR="00590A8F" w:rsidRPr="0086005D" w:rsidRDefault="00590A8F" w:rsidP="00191C4C">
            <w:pPr>
              <w:pStyle w:val="acctfourfigures"/>
              <w:tabs>
                <w:tab w:val="clear" w:pos="765"/>
                <w:tab w:val="decimal" w:pos="1270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</w:rPr>
              <w:t>(5,499)</w:t>
            </w: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76BB2A69" w14:textId="77777777" w:rsidR="00590A8F" w:rsidRPr="0086005D" w:rsidRDefault="00590A8F" w:rsidP="00191C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88" w:type="dxa"/>
            <w:gridSpan w:val="6"/>
          </w:tcPr>
          <w:p w14:paraId="0556F343" w14:textId="73DAE20F" w:rsidR="00590A8F" w:rsidRPr="0086005D" w:rsidRDefault="00590A8F" w:rsidP="00D944C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316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</w:rPr>
              <w:t>(30,823)</w:t>
            </w:r>
          </w:p>
        </w:tc>
        <w:tc>
          <w:tcPr>
            <w:tcW w:w="270" w:type="dxa"/>
            <w:gridSpan w:val="4"/>
          </w:tcPr>
          <w:p w14:paraId="73BF0137" w14:textId="77777777" w:rsidR="00590A8F" w:rsidRPr="0086005D" w:rsidRDefault="00590A8F" w:rsidP="00191C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20" w:type="dxa"/>
            <w:gridSpan w:val="5"/>
            <w:shd w:val="clear" w:color="auto" w:fill="auto"/>
            <w:vAlign w:val="bottom"/>
          </w:tcPr>
          <w:p w14:paraId="019E9DCF" w14:textId="6FE14DAF" w:rsidR="00590A8F" w:rsidRPr="0086005D" w:rsidRDefault="00590A8F" w:rsidP="004937E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  <w:gridSpan w:val="3"/>
            <w:shd w:val="clear" w:color="auto" w:fill="auto"/>
            <w:vAlign w:val="bottom"/>
          </w:tcPr>
          <w:p w14:paraId="3D18C75F" w14:textId="77777777" w:rsidR="00590A8F" w:rsidRPr="0086005D" w:rsidRDefault="00590A8F" w:rsidP="00191C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7" w:type="dxa"/>
            <w:gridSpan w:val="7"/>
            <w:shd w:val="clear" w:color="auto" w:fill="auto"/>
            <w:vAlign w:val="bottom"/>
          </w:tcPr>
          <w:p w14:paraId="7AA551B0" w14:textId="5870DF5D" w:rsidR="00590A8F" w:rsidRPr="0086005D" w:rsidRDefault="00590A8F" w:rsidP="004937E3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201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</w:rPr>
              <w:t>(133,228)</w:t>
            </w:r>
          </w:p>
        </w:tc>
      </w:tr>
      <w:tr w:rsidR="00DF02DA" w:rsidRPr="000332E7" w14:paraId="56B5F56C" w14:textId="77777777" w:rsidTr="00E80BBD">
        <w:trPr>
          <w:gridAfter w:val="3"/>
          <w:wAfter w:w="325" w:type="dxa"/>
        </w:trPr>
        <w:tc>
          <w:tcPr>
            <w:tcW w:w="3997" w:type="dxa"/>
            <w:gridSpan w:val="5"/>
            <w:shd w:val="clear" w:color="auto" w:fill="auto"/>
          </w:tcPr>
          <w:p w14:paraId="68FABFE3" w14:textId="7EC0BE7A" w:rsidR="00DF02DA" w:rsidRPr="0086005D" w:rsidRDefault="00DF02DA" w:rsidP="00DF0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86005D">
              <w:rPr>
                <w:rFonts w:ascii="Angsana New" w:hAnsi="Angsana New" w:hint="cs"/>
                <w:sz w:val="23"/>
                <w:szCs w:val="23"/>
                <w:cs/>
              </w:rPr>
              <w:t>โอนจากสินทรัพย์สิทธิการใช้</w:t>
            </w:r>
          </w:p>
        </w:tc>
        <w:tc>
          <w:tcPr>
            <w:tcW w:w="1252" w:type="dxa"/>
            <w:gridSpan w:val="10"/>
            <w:shd w:val="clear" w:color="auto" w:fill="auto"/>
            <w:vAlign w:val="bottom"/>
          </w:tcPr>
          <w:p w14:paraId="76A06112" w14:textId="4358392B" w:rsidR="00DF02DA" w:rsidRPr="0086005D" w:rsidRDefault="00DF02DA" w:rsidP="00DF02DA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-19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1B8E82E" w14:textId="77777777" w:rsidR="00DF02DA" w:rsidRPr="0086005D" w:rsidRDefault="00DF02DA" w:rsidP="00DF02D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42" w:type="dxa"/>
            <w:gridSpan w:val="6"/>
            <w:shd w:val="clear" w:color="auto" w:fill="auto"/>
            <w:vAlign w:val="bottom"/>
          </w:tcPr>
          <w:p w14:paraId="2DAFCAE9" w14:textId="2A96015C" w:rsidR="00DF02DA" w:rsidRPr="0086005D" w:rsidRDefault="00DF02DA" w:rsidP="00DF02DA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86005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9" w:type="dxa"/>
            <w:gridSpan w:val="3"/>
          </w:tcPr>
          <w:p w14:paraId="4C0807D7" w14:textId="77777777" w:rsidR="00DF02DA" w:rsidRPr="0086005D" w:rsidRDefault="00DF02DA" w:rsidP="00DF02D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2" w:type="dxa"/>
            <w:gridSpan w:val="7"/>
            <w:vAlign w:val="bottom"/>
          </w:tcPr>
          <w:p w14:paraId="6B21A09D" w14:textId="57BEFEFC" w:rsidR="00DF02DA" w:rsidRPr="0086005D" w:rsidRDefault="00DF02DA" w:rsidP="00DF02DA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134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</w:rPr>
              <w:t>(807)</w:t>
            </w:r>
          </w:p>
        </w:tc>
        <w:tc>
          <w:tcPr>
            <w:tcW w:w="236" w:type="dxa"/>
            <w:gridSpan w:val="3"/>
            <w:shd w:val="clear" w:color="auto" w:fill="auto"/>
            <w:vAlign w:val="bottom"/>
          </w:tcPr>
          <w:p w14:paraId="041B9B41" w14:textId="77777777" w:rsidR="00DF02DA" w:rsidRPr="0086005D" w:rsidRDefault="00DF02DA" w:rsidP="00DF02D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1" w:type="dxa"/>
            <w:gridSpan w:val="7"/>
            <w:shd w:val="clear" w:color="auto" w:fill="auto"/>
            <w:vAlign w:val="bottom"/>
          </w:tcPr>
          <w:p w14:paraId="321FB59A" w14:textId="5548FE36" w:rsidR="00DF02DA" w:rsidRPr="0086005D" w:rsidRDefault="00DF02DA" w:rsidP="00DF02DA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196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6" w:type="dxa"/>
            <w:gridSpan w:val="4"/>
            <w:shd w:val="clear" w:color="auto" w:fill="auto"/>
            <w:vAlign w:val="bottom"/>
          </w:tcPr>
          <w:p w14:paraId="05869623" w14:textId="77777777" w:rsidR="00DF02DA" w:rsidRPr="0086005D" w:rsidRDefault="00DF02DA" w:rsidP="00DF02D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21" w:type="dxa"/>
            <w:gridSpan w:val="6"/>
            <w:shd w:val="clear" w:color="auto" w:fill="auto"/>
            <w:vAlign w:val="bottom"/>
          </w:tcPr>
          <w:p w14:paraId="173A713E" w14:textId="6C4D3056" w:rsidR="00DF02DA" w:rsidRPr="0086005D" w:rsidRDefault="00DF02DA" w:rsidP="00DF02DA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381717AA" w14:textId="77777777" w:rsidR="00DF02DA" w:rsidRPr="0086005D" w:rsidRDefault="00DF02DA" w:rsidP="00DF02D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88" w:type="dxa"/>
            <w:gridSpan w:val="6"/>
          </w:tcPr>
          <w:p w14:paraId="68F39AD0" w14:textId="68444176" w:rsidR="00DF02DA" w:rsidRPr="0086005D" w:rsidRDefault="00DF02DA" w:rsidP="00DF02DA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316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</w:rPr>
              <w:t>(144,485)</w:t>
            </w:r>
          </w:p>
        </w:tc>
        <w:tc>
          <w:tcPr>
            <w:tcW w:w="270" w:type="dxa"/>
            <w:gridSpan w:val="4"/>
          </w:tcPr>
          <w:p w14:paraId="64871765" w14:textId="77777777" w:rsidR="00DF02DA" w:rsidRPr="0086005D" w:rsidRDefault="00DF02DA" w:rsidP="00DF02D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20" w:type="dxa"/>
            <w:gridSpan w:val="5"/>
            <w:shd w:val="clear" w:color="auto" w:fill="auto"/>
            <w:vAlign w:val="bottom"/>
          </w:tcPr>
          <w:p w14:paraId="2D9964DE" w14:textId="1D902D34" w:rsidR="00DF02DA" w:rsidRPr="0086005D" w:rsidRDefault="00DF02DA" w:rsidP="00DF02DA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  <w:gridSpan w:val="3"/>
            <w:shd w:val="clear" w:color="auto" w:fill="auto"/>
            <w:vAlign w:val="bottom"/>
          </w:tcPr>
          <w:p w14:paraId="70BF770E" w14:textId="77777777" w:rsidR="00DF02DA" w:rsidRPr="0086005D" w:rsidRDefault="00DF02DA" w:rsidP="00DF02D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7" w:type="dxa"/>
            <w:gridSpan w:val="7"/>
            <w:shd w:val="clear" w:color="auto" w:fill="auto"/>
            <w:vAlign w:val="bottom"/>
          </w:tcPr>
          <w:p w14:paraId="7C474F31" w14:textId="3F22D57E" w:rsidR="00DF02DA" w:rsidRPr="0086005D" w:rsidRDefault="00DF02DA" w:rsidP="00DF02DA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201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</w:rPr>
              <w:t>(145,292)</w:t>
            </w:r>
          </w:p>
        </w:tc>
      </w:tr>
      <w:tr w:rsidR="000332E7" w:rsidRPr="000332E7" w14:paraId="35F52888" w14:textId="77777777" w:rsidTr="00E80BBD">
        <w:trPr>
          <w:gridAfter w:val="3"/>
          <w:wAfter w:w="325" w:type="dxa"/>
        </w:trPr>
        <w:tc>
          <w:tcPr>
            <w:tcW w:w="3997" w:type="dxa"/>
            <w:gridSpan w:val="5"/>
            <w:shd w:val="clear" w:color="auto" w:fill="auto"/>
          </w:tcPr>
          <w:p w14:paraId="3175AC4B" w14:textId="61EAED7B" w:rsidR="00590A8F" w:rsidRPr="0086005D" w:rsidRDefault="00590A8F" w:rsidP="0019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86005D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252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D34C7" w14:textId="046F486B" w:rsidR="00590A8F" w:rsidRPr="0086005D" w:rsidRDefault="00590A8F" w:rsidP="00BF101C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-19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78E67D1" w14:textId="77777777" w:rsidR="00590A8F" w:rsidRPr="0086005D" w:rsidRDefault="00590A8F" w:rsidP="00191C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42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1BF9A" w14:textId="15A9289C" w:rsidR="00590A8F" w:rsidRPr="0086005D" w:rsidRDefault="00590A8F" w:rsidP="00191C4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</w:rPr>
              <w:t>2,290</w:t>
            </w:r>
          </w:p>
        </w:tc>
        <w:tc>
          <w:tcPr>
            <w:tcW w:w="279" w:type="dxa"/>
            <w:gridSpan w:val="3"/>
          </w:tcPr>
          <w:p w14:paraId="68904864" w14:textId="77777777" w:rsidR="00590A8F" w:rsidRPr="0086005D" w:rsidRDefault="00590A8F" w:rsidP="00191C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2" w:type="dxa"/>
            <w:gridSpan w:val="7"/>
            <w:tcBorders>
              <w:bottom w:val="single" w:sz="4" w:space="0" w:color="auto"/>
            </w:tcBorders>
            <w:vAlign w:val="bottom"/>
          </w:tcPr>
          <w:p w14:paraId="02360F2E" w14:textId="7D35D743" w:rsidR="00590A8F" w:rsidRPr="0086005D" w:rsidRDefault="00590A8F" w:rsidP="00191C4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</w:rPr>
              <w:t>4,838</w:t>
            </w:r>
          </w:p>
        </w:tc>
        <w:tc>
          <w:tcPr>
            <w:tcW w:w="236" w:type="dxa"/>
            <w:gridSpan w:val="3"/>
            <w:shd w:val="clear" w:color="auto" w:fill="auto"/>
            <w:vAlign w:val="bottom"/>
          </w:tcPr>
          <w:p w14:paraId="6EF10BEF" w14:textId="77777777" w:rsidR="00590A8F" w:rsidRPr="0086005D" w:rsidRDefault="00590A8F" w:rsidP="00191C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1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3C0D2" w14:textId="5C0EEB5D" w:rsidR="00590A8F" w:rsidRPr="0086005D" w:rsidRDefault="00590A8F" w:rsidP="00BF101C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47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</w:rPr>
              <w:t>10,163</w:t>
            </w:r>
          </w:p>
        </w:tc>
        <w:tc>
          <w:tcPr>
            <w:tcW w:w="246" w:type="dxa"/>
            <w:gridSpan w:val="4"/>
            <w:shd w:val="clear" w:color="auto" w:fill="auto"/>
            <w:vAlign w:val="bottom"/>
          </w:tcPr>
          <w:p w14:paraId="7DE8FF8B" w14:textId="77777777" w:rsidR="00590A8F" w:rsidRPr="0086005D" w:rsidRDefault="00590A8F" w:rsidP="00191C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21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06DBB" w14:textId="1590156F" w:rsidR="00590A8F" w:rsidRPr="0086005D" w:rsidRDefault="00590A8F" w:rsidP="00BF101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41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</w:rPr>
              <w:t>9,</w:t>
            </w: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891</w:t>
            </w: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1B9E910D" w14:textId="77777777" w:rsidR="00590A8F" w:rsidRPr="0086005D" w:rsidRDefault="00590A8F" w:rsidP="00191C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88" w:type="dxa"/>
            <w:gridSpan w:val="6"/>
            <w:tcBorders>
              <w:bottom w:val="single" w:sz="4" w:space="0" w:color="auto"/>
            </w:tcBorders>
          </w:tcPr>
          <w:p w14:paraId="2D2F6BC7" w14:textId="5C547B71" w:rsidR="00590A8F" w:rsidRPr="0086005D" w:rsidRDefault="00590A8F" w:rsidP="00D944C2">
            <w:pPr>
              <w:pStyle w:val="acctfourfigures"/>
              <w:tabs>
                <w:tab w:val="clear" w:pos="765"/>
                <w:tab w:val="decimal" w:pos="791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</w:rPr>
              <w:t>28,364</w:t>
            </w:r>
          </w:p>
        </w:tc>
        <w:tc>
          <w:tcPr>
            <w:tcW w:w="270" w:type="dxa"/>
            <w:gridSpan w:val="4"/>
          </w:tcPr>
          <w:p w14:paraId="0F4672C9" w14:textId="77777777" w:rsidR="00590A8F" w:rsidRPr="0086005D" w:rsidRDefault="00590A8F" w:rsidP="00191C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2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E330F" w14:textId="30109543" w:rsidR="00590A8F" w:rsidRPr="0086005D" w:rsidRDefault="00590A8F" w:rsidP="004937E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  <w:gridSpan w:val="3"/>
            <w:shd w:val="clear" w:color="auto" w:fill="auto"/>
            <w:vAlign w:val="bottom"/>
          </w:tcPr>
          <w:p w14:paraId="61E9761A" w14:textId="77777777" w:rsidR="00590A8F" w:rsidRPr="0086005D" w:rsidRDefault="00590A8F" w:rsidP="00191C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7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4B15D" w14:textId="4C4BB784" w:rsidR="00590A8F" w:rsidRPr="0086005D" w:rsidRDefault="00590A8F" w:rsidP="004937E3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9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</w:rPr>
              <w:t>55,546</w:t>
            </w:r>
          </w:p>
        </w:tc>
      </w:tr>
      <w:tr w:rsidR="000332E7" w:rsidRPr="000332E7" w14:paraId="26089E12" w14:textId="77777777" w:rsidTr="00E80BBD">
        <w:trPr>
          <w:gridAfter w:val="3"/>
          <w:wAfter w:w="325" w:type="dxa"/>
        </w:trPr>
        <w:tc>
          <w:tcPr>
            <w:tcW w:w="3997" w:type="dxa"/>
            <w:gridSpan w:val="5"/>
            <w:shd w:val="clear" w:color="auto" w:fill="auto"/>
          </w:tcPr>
          <w:p w14:paraId="4A254D9D" w14:textId="0FCC33B9" w:rsidR="00590A8F" w:rsidRPr="0086005D" w:rsidRDefault="00590A8F" w:rsidP="00191C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86005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</w:rPr>
              <w:t>31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</w:rPr>
              <w:t>2563</w:t>
            </w:r>
          </w:p>
        </w:tc>
        <w:tc>
          <w:tcPr>
            <w:tcW w:w="1252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1F4D37" w14:textId="464FE8B5" w:rsidR="00590A8F" w:rsidRPr="0086005D" w:rsidRDefault="00590A8F" w:rsidP="00BF101C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126" w:right="-19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86005D">
              <w:rPr>
                <w:rFonts w:ascii="Angsana New" w:hAnsi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FE1EDE8" w14:textId="77777777" w:rsidR="00590A8F" w:rsidRPr="0086005D" w:rsidRDefault="00590A8F" w:rsidP="00191C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4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09639" w14:textId="09ADAA50" w:rsidR="00590A8F" w:rsidRPr="0086005D" w:rsidRDefault="00590A8F" w:rsidP="00D944C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139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86005D">
              <w:rPr>
                <w:rFonts w:ascii="Angsana New" w:hAnsi="Angsana New"/>
                <w:b/>
                <w:bCs/>
                <w:sz w:val="23"/>
                <w:szCs w:val="23"/>
              </w:rPr>
              <w:t>(317,224)</w:t>
            </w:r>
          </w:p>
        </w:tc>
        <w:tc>
          <w:tcPr>
            <w:tcW w:w="279" w:type="dxa"/>
            <w:gridSpan w:val="3"/>
          </w:tcPr>
          <w:p w14:paraId="1F400AB6" w14:textId="77777777" w:rsidR="00590A8F" w:rsidRPr="0086005D" w:rsidRDefault="00590A8F" w:rsidP="00191C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6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7A136" w14:textId="7FF44E9D" w:rsidR="00590A8F" w:rsidRPr="0086005D" w:rsidRDefault="00590A8F" w:rsidP="00D944C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34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86005D">
              <w:rPr>
                <w:rFonts w:ascii="Angsana New" w:hAnsi="Angsana New"/>
                <w:b/>
                <w:bCs/>
                <w:sz w:val="23"/>
                <w:szCs w:val="23"/>
              </w:rPr>
              <w:t>(29</w:t>
            </w:r>
            <w:r w:rsidR="00DF02DA" w:rsidRPr="0086005D">
              <w:rPr>
                <w:rFonts w:ascii="Angsana New" w:hAnsi="Angsana New"/>
                <w:b/>
                <w:bCs/>
                <w:sz w:val="23"/>
                <w:szCs w:val="23"/>
              </w:rPr>
              <w:t>2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DF02DA" w:rsidRPr="0086005D">
              <w:rPr>
                <w:rFonts w:ascii="Angsana New" w:hAnsi="Angsana New"/>
                <w:b/>
                <w:bCs/>
                <w:sz w:val="23"/>
                <w:szCs w:val="23"/>
              </w:rPr>
              <w:t>449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36" w:type="dxa"/>
            <w:gridSpan w:val="3"/>
            <w:shd w:val="clear" w:color="auto" w:fill="auto"/>
            <w:vAlign w:val="bottom"/>
          </w:tcPr>
          <w:p w14:paraId="2F207E31" w14:textId="77777777" w:rsidR="00590A8F" w:rsidRPr="0086005D" w:rsidRDefault="00590A8F" w:rsidP="00191C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16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95F519" w14:textId="4A87C28E" w:rsidR="00590A8F" w:rsidRPr="0086005D" w:rsidRDefault="00590A8F" w:rsidP="00BF101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right="-241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86005D">
              <w:rPr>
                <w:rFonts w:ascii="Angsana New" w:hAnsi="Angsana New"/>
                <w:b/>
                <w:bCs/>
                <w:sz w:val="23"/>
                <w:szCs w:val="23"/>
              </w:rPr>
              <w:t>(13</w:t>
            </w:r>
            <w:r w:rsidR="00E81D9D" w:rsidRPr="0086005D">
              <w:rPr>
                <w:rFonts w:ascii="Angsana New" w:hAnsi="Angsana New"/>
                <w:b/>
                <w:bCs/>
                <w:sz w:val="23"/>
                <w:szCs w:val="23"/>
              </w:rPr>
              <w:t>9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</w:rPr>
              <w:t>,616)</w:t>
            </w:r>
          </w:p>
        </w:tc>
        <w:tc>
          <w:tcPr>
            <w:tcW w:w="246" w:type="dxa"/>
            <w:gridSpan w:val="4"/>
            <w:shd w:val="clear" w:color="auto" w:fill="auto"/>
            <w:vAlign w:val="bottom"/>
          </w:tcPr>
          <w:p w14:paraId="6FE864A5" w14:textId="77777777" w:rsidR="00590A8F" w:rsidRPr="0086005D" w:rsidRDefault="00590A8F" w:rsidP="00191C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42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6A005B" w14:textId="144F10DA" w:rsidR="00590A8F" w:rsidRPr="0086005D" w:rsidRDefault="00590A8F" w:rsidP="00BF101C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86005D">
              <w:rPr>
                <w:rFonts w:ascii="Angsana New" w:hAnsi="Angsana New"/>
                <w:b/>
                <w:bCs/>
                <w:sz w:val="23"/>
                <w:szCs w:val="23"/>
              </w:rPr>
              <w:t>(44,796)</w:t>
            </w: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1A9C8AFD" w14:textId="77777777" w:rsidR="00590A8F" w:rsidRPr="0086005D" w:rsidRDefault="00590A8F" w:rsidP="00191C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8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28CBCEB" w14:textId="5F68E3A6" w:rsidR="00590A8F" w:rsidRPr="0086005D" w:rsidRDefault="00590A8F" w:rsidP="00D944C2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right="-316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86005D">
              <w:rPr>
                <w:rFonts w:ascii="Angsana New" w:hAnsi="Angsana New"/>
                <w:b/>
                <w:bCs/>
                <w:sz w:val="23"/>
                <w:szCs w:val="23"/>
              </w:rPr>
              <w:t>(</w:t>
            </w:r>
            <w:r w:rsidR="00DF02DA" w:rsidRPr="0086005D">
              <w:rPr>
                <w:rFonts w:ascii="Angsana New" w:hAnsi="Angsana New"/>
                <w:b/>
                <w:bCs/>
                <w:sz w:val="23"/>
                <w:szCs w:val="23"/>
              </w:rPr>
              <w:t>773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DF02DA" w:rsidRPr="0086005D">
              <w:rPr>
                <w:rFonts w:ascii="Angsana New" w:hAnsi="Angsana New"/>
                <w:b/>
                <w:bCs/>
                <w:sz w:val="23"/>
                <w:szCs w:val="23"/>
              </w:rPr>
              <w:t>320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70" w:type="dxa"/>
            <w:gridSpan w:val="4"/>
          </w:tcPr>
          <w:p w14:paraId="6C382EE7" w14:textId="77777777" w:rsidR="00590A8F" w:rsidRPr="0086005D" w:rsidRDefault="00590A8F" w:rsidP="00191C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2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6C4237" w14:textId="5D2F2140" w:rsidR="00590A8F" w:rsidRPr="0086005D" w:rsidRDefault="00590A8F" w:rsidP="004937E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86005D">
              <w:rPr>
                <w:rFonts w:ascii="Angsana New" w:hAnsi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53" w:type="dxa"/>
            <w:gridSpan w:val="3"/>
            <w:shd w:val="clear" w:color="auto" w:fill="auto"/>
            <w:vAlign w:val="bottom"/>
          </w:tcPr>
          <w:p w14:paraId="4E3510EB" w14:textId="77777777" w:rsidR="00590A8F" w:rsidRPr="0086005D" w:rsidRDefault="00590A8F" w:rsidP="00191C4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9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D6F883" w14:textId="523848BF" w:rsidR="00590A8F" w:rsidRPr="0086005D" w:rsidRDefault="00590A8F" w:rsidP="004937E3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-201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86005D">
              <w:rPr>
                <w:rFonts w:ascii="Angsana New" w:hAnsi="Angsana New"/>
                <w:b/>
                <w:bCs/>
                <w:sz w:val="23"/>
                <w:szCs w:val="23"/>
              </w:rPr>
              <w:t>(1,</w:t>
            </w:r>
            <w:r w:rsidR="00DF02DA" w:rsidRPr="0086005D">
              <w:rPr>
                <w:rFonts w:ascii="Angsana New" w:hAnsi="Angsana New"/>
                <w:b/>
                <w:bCs/>
                <w:sz w:val="23"/>
                <w:szCs w:val="23"/>
              </w:rPr>
              <w:t>567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DF02DA" w:rsidRPr="0086005D">
              <w:rPr>
                <w:rFonts w:ascii="Angsana New" w:hAnsi="Angsana New"/>
                <w:b/>
                <w:bCs/>
                <w:sz w:val="23"/>
                <w:szCs w:val="23"/>
              </w:rPr>
              <w:t>405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</w:rPr>
              <w:t>)</w:t>
            </w:r>
          </w:p>
        </w:tc>
      </w:tr>
      <w:tr w:rsidR="00587BFD" w:rsidRPr="0086005D" w14:paraId="60CBDBDB" w14:textId="77777777" w:rsidTr="00E80BBD">
        <w:trPr>
          <w:gridAfter w:val="3"/>
          <w:wAfter w:w="325" w:type="dxa"/>
        </w:trPr>
        <w:tc>
          <w:tcPr>
            <w:tcW w:w="3997" w:type="dxa"/>
            <w:gridSpan w:val="5"/>
            <w:shd w:val="clear" w:color="auto" w:fill="auto"/>
          </w:tcPr>
          <w:p w14:paraId="54DB1C0C" w14:textId="77777777" w:rsidR="00E12BB1" w:rsidRPr="0086005D" w:rsidRDefault="00E12BB1" w:rsidP="00DB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52" w:type="dxa"/>
            <w:gridSpan w:val="10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FD09F" w14:textId="77777777" w:rsidR="00E12BB1" w:rsidRPr="0086005D" w:rsidRDefault="00E12BB1" w:rsidP="00DB6BBD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638362EA" w14:textId="77777777" w:rsidR="00E12BB1" w:rsidRPr="0086005D" w:rsidRDefault="00E12BB1" w:rsidP="00DB6B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035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68E4A" w14:textId="77777777" w:rsidR="00E12BB1" w:rsidRPr="0086005D" w:rsidRDefault="00E12BB1" w:rsidP="00DB6BBD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286" w:type="dxa"/>
            <w:gridSpan w:val="4"/>
          </w:tcPr>
          <w:p w14:paraId="593D7A35" w14:textId="77777777" w:rsidR="00E12BB1" w:rsidRPr="0086005D" w:rsidRDefault="00E12BB1" w:rsidP="00DB6B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979" w:type="dxa"/>
            <w:gridSpan w:val="8"/>
            <w:vAlign w:val="bottom"/>
          </w:tcPr>
          <w:p w14:paraId="26862E7A" w14:textId="77777777" w:rsidR="00E12BB1" w:rsidRPr="0086005D" w:rsidRDefault="00E12BB1" w:rsidP="00DB6BBD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gridSpan w:val="3"/>
            <w:shd w:val="clear" w:color="auto" w:fill="auto"/>
            <w:vAlign w:val="bottom"/>
          </w:tcPr>
          <w:p w14:paraId="04B1D564" w14:textId="77777777" w:rsidR="00E12BB1" w:rsidRPr="0086005D" w:rsidRDefault="00E12BB1" w:rsidP="00DB6B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144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4135A" w14:textId="77777777" w:rsidR="00E12BB1" w:rsidRPr="0086005D" w:rsidRDefault="00E12BB1" w:rsidP="00DB6BBD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246" w:type="dxa"/>
            <w:gridSpan w:val="4"/>
            <w:shd w:val="clear" w:color="auto" w:fill="auto"/>
            <w:vAlign w:val="bottom"/>
          </w:tcPr>
          <w:p w14:paraId="75773C1C" w14:textId="77777777" w:rsidR="00E12BB1" w:rsidRPr="0086005D" w:rsidRDefault="00E12BB1" w:rsidP="00DB6B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428" w:type="dxa"/>
            <w:gridSpan w:val="7"/>
            <w:shd w:val="clear" w:color="auto" w:fill="auto"/>
            <w:vAlign w:val="bottom"/>
          </w:tcPr>
          <w:p w14:paraId="7A49E4E5" w14:textId="77777777" w:rsidR="00E12BB1" w:rsidRPr="0086005D" w:rsidRDefault="00E12BB1" w:rsidP="00DB6BBD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7FDF2697" w14:textId="77777777" w:rsidR="00E12BB1" w:rsidRPr="0086005D" w:rsidRDefault="00E12BB1" w:rsidP="00DB6B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988" w:type="dxa"/>
            <w:gridSpan w:val="6"/>
            <w:tcBorders>
              <w:top w:val="single" w:sz="4" w:space="0" w:color="auto"/>
            </w:tcBorders>
          </w:tcPr>
          <w:p w14:paraId="2ED8635F" w14:textId="77777777" w:rsidR="00E12BB1" w:rsidRPr="0086005D" w:rsidRDefault="00E12BB1" w:rsidP="00DB6BBD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270" w:type="dxa"/>
            <w:gridSpan w:val="4"/>
          </w:tcPr>
          <w:p w14:paraId="3E68F85F" w14:textId="77777777" w:rsidR="00E12BB1" w:rsidRPr="0086005D" w:rsidRDefault="00E12BB1" w:rsidP="00DB6B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213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D2B94" w14:textId="77777777" w:rsidR="00E12BB1" w:rsidRPr="0086005D" w:rsidRDefault="00E12BB1" w:rsidP="00DB6BB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253" w:type="dxa"/>
            <w:gridSpan w:val="3"/>
            <w:shd w:val="clear" w:color="auto" w:fill="auto"/>
            <w:vAlign w:val="bottom"/>
          </w:tcPr>
          <w:p w14:paraId="004DA928" w14:textId="77777777" w:rsidR="00E12BB1" w:rsidRPr="0086005D" w:rsidRDefault="00E12BB1" w:rsidP="00DB6B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097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F1595" w14:textId="77777777" w:rsidR="00E12BB1" w:rsidRPr="0086005D" w:rsidRDefault="00E12BB1" w:rsidP="00DB6BBD">
            <w:pPr>
              <w:pStyle w:val="acctfourfigures"/>
              <w:tabs>
                <w:tab w:val="clear" w:pos="765"/>
                <w:tab w:val="decimal" w:pos="112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</w:tr>
      <w:tr w:rsidR="00587BFD" w:rsidRPr="000332E7" w14:paraId="50D3CC67" w14:textId="77777777" w:rsidTr="00B6358A">
        <w:trPr>
          <w:gridAfter w:val="3"/>
          <w:wAfter w:w="325" w:type="dxa"/>
        </w:trPr>
        <w:tc>
          <w:tcPr>
            <w:tcW w:w="3997" w:type="dxa"/>
            <w:gridSpan w:val="5"/>
            <w:shd w:val="clear" w:color="auto" w:fill="auto"/>
          </w:tcPr>
          <w:p w14:paraId="77F27AC0" w14:textId="77777777" w:rsidR="0090725C" w:rsidRPr="0086005D" w:rsidRDefault="0090725C" w:rsidP="005A7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86005D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มูลค่าสุทธิทางบัญชี</w:t>
            </w:r>
          </w:p>
        </w:tc>
        <w:tc>
          <w:tcPr>
            <w:tcW w:w="1252" w:type="dxa"/>
            <w:gridSpan w:val="10"/>
            <w:shd w:val="clear" w:color="auto" w:fill="auto"/>
            <w:vAlign w:val="bottom"/>
          </w:tcPr>
          <w:p w14:paraId="2C5C1F86" w14:textId="02F228B3" w:rsidR="0090725C" w:rsidRPr="0086005D" w:rsidRDefault="0090725C" w:rsidP="005A7B57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65321040" w14:textId="77777777" w:rsidR="0090725C" w:rsidRPr="0086005D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35" w:type="dxa"/>
            <w:gridSpan w:val="5"/>
            <w:shd w:val="clear" w:color="auto" w:fill="auto"/>
            <w:vAlign w:val="bottom"/>
          </w:tcPr>
          <w:p w14:paraId="4CA64669" w14:textId="77777777" w:rsidR="0090725C" w:rsidRPr="0086005D" w:rsidRDefault="0090725C" w:rsidP="005A7B5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86" w:type="dxa"/>
            <w:gridSpan w:val="4"/>
          </w:tcPr>
          <w:p w14:paraId="21E7F7D9" w14:textId="77777777" w:rsidR="0090725C" w:rsidRPr="0086005D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79" w:type="dxa"/>
            <w:gridSpan w:val="8"/>
            <w:vAlign w:val="bottom"/>
          </w:tcPr>
          <w:p w14:paraId="5B1C012B" w14:textId="77777777" w:rsidR="0090725C" w:rsidRPr="0086005D" w:rsidRDefault="0090725C" w:rsidP="005A7B5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gridSpan w:val="3"/>
            <w:shd w:val="clear" w:color="auto" w:fill="auto"/>
            <w:vAlign w:val="bottom"/>
          </w:tcPr>
          <w:p w14:paraId="5C65B772" w14:textId="77777777" w:rsidR="0090725C" w:rsidRPr="0086005D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144" w:type="dxa"/>
            <w:gridSpan w:val="6"/>
            <w:shd w:val="clear" w:color="auto" w:fill="auto"/>
            <w:vAlign w:val="bottom"/>
          </w:tcPr>
          <w:p w14:paraId="453B6EAD" w14:textId="77777777" w:rsidR="0090725C" w:rsidRPr="0086005D" w:rsidRDefault="0090725C" w:rsidP="005A7B5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46" w:type="dxa"/>
            <w:gridSpan w:val="4"/>
            <w:shd w:val="clear" w:color="auto" w:fill="auto"/>
            <w:vAlign w:val="bottom"/>
          </w:tcPr>
          <w:p w14:paraId="1411A9A8" w14:textId="77777777" w:rsidR="0090725C" w:rsidRPr="0086005D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428" w:type="dxa"/>
            <w:gridSpan w:val="7"/>
            <w:shd w:val="clear" w:color="auto" w:fill="auto"/>
            <w:vAlign w:val="bottom"/>
          </w:tcPr>
          <w:p w14:paraId="04A65E76" w14:textId="77777777" w:rsidR="0090725C" w:rsidRPr="0086005D" w:rsidRDefault="0090725C" w:rsidP="005A7B57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7D8292D4" w14:textId="77777777" w:rsidR="0090725C" w:rsidRPr="0086005D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88" w:type="dxa"/>
            <w:gridSpan w:val="6"/>
          </w:tcPr>
          <w:p w14:paraId="1547D78A" w14:textId="77777777" w:rsidR="0090725C" w:rsidRPr="0086005D" w:rsidRDefault="0090725C" w:rsidP="005A7B57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gridSpan w:val="4"/>
          </w:tcPr>
          <w:p w14:paraId="00247AD1" w14:textId="77777777" w:rsidR="0090725C" w:rsidRPr="0086005D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13" w:type="dxa"/>
            <w:gridSpan w:val="4"/>
            <w:shd w:val="clear" w:color="auto" w:fill="auto"/>
            <w:vAlign w:val="bottom"/>
          </w:tcPr>
          <w:p w14:paraId="12884173" w14:textId="77777777" w:rsidR="0090725C" w:rsidRPr="0086005D" w:rsidRDefault="0090725C" w:rsidP="005A7B5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3" w:type="dxa"/>
            <w:gridSpan w:val="3"/>
            <w:shd w:val="clear" w:color="auto" w:fill="auto"/>
            <w:vAlign w:val="bottom"/>
          </w:tcPr>
          <w:p w14:paraId="1043A1FD" w14:textId="77777777" w:rsidR="0090725C" w:rsidRPr="0086005D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97" w:type="dxa"/>
            <w:gridSpan w:val="7"/>
            <w:shd w:val="clear" w:color="auto" w:fill="auto"/>
            <w:vAlign w:val="bottom"/>
          </w:tcPr>
          <w:p w14:paraId="0DAA1427" w14:textId="77777777" w:rsidR="0090725C" w:rsidRPr="0086005D" w:rsidRDefault="0090725C" w:rsidP="005A7B57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</w:tr>
      <w:tr w:rsidR="00587BFD" w:rsidRPr="000332E7" w14:paraId="4577E6C0" w14:textId="77777777" w:rsidTr="00B6358A">
        <w:trPr>
          <w:gridAfter w:val="3"/>
          <w:wAfter w:w="325" w:type="dxa"/>
        </w:trPr>
        <w:tc>
          <w:tcPr>
            <w:tcW w:w="3997" w:type="dxa"/>
            <w:gridSpan w:val="5"/>
            <w:shd w:val="clear" w:color="auto" w:fill="auto"/>
          </w:tcPr>
          <w:p w14:paraId="68556C34" w14:textId="4DA19E84" w:rsidR="0090725C" w:rsidRPr="0086005D" w:rsidRDefault="0090725C" w:rsidP="005A7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86005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A453AA" w:rsidRPr="0086005D">
              <w:rPr>
                <w:rFonts w:ascii="Angsana New" w:hAnsi="Angsana New"/>
                <w:b/>
                <w:bCs/>
                <w:sz w:val="23"/>
                <w:szCs w:val="23"/>
              </w:rPr>
              <w:t>1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มกราคม </w:t>
            </w:r>
            <w:r w:rsidR="00A453AA" w:rsidRPr="0086005D">
              <w:rPr>
                <w:rFonts w:ascii="Angsana New" w:hAnsi="Angsana New"/>
                <w:b/>
                <w:bCs/>
                <w:sz w:val="23"/>
                <w:szCs w:val="23"/>
              </w:rPr>
              <w:t>2562</w:t>
            </w:r>
          </w:p>
        </w:tc>
        <w:tc>
          <w:tcPr>
            <w:tcW w:w="1252" w:type="dxa"/>
            <w:gridSpan w:val="10"/>
            <w:shd w:val="clear" w:color="auto" w:fill="auto"/>
            <w:vAlign w:val="bottom"/>
          </w:tcPr>
          <w:p w14:paraId="302502AC" w14:textId="46D8333A" w:rsidR="0090725C" w:rsidRPr="0086005D" w:rsidRDefault="0090725C" w:rsidP="005A7B57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6E45D06" w14:textId="77777777" w:rsidR="0090725C" w:rsidRPr="0086005D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35" w:type="dxa"/>
            <w:gridSpan w:val="5"/>
            <w:shd w:val="clear" w:color="auto" w:fill="auto"/>
            <w:vAlign w:val="bottom"/>
          </w:tcPr>
          <w:p w14:paraId="51D16F2B" w14:textId="77777777" w:rsidR="0090725C" w:rsidRPr="0086005D" w:rsidRDefault="0090725C" w:rsidP="005A7B5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86" w:type="dxa"/>
            <w:gridSpan w:val="4"/>
          </w:tcPr>
          <w:p w14:paraId="6AA2A31A" w14:textId="77777777" w:rsidR="0090725C" w:rsidRPr="0086005D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79" w:type="dxa"/>
            <w:gridSpan w:val="8"/>
            <w:vAlign w:val="bottom"/>
          </w:tcPr>
          <w:p w14:paraId="7C581E84" w14:textId="77777777" w:rsidR="0090725C" w:rsidRPr="0086005D" w:rsidRDefault="0090725C" w:rsidP="005A7B5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gridSpan w:val="3"/>
            <w:shd w:val="clear" w:color="auto" w:fill="auto"/>
            <w:vAlign w:val="bottom"/>
          </w:tcPr>
          <w:p w14:paraId="5B97BABE" w14:textId="77777777" w:rsidR="0090725C" w:rsidRPr="0086005D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144" w:type="dxa"/>
            <w:gridSpan w:val="6"/>
            <w:shd w:val="clear" w:color="auto" w:fill="auto"/>
            <w:vAlign w:val="bottom"/>
          </w:tcPr>
          <w:p w14:paraId="66E3F08D" w14:textId="77777777" w:rsidR="0090725C" w:rsidRPr="0086005D" w:rsidRDefault="0090725C" w:rsidP="005A7B5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46" w:type="dxa"/>
            <w:gridSpan w:val="4"/>
            <w:shd w:val="clear" w:color="auto" w:fill="auto"/>
            <w:vAlign w:val="bottom"/>
          </w:tcPr>
          <w:p w14:paraId="51902FC8" w14:textId="77777777" w:rsidR="0090725C" w:rsidRPr="0086005D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428" w:type="dxa"/>
            <w:gridSpan w:val="7"/>
            <w:shd w:val="clear" w:color="auto" w:fill="auto"/>
            <w:vAlign w:val="bottom"/>
          </w:tcPr>
          <w:p w14:paraId="2385EE57" w14:textId="77777777" w:rsidR="0090725C" w:rsidRPr="0086005D" w:rsidRDefault="0090725C" w:rsidP="005A7B57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64153B8C" w14:textId="77777777" w:rsidR="0090725C" w:rsidRPr="0086005D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88" w:type="dxa"/>
            <w:gridSpan w:val="6"/>
          </w:tcPr>
          <w:p w14:paraId="1D9A4FB0" w14:textId="77777777" w:rsidR="0090725C" w:rsidRPr="0086005D" w:rsidRDefault="0090725C" w:rsidP="005A7B57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gridSpan w:val="4"/>
          </w:tcPr>
          <w:p w14:paraId="43EFE702" w14:textId="77777777" w:rsidR="0090725C" w:rsidRPr="0086005D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13" w:type="dxa"/>
            <w:gridSpan w:val="4"/>
            <w:shd w:val="clear" w:color="auto" w:fill="auto"/>
            <w:vAlign w:val="bottom"/>
          </w:tcPr>
          <w:p w14:paraId="657E09EC" w14:textId="77777777" w:rsidR="0090725C" w:rsidRPr="0086005D" w:rsidRDefault="0090725C" w:rsidP="005A7B5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3" w:type="dxa"/>
            <w:gridSpan w:val="3"/>
            <w:shd w:val="clear" w:color="auto" w:fill="auto"/>
            <w:vAlign w:val="bottom"/>
          </w:tcPr>
          <w:p w14:paraId="2F4F868A" w14:textId="77777777" w:rsidR="0090725C" w:rsidRPr="0086005D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97" w:type="dxa"/>
            <w:gridSpan w:val="7"/>
            <w:shd w:val="clear" w:color="auto" w:fill="auto"/>
            <w:vAlign w:val="bottom"/>
          </w:tcPr>
          <w:p w14:paraId="18E933E0" w14:textId="77777777" w:rsidR="0090725C" w:rsidRPr="0086005D" w:rsidRDefault="0090725C" w:rsidP="005A7B57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</w:tr>
      <w:tr w:rsidR="00587BFD" w:rsidRPr="000332E7" w14:paraId="10D8A0B7" w14:textId="77777777" w:rsidTr="00B6358A">
        <w:trPr>
          <w:gridAfter w:val="3"/>
          <w:wAfter w:w="325" w:type="dxa"/>
        </w:trPr>
        <w:tc>
          <w:tcPr>
            <w:tcW w:w="3997" w:type="dxa"/>
            <w:gridSpan w:val="5"/>
            <w:shd w:val="clear" w:color="auto" w:fill="auto"/>
          </w:tcPr>
          <w:p w14:paraId="23DC2D71" w14:textId="77777777" w:rsidR="00C63407" w:rsidRPr="0086005D" w:rsidRDefault="00C63407" w:rsidP="00C63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86005D">
              <w:rPr>
                <w:rFonts w:ascii="Angsana New" w:hAnsi="Angsana New"/>
                <w:sz w:val="23"/>
                <w:szCs w:val="23"/>
                <w:cs/>
              </w:rPr>
              <w:t>ภายใต้กรรมสิทธิ์ของกลุ่มบริษัท</w:t>
            </w:r>
          </w:p>
        </w:tc>
        <w:tc>
          <w:tcPr>
            <w:tcW w:w="1252" w:type="dxa"/>
            <w:gridSpan w:val="10"/>
            <w:shd w:val="clear" w:color="auto" w:fill="auto"/>
            <w:vAlign w:val="bottom"/>
          </w:tcPr>
          <w:p w14:paraId="50C80BC9" w14:textId="7A784C1F" w:rsidR="00C63407" w:rsidRPr="0086005D" w:rsidRDefault="00A453AA" w:rsidP="00C6340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108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809</w:t>
            </w:r>
            <w:r w:rsidR="00C63407" w:rsidRPr="0086005D">
              <w:rPr>
                <w:rFonts w:ascii="Angsana New" w:hAnsi="Angsana New"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199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578FFA7" w14:textId="77777777" w:rsidR="00C63407" w:rsidRPr="0086005D" w:rsidRDefault="00C63407" w:rsidP="00C634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5" w:type="dxa"/>
            <w:gridSpan w:val="5"/>
            <w:shd w:val="clear" w:color="auto" w:fill="auto"/>
            <w:vAlign w:val="bottom"/>
          </w:tcPr>
          <w:p w14:paraId="2DF47725" w14:textId="728859F2" w:rsidR="00C63407" w:rsidRPr="0086005D" w:rsidRDefault="00A453AA" w:rsidP="00C6340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638</w:t>
            </w:r>
            <w:r w:rsidR="00C63407" w:rsidRPr="0086005D">
              <w:rPr>
                <w:rFonts w:ascii="Angsana New" w:hAnsi="Angsana New"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590</w:t>
            </w:r>
          </w:p>
        </w:tc>
        <w:tc>
          <w:tcPr>
            <w:tcW w:w="286" w:type="dxa"/>
            <w:gridSpan w:val="4"/>
          </w:tcPr>
          <w:p w14:paraId="168B993D" w14:textId="77777777" w:rsidR="00C63407" w:rsidRPr="0086005D" w:rsidRDefault="00C63407" w:rsidP="00C634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79" w:type="dxa"/>
            <w:gridSpan w:val="8"/>
            <w:vAlign w:val="bottom"/>
          </w:tcPr>
          <w:p w14:paraId="048287FD" w14:textId="536BA5C2" w:rsidR="00C63407" w:rsidRPr="0086005D" w:rsidRDefault="00A453AA" w:rsidP="00C6340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435</w:t>
            </w:r>
            <w:r w:rsidR="00C63407" w:rsidRPr="0086005D">
              <w:rPr>
                <w:rFonts w:ascii="Angsana New" w:hAnsi="Angsana New"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023</w:t>
            </w:r>
          </w:p>
        </w:tc>
        <w:tc>
          <w:tcPr>
            <w:tcW w:w="236" w:type="dxa"/>
            <w:gridSpan w:val="3"/>
            <w:shd w:val="clear" w:color="auto" w:fill="auto"/>
            <w:vAlign w:val="bottom"/>
          </w:tcPr>
          <w:p w14:paraId="1EA7ABAF" w14:textId="77777777" w:rsidR="00C63407" w:rsidRPr="0086005D" w:rsidRDefault="00C63407" w:rsidP="00C634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44" w:type="dxa"/>
            <w:gridSpan w:val="6"/>
            <w:shd w:val="clear" w:color="auto" w:fill="auto"/>
            <w:vAlign w:val="bottom"/>
          </w:tcPr>
          <w:p w14:paraId="217229F3" w14:textId="5B65B99E" w:rsidR="00C63407" w:rsidRPr="0086005D" w:rsidRDefault="00A453AA" w:rsidP="00BF101C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47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55</w:t>
            </w:r>
            <w:r w:rsidR="00C63407" w:rsidRPr="0086005D">
              <w:rPr>
                <w:rFonts w:ascii="Angsana New" w:hAnsi="Angsana New"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239</w:t>
            </w:r>
          </w:p>
        </w:tc>
        <w:tc>
          <w:tcPr>
            <w:tcW w:w="246" w:type="dxa"/>
            <w:gridSpan w:val="4"/>
            <w:shd w:val="clear" w:color="auto" w:fill="auto"/>
            <w:vAlign w:val="bottom"/>
          </w:tcPr>
          <w:p w14:paraId="33C00CCB" w14:textId="77777777" w:rsidR="00C63407" w:rsidRPr="0086005D" w:rsidRDefault="00C63407" w:rsidP="00C634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28" w:type="dxa"/>
            <w:gridSpan w:val="7"/>
            <w:shd w:val="clear" w:color="auto" w:fill="auto"/>
            <w:vAlign w:val="bottom"/>
          </w:tcPr>
          <w:p w14:paraId="69B7A674" w14:textId="3CC93AF7" w:rsidR="00C63407" w:rsidRPr="0086005D" w:rsidRDefault="00A453AA" w:rsidP="00BF101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41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24</w:t>
            </w:r>
            <w:r w:rsidR="00C63407" w:rsidRPr="0086005D">
              <w:rPr>
                <w:rFonts w:ascii="Angsana New" w:hAnsi="Angsana New"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248</w:t>
            </w: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4579A0C2" w14:textId="77777777" w:rsidR="00C63407" w:rsidRPr="0086005D" w:rsidRDefault="00C63407" w:rsidP="00C634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88" w:type="dxa"/>
            <w:gridSpan w:val="6"/>
          </w:tcPr>
          <w:p w14:paraId="66190C8A" w14:textId="6CA0D83B" w:rsidR="00C63407" w:rsidRPr="0086005D" w:rsidRDefault="00A453AA" w:rsidP="00C63407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87</w:t>
            </w:r>
            <w:r w:rsidR="00C63407" w:rsidRPr="0086005D">
              <w:rPr>
                <w:rFonts w:ascii="Angsana New" w:hAnsi="Angsana New"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785</w:t>
            </w:r>
          </w:p>
        </w:tc>
        <w:tc>
          <w:tcPr>
            <w:tcW w:w="270" w:type="dxa"/>
            <w:gridSpan w:val="4"/>
          </w:tcPr>
          <w:p w14:paraId="6A02F0B5" w14:textId="77777777" w:rsidR="00C63407" w:rsidRPr="0086005D" w:rsidRDefault="00C63407" w:rsidP="00C634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3" w:type="dxa"/>
            <w:gridSpan w:val="4"/>
            <w:shd w:val="clear" w:color="auto" w:fill="auto"/>
            <w:vAlign w:val="bottom"/>
          </w:tcPr>
          <w:p w14:paraId="0DD94326" w14:textId="580FD718" w:rsidR="00C63407" w:rsidRPr="0086005D" w:rsidRDefault="00A453AA" w:rsidP="00C6340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456</w:t>
            </w:r>
            <w:r w:rsidR="00C63407" w:rsidRPr="0086005D">
              <w:rPr>
                <w:rFonts w:ascii="Angsana New" w:hAnsi="Angsana New"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854</w:t>
            </w:r>
          </w:p>
        </w:tc>
        <w:tc>
          <w:tcPr>
            <w:tcW w:w="253" w:type="dxa"/>
            <w:gridSpan w:val="3"/>
            <w:shd w:val="clear" w:color="auto" w:fill="auto"/>
            <w:vAlign w:val="bottom"/>
          </w:tcPr>
          <w:p w14:paraId="62F1B1CA" w14:textId="77777777" w:rsidR="00C63407" w:rsidRPr="0086005D" w:rsidRDefault="00C63407" w:rsidP="00C634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7" w:type="dxa"/>
            <w:gridSpan w:val="7"/>
            <w:shd w:val="clear" w:color="auto" w:fill="auto"/>
            <w:vAlign w:val="bottom"/>
          </w:tcPr>
          <w:p w14:paraId="6D3E79EE" w14:textId="7821E0DE" w:rsidR="00C63407" w:rsidRPr="0086005D" w:rsidRDefault="00A453AA" w:rsidP="004937E3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-18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2</w:t>
            </w:r>
            <w:r w:rsidR="00C63407" w:rsidRPr="0086005D">
              <w:rPr>
                <w:rFonts w:ascii="Angsana New" w:hAnsi="Angsana New"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506</w:t>
            </w:r>
            <w:r w:rsidR="00C63407" w:rsidRPr="0086005D">
              <w:rPr>
                <w:rFonts w:ascii="Angsana New" w:hAnsi="Angsana New"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938</w:t>
            </w:r>
          </w:p>
        </w:tc>
      </w:tr>
      <w:tr w:rsidR="00587BFD" w:rsidRPr="000332E7" w14:paraId="790A9D58" w14:textId="77777777" w:rsidTr="00B6358A">
        <w:trPr>
          <w:gridAfter w:val="3"/>
          <w:wAfter w:w="325" w:type="dxa"/>
        </w:trPr>
        <w:tc>
          <w:tcPr>
            <w:tcW w:w="3997" w:type="dxa"/>
            <w:gridSpan w:val="5"/>
            <w:shd w:val="clear" w:color="auto" w:fill="auto"/>
          </w:tcPr>
          <w:p w14:paraId="619A4CB1" w14:textId="77777777" w:rsidR="00C63407" w:rsidRPr="0086005D" w:rsidRDefault="00C63407" w:rsidP="00C63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86005D">
              <w:rPr>
                <w:rFonts w:ascii="Angsana New" w:hAnsi="Angsana New"/>
                <w:sz w:val="23"/>
                <w:szCs w:val="23"/>
                <w:cs/>
              </w:rPr>
              <w:t>ภายใต้สัญญาเช่าการเงิน</w:t>
            </w:r>
          </w:p>
        </w:tc>
        <w:tc>
          <w:tcPr>
            <w:tcW w:w="1252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D15B0" w14:textId="4F4D65BC" w:rsidR="00C63407" w:rsidRPr="0086005D" w:rsidRDefault="00C63407" w:rsidP="00C6340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26" w:right="-108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4B5F6A7" w14:textId="77777777" w:rsidR="00C63407" w:rsidRPr="0086005D" w:rsidRDefault="00C63407" w:rsidP="00C634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425EF" w14:textId="6744C49F" w:rsidR="00C63407" w:rsidRPr="0086005D" w:rsidRDefault="00C63407" w:rsidP="00D944C2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86" w:type="dxa"/>
            <w:gridSpan w:val="4"/>
          </w:tcPr>
          <w:p w14:paraId="36EFFD51" w14:textId="77777777" w:rsidR="00C63407" w:rsidRPr="0086005D" w:rsidRDefault="00C63407" w:rsidP="00C634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79" w:type="dxa"/>
            <w:gridSpan w:val="8"/>
            <w:tcBorders>
              <w:bottom w:val="single" w:sz="4" w:space="0" w:color="auto"/>
            </w:tcBorders>
            <w:vAlign w:val="bottom"/>
          </w:tcPr>
          <w:p w14:paraId="2FD5EECF" w14:textId="67183B53" w:rsidR="00C63407" w:rsidRPr="0086005D" w:rsidRDefault="00A453AA" w:rsidP="00C6340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10</w:t>
            </w:r>
            <w:r w:rsidR="00C63407" w:rsidRPr="0086005D">
              <w:rPr>
                <w:rFonts w:ascii="Angsana New" w:hAnsi="Angsana New"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951</w:t>
            </w:r>
          </w:p>
        </w:tc>
        <w:tc>
          <w:tcPr>
            <w:tcW w:w="236" w:type="dxa"/>
            <w:gridSpan w:val="3"/>
            <w:shd w:val="clear" w:color="auto" w:fill="auto"/>
            <w:vAlign w:val="bottom"/>
          </w:tcPr>
          <w:p w14:paraId="3D3741A2" w14:textId="77777777" w:rsidR="00C63407" w:rsidRPr="0086005D" w:rsidRDefault="00C63407" w:rsidP="00C634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44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DB3CE" w14:textId="244E07C1" w:rsidR="00C63407" w:rsidRPr="0086005D" w:rsidRDefault="00A453AA" w:rsidP="00BF101C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47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734</w:t>
            </w:r>
          </w:p>
        </w:tc>
        <w:tc>
          <w:tcPr>
            <w:tcW w:w="246" w:type="dxa"/>
            <w:gridSpan w:val="4"/>
            <w:shd w:val="clear" w:color="auto" w:fill="auto"/>
            <w:vAlign w:val="bottom"/>
          </w:tcPr>
          <w:p w14:paraId="5347920B" w14:textId="77777777" w:rsidR="00C63407" w:rsidRPr="0086005D" w:rsidRDefault="00C63407" w:rsidP="00C634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2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A9047" w14:textId="71198BC7" w:rsidR="00C63407" w:rsidRPr="0086005D" w:rsidRDefault="00C63407" w:rsidP="00BF101C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3F3DDD4B" w14:textId="77777777" w:rsidR="00C63407" w:rsidRPr="0086005D" w:rsidRDefault="00C63407" w:rsidP="00C634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88" w:type="dxa"/>
            <w:gridSpan w:val="6"/>
            <w:tcBorders>
              <w:bottom w:val="single" w:sz="4" w:space="0" w:color="auto"/>
            </w:tcBorders>
          </w:tcPr>
          <w:p w14:paraId="435F567F" w14:textId="61F0506D" w:rsidR="00C63407" w:rsidRPr="0086005D" w:rsidRDefault="00A453AA" w:rsidP="00C63407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302</w:t>
            </w:r>
            <w:r w:rsidR="00C63407" w:rsidRPr="0086005D">
              <w:rPr>
                <w:rFonts w:ascii="Angsana New" w:hAnsi="Angsana New"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414</w:t>
            </w:r>
          </w:p>
        </w:tc>
        <w:tc>
          <w:tcPr>
            <w:tcW w:w="270" w:type="dxa"/>
            <w:gridSpan w:val="4"/>
          </w:tcPr>
          <w:p w14:paraId="3B860E38" w14:textId="77777777" w:rsidR="00C63407" w:rsidRPr="0086005D" w:rsidRDefault="00C63407" w:rsidP="00C634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3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C4A25" w14:textId="33284B2E" w:rsidR="00C63407" w:rsidRPr="0086005D" w:rsidRDefault="00C63407" w:rsidP="004937E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  <w:gridSpan w:val="3"/>
            <w:shd w:val="clear" w:color="auto" w:fill="auto"/>
            <w:vAlign w:val="bottom"/>
          </w:tcPr>
          <w:p w14:paraId="3E153213" w14:textId="77777777" w:rsidR="00C63407" w:rsidRPr="0086005D" w:rsidRDefault="00C63407" w:rsidP="00C634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97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2EEB6D" w14:textId="0D82AB44" w:rsidR="00C63407" w:rsidRPr="0086005D" w:rsidRDefault="00A453AA" w:rsidP="004937E3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-18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314</w:t>
            </w:r>
            <w:r w:rsidR="00C63407" w:rsidRPr="0086005D">
              <w:rPr>
                <w:rFonts w:ascii="Angsana New" w:hAnsi="Angsana New"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099</w:t>
            </w:r>
          </w:p>
        </w:tc>
      </w:tr>
      <w:tr w:rsidR="00587BFD" w:rsidRPr="000332E7" w14:paraId="66A72F84" w14:textId="77777777" w:rsidTr="00B6358A">
        <w:trPr>
          <w:gridAfter w:val="3"/>
          <w:wAfter w:w="325" w:type="dxa"/>
        </w:trPr>
        <w:tc>
          <w:tcPr>
            <w:tcW w:w="3997" w:type="dxa"/>
            <w:gridSpan w:val="5"/>
            <w:shd w:val="clear" w:color="auto" w:fill="auto"/>
          </w:tcPr>
          <w:p w14:paraId="274336A0" w14:textId="77777777" w:rsidR="00C63407" w:rsidRPr="0086005D" w:rsidRDefault="00C63407" w:rsidP="00C63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52" w:type="dxa"/>
            <w:gridSpan w:val="10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936321" w14:textId="068E11AA" w:rsidR="00C63407" w:rsidRPr="0086005D" w:rsidRDefault="00A453AA" w:rsidP="00C63407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86005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809</w:t>
            </w:r>
            <w:r w:rsidR="00C63407" w:rsidRPr="0086005D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199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94EBC03" w14:textId="77777777" w:rsidR="00C63407" w:rsidRPr="0086005D" w:rsidRDefault="00C63407" w:rsidP="00C634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35" w:type="dxa"/>
            <w:gridSpan w:val="5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8F7C75" w14:textId="480EA057" w:rsidR="00C63407" w:rsidRPr="0086005D" w:rsidRDefault="00A453AA" w:rsidP="00C6340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86005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638</w:t>
            </w:r>
            <w:r w:rsidR="00C63407" w:rsidRPr="0086005D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590</w:t>
            </w:r>
          </w:p>
        </w:tc>
        <w:tc>
          <w:tcPr>
            <w:tcW w:w="286" w:type="dxa"/>
            <w:gridSpan w:val="4"/>
          </w:tcPr>
          <w:p w14:paraId="37A66547" w14:textId="77777777" w:rsidR="00C63407" w:rsidRPr="0086005D" w:rsidRDefault="00C63407" w:rsidP="00C634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79" w:type="dxa"/>
            <w:gridSpan w:val="8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88274B" w14:textId="1941AC74" w:rsidR="00C63407" w:rsidRPr="0086005D" w:rsidRDefault="00A453AA" w:rsidP="00C6340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86005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445</w:t>
            </w:r>
            <w:r w:rsidR="00C63407" w:rsidRPr="0086005D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974</w:t>
            </w:r>
          </w:p>
        </w:tc>
        <w:tc>
          <w:tcPr>
            <w:tcW w:w="236" w:type="dxa"/>
            <w:gridSpan w:val="3"/>
            <w:shd w:val="clear" w:color="auto" w:fill="auto"/>
            <w:vAlign w:val="bottom"/>
          </w:tcPr>
          <w:p w14:paraId="53581B32" w14:textId="77777777" w:rsidR="00C63407" w:rsidRPr="0086005D" w:rsidRDefault="00C63407" w:rsidP="00C634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144" w:type="dxa"/>
            <w:gridSpan w:val="6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183AC8" w14:textId="10C3464B" w:rsidR="00C63407" w:rsidRPr="0086005D" w:rsidRDefault="00A453AA" w:rsidP="00BF101C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47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86005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55</w:t>
            </w:r>
            <w:r w:rsidR="00C63407" w:rsidRPr="0086005D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973</w:t>
            </w:r>
          </w:p>
        </w:tc>
        <w:tc>
          <w:tcPr>
            <w:tcW w:w="246" w:type="dxa"/>
            <w:gridSpan w:val="4"/>
            <w:shd w:val="clear" w:color="auto" w:fill="auto"/>
            <w:vAlign w:val="bottom"/>
          </w:tcPr>
          <w:p w14:paraId="1A9400E5" w14:textId="77777777" w:rsidR="00C63407" w:rsidRPr="0086005D" w:rsidRDefault="00C63407" w:rsidP="00C634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428" w:type="dxa"/>
            <w:gridSpan w:val="7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F31CF2" w14:textId="7491BCFC" w:rsidR="00C63407" w:rsidRPr="0086005D" w:rsidRDefault="00A453AA" w:rsidP="00BF101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86005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24</w:t>
            </w:r>
            <w:r w:rsidR="00C63407" w:rsidRPr="0086005D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248</w:t>
            </w: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1BAA3BE5" w14:textId="77777777" w:rsidR="00C63407" w:rsidRPr="0086005D" w:rsidRDefault="00C63407" w:rsidP="00C634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88" w:type="dxa"/>
            <w:gridSpan w:val="6"/>
            <w:tcBorders>
              <w:top w:val="single" w:sz="4" w:space="0" w:color="auto"/>
              <w:bottom w:val="double" w:sz="4" w:space="0" w:color="auto"/>
            </w:tcBorders>
          </w:tcPr>
          <w:p w14:paraId="6CC87AB5" w14:textId="34691571" w:rsidR="00C63407" w:rsidRPr="0086005D" w:rsidRDefault="00A453AA" w:rsidP="00C63407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86005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390</w:t>
            </w:r>
            <w:r w:rsidR="00C63407" w:rsidRPr="0086005D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199</w:t>
            </w:r>
          </w:p>
        </w:tc>
        <w:tc>
          <w:tcPr>
            <w:tcW w:w="270" w:type="dxa"/>
            <w:gridSpan w:val="4"/>
          </w:tcPr>
          <w:p w14:paraId="62186CA2" w14:textId="77777777" w:rsidR="00C63407" w:rsidRPr="0086005D" w:rsidRDefault="00C63407" w:rsidP="00C634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13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0C7EDB" w14:textId="75AFEAD1" w:rsidR="00C63407" w:rsidRPr="0086005D" w:rsidRDefault="00A453AA" w:rsidP="00C6340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86005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456</w:t>
            </w:r>
            <w:r w:rsidR="00C63407" w:rsidRPr="0086005D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854</w:t>
            </w:r>
          </w:p>
        </w:tc>
        <w:tc>
          <w:tcPr>
            <w:tcW w:w="253" w:type="dxa"/>
            <w:gridSpan w:val="3"/>
            <w:shd w:val="clear" w:color="auto" w:fill="auto"/>
            <w:vAlign w:val="bottom"/>
          </w:tcPr>
          <w:p w14:paraId="206B8901" w14:textId="77777777" w:rsidR="00C63407" w:rsidRPr="0086005D" w:rsidRDefault="00C63407" w:rsidP="00C634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97" w:type="dxa"/>
            <w:gridSpan w:val="7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739EFD" w14:textId="09CE76C0" w:rsidR="00C63407" w:rsidRPr="0086005D" w:rsidRDefault="00A453AA" w:rsidP="004937E3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-1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86005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2</w:t>
            </w:r>
            <w:r w:rsidR="00C63407" w:rsidRPr="0086005D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821</w:t>
            </w:r>
            <w:r w:rsidR="00C63407" w:rsidRPr="0086005D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037</w:t>
            </w:r>
          </w:p>
        </w:tc>
      </w:tr>
      <w:tr w:rsidR="00587BFD" w:rsidRPr="0086005D" w14:paraId="75F2A45E" w14:textId="77777777" w:rsidTr="00B6358A">
        <w:trPr>
          <w:gridAfter w:val="3"/>
          <w:wAfter w:w="325" w:type="dxa"/>
        </w:trPr>
        <w:tc>
          <w:tcPr>
            <w:tcW w:w="3997" w:type="dxa"/>
            <w:gridSpan w:val="5"/>
            <w:shd w:val="clear" w:color="auto" w:fill="auto"/>
          </w:tcPr>
          <w:p w14:paraId="36D6D277" w14:textId="77777777" w:rsidR="0090725C" w:rsidRPr="0086005D" w:rsidRDefault="0090725C" w:rsidP="005A7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252" w:type="dxa"/>
            <w:gridSpan w:val="10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54EE34" w14:textId="0381FD91" w:rsidR="0090725C" w:rsidRPr="0086005D" w:rsidRDefault="0090725C" w:rsidP="005A7B57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57432BF6" w14:textId="77777777" w:rsidR="0090725C" w:rsidRPr="0086005D" w:rsidRDefault="0090725C" w:rsidP="005A7B5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035" w:type="dxa"/>
            <w:gridSpan w:val="5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FA6BDC" w14:textId="77777777" w:rsidR="0090725C" w:rsidRPr="0086005D" w:rsidRDefault="0090725C" w:rsidP="005A7B57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86" w:type="dxa"/>
            <w:gridSpan w:val="4"/>
          </w:tcPr>
          <w:p w14:paraId="1008BB8E" w14:textId="77777777" w:rsidR="0090725C" w:rsidRPr="0086005D" w:rsidRDefault="0090725C" w:rsidP="005A7B5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79" w:type="dxa"/>
            <w:gridSpan w:val="8"/>
            <w:tcBorders>
              <w:top w:val="double" w:sz="4" w:space="0" w:color="auto"/>
            </w:tcBorders>
            <w:vAlign w:val="bottom"/>
          </w:tcPr>
          <w:p w14:paraId="3A0FE7E4" w14:textId="77777777" w:rsidR="0090725C" w:rsidRPr="0086005D" w:rsidRDefault="0090725C" w:rsidP="005A7B57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36" w:type="dxa"/>
            <w:gridSpan w:val="3"/>
            <w:shd w:val="clear" w:color="auto" w:fill="auto"/>
            <w:vAlign w:val="bottom"/>
          </w:tcPr>
          <w:p w14:paraId="0F3FDD3D" w14:textId="77777777" w:rsidR="0090725C" w:rsidRPr="0086005D" w:rsidRDefault="0090725C" w:rsidP="005A7B5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144" w:type="dxa"/>
            <w:gridSpan w:val="6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17249C" w14:textId="77777777" w:rsidR="0090725C" w:rsidRPr="0086005D" w:rsidRDefault="0090725C" w:rsidP="005A7B57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46" w:type="dxa"/>
            <w:gridSpan w:val="4"/>
            <w:shd w:val="clear" w:color="auto" w:fill="auto"/>
            <w:vAlign w:val="bottom"/>
          </w:tcPr>
          <w:p w14:paraId="32E43809" w14:textId="77777777" w:rsidR="0090725C" w:rsidRPr="0086005D" w:rsidRDefault="0090725C" w:rsidP="005A7B5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428" w:type="dxa"/>
            <w:gridSpan w:val="7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46700E" w14:textId="77777777" w:rsidR="0090725C" w:rsidRPr="0086005D" w:rsidRDefault="0090725C" w:rsidP="005A7B57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4145D188" w14:textId="77777777" w:rsidR="0090725C" w:rsidRPr="0086005D" w:rsidRDefault="0090725C" w:rsidP="005A7B5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88" w:type="dxa"/>
            <w:gridSpan w:val="6"/>
            <w:tcBorders>
              <w:top w:val="double" w:sz="4" w:space="0" w:color="auto"/>
            </w:tcBorders>
          </w:tcPr>
          <w:p w14:paraId="2E841F68" w14:textId="77777777" w:rsidR="0090725C" w:rsidRPr="0086005D" w:rsidRDefault="0090725C" w:rsidP="005A7B57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  <w:gridSpan w:val="4"/>
          </w:tcPr>
          <w:p w14:paraId="1DB599D2" w14:textId="77777777" w:rsidR="0090725C" w:rsidRPr="0086005D" w:rsidRDefault="0090725C" w:rsidP="005A7B5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213" w:type="dxa"/>
            <w:gridSpan w:val="4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DADA3D" w14:textId="77777777" w:rsidR="0090725C" w:rsidRPr="0086005D" w:rsidRDefault="0090725C" w:rsidP="005A7B57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53" w:type="dxa"/>
            <w:gridSpan w:val="3"/>
            <w:shd w:val="clear" w:color="auto" w:fill="auto"/>
            <w:vAlign w:val="bottom"/>
          </w:tcPr>
          <w:p w14:paraId="18F344E8" w14:textId="77777777" w:rsidR="0090725C" w:rsidRPr="0086005D" w:rsidRDefault="0090725C" w:rsidP="005A7B5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097" w:type="dxa"/>
            <w:gridSpan w:val="7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A73D97" w14:textId="77777777" w:rsidR="0090725C" w:rsidRPr="0086005D" w:rsidRDefault="0090725C" w:rsidP="005A7B57">
            <w:pPr>
              <w:pStyle w:val="acctfourfigures"/>
              <w:tabs>
                <w:tab w:val="clear" w:pos="765"/>
                <w:tab w:val="decimal" w:pos="112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</w:tr>
      <w:tr w:rsidR="00587BFD" w:rsidRPr="000332E7" w14:paraId="4BB3B616" w14:textId="77777777" w:rsidTr="00B6358A">
        <w:trPr>
          <w:gridAfter w:val="3"/>
          <w:wAfter w:w="325" w:type="dxa"/>
        </w:trPr>
        <w:tc>
          <w:tcPr>
            <w:tcW w:w="3997" w:type="dxa"/>
            <w:gridSpan w:val="5"/>
            <w:shd w:val="clear" w:color="auto" w:fill="auto"/>
          </w:tcPr>
          <w:p w14:paraId="7898942B" w14:textId="41A4DFC1" w:rsidR="0090725C" w:rsidRPr="0086005D" w:rsidRDefault="0090725C" w:rsidP="005A7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86005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A453AA" w:rsidRPr="0086005D">
              <w:rPr>
                <w:rFonts w:ascii="Angsana New" w:hAnsi="Angsana New"/>
                <w:b/>
                <w:bCs/>
                <w:sz w:val="23"/>
                <w:szCs w:val="23"/>
              </w:rPr>
              <w:t>31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="00A453AA" w:rsidRPr="0086005D">
              <w:rPr>
                <w:rFonts w:ascii="Angsana New" w:hAnsi="Angsana New"/>
                <w:b/>
                <w:bCs/>
                <w:sz w:val="23"/>
                <w:szCs w:val="23"/>
              </w:rPr>
              <w:t>2562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และ</w:t>
            </w:r>
            <w:r w:rsidR="000E53B0" w:rsidRPr="0086005D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 </w:t>
            </w:r>
            <w:r w:rsidR="00A453AA" w:rsidRPr="0086005D">
              <w:rPr>
                <w:rFonts w:ascii="Angsana New" w:hAnsi="Angsana New"/>
                <w:b/>
                <w:bCs/>
                <w:sz w:val="23"/>
                <w:szCs w:val="23"/>
              </w:rPr>
              <w:t>1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มกราคม </w:t>
            </w:r>
            <w:r w:rsidR="00A453AA" w:rsidRPr="0086005D">
              <w:rPr>
                <w:rFonts w:ascii="Angsana New" w:hAnsi="Angsana New"/>
                <w:b/>
                <w:bCs/>
                <w:sz w:val="23"/>
                <w:szCs w:val="23"/>
              </w:rPr>
              <w:t>2563</w:t>
            </w:r>
          </w:p>
        </w:tc>
        <w:tc>
          <w:tcPr>
            <w:tcW w:w="1252" w:type="dxa"/>
            <w:gridSpan w:val="10"/>
            <w:shd w:val="clear" w:color="auto" w:fill="auto"/>
            <w:vAlign w:val="bottom"/>
          </w:tcPr>
          <w:p w14:paraId="107936BA" w14:textId="0DB5F0DF" w:rsidR="0090725C" w:rsidRPr="0086005D" w:rsidRDefault="0090725C" w:rsidP="005A7B57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5352FDA" w14:textId="77777777" w:rsidR="0090725C" w:rsidRPr="0086005D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35" w:type="dxa"/>
            <w:gridSpan w:val="5"/>
            <w:shd w:val="clear" w:color="auto" w:fill="auto"/>
            <w:vAlign w:val="bottom"/>
          </w:tcPr>
          <w:p w14:paraId="34796D1A" w14:textId="77777777" w:rsidR="0090725C" w:rsidRPr="0086005D" w:rsidRDefault="0090725C" w:rsidP="005A7B5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86" w:type="dxa"/>
            <w:gridSpan w:val="4"/>
          </w:tcPr>
          <w:p w14:paraId="315B4D0C" w14:textId="77777777" w:rsidR="0090725C" w:rsidRPr="0086005D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79" w:type="dxa"/>
            <w:gridSpan w:val="8"/>
            <w:vAlign w:val="bottom"/>
          </w:tcPr>
          <w:p w14:paraId="16A78D98" w14:textId="77777777" w:rsidR="0090725C" w:rsidRPr="0086005D" w:rsidRDefault="0090725C" w:rsidP="005A7B5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  <w:gridSpan w:val="3"/>
            <w:shd w:val="clear" w:color="auto" w:fill="auto"/>
            <w:vAlign w:val="bottom"/>
          </w:tcPr>
          <w:p w14:paraId="34EFB797" w14:textId="77777777" w:rsidR="0090725C" w:rsidRPr="0086005D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144" w:type="dxa"/>
            <w:gridSpan w:val="6"/>
            <w:shd w:val="clear" w:color="auto" w:fill="auto"/>
            <w:vAlign w:val="bottom"/>
          </w:tcPr>
          <w:p w14:paraId="6B62FE9C" w14:textId="77777777" w:rsidR="0090725C" w:rsidRPr="0086005D" w:rsidRDefault="0090725C" w:rsidP="005A7B5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46" w:type="dxa"/>
            <w:gridSpan w:val="4"/>
            <w:shd w:val="clear" w:color="auto" w:fill="auto"/>
            <w:vAlign w:val="bottom"/>
          </w:tcPr>
          <w:p w14:paraId="4FCE8FF2" w14:textId="77777777" w:rsidR="0090725C" w:rsidRPr="0086005D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428" w:type="dxa"/>
            <w:gridSpan w:val="7"/>
            <w:shd w:val="clear" w:color="auto" w:fill="auto"/>
            <w:vAlign w:val="bottom"/>
          </w:tcPr>
          <w:p w14:paraId="427518B2" w14:textId="77777777" w:rsidR="0090725C" w:rsidRPr="0086005D" w:rsidRDefault="0090725C" w:rsidP="005A7B57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21414014" w14:textId="77777777" w:rsidR="0090725C" w:rsidRPr="0086005D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88" w:type="dxa"/>
            <w:gridSpan w:val="6"/>
          </w:tcPr>
          <w:p w14:paraId="5F4409D1" w14:textId="77777777" w:rsidR="0090725C" w:rsidRPr="0086005D" w:rsidRDefault="0090725C" w:rsidP="005A7B57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gridSpan w:val="4"/>
          </w:tcPr>
          <w:p w14:paraId="50398CDD" w14:textId="77777777" w:rsidR="0090725C" w:rsidRPr="0086005D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13" w:type="dxa"/>
            <w:gridSpan w:val="4"/>
            <w:shd w:val="clear" w:color="auto" w:fill="auto"/>
            <w:vAlign w:val="bottom"/>
          </w:tcPr>
          <w:p w14:paraId="4ADDD061" w14:textId="77777777" w:rsidR="0090725C" w:rsidRPr="0086005D" w:rsidRDefault="0090725C" w:rsidP="005A7B5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3" w:type="dxa"/>
            <w:gridSpan w:val="3"/>
            <w:shd w:val="clear" w:color="auto" w:fill="auto"/>
            <w:vAlign w:val="bottom"/>
          </w:tcPr>
          <w:p w14:paraId="3A8FE7C4" w14:textId="77777777" w:rsidR="0090725C" w:rsidRPr="0086005D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97" w:type="dxa"/>
            <w:gridSpan w:val="7"/>
            <w:shd w:val="clear" w:color="auto" w:fill="auto"/>
            <w:vAlign w:val="bottom"/>
          </w:tcPr>
          <w:p w14:paraId="3DBB0B77" w14:textId="77777777" w:rsidR="0090725C" w:rsidRPr="0086005D" w:rsidRDefault="0090725C" w:rsidP="005A7B57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</w:tr>
      <w:tr w:rsidR="00587BFD" w:rsidRPr="0086005D" w14:paraId="40C4A70E" w14:textId="77777777" w:rsidTr="00B6358A">
        <w:trPr>
          <w:gridAfter w:val="4"/>
          <w:wAfter w:w="337" w:type="dxa"/>
        </w:trPr>
        <w:tc>
          <w:tcPr>
            <w:tcW w:w="3997" w:type="dxa"/>
            <w:gridSpan w:val="5"/>
            <w:shd w:val="clear" w:color="auto" w:fill="auto"/>
          </w:tcPr>
          <w:p w14:paraId="485D4C5F" w14:textId="77777777" w:rsidR="00C63407" w:rsidRPr="0086005D" w:rsidRDefault="00C63407" w:rsidP="00C63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86005D">
              <w:rPr>
                <w:rFonts w:ascii="Angsana New" w:hAnsi="Angsana New"/>
                <w:sz w:val="23"/>
                <w:szCs w:val="23"/>
                <w:cs/>
              </w:rPr>
              <w:t>ภายใต้กรรมสิทธิ์ของกลุ่มบริษัท</w:t>
            </w:r>
          </w:p>
        </w:tc>
        <w:tc>
          <w:tcPr>
            <w:tcW w:w="1252" w:type="dxa"/>
            <w:gridSpan w:val="10"/>
            <w:shd w:val="clear" w:color="auto" w:fill="auto"/>
            <w:vAlign w:val="bottom"/>
          </w:tcPr>
          <w:p w14:paraId="3E47C54F" w14:textId="366E3DFB" w:rsidR="00C63407" w:rsidRPr="0086005D" w:rsidRDefault="00A453AA" w:rsidP="00C6340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26" w:right="-108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712</w:t>
            </w:r>
            <w:r w:rsidR="00C63407" w:rsidRPr="0086005D">
              <w:rPr>
                <w:rFonts w:ascii="Angsana New" w:hAnsi="Angsana New"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295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26937A5" w14:textId="77777777" w:rsidR="00C63407" w:rsidRPr="0086005D" w:rsidRDefault="00C63407" w:rsidP="00C634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5" w:type="dxa"/>
            <w:gridSpan w:val="5"/>
            <w:shd w:val="clear" w:color="auto" w:fill="auto"/>
            <w:vAlign w:val="bottom"/>
          </w:tcPr>
          <w:p w14:paraId="7988ADDF" w14:textId="532262C3" w:rsidR="00C63407" w:rsidRPr="0086005D" w:rsidRDefault="00A453AA" w:rsidP="00C6340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534</w:t>
            </w:r>
            <w:r w:rsidR="00C63407" w:rsidRPr="0086005D">
              <w:rPr>
                <w:rFonts w:ascii="Angsana New" w:hAnsi="Angsana New"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373</w:t>
            </w:r>
          </w:p>
        </w:tc>
        <w:tc>
          <w:tcPr>
            <w:tcW w:w="286" w:type="dxa"/>
            <w:gridSpan w:val="4"/>
          </w:tcPr>
          <w:p w14:paraId="0B834AA9" w14:textId="77777777" w:rsidR="00C63407" w:rsidRPr="0086005D" w:rsidRDefault="00C63407" w:rsidP="00C634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79" w:type="dxa"/>
            <w:gridSpan w:val="8"/>
            <w:vAlign w:val="bottom"/>
          </w:tcPr>
          <w:p w14:paraId="46D3F89B" w14:textId="21AD1D01" w:rsidR="00C63407" w:rsidRPr="0086005D" w:rsidRDefault="00A453AA" w:rsidP="00C6340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417</w:t>
            </w:r>
            <w:r w:rsidR="00C63407" w:rsidRPr="0086005D">
              <w:rPr>
                <w:rFonts w:ascii="Angsana New" w:hAnsi="Angsana New"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459</w:t>
            </w:r>
          </w:p>
        </w:tc>
        <w:tc>
          <w:tcPr>
            <w:tcW w:w="236" w:type="dxa"/>
            <w:gridSpan w:val="3"/>
            <w:shd w:val="clear" w:color="auto" w:fill="auto"/>
            <w:vAlign w:val="bottom"/>
          </w:tcPr>
          <w:p w14:paraId="4CF52986" w14:textId="77777777" w:rsidR="00C63407" w:rsidRPr="0086005D" w:rsidRDefault="00C63407" w:rsidP="00C634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44" w:type="dxa"/>
            <w:gridSpan w:val="6"/>
            <w:shd w:val="clear" w:color="auto" w:fill="auto"/>
            <w:vAlign w:val="bottom"/>
          </w:tcPr>
          <w:p w14:paraId="7446E400" w14:textId="42FB922B" w:rsidR="00C63407" w:rsidRPr="0086005D" w:rsidRDefault="00A453AA" w:rsidP="00BF101C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29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65</w:t>
            </w:r>
            <w:r w:rsidR="00C63407" w:rsidRPr="0086005D">
              <w:rPr>
                <w:rFonts w:ascii="Angsana New" w:hAnsi="Angsana New"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948</w:t>
            </w:r>
          </w:p>
        </w:tc>
        <w:tc>
          <w:tcPr>
            <w:tcW w:w="246" w:type="dxa"/>
            <w:gridSpan w:val="4"/>
            <w:shd w:val="clear" w:color="auto" w:fill="auto"/>
            <w:vAlign w:val="bottom"/>
          </w:tcPr>
          <w:p w14:paraId="5EA5CA89" w14:textId="77777777" w:rsidR="00C63407" w:rsidRPr="0086005D" w:rsidRDefault="00C63407" w:rsidP="00C634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28" w:type="dxa"/>
            <w:gridSpan w:val="7"/>
            <w:shd w:val="clear" w:color="auto" w:fill="auto"/>
            <w:vAlign w:val="bottom"/>
          </w:tcPr>
          <w:p w14:paraId="1957D166" w14:textId="22DDD355" w:rsidR="00C63407" w:rsidRPr="0086005D" w:rsidRDefault="00A453AA" w:rsidP="00BF101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41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21</w:t>
            </w:r>
            <w:r w:rsidR="00C63407" w:rsidRPr="0086005D">
              <w:rPr>
                <w:rFonts w:ascii="Angsana New" w:hAnsi="Angsana New"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586</w:t>
            </w: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5908F18C" w14:textId="77777777" w:rsidR="00C63407" w:rsidRPr="0086005D" w:rsidRDefault="00C63407" w:rsidP="00C634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88" w:type="dxa"/>
            <w:gridSpan w:val="6"/>
          </w:tcPr>
          <w:p w14:paraId="47276A3D" w14:textId="015E3951" w:rsidR="00C63407" w:rsidRPr="0086005D" w:rsidRDefault="00A453AA" w:rsidP="00C63407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100</w:t>
            </w:r>
            <w:r w:rsidR="00C63407" w:rsidRPr="0086005D">
              <w:rPr>
                <w:rFonts w:ascii="Angsana New" w:hAnsi="Angsana New"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272</w:t>
            </w:r>
          </w:p>
        </w:tc>
        <w:tc>
          <w:tcPr>
            <w:tcW w:w="270" w:type="dxa"/>
            <w:gridSpan w:val="4"/>
          </w:tcPr>
          <w:p w14:paraId="4E2392F5" w14:textId="77777777" w:rsidR="00C63407" w:rsidRPr="0086005D" w:rsidRDefault="00C63407" w:rsidP="00C634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3" w:type="dxa"/>
            <w:gridSpan w:val="4"/>
            <w:shd w:val="clear" w:color="auto" w:fill="auto"/>
            <w:vAlign w:val="bottom"/>
          </w:tcPr>
          <w:p w14:paraId="45C990F4" w14:textId="0BFA4C49" w:rsidR="00C63407" w:rsidRPr="0086005D" w:rsidRDefault="00A453AA" w:rsidP="00C6340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379</w:t>
            </w:r>
            <w:r w:rsidR="00C63407" w:rsidRPr="0086005D">
              <w:rPr>
                <w:rFonts w:ascii="Angsana New" w:hAnsi="Angsana New"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461</w:t>
            </w:r>
          </w:p>
        </w:tc>
        <w:tc>
          <w:tcPr>
            <w:tcW w:w="253" w:type="dxa"/>
            <w:gridSpan w:val="3"/>
            <w:shd w:val="clear" w:color="auto" w:fill="auto"/>
            <w:vAlign w:val="bottom"/>
          </w:tcPr>
          <w:p w14:paraId="60CAB336" w14:textId="77777777" w:rsidR="00C63407" w:rsidRPr="0086005D" w:rsidRDefault="00C63407" w:rsidP="00C634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5" w:type="dxa"/>
            <w:gridSpan w:val="6"/>
            <w:shd w:val="clear" w:color="auto" w:fill="auto"/>
            <w:vAlign w:val="bottom"/>
          </w:tcPr>
          <w:p w14:paraId="5B49FEE6" w14:textId="316F93F4" w:rsidR="00C63407" w:rsidRPr="0086005D" w:rsidRDefault="00A453AA" w:rsidP="004937E3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-18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2</w:t>
            </w:r>
            <w:r w:rsidR="00C63407" w:rsidRPr="0086005D">
              <w:rPr>
                <w:rFonts w:ascii="Angsana New" w:hAnsi="Angsana New"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231</w:t>
            </w:r>
            <w:r w:rsidR="00C63407" w:rsidRPr="0086005D">
              <w:rPr>
                <w:rFonts w:ascii="Angsana New" w:hAnsi="Angsana New"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394</w:t>
            </w:r>
          </w:p>
        </w:tc>
      </w:tr>
      <w:tr w:rsidR="00587BFD" w:rsidRPr="0086005D" w14:paraId="0DC5E623" w14:textId="77777777" w:rsidTr="00B6358A">
        <w:trPr>
          <w:gridAfter w:val="4"/>
          <w:wAfter w:w="337" w:type="dxa"/>
          <w:trHeight w:val="108"/>
        </w:trPr>
        <w:tc>
          <w:tcPr>
            <w:tcW w:w="3997" w:type="dxa"/>
            <w:gridSpan w:val="5"/>
            <w:shd w:val="clear" w:color="auto" w:fill="auto"/>
          </w:tcPr>
          <w:p w14:paraId="53499455" w14:textId="77777777" w:rsidR="00C63407" w:rsidRPr="0086005D" w:rsidRDefault="00C63407" w:rsidP="00C63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86005D">
              <w:rPr>
                <w:rFonts w:ascii="Angsana New" w:hAnsi="Angsana New"/>
                <w:sz w:val="23"/>
                <w:szCs w:val="23"/>
                <w:cs/>
              </w:rPr>
              <w:t>ภายใต้สัญญาเช่าการเงิน</w:t>
            </w:r>
          </w:p>
        </w:tc>
        <w:tc>
          <w:tcPr>
            <w:tcW w:w="1252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C6F53" w14:textId="7EE1B94E" w:rsidR="00C63407" w:rsidRPr="0086005D" w:rsidRDefault="00C63407" w:rsidP="00C63407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26" w:right="-108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5D792F3" w14:textId="77777777" w:rsidR="00C63407" w:rsidRPr="0086005D" w:rsidRDefault="00C63407" w:rsidP="00C634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D5F47" w14:textId="348EF1AD" w:rsidR="00C63407" w:rsidRPr="0086005D" w:rsidRDefault="00C63407" w:rsidP="00D944C2">
            <w:pPr>
              <w:pStyle w:val="acctfourfigures"/>
              <w:tabs>
                <w:tab w:val="clear" w:pos="765"/>
                <w:tab w:val="decimal" w:pos="536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86" w:type="dxa"/>
            <w:gridSpan w:val="4"/>
          </w:tcPr>
          <w:p w14:paraId="59ACE8F4" w14:textId="77777777" w:rsidR="00C63407" w:rsidRPr="0086005D" w:rsidRDefault="00C63407" w:rsidP="00C634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79" w:type="dxa"/>
            <w:gridSpan w:val="8"/>
            <w:tcBorders>
              <w:bottom w:val="single" w:sz="4" w:space="0" w:color="auto"/>
            </w:tcBorders>
            <w:vAlign w:val="bottom"/>
          </w:tcPr>
          <w:p w14:paraId="5971C164" w14:textId="27E07CBD" w:rsidR="00C63407" w:rsidRPr="0086005D" w:rsidRDefault="00A453AA" w:rsidP="00C6340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8</w:t>
            </w:r>
            <w:r w:rsidR="00C63407" w:rsidRPr="0086005D">
              <w:rPr>
                <w:rFonts w:ascii="Angsana New" w:hAnsi="Angsana New"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718</w:t>
            </w:r>
          </w:p>
        </w:tc>
        <w:tc>
          <w:tcPr>
            <w:tcW w:w="236" w:type="dxa"/>
            <w:gridSpan w:val="3"/>
            <w:shd w:val="clear" w:color="auto" w:fill="auto"/>
            <w:vAlign w:val="bottom"/>
          </w:tcPr>
          <w:p w14:paraId="7C14F09E" w14:textId="77777777" w:rsidR="00C63407" w:rsidRPr="0086005D" w:rsidRDefault="00C63407" w:rsidP="00C634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44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FCEB1" w14:textId="374BB1A3" w:rsidR="00C63407" w:rsidRPr="0086005D" w:rsidRDefault="00A453AA" w:rsidP="00BF101C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29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516</w:t>
            </w:r>
          </w:p>
        </w:tc>
        <w:tc>
          <w:tcPr>
            <w:tcW w:w="246" w:type="dxa"/>
            <w:gridSpan w:val="4"/>
            <w:shd w:val="clear" w:color="auto" w:fill="auto"/>
            <w:vAlign w:val="bottom"/>
          </w:tcPr>
          <w:p w14:paraId="5889285A" w14:textId="77777777" w:rsidR="00C63407" w:rsidRPr="0086005D" w:rsidRDefault="00C63407" w:rsidP="00C634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2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DEC8C" w14:textId="2D9AB209" w:rsidR="00C63407" w:rsidRPr="0086005D" w:rsidRDefault="00C63407" w:rsidP="00BF101C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7CC88741" w14:textId="77777777" w:rsidR="00C63407" w:rsidRPr="0086005D" w:rsidRDefault="00C63407" w:rsidP="00C634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88" w:type="dxa"/>
            <w:gridSpan w:val="6"/>
            <w:tcBorders>
              <w:bottom w:val="single" w:sz="4" w:space="0" w:color="auto"/>
            </w:tcBorders>
          </w:tcPr>
          <w:p w14:paraId="33F9C4FF" w14:textId="550F89C4" w:rsidR="00C63407" w:rsidRPr="0086005D" w:rsidRDefault="00A453AA" w:rsidP="00C63407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271</w:t>
            </w:r>
            <w:r w:rsidR="00C63407" w:rsidRPr="0086005D">
              <w:rPr>
                <w:rFonts w:ascii="Angsana New" w:hAnsi="Angsana New"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544</w:t>
            </w:r>
          </w:p>
        </w:tc>
        <w:tc>
          <w:tcPr>
            <w:tcW w:w="270" w:type="dxa"/>
            <w:gridSpan w:val="4"/>
          </w:tcPr>
          <w:p w14:paraId="10073232" w14:textId="77777777" w:rsidR="00C63407" w:rsidRPr="0086005D" w:rsidRDefault="00C63407" w:rsidP="00C634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3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D6D8B" w14:textId="5B5AFBF9" w:rsidR="00C63407" w:rsidRPr="0086005D" w:rsidRDefault="00C63407" w:rsidP="004937E3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  <w:gridSpan w:val="3"/>
            <w:shd w:val="clear" w:color="auto" w:fill="auto"/>
            <w:vAlign w:val="bottom"/>
          </w:tcPr>
          <w:p w14:paraId="27007558" w14:textId="77777777" w:rsidR="00C63407" w:rsidRPr="0086005D" w:rsidRDefault="00C63407" w:rsidP="00C634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85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27095" w14:textId="3CB1B39C" w:rsidR="00C63407" w:rsidRPr="0086005D" w:rsidRDefault="00A453AA" w:rsidP="004937E3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-18"/>
              <w:rPr>
                <w:rFonts w:ascii="Angsana New" w:hAnsi="Angsana New"/>
                <w:sz w:val="23"/>
                <w:szCs w:val="23"/>
              </w:rPr>
            </w:pPr>
            <w:r w:rsidRPr="0086005D">
              <w:rPr>
                <w:rFonts w:ascii="Angsana New" w:hAnsi="Angsana New"/>
                <w:sz w:val="23"/>
                <w:szCs w:val="23"/>
                <w:lang w:val="en-US"/>
              </w:rPr>
              <w:t>280</w:t>
            </w:r>
            <w:r w:rsidR="00C63407" w:rsidRPr="0086005D">
              <w:rPr>
                <w:rFonts w:ascii="Angsana New" w:hAnsi="Angsana New"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sz w:val="23"/>
                <w:szCs w:val="23"/>
              </w:rPr>
              <w:t>778</w:t>
            </w:r>
          </w:p>
        </w:tc>
      </w:tr>
      <w:tr w:rsidR="00587BFD" w:rsidRPr="000332E7" w14:paraId="1C0D5783" w14:textId="77777777" w:rsidTr="00B6358A">
        <w:trPr>
          <w:gridAfter w:val="3"/>
          <w:wAfter w:w="325" w:type="dxa"/>
        </w:trPr>
        <w:tc>
          <w:tcPr>
            <w:tcW w:w="3997" w:type="dxa"/>
            <w:gridSpan w:val="5"/>
            <w:shd w:val="clear" w:color="auto" w:fill="auto"/>
          </w:tcPr>
          <w:p w14:paraId="7C1A96AA" w14:textId="77777777" w:rsidR="00C63407" w:rsidRPr="0086005D" w:rsidRDefault="00C63407" w:rsidP="00C63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52" w:type="dxa"/>
            <w:gridSpan w:val="10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1302AD" w14:textId="638E9562" w:rsidR="00C63407" w:rsidRPr="0086005D" w:rsidRDefault="00A453AA" w:rsidP="00C6340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86005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712</w:t>
            </w:r>
            <w:r w:rsidR="00C63407" w:rsidRPr="0086005D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295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B5A77B2" w14:textId="77777777" w:rsidR="00C63407" w:rsidRPr="0086005D" w:rsidRDefault="00C63407" w:rsidP="00C634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35" w:type="dxa"/>
            <w:gridSpan w:val="5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AEC121" w14:textId="0FB98606" w:rsidR="00C63407" w:rsidRPr="0086005D" w:rsidRDefault="00A453AA" w:rsidP="00C6340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86005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534</w:t>
            </w:r>
            <w:r w:rsidR="00C63407" w:rsidRPr="0086005D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373</w:t>
            </w:r>
          </w:p>
        </w:tc>
        <w:tc>
          <w:tcPr>
            <w:tcW w:w="286" w:type="dxa"/>
            <w:gridSpan w:val="4"/>
          </w:tcPr>
          <w:p w14:paraId="7333E42E" w14:textId="77777777" w:rsidR="00C63407" w:rsidRPr="0086005D" w:rsidRDefault="00C63407" w:rsidP="00C634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79" w:type="dxa"/>
            <w:gridSpan w:val="8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C5A6B5" w14:textId="55304E87" w:rsidR="00C63407" w:rsidRPr="0086005D" w:rsidRDefault="00A453AA" w:rsidP="00C6340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86005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426</w:t>
            </w:r>
            <w:r w:rsidR="00C63407" w:rsidRPr="0086005D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177</w:t>
            </w:r>
          </w:p>
        </w:tc>
        <w:tc>
          <w:tcPr>
            <w:tcW w:w="247" w:type="dxa"/>
            <w:gridSpan w:val="4"/>
            <w:shd w:val="clear" w:color="auto" w:fill="auto"/>
            <w:vAlign w:val="bottom"/>
          </w:tcPr>
          <w:p w14:paraId="41993A1B" w14:textId="77777777" w:rsidR="00C63407" w:rsidRPr="0086005D" w:rsidRDefault="00C63407" w:rsidP="00BF101C">
            <w:pPr>
              <w:pStyle w:val="acctfourfigures"/>
              <w:tabs>
                <w:tab w:val="clear" w:pos="765"/>
              </w:tabs>
              <w:spacing w:line="240" w:lineRule="atLeast"/>
              <w:ind w:right="29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133" w:type="dxa"/>
            <w:gridSpan w:val="5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56FB2C" w14:textId="69C9068B" w:rsidR="00C63407" w:rsidRPr="0086005D" w:rsidRDefault="00A453AA" w:rsidP="00BF101C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29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86005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66</w:t>
            </w:r>
            <w:r w:rsidR="00C63407" w:rsidRPr="0086005D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464</w:t>
            </w:r>
          </w:p>
        </w:tc>
        <w:tc>
          <w:tcPr>
            <w:tcW w:w="246" w:type="dxa"/>
            <w:gridSpan w:val="4"/>
            <w:shd w:val="clear" w:color="auto" w:fill="auto"/>
            <w:vAlign w:val="bottom"/>
          </w:tcPr>
          <w:p w14:paraId="59EE86E6" w14:textId="77777777" w:rsidR="00C63407" w:rsidRPr="0086005D" w:rsidRDefault="00C63407" w:rsidP="00C634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428" w:type="dxa"/>
            <w:gridSpan w:val="7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B9FD13" w14:textId="18C973F4" w:rsidR="00C63407" w:rsidRPr="0086005D" w:rsidRDefault="00A453AA" w:rsidP="00BF101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86005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21</w:t>
            </w:r>
            <w:r w:rsidR="00C63407" w:rsidRPr="0086005D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586</w:t>
            </w: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302E7B60" w14:textId="77777777" w:rsidR="00C63407" w:rsidRPr="0086005D" w:rsidRDefault="00C63407" w:rsidP="00C634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81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14:paraId="023FD191" w14:textId="1C175368" w:rsidR="00C63407" w:rsidRPr="0086005D" w:rsidRDefault="00A453AA" w:rsidP="00C63407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86005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371</w:t>
            </w:r>
            <w:r w:rsidR="00C63407" w:rsidRPr="0086005D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816</w:t>
            </w:r>
          </w:p>
        </w:tc>
        <w:tc>
          <w:tcPr>
            <w:tcW w:w="270" w:type="dxa"/>
            <w:gridSpan w:val="4"/>
          </w:tcPr>
          <w:p w14:paraId="65576A49" w14:textId="77777777" w:rsidR="00C63407" w:rsidRPr="0086005D" w:rsidRDefault="00C63407" w:rsidP="00C634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20" w:type="dxa"/>
            <w:gridSpan w:val="5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955EB7" w14:textId="776A0DF4" w:rsidR="00C63407" w:rsidRPr="0086005D" w:rsidRDefault="00A453AA" w:rsidP="00C6340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86005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379</w:t>
            </w:r>
            <w:r w:rsidR="00C63407" w:rsidRPr="0086005D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461</w:t>
            </w:r>
          </w:p>
        </w:tc>
        <w:tc>
          <w:tcPr>
            <w:tcW w:w="253" w:type="dxa"/>
            <w:gridSpan w:val="3"/>
            <w:shd w:val="clear" w:color="auto" w:fill="auto"/>
            <w:vAlign w:val="bottom"/>
          </w:tcPr>
          <w:p w14:paraId="2E5F8E6A" w14:textId="77777777" w:rsidR="00C63407" w:rsidRPr="0086005D" w:rsidRDefault="00C63407" w:rsidP="00C634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97" w:type="dxa"/>
            <w:gridSpan w:val="7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E73C9F" w14:textId="2969E610" w:rsidR="00C63407" w:rsidRPr="0086005D" w:rsidRDefault="00A453AA" w:rsidP="004937E3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-1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86005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2</w:t>
            </w:r>
            <w:r w:rsidR="00C63407" w:rsidRPr="0086005D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512</w:t>
            </w:r>
            <w:r w:rsidR="00C63407" w:rsidRPr="0086005D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172</w:t>
            </w:r>
          </w:p>
        </w:tc>
      </w:tr>
      <w:tr w:rsidR="00587BFD" w:rsidRPr="0086005D" w14:paraId="73C99F0C" w14:textId="77777777" w:rsidTr="00B6358A">
        <w:trPr>
          <w:gridAfter w:val="3"/>
          <w:wAfter w:w="325" w:type="dxa"/>
        </w:trPr>
        <w:tc>
          <w:tcPr>
            <w:tcW w:w="3997" w:type="dxa"/>
            <w:gridSpan w:val="5"/>
            <w:shd w:val="clear" w:color="auto" w:fill="auto"/>
          </w:tcPr>
          <w:p w14:paraId="07BE49E9" w14:textId="77777777" w:rsidR="00E12BB1" w:rsidRPr="0086005D" w:rsidRDefault="00E12BB1" w:rsidP="00DB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252" w:type="dxa"/>
            <w:gridSpan w:val="10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2631F5" w14:textId="77777777" w:rsidR="00E12BB1" w:rsidRPr="0086005D" w:rsidRDefault="00E12BB1" w:rsidP="00DB6BBD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6575454" w14:textId="77777777" w:rsidR="00E12BB1" w:rsidRPr="0086005D" w:rsidRDefault="00E12BB1" w:rsidP="00DB6B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035" w:type="dxa"/>
            <w:gridSpan w:val="5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4AE991" w14:textId="77777777" w:rsidR="00E12BB1" w:rsidRPr="0086005D" w:rsidRDefault="00E12BB1" w:rsidP="00DB6BBD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86" w:type="dxa"/>
            <w:gridSpan w:val="4"/>
          </w:tcPr>
          <w:p w14:paraId="67EF2B5A" w14:textId="77777777" w:rsidR="00E12BB1" w:rsidRPr="0086005D" w:rsidRDefault="00E12BB1" w:rsidP="00DB6B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79" w:type="dxa"/>
            <w:gridSpan w:val="8"/>
            <w:tcBorders>
              <w:top w:val="double" w:sz="4" w:space="0" w:color="auto"/>
            </w:tcBorders>
            <w:vAlign w:val="bottom"/>
          </w:tcPr>
          <w:p w14:paraId="5D5F0711" w14:textId="77777777" w:rsidR="00E12BB1" w:rsidRPr="0086005D" w:rsidRDefault="00E12BB1" w:rsidP="00DB6BBD">
            <w:pPr>
              <w:pStyle w:val="acctfourfigures"/>
              <w:tabs>
                <w:tab w:val="clear" w:pos="765"/>
                <w:tab w:val="decimal" w:pos="943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36" w:type="dxa"/>
            <w:gridSpan w:val="3"/>
            <w:shd w:val="clear" w:color="auto" w:fill="auto"/>
            <w:vAlign w:val="bottom"/>
          </w:tcPr>
          <w:p w14:paraId="219EFC2E" w14:textId="77777777" w:rsidR="00E12BB1" w:rsidRPr="0086005D" w:rsidRDefault="00E12BB1" w:rsidP="00DB6B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144" w:type="dxa"/>
            <w:gridSpan w:val="6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3D44DA" w14:textId="77777777" w:rsidR="00E12BB1" w:rsidRPr="0086005D" w:rsidRDefault="00E12BB1" w:rsidP="00DB6BBD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46" w:type="dxa"/>
            <w:gridSpan w:val="4"/>
            <w:shd w:val="clear" w:color="auto" w:fill="auto"/>
            <w:vAlign w:val="bottom"/>
          </w:tcPr>
          <w:p w14:paraId="28875EBA" w14:textId="77777777" w:rsidR="00E12BB1" w:rsidRPr="0086005D" w:rsidRDefault="00E12BB1" w:rsidP="00DB6B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428" w:type="dxa"/>
            <w:gridSpan w:val="7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49BF0A" w14:textId="77777777" w:rsidR="00E12BB1" w:rsidRPr="0086005D" w:rsidRDefault="00E12BB1" w:rsidP="00DB6BBD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6432C8AF" w14:textId="77777777" w:rsidR="00E12BB1" w:rsidRPr="0086005D" w:rsidRDefault="00E12BB1" w:rsidP="00DB6B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88" w:type="dxa"/>
            <w:gridSpan w:val="6"/>
            <w:tcBorders>
              <w:top w:val="double" w:sz="4" w:space="0" w:color="auto"/>
            </w:tcBorders>
          </w:tcPr>
          <w:p w14:paraId="0B49CAB4" w14:textId="77777777" w:rsidR="00E12BB1" w:rsidRPr="0086005D" w:rsidRDefault="00E12BB1" w:rsidP="00DB6BBD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  <w:gridSpan w:val="4"/>
          </w:tcPr>
          <w:p w14:paraId="28F208CD" w14:textId="77777777" w:rsidR="00E12BB1" w:rsidRPr="0086005D" w:rsidRDefault="00E12BB1" w:rsidP="00DB6B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213" w:type="dxa"/>
            <w:gridSpan w:val="4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4856CB" w14:textId="77777777" w:rsidR="00E12BB1" w:rsidRPr="0086005D" w:rsidRDefault="00E12BB1" w:rsidP="00DB6BBD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53" w:type="dxa"/>
            <w:gridSpan w:val="3"/>
            <w:shd w:val="clear" w:color="auto" w:fill="auto"/>
            <w:vAlign w:val="bottom"/>
          </w:tcPr>
          <w:p w14:paraId="3A369E09" w14:textId="77777777" w:rsidR="00E12BB1" w:rsidRPr="0086005D" w:rsidRDefault="00E12BB1" w:rsidP="00DB6B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097" w:type="dxa"/>
            <w:gridSpan w:val="7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599583" w14:textId="77777777" w:rsidR="00E12BB1" w:rsidRPr="0086005D" w:rsidRDefault="00E12BB1" w:rsidP="00DB6BBD">
            <w:pPr>
              <w:pStyle w:val="acctfourfigures"/>
              <w:tabs>
                <w:tab w:val="clear" w:pos="765"/>
                <w:tab w:val="decimal" w:pos="112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</w:tr>
      <w:tr w:rsidR="00587BFD" w:rsidRPr="000332E7" w14:paraId="7848BAB3" w14:textId="77777777" w:rsidTr="00B6358A">
        <w:trPr>
          <w:gridAfter w:val="3"/>
          <w:wAfter w:w="325" w:type="dxa"/>
        </w:trPr>
        <w:tc>
          <w:tcPr>
            <w:tcW w:w="3997" w:type="dxa"/>
            <w:gridSpan w:val="5"/>
            <w:shd w:val="clear" w:color="auto" w:fill="auto"/>
          </w:tcPr>
          <w:p w14:paraId="5F8F6975" w14:textId="1B1B1B49" w:rsidR="0090725C" w:rsidRPr="0086005D" w:rsidRDefault="0090725C" w:rsidP="005A7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86005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A453AA" w:rsidRPr="0086005D">
              <w:rPr>
                <w:rFonts w:ascii="Angsana New" w:hAnsi="Angsana New"/>
                <w:b/>
                <w:bCs/>
                <w:sz w:val="23"/>
                <w:szCs w:val="23"/>
              </w:rPr>
              <w:t>31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="00A453AA" w:rsidRPr="0086005D">
              <w:rPr>
                <w:rFonts w:ascii="Angsana New" w:hAnsi="Angsana New"/>
                <w:b/>
                <w:bCs/>
                <w:sz w:val="23"/>
                <w:szCs w:val="23"/>
              </w:rPr>
              <w:t>2563</w:t>
            </w:r>
          </w:p>
        </w:tc>
        <w:tc>
          <w:tcPr>
            <w:tcW w:w="1252" w:type="dxa"/>
            <w:gridSpan w:val="10"/>
            <w:shd w:val="clear" w:color="auto" w:fill="auto"/>
            <w:vAlign w:val="bottom"/>
          </w:tcPr>
          <w:p w14:paraId="1BCD85B1" w14:textId="160396F1" w:rsidR="0090725C" w:rsidRPr="0086005D" w:rsidRDefault="0090725C" w:rsidP="005A7B57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368EA17B" w14:textId="77777777" w:rsidR="0090725C" w:rsidRPr="0086005D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35" w:type="dxa"/>
            <w:gridSpan w:val="5"/>
            <w:shd w:val="clear" w:color="auto" w:fill="auto"/>
            <w:vAlign w:val="bottom"/>
          </w:tcPr>
          <w:p w14:paraId="18D5BEC8" w14:textId="77777777" w:rsidR="0090725C" w:rsidRPr="0086005D" w:rsidRDefault="0090725C" w:rsidP="005A7B5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86" w:type="dxa"/>
            <w:gridSpan w:val="4"/>
          </w:tcPr>
          <w:p w14:paraId="5B04C2FD" w14:textId="77777777" w:rsidR="0090725C" w:rsidRPr="0086005D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79" w:type="dxa"/>
            <w:gridSpan w:val="8"/>
            <w:vAlign w:val="bottom"/>
          </w:tcPr>
          <w:p w14:paraId="60B956EC" w14:textId="77777777" w:rsidR="0090725C" w:rsidRPr="0086005D" w:rsidRDefault="0090725C" w:rsidP="005A7B5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47" w:type="dxa"/>
            <w:gridSpan w:val="4"/>
            <w:shd w:val="clear" w:color="auto" w:fill="auto"/>
            <w:vAlign w:val="bottom"/>
          </w:tcPr>
          <w:p w14:paraId="414894F8" w14:textId="77777777" w:rsidR="0090725C" w:rsidRPr="0086005D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133" w:type="dxa"/>
            <w:gridSpan w:val="5"/>
            <w:shd w:val="clear" w:color="auto" w:fill="auto"/>
            <w:vAlign w:val="bottom"/>
          </w:tcPr>
          <w:p w14:paraId="1887C3E4" w14:textId="77777777" w:rsidR="0090725C" w:rsidRPr="0086005D" w:rsidRDefault="0090725C" w:rsidP="005A7B57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46" w:type="dxa"/>
            <w:gridSpan w:val="4"/>
            <w:shd w:val="clear" w:color="auto" w:fill="auto"/>
            <w:vAlign w:val="bottom"/>
          </w:tcPr>
          <w:p w14:paraId="2B72B47B" w14:textId="77777777" w:rsidR="0090725C" w:rsidRPr="0086005D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428" w:type="dxa"/>
            <w:gridSpan w:val="7"/>
            <w:shd w:val="clear" w:color="auto" w:fill="auto"/>
            <w:vAlign w:val="bottom"/>
          </w:tcPr>
          <w:p w14:paraId="6A82A46E" w14:textId="77777777" w:rsidR="0090725C" w:rsidRPr="0086005D" w:rsidRDefault="0090725C" w:rsidP="005A7B57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30EAF052" w14:textId="77777777" w:rsidR="0090725C" w:rsidRPr="0086005D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81" w:type="dxa"/>
            <w:gridSpan w:val="5"/>
          </w:tcPr>
          <w:p w14:paraId="401243E5" w14:textId="77777777" w:rsidR="0090725C" w:rsidRPr="0086005D" w:rsidRDefault="0090725C" w:rsidP="005A7B57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gridSpan w:val="4"/>
          </w:tcPr>
          <w:p w14:paraId="17C37452" w14:textId="77777777" w:rsidR="0090725C" w:rsidRPr="0086005D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20" w:type="dxa"/>
            <w:gridSpan w:val="5"/>
            <w:shd w:val="clear" w:color="auto" w:fill="auto"/>
            <w:vAlign w:val="bottom"/>
          </w:tcPr>
          <w:p w14:paraId="4052363F" w14:textId="77777777" w:rsidR="0090725C" w:rsidRPr="0086005D" w:rsidRDefault="0090725C" w:rsidP="005A7B5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3" w:type="dxa"/>
            <w:gridSpan w:val="3"/>
            <w:shd w:val="clear" w:color="auto" w:fill="auto"/>
            <w:vAlign w:val="bottom"/>
          </w:tcPr>
          <w:p w14:paraId="2CF7DB2A" w14:textId="77777777" w:rsidR="0090725C" w:rsidRPr="0086005D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97" w:type="dxa"/>
            <w:gridSpan w:val="7"/>
            <w:shd w:val="clear" w:color="auto" w:fill="auto"/>
            <w:vAlign w:val="bottom"/>
          </w:tcPr>
          <w:p w14:paraId="3B9FB0A7" w14:textId="77777777" w:rsidR="0090725C" w:rsidRPr="0086005D" w:rsidRDefault="0090725C" w:rsidP="005A7B57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</w:tr>
      <w:tr w:rsidR="00350402" w:rsidRPr="000332E7" w14:paraId="0946D745" w14:textId="77777777" w:rsidTr="00B6358A">
        <w:trPr>
          <w:gridAfter w:val="3"/>
          <w:wAfter w:w="325" w:type="dxa"/>
        </w:trPr>
        <w:tc>
          <w:tcPr>
            <w:tcW w:w="3997" w:type="dxa"/>
            <w:gridSpan w:val="5"/>
            <w:shd w:val="clear" w:color="auto" w:fill="auto"/>
          </w:tcPr>
          <w:p w14:paraId="192F6289" w14:textId="77777777" w:rsidR="0090725C" w:rsidRPr="0086005D" w:rsidRDefault="0090725C" w:rsidP="005A7B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86005D">
              <w:rPr>
                <w:rFonts w:ascii="Angsana New" w:hAnsi="Angsana New"/>
                <w:sz w:val="23"/>
                <w:szCs w:val="23"/>
                <w:cs/>
              </w:rPr>
              <w:t>ภายใต้กรรมสิทธิ์ของกลุ่มบริษัท</w:t>
            </w:r>
          </w:p>
        </w:tc>
        <w:tc>
          <w:tcPr>
            <w:tcW w:w="1252" w:type="dxa"/>
            <w:gridSpan w:val="10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E3DED6" w14:textId="456253EF" w:rsidR="0090725C" w:rsidRPr="0086005D" w:rsidRDefault="000070BC" w:rsidP="005A7B5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86005D">
              <w:rPr>
                <w:rFonts w:ascii="Angsana New" w:hAnsi="Angsana New"/>
                <w:b/>
                <w:bCs/>
                <w:sz w:val="23"/>
                <w:szCs w:val="23"/>
              </w:rPr>
              <w:t>707,557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5E89301" w14:textId="77777777" w:rsidR="0090725C" w:rsidRPr="0086005D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35" w:type="dxa"/>
            <w:gridSpan w:val="5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65C7059" w14:textId="041CD62B" w:rsidR="0090725C" w:rsidRPr="0086005D" w:rsidRDefault="000070BC" w:rsidP="005A7B5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86005D">
              <w:rPr>
                <w:rFonts w:ascii="Angsana New" w:hAnsi="Angsana New"/>
                <w:b/>
                <w:bCs/>
                <w:sz w:val="23"/>
                <w:szCs w:val="23"/>
              </w:rPr>
              <w:t>4</w:t>
            </w:r>
            <w:r w:rsidR="00C71E20" w:rsidRPr="0086005D">
              <w:rPr>
                <w:rFonts w:ascii="Angsana New" w:hAnsi="Angsana New"/>
                <w:b/>
                <w:bCs/>
                <w:sz w:val="23"/>
                <w:szCs w:val="23"/>
              </w:rPr>
              <w:t>52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C71E20" w:rsidRPr="0086005D">
              <w:rPr>
                <w:rFonts w:ascii="Angsana New" w:hAnsi="Angsana New"/>
                <w:b/>
                <w:bCs/>
                <w:sz w:val="23"/>
                <w:szCs w:val="23"/>
              </w:rPr>
              <w:t>803</w:t>
            </w:r>
          </w:p>
        </w:tc>
        <w:tc>
          <w:tcPr>
            <w:tcW w:w="286" w:type="dxa"/>
            <w:gridSpan w:val="4"/>
          </w:tcPr>
          <w:p w14:paraId="234EB7C9" w14:textId="77777777" w:rsidR="0090725C" w:rsidRPr="0086005D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79" w:type="dxa"/>
            <w:gridSpan w:val="8"/>
            <w:tcBorders>
              <w:bottom w:val="double" w:sz="4" w:space="0" w:color="auto"/>
            </w:tcBorders>
            <w:vAlign w:val="bottom"/>
          </w:tcPr>
          <w:p w14:paraId="1DED6F5E" w14:textId="4AFEB9FD" w:rsidR="0090725C" w:rsidRPr="0086005D" w:rsidRDefault="000070BC" w:rsidP="005A7B57">
            <w:pPr>
              <w:pStyle w:val="acctfourfigures"/>
              <w:tabs>
                <w:tab w:val="clear" w:pos="765"/>
                <w:tab w:val="decimal" w:pos="943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86005D">
              <w:rPr>
                <w:rFonts w:ascii="Angsana New" w:hAnsi="Angsana New"/>
                <w:b/>
                <w:bCs/>
                <w:sz w:val="23"/>
                <w:szCs w:val="23"/>
              </w:rPr>
              <w:t>158,6</w:t>
            </w:r>
            <w:r w:rsidR="001D2461" w:rsidRPr="0086005D">
              <w:rPr>
                <w:rFonts w:ascii="Angsana New" w:hAnsi="Angsana New"/>
                <w:b/>
                <w:bCs/>
                <w:sz w:val="23"/>
                <w:szCs w:val="23"/>
              </w:rPr>
              <w:t>4</w:t>
            </w:r>
            <w:r w:rsidR="00C33384" w:rsidRPr="0086005D">
              <w:rPr>
                <w:rFonts w:ascii="Angsana New" w:hAnsi="Angsana New"/>
                <w:b/>
                <w:bCs/>
                <w:sz w:val="23"/>
                <w:szCs w:val="23"/>
              </w:rPr>
              <w:t>0</w:t>
            </w:r>
          </w:p>
        </w:tc>
        <w:tc>
          <w:tcPr>
            <w:tcW w:w="247" w:type="dxa"/>
            <w:gridSpan w:val="4"/>
            <w:shd w:val="clear" w:color="auto" w:fill="auto"/>
            <w:vAlign w:val="bottom"/>
          </w:tcPr>
          <w:p w14:paraId="38D6185B" w14:textId="77777777" w:rsidR="0090725C" w:rsidRPr="0086005D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133" w:type="dxa"/>
            <w:gridSpan w:val="5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8711F2C" w14:textId="2931F800" w:rsidR="0090725C" w:rsidRPr="0086005D" w:rsidRDefault="000070BC" w:rsidP="00BF101C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3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86005D">
              <w:rPr>
                <w:rFonts w:ascii="Angsana New" w:hAnsi="Angsana New"/>
                <w:b/>
                <w:bCs/>
                <w:sz w:val="23"/>
                <w:szCs w:val="23"/>
              </w:rPr>
              <w:t>53,</w:t>
            </w:r>
            <w:r w:rsidR="001D2461" w:rsidRPr="0086005D">
              <w:rPr>
                <w:rFonts w:ascii="Angsana New" w:hAnsi="Angsana New"/>
                <w:b/>
                <w:bCs/>
                <w:sz w:val="23"/>
                <w:szCs w:val="23"/>
              </w:rPr>
              <w:t>861</w:t>
            </w:r>
          </w:p>
        </w:tc>
        <w:tc>
          <w:tcPr>
            <w:tcW w:w="246" w:type="dxa"/>
            <w:gridSpan w:val="4"/>
            <w:shd w:val="clear" w:color="auto" w:fill="auto"/>
            <w:vAlign w:val="bottom"/>
          </w:tcPr>
          <w:p w14:paraId="76C592BA" w14:textId="77777777" w:rsidR="0090725C" w:rsidRPr="0086005D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428" w:type="dxa"/>
            <w:gridSpan w:val="7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9AEF2C" w14:textId="7D03F0B6" w:rsidR="0090725C" w:rsidRPr="0086005D" w:rsidRDefault="000070BC" w:rsidP="00BF101C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right="-141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86005D">
              <w:rPr>
                <w:rFonts w:ascii="Angsana New" w:hAnsi="Angsana New"/>
                <w:b/>
                <w:bCs/>
                <w:sz w:val="23"/>
                <w:szCs w:val="23"/>
              </w:rPr>
              <w:t>16,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7</w:t>
            </w:r>
            <w:r w:rsidR="001D2461" w:rsidRPr="0086005D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49</w:t>
            </w: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16D6195E" w14:textId="77777777" w:rsidR="0090725C" w:rsidRPr="0086005D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81" w:type="dxa"/>
            <w:gridSpan w:val="5"/>
            <w:tcBorders>
              <w:bottom w:val="double" w:sz="4" w:space="0" w:color="auto"/>
            </w:tcBorders>
          </w:tcPr>
          <w:p w14:paraId="2E97EF56" w14:textId="5E617ABB" w:rsidR="0090725C" w:rsidRPr="0086005D" w:rsidRDefault="00C71E20" w:rsidP="005A7B57">
            <w:pPr>
              <w:pStyle w:val="acctfourfigures"/>
              <w:tabs>
                <w:tab w:val="clear" w:pos="765"/>
                <w:tab w:val="decimal" w:pos="87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86005D">
              <w:rPr>
                <w:rFonts w:ascii="Angsana New" w:hAnsi="Angsana New"/>
                <w:b/>
                <w:bCs/>
                <w:sz w:val="23"/>
                <w:szCs w:val="23"/>
              </w:rPr>
              <w:t>195</w:t>
            </w:r>
            <w:r w:rsidR="001D2461" w:rsidRPr="0086005D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</w:rPr>
              <w:t>338</w:t>
            </w:r>
          </w:p>
        </w:tc>
        <w:tc>
          <w:tcPr>
            <w:tcW w:w="270" w:type="dxa"/>
            <w:gridSpan w:val="4"/>
          </w:tcPr>
          <w:p w14:paraId="15C574F6" w14:textId="77777777" w:rsidR="0090725C" w:rsidRPr="0086005D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20" w:type="dxa"/>
            <w:gridSpan w:val="5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24B61E" w14:textId="79DCB81E" w:rsidR="0090725C" w:rsidRPr="0086005D" w:rsidRDefault="000070BC" w:rsidP="005A7B57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86005D">
              <w:rPr>
                <w:rFonts w:ascii="Angsana New" w:hAnsi="Angsana New"/>
                <w:b/>
                <w:bCs/>
                <w:sz w:val="23"/>
                <w:szCs w:val="23"/>
              </w:rPr>
              <w:t>368,231</w:t>
            </w:r>
          </w:p>
        </w:tc>
        <w:tc>
          <w:tcPr>
            <w:tcW w:w="253" w:type="dxa"/>
            <w:gridSpan w:val="3"/>
            <w:shd w:val="clear" w:color="auto" w:fill="auto"/>
            <w:vAlign w:val="bottom"/>
          </w:tcPr>
          <w:p w14:paraId="426B71F1" w14:textId="77777777" w:rsidR="0090725C" w:rsidRPr="0086005D" w:rsidRDefault="0090725C" w:rsidP="005A7B5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97" w:type="dxa"/>
            <w:gridSpan w:val="7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FF0A9C" w14:textId="358EDB26" w:rsidR="0090725C" w:rsidRPr="0086005D" w:rsidRDefault="00C71E20" w:rsidP="004937E3">
            <w:pPr>
              <w:pStyle w:val="acctfourfigures"/>
              <w:tabs>
                <w:tab w:val="clear" w:pos="765"/>
                <w:tab w:val="decimal" w:pos="1121"/>
              </w:tabs>
              <w:spacing w:line="240" w:lineRule="atLeast"/>
              <w:ind w:right="-1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86005D">
              <w:rPr>
                <w:rFonts w:ascii="Angsana New" w:hAnsi="Angsana New"/>
                <w:b/>
                <w:bCs/>
                <w:sz w:val="23"/>
                <w:szCs w:val="23"/>
              </w:rPr>
              <w:t>1</w:t>
            </w:r>
            <w:r w:rsidR="000070BC" w:rsidRPr="0086005D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86005D">
              <w:rPr>
                <w:rFonts w:ascii="Angsana New" w:hAnsi="Angsana New"/>
                <w:b/>
                <w:bCs/>
                <w:sz w:val="23"/>
                <w:szCs w:val="23"/>
              </w:rPr>
              <w:t>953,179</w:t>
            </w:r>
          </w:p>
        </w:tc>
      </w:tr>
      <w:tr w:rsidR="00EA7947" w:rsidRPr="00F61C23" w14:paraId="0388B302" w14:textId="77777777" w:rsidTr="00B6358A">
        <w:trPr>
          <w:gridAfter w:val="6"/>
          <w:wAfter w:w="523" w:type="dxa"/>
        </w:trPr>
        <w:tc>
          <w:tcPr>
            <w:tcW w:w="3850" w:type="dxa"/>
            <w:shd w:val="clear" w:color="auto" w:fill="auto"/>
          </w:tcPr>
          <w:p w14:paraId="05DE3743" w14:textId="77777777" w:rsidR="00EA7947" w:rsidRPr="00F61C23" w:rsidRDefault="00EA7947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27"/>
                <w:szCs w:val="27"/>
                <w:cs/>
              </w:rPr>
            </w:pPr>
          </w:p>
        </w:tc>
        <w:tc>
          <w:tcPr>
            <w:tcW w:w="10891" w:type="dxa"/>
            <w:gridSpan w:val="78"/>
          </w:tcPr>
          <w:p w14:paraId="38FAAB41" w14:textId="5EBFE78C" w:rsidR="00EA7947" w:rsidRPr="00F61C23" w:rsidRDefault="00EA7947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61C2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A7947" w:rsidRPr="00F61C23" w14:paraId="4A764711" w14:textId="77777777" w:rsidTr="00B6358A">
        <w:trPr>
          <w:gridAfter w:val="6"/>
          <w:wAfter w:w="523" w:type="dxa"/>
        </w:trPr>
        <w:tc>
          <w:tcPr>
            <w:tcW w:w="3850" w:type="dxa"/>
            <w:shd w:val="clear" w:color="auto" w:fill="auto"/>
          </w:tcPr>
          <w:p w14:paraId="2E4817C3" w14:textId="77777777" w:rsidR="00EA7947" w:rsidRPr="00F61C23" w:rsidRDefault="00EA7947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7"/>
                <w:szCs w:val="27"/>
              </w:rPr>
            </w:pPr>
          </w:p>
        </w:tc>
        <w:tc>
          <w:tcPr>
            <w:tcW w:w="988" w:type="dxa"/>
            <w:gridSpan w:val="6"/>
            <w:shd w:val="clear" w:color="auto" w:fill="auto"/>
            <w:vAlign w:val="bottom"/>
          </w:tcPr>
          <w:p w14:paraId="1EC46AFC" w14:textId="00E42620" w:rsidR="00EA7947" w:rsidRPr="00F61C23" w:rsidRDefault="00EA7947" w:rsidP="0043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61C23">
              <w:rPr>
                <w:rFonts w:ascii="Angsana New" w:hAnsi="Angsana New"/>
                <w:sz w:val="27"/>
                <w:szCs w:val="27"/>
                <w:cs/>
              </w:rPr>
              <w:t>ที่ดิน</w:t>
            </w:r>
          </w:p>
        </w:tc>
        <w:tc>
          <w:tcPr>
            <w:tcW w:w="270" w:type="dxa"/>
            <w:gridSpan w:val="4"/>
            <w:shd w:val="clear" w:color="auto" w:fill="auto"/>
            <w:vAlign w:val="bottom"/>
          </w:tcPr>
          <w:p w14:paraId="70490289" w14:textId="77777777" w:rsidR="00EA7947" w:rsidRPr="00F61C23" w:rsidRDefault="00EA7947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4" w:type="dxa"/>
            <w:gridSpan w:val="8"/>
            <w:shd w:val="clear" w:color="auto" w:fill="auto"/>
            <w:vAlign w:val="bottom"/>
          </w:tcPr>
          <w:p w14:paraId="3BF33C6D" w14:textId="77777777" w:rsidR="00EA7947" w:rsidRPr="00F61C23" w:rsidRDefault="00EA7947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  <w:cs/>
              </w:rPr>
              <w:t>อาคารและส่วนปรับปรุงอาคาร</w:t>
            </w:r>
          </w:p>
        </w:tc>
        <w:tc>
          <w:tcPr>
            <w:tcW w:w="271" w:type="dxa"/>
            <w:gridSpan w:val="2"/>
            <w:vAlign w:val="bottom"/>
          </w:tcPr>
          <w:p w14:paraId="7D6208C5" w14:textId="77777777" w:rsidR="00EA7947" w:rsidRPr="00F61C23" w:rsidRDefault="00EA7947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gridSpan w:val="7"/>
            <w:vAlign w:val="bottom"/>
          </w:tcPr>
          <w:p w14:paraId="34F77257" w14:textId="77777777" w:rsidR="00EA7947" w:rsidRPr="00F61C23" w:rsidRDefault="00EA7947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  <w:cs/>
              </w:rPr>
              <w:t>เครื่องจักร</w:t>
            </w: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13EA485A" w14:textId="77777777" w:rsidR="00EA7947" w:rsidRPr="00F61C23" w:rsidRDefault="00EA7947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gridSpan w:val="9"/>
            <w:shd w:val="clear" w:color="auto" w:fill="auto"/>
            <w:vAlign w:val="bottom"/>
          </w:tcPr>
          <w:p w14:paraId="1DE668E2" w14:textId="77777777" w:rsidR="00EA7947" w:rsidRPr="00F61C23" w:rsidRDefault="00EA7947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  <w:cs/>
              </w:rPr>
              <w:t>เครื่องมือและอุปกรณ์โรงงาน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2B5264D1" w14:textId="77777777" w:rsidR="00EA7947" w:rsidRPr="00F61C23" w:rsidRDefault="00EA7947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4" w:type="dxa"/>
            <w:gridSpan w:val="6"/>
            <w:shd w:val="clear" w:color="auto" w:fill="auto"/>
            <w:vAlign w:val="bottom"/>
          </w:tcPr>
          <w:p w14:paraId="12F2810B" w14:textId="77777777" w:rsidR="00EA7947" w:rsidRPr="00F61C23" w:rsidRDefault="00EA7947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  <w:cs/>
              </w:rPr>
              <w:t>เครื่องตกแต่ง</w:t>
            </w:r>
          </w:p>
          <w:p w14:paraId="7C4D31AC" w14:textId="77777777" w:rsidR="00EA7947" w:rsidRPr="00F61C23" w:rsidRDefault="00EA7947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  <w:cs/>
              </w:rPr>
              <w:t>ติดตั้งและเครื่องใช้สำนักงาน</w:t>
            </w: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387799E8" w14:textId="77777777" w:rsidR="00EA7947" w:rsidRPr="00F61C23" w:rsidRDefault="00EA7947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gridSpan w:val="7"/>
            <w:vAlign w:val="bottom"/>
          </w:tcPr>
          <w:p w14:paraId="5F582E06" w14:textId="77777777" w:rsidR="00EA7947" w:rsidRPr="00F61C23" w:rsidRDefault="00EA7947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61C23">
              <w:rPr>
                <w:rFonts w:ascii="Angsana New" w:hAnsi="Angsana New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270" w:type="dxa"/>
            <w:gridSpan w:val="4"/>
          </w:tcPr>
          <w:p w14:paraId="54EA86BA" w14:textId="77777777" w:rsidR="00EA7947" w:rsidRPr="00F61C23" w:rsidRDefault="00EA7947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60" w:type="dxa"/>
            <w:gridSpan w:val="6"/>
            <w:shd w:val="clear" w:color="auto" w:fill="auto"/>
            <w:vAlign w:val="bottom"/>
          </w:tcPr>
          <w:p w14:paraId="443F72A6" w14:textId="77777777" w:rsidR="00EA7947" w:rsidRPr="00F61C23" w:rsidRDefault="00EA7947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  <w:cs/>
              </w:rPr>
              <w:t>สินทรัพย์</w:t>
            </w:r>
            <w:r w:rsidRPr="00F61C23">
              <w:rPr>
                <w:rFonts w:ascii="Angsana New" w:hAnsi="Angsana New"/>
                <w:sz w:val="27"/>
                <w:szCs w:val="27"/>
                <w:cs/>
              </w:rPr>
              <w:br/>
              <w:t>ระหว่างก่อสร้าง</w:t>
            </w:r>
          </w:p>
        </w:tc>
        <w:tc>
          <w:tcPr>
            <w:tcW w:w="248" w:type="dxa"/>
            <w:gridSpan w:val="3"/>
            <w:shd w:val="clear" w:color="auto" w:fill="auto"/>
            <w:vAlign w:val="bottom"/>
          </w:tcPr>
          <w:p w14:paraId="511E256B" w14:textId="77777777" w:rsidR="00EA7947" w:rsidRPr="00F61C23" w:rsidRDefault="00EA7947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07" w:type="dxa"/>
            <w:gridSpan w:val="5"/>
            <w:vAlign w:val="bottom"/>
          </w:tcPr>
          <w:p w14:paraId="0C8E4EEB" w14:textId="77777777" w:rsidR="00EA7947" w:rsidRPr="00F61C23" w:rsidRDefault="00EA7947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F61C23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</w:tr>
      <w:tr w:rsidR="00EA7947" w:rsidRPr="00F61C23" w14:paraId="5DBF08AB" w14:textId="77777777" w:rsidTr="00B6358A">
        <w:trPr>
          <w:gridAfter w:val="6"/>
          <w:wAfter w:w="523" w:type="dxa"/>
        </w:trPr>
        <w:tc>
          <w:tcPr>
            <w:tcW w:w="3850" w:type="dxa"/>
            <w:shd w:val="clear" w:color="auto" w:fill="auto"/>
          </w:tcPr>
          <w:p w14:paraId="36912BC5" w14:textId="77777777" w:rsidR="00EA7947" w:rsidRPr="00F61C23" w:rsidRDefault="00EA7947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0891" w:type="dxa"/>
            <w:gridSpan w:val="78"/>
          </w:tcPr>
          <w:p w14:paraId="7A49012D" w14:textId="7F0E98F8" w:rsidR="00EA7947" w:rsidRPr="00F61C23" w:rsidRDefault="00EA7947" w:rsidP="002C45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</w:pPr>
            <w:r w:rsidRPr="00F61C23">
              <w:rPr>
                <w:rFonts w:ascii="Angsana New" w:hAnsi="Angsana New"/>
                <w:i/>
                <w:iCs/>
                <w:sz w:val="27"/>
                <w:szCs w:val="27"/>
              </w:rPr>
              <w:t>(</w:t>
            </w:r>
            <w:r w:rsidRPr="00F61C23"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  <w:t>พันบาท)</w:t>
            </w:r>
          </w:p>
        </w:tc>
      </w:tr>
      <w:tr w:rsidR="00EA7947" w:rsidRPr="00F61C23" w14:paraId="425FAA98" w14:textId="77777777" w:rsidTr="00B6358A">
        <w:trPr>
          <w:gridAfter w:val="6"/>
          <w:wAfter w:w="523" w:type="dxa"/>
        </w:trPr>
        <w:tc>
          <w:tcPr>
            <w:tcW w:w="3850" w:type="dxa"/>
            <w:shd w:val="clear" w:color="auto" w:fill="auto"/>
          </w:tcPr>
          <w:p w14:paraId="04BC6290" w14:textId="77777777" w:rsidR="00EA7947" w:rsidRPr="00F61C23" w:rsidRDefault="00EA7947" w:rsidP="002C4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7"/>
                <w:szCs w:val="27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ราคาทุน</w:t>
            </w:r>
          </w:p>
        </w:tc>
        <w:tc>
          <w:tcPr>
            <w:tcW w:w="988" w:type="dxa"/>
            <w:gridSpan w:val="6"/>
            <w:shd w:val="clear" w:color="auto" w:fill="auto"/>
            <w:vAlign w:val="bottom"/>
          </w:tcPr>
          <w:p w14:paraId="4A1DEB01" w14:textId="5C3E31C1" w:rsidR="00EA7947" w:rsidRPr="00F61C23" w:rsidRDefault="00EA7947" w:rsidP="002C4580">
            <w:pPr>
              <w:pStyle w:val="acctfourfigures"/>
              <w:tabs>
                <w:tab w:val="clear" w:pos="765"/>
              </w:tabs>
              <w:spacing w:line="240" w:lineRule="atLeast"/>
              <w:ind w:left="-126" w:right="-108"/>
              <w:jc w:val="right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gridSpan w:val="4"/>
            <w:shd w:val="clear" w:color="auto" w:fill="auto"/>
            <w:vAlign w:val="bottom"/>
          </w:tcPr>
          <w:p w14:paraId="78CD6425" w14:textId="77777777" w:rsidR="00EA7947" w:rsidRPr="00F61C23" w:rsidRDefault="00EA7947" w:rsidP="002C45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4" w:type="dxa"/>
            <w:gridSpan w:val="8"/>
            <w:shd w:val="clear" w:color="auto" w:fill="auto"/>
            <w:vAlign w:val="bottom"/>
          </w:tcPr>
          <w:p w14:paraId="7A87D706" w14:textId="77777777" w:rsidR="00EA7947" w:rsidRPr="00F61C23" w:rsidRDefault="00EA7947" w:rsidP="002C45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1" w:type="dxa"/>
            <w:gridSpan w:val="2"/>
          </w:tcPr>
          <w:p w14:paraId="4850FD7C" w14:textId="77777777" w:rsidR="00EA7947" w:rsidRPr="00F61C23" w:rsidRDefault="00EA7947" w:rsidP="002C45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gridSpan w:val="7"/>
            <w:vAlign w:val="bottom"/>
          </w:tcPr>
          <w:p w14:paraId="66196512" w14:textId="77777777" w:rsidR="00EA7947" w:rsidRPr="00F61C23" w:rsidRDefault="00EA7947" w:rsidP="002C45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77475A5F" w14:textId="77777777" w:rsidR="00EA7947" w:rsidRPr="00F61C23" w:rsidRDefault="00EA7947" w:rsidP="002C45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gridSpan w:val="9"/>
            <w:shd w:val="clear" w:color="auto" w:fill="auto"/>
            <w:vAlign w:val="bottom"/>
          </w:tcPr>
          <w:p w14:paraId="0762F1DD" w14:textId="77777777" w:rsidR="00EA7947" w:rsidRPr="00F61C23" w:rsidRDefault="00EA7947" w:rsidP="002C45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79E56ECB" w14:textId="77777777" w:rsidR="00EA7947" w:rsidRPr="00F61C23" w:rsidRDefault="00EA7947" w:rsidP="002C45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4" w:type="dxa"/>
            <w:gridSpan w:val="6"/>
            <w:shd w:val="clear" w:color="auto" w:fill="auto"/>
            <w:vAlign w:val="bottom"/>
          </w:tcPr>
          <w:p w14:paraId="71D854D5" w14:textId="77777777" w:rsidR="00EA7947" w:rsidRPr="00F61C23" w:rsidRDefault="00EA7947" w:rsidP="002C45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133B6F96" w14:textId="77777777" w:rsidR="00EA7947" w:rsidRPr="00F61C23" w:rsidRDefault="00EA7947" w:rsidP="002C45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gridSpan w:val="7"/>
          </w:tcPr>
          <w:p w14:paraId="6A3478E0" w14:textId="77777777" w:rsidR="00EA7947" w:rsidRPr="00F61C23" w:rsidRDefault="00EA7947" w:rsidP="002C45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gridSpan w:val="4"/>
          </w:tcPr>
          <w:p w14:paraId="7A0E09BB" w14:textId="77777777" w:rsidR="00EA7947" w:rsidRPr="00F61C23" w:rsidRDefault="00EA7947" w:rsidP="002C45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gridSpan w:val="6"/>
            <w:shd w:val="clear" w:color="auto" w:fill="auto"/>
            <w:vAlign w:val="bottom"/>
          </w:tcPr>
          <w:p w14:paraId="07983B68" w14:textId="77777777" w:rsidR="00EA7947" w:rsidRPr="00F61C23" w:rsidRDefault="00EA7947" w:rsidP="002C45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8" w:type="dxa"/>
            <w:gridSpan w:val="3"/>
            <w:shd w:val="clear" w:color="auto" w:fill="auto"/>
            <w:vAlign w:val="bottom"/>
          </w:tcPr>
          <w:p w14:paraId="762BAA9E" w14:textId="77777777" w:rsidR="00EA7947" w:rsidRPr="00F61C23" w:rsidRDefault="00EA7947" w:rsidP="002C45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07" w:type="dxa"/>
            <w:gridSpan w:val="5"/>
            <w:vAlign w:val="bottom"/>
          </w:tcPr>
          <w:p w14:paraId="043D6531" w14:textId="77777777" w:rsidR="00EA7947" w:rsidRPr="00F61C23" w:rsidRDefault="00EA7947" w:rsidP="002C458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EA7947" w:rsidRPr="00F61C23" w14:paraId="722CFC1A" w14:textId="77777777" w:rsidTr="00B6358A">
        <w:trPr>
          <w:gridAfter w:val="6"/>
          <w:wAfter w:w="523" w:type="dxa"/>
        </w:trPr>
        <w:tc>
          <w:tcPr>
            <w:tcW w:w="3850" w:type="dxa"/>
            <w:shd w:val="clear" w:color="auto" w:fill="auto"/>
          </w:tcPr>
          <w:p w14:paraId="6B205FFC" w14:textId="491D512D" w:rsidR="00EA7947" w:rsidRPr="00F61C23" w:rsidRDefault="00EA7947" w:rsidP="00BD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F61C23">
              <w:rPr>
                <w:rFonts w:ascii="Angsana New" w:hAnsi="Angsana New"/>
                <w:sz w:val="27"/>
                <w:szCs w:val="27"/>
              </w:rPr>
              <w:t>1</w:t>
            </w:r>
            <w:r w:rsidRPr="00F61C23">
              <w:rPr>
                <w:rFonts w:ascii="Angsana New" w:hAnsi="Angsana New"/>
                <w:sz w:val="27"/>
                <w:szCs w:val="27"/>
                <w:cs/>
              </w:rPr>
              <w:t xml:space="preserve"> มกราคม </w:t>
            </w:r>
            <w:r w:rsidRPr="00F61C23">
              <w:rPr>
                <w:rFonts w:ascii="Angsana New" w:hAnsi="Angsana New"/>
                <w:sz w:val="27"/>
                <w:szCs w:val="27"/>
              </w:rPr>
              <w:t>2562</w:t>
            </w:r>
          </w:p>
        </w:tc>
        <w:tc>
          <w:tcPr>
            <w:tcW w:w="988" w:type="dxa"/>
            <w:gridSpan w:val="6"/>
            <w:shd w:val="clear" w:color="auto" w:fill="auto"/>
            <w:vAlign w:val="bottom"/>
          </w:tcPr>
          <w:p w14:paraId="540F2D6C" w14:textId="312596BB" w:rsidR="00EA7947" w:rsidRPr="00F61C23" w:rsidRDefault="00EA7947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375</w:t>
            </w:r>
            <w:r w:rsidRPr="00F61C23">
              <w:rPr>
                <w:rFonts w:ascii="Angsana New" w:hAnsi="Angsana New"/>
                <w:sz w:val="27"/>
                <w:szCs w:val="27"/>
              </w:rPr>
              <w:t>,</w:t>
            </w: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596</w:t>
            </w:r>
          </w:p>
        </w:tc>
        <w:tc>
          <w:tcPr>
            <w:tcW w:w="270" w:type="dxa"/>
            <w:gridSpan w:val="4"/>
            <w:shd w:val="clear" w:color="auto" w:fill="auto"/>
            <w:vAlign w:val="bottom"/>
          </w:tcPr>
          <w:p w14:paraId="654E7135" w14:textId="77777777" w:rsidR="00EA7947" w:rsidRPr="00F61C23" w:rsidRDefault="00EA7947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4" w:type="dxa"/>
            <w:gridSpan w:val="8"/>
            <w:shd w:val="clear" w:color="auto" w:fill="auto"/>
            <w:vAlign w:val="bottom"/>
          </w:tcPr>
          <w:p w14:paraId="0D59EA74" w14:textId="2FC4997E" w:rsidR="00EA7947" w:rsidRPr="00F61C23" w:rsidRDefault="00EA7947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764</w:t>
            </w:r>
            <w:r w:rsidRPr="00F61C23">
              <w:rPr>
                <w:rFonts w:ascii="Angsana New" w:hAnsi="Angsana New"/>
                <w:sz w:val="27"/>
                <w:szCs w:val="27"/>
              </w:rPr>
              <w:t>,</w:t>
            </w: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153</w:t>
            </w:r>
          </w:p>
        </w:tc>
        <w:tc>
          <w:tcPr>
            <w:tcW w:w="271" w:type="dxa"/>
            <w:gridSpan w:val="2"/>
          </w:tcPr>
          <w:p w14:paraId="4D8422B5" w14:textId="77777777" w:rsidR="00EA7947" w:rsidRPr="00F61C23" w:rsidRDefault="00EA7947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gridSpan w:val="7"/>
            <w:vAlign w:val="bottom"/>
          </w:tcPr>
          <w:p w14:paraId="613446EE" w14:textId="485128DC" w:rsidR="00EA7947" w:rsidRPr="00F61C23" w:rsidRDefault="00EA7947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483</w:t>
            </w:r>
            <w:r w:rsidRPr="00F61C23">
              <w:rPr>
                <w:rFonts w:ascii="Angsana New" w:hAnsi="Angsana New"/>
                <w:sz w:val="27"/>
                <w:szCs w:val="27"/>
              </w:rPr>
              <w:t>,</w:t>
            </w: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848</w:t>
            </w: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2D91F5C0" w14:textId="77777777" w:rsidR="00EA7947" w:rsidRPr="00F61C23" w:rsidRDefault="00EA7947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gridSpan w:val="9"/>
            <w:shd w:val="clear" w:color="auto" w:fill="auto"/>
            <w:vAlign w:val="bottom"/>
          </w:tcPr>
          <w:p w14:paraId="538D7FB2" w14:textId="541BCFF2" w:rsidR="00EA7947" w:rsidRPr="00F61C23" w:rsidRDefault="00EA7947" w:rsidP="00D944C2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145</w:t>
            </w:r>
            <w:r w:rsidRPr="00F61C23">
              <w:rPr>
                <w:rFonts w:ascii="Angsana New" w:hAnsi="Angsana New"/>
                <w:sz w:val="27"/>
                <w:szCs w:val="27"/>
              </w:rPr>
              <w:t>,</w:t>
            </w: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729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7668AB4C" w14:textId="77777777" w:rsidR="00EA7947" w:rsidRPr="00F61C23" w:rsidRDefault="00EA7947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4" w:type="dxa"/>
            <w:gridSpan w:val="6"/>
            <w:shd w:val="clear" w:color="auto" w:fill="auto"/>
            <w:vAlign w:val="bottom"/>
          </w:tcPr>
          <w:p w14:paraId="2880886F" w14:textId="5CDB7556" w:rsidR="00EA7947" w:rsidRPr="00F61C23" w:rsidRDefault="00EA7947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64</w:t>
            </w:r>
            <w:r w:rsidRPr="00F61C23">
              <w:rPr>
                <w:rFonts w:ascii="Angsana New" w:hAnsi="Angsana New"/>
                <w:sz w:val="27"/>
                <w:szCs w:val="27"/>
              </w:rPr>
              <w:t>,</w:t>
            </w: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590</w:t>
            </w: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65FECDAF" w14:textId="77777777" w:rsidR="00EA7947" w:rsidRPr="00F61C23" w:rsidRDefault="00EA7947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gridSpan w:val="7"/>
          </w:tcPr>
          <w:p w14:paraId="7B2597B9" w14:textId="6CADF2F3" w:rsidR="00EA7947" w:rsidRPr="00F61C23" w:rsidRDefault="00EA7947" w:rsidP="00D944C2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821</w:t>
            </w:r>
            <w:r w:rsidRPr="00F61C23">
              <w:rPr>
                <w:rFonts w:ascii="Angsana New" w:hAnsi="Angsana New"/>
                <w:sz w:val="27"/>
                <w:szCs w:val="27"/>
              </w:rPr>
              <w:t>,</w:t>
            </w: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205</w:t>
            </w:r>
          </w:p>
        </w:tc>
        <w:tc>
          <w:tcPr>
            <w:tcW w:w="270" w:type="dxa"/>
            <w:gridSpan w:val="4"/>
          </w:tcPr>
          <w:p w14:paraId="6C3A9CA6" w14:textId="77777777" w:rsidR="00EA7947" w:rsidRPr="00F61C23" w:rsidRDefault="00EA7947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gridSpan w:val="6"/>
            <w:shd w:val="clear" w:color="auto" w:fill="auto"/>
            <w:vAlign w:val="bottom"/>
          </w:tcPr>
          <w:p w14:paraId="1F9883AB" w14:textId="015CCBAC" w:rsidR="00EA7947" w:rsidRPr="00F61C23" w:rsidRDefault="00EA7947" w:rsidP="00BD4BC1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263</w:t>
            </w:r>
            <w:r w:rsidRPr="00F61C23">
              <w:rPr>
                <w:rFonts w:ascii="Angsana New" w:hAnsi="Angsana New"/>
                <w:sz w:val="27"/>
                <w:szCs w:val="27"/>
              </w:rPr>
              <w:t>,</w:t>
            </w: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268</w:t>
            </w:r>
          </w:p>
        </w:tc>
        <w:tc>
          <w:tcPr>
            <w:tcW w:w="248" w:type="dxa"/>
            <w:gridSpan w:val="3"/>
            <w:shd w:val="clear" w:color="auto" w:fill="auto"/>
            <w:vAlign w:val="bottom"/>
          </w:tcPr>
          <w:p w14:paraId="38FFF83C" w14:textId="77777777" w:rsidR="00EA7947" w:rsidRPr="00F61C23" w:rsidRDefault="00EA7947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07" w:type="dxa"/>
            <w:gridSpan w:val="5"/>
            <w:vAlign w:val="bottom"/>
          </w:tcPr>
          <w:p w14:paraId="4EE2E9B7" w14:textId="0DA578D7" w:rsidR="00EA7947" w:rsidRPr="00F61C23" w:rsidRDefault="00EA7947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Pr="00F61C23">
              <w:rPr>
                <w:rFonts w:ascii="Angsana New" w:hAnsi="Angsana New"/>
                <w:sz w:val="27"/>
                <w:szCs w:val="27"/>
              </w:rPr>
              <w:t>,</w:t>
            </w: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918</w:t>
            </w:r>
            <w:r w:rsidRPr="00F61C23">
              <w:rPr>
                <w:rFonts w:ascii="Angsana New" w:hAnsi="Angsana New"/>
                <w:sz w:val="27"/>
                <w:szCs w:val="27"/>
              </w:rPr>
              <w:t>,</w:t>
            </w: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389</w:t>
            </w:r>
          </w:p>
        </w:tc>
      </w:tr>
      <w:tr w:rsidR="00EA7947" w:rsidRPr="00F61C23" w14:paraId="5325E31F" w14:textId="77777777" w:rsidTr="00B6358A">
        <w:trPr>
          <w:gridAfter w:val="6"/>
          <w:wAfter w:w="523" w:type="dxa"/>
        </w:trPr>
        <w:tc>
          <w:tcPr>
            <w:tcW w:w="3850" w:type="dxa"/>
          </w:tcPr>
          <w:p w14:paraId="42D05D7E" w14:textId="77777777" w:rsidR="00EA7947" w:rsidRPr="00F61C23" w:rsidRDefault="00EA7947" w:rsidP="00BD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F61C23">
              <w:rPr>
                <w:rFonts w:ascii="Angsana New" w:hAnsi="Angsana New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988" w:type="dxa"/>
            <w:gridSpan w:val="6"/>
            <w:shd w:val="clear" w:color="auto" w:fill="auto"/>
            <w:vAlign w:val="bottom"/>
          </w:tcPr>
          <w:p w14:paraId="4E9F81EA" w14:textId="790145A8" w:rsidR="00EA7947" w:rsidRPr="00F61C23" w:rsidRDefault="00EA7947" w:rsidP="00CC5FA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4"/>
            <w:shd w:val="clear" w:color="auto" w:fill="auto"/>
            <w:vAlign w:val="bottom"/>
          </w:tcPr>
          <w:p w14:paraId="5847D15D" w14:textId="77777777" w:rsidR="00EA7947" w:rsidRPr="00F61C23" w:rsidRDefault="00EA7947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4" w:type="dxa"/>
            <w:gridSpan w:val="8"/>
            <w:shd w:val="clear" w:color="auto" w:fill="auto"/>
            <w:vAlign w:val="bottom"/>
          </w:tcPr>
          <w:p w14:paraId="5637B114" w14:textId="0DD7A977" w:rsidR="00EA7947" w:rsidRPr="00F61C23" w:rsidRDefault="00EA7947" w:rsidP="00A15EE6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1" w:type="dxa"/>
            <w:gridSpan w:val="2"/>
          </w:tcPr>
          <w:p w14:paraId="3191335E" w14:textId="77777777" w:rsidR="00EA7947" w:rsidRPr="00F61C23" w:rsidRDefault="00EA7947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gridSpan w:val="7"/>
            <w:vAlign w:val="bottom"/>
          </w:tcPr>
          <w:p w14:paraId="2A6C7497" w14:textId="28E17D70" w:rsidR="00EA7947" w:rsidRPr="00F61C23" w:rsidRDefault="00EA7947" w:rsidP="00A15EE6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40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1DC19DB9" w14:textId="77777777" w:rsidR="00EA7947" w:rsidRPr="00F61C23" w:rsidRDefault="00EA7947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gridSpan w:val="9"/>
            <w:shd w:val="clear" w:color="auto" w:fill="auto"/>
            <w:vAlign w:val="bottom"/>
          </w:tcPr>
          <w:p w14:paraId="27CC8605" w14:textId="4E5DA35D" w:rsidR="00EA7947" w:rsidRPr="00F61C23" w:rsidRDefault="00EA7947" w:rsidP="00D944C2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15</w:t>
            </w:r>
            <w:r w:rsidRPr="00F61C23">
              <w:rPr>
                <w:rFonts w:ascii="Angsana New" w:hAnsi="Angsana New"/>
                <w:sz w:val="27"/>
                <w:szCs w:val="27"/>
              </w:rPr>
              <w:t>,</w:t>
            </w: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777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6C3E300D" w14:textId="77777777" w:rsidR="00EA7947" w:rsidRPr="00F61C23" w:rsidRDefault="00EA7947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4" w:type="dxa"/>
            <w:gridSpan w:val="6"/>
            <w:shd w:val="clear" w:color="auto" w:fill="auto"/>
            <w:vAlign w:val="bottom"/>
          </w:tcPr>
          <w:p w14:paraId="28C65271" w14:textId="57105C67" w:rsidR="00EA7947" w:rsidRPr="00F61C23" w:rsidRDefault="00EA7947" w:rsidP="00BD4BC1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  <w:r w:rsidRPr="00F61C23">
              <w:rPr>
                <w:rFonts w:ascii="Angsana New" w:hAnsi="Angsana New"/>
                <w:sz w:val="27"/>
                <w:szCs w:val="27"/>
              </w:rPr>
              <w:t>,</w:t>
            </w: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52</w:t>
            </w:r>
            <w:r w:rsidRPr="00F61C23">
              <w:rPr>
                <w:rFonts w:ascii="Angsana New" w:hAnsi="Angsana New"/>
                <w:sz w:val="27"/>
                <w:szCs w:val="27"/>
                <w:lang w:val="en-US" w:bidi="th-TH"/>
              </w:rPr>
              <w:t>2</w:t>
            </w: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5B558C4B" w14:textId="77777777" w:rsidR="00EA7947" w:rsidRPr="00F61C23" w:rsidRDefault="00EA7947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gridSpan w:val="7"/>
          </w:tcPr>
          <w:p w14:paraId="7BF411E1" w14:textId="2355DB7A" w:rsidR="00EA7947" w:rsidRPr="00F61C23" w:rsidRDefault="00EA7947" w:rsidP="00D944C2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12,372</w:t>
            </w:r>
          </w:p>
        </w:tc>
        <w:tc>
          <w:tcPr>
            <w:tcW w:w="270" w:type="dxa"/>
            <w:gridSpan w:val="4"/>
          </w:tcPr>
          <w:p w14:paraId="5D5ECF82" w14:textId="77777777" w:rsidR="00EA7947" w:rsidRPr="00F61C23" w:rsidRDefault="00EA7947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gridSpan w:val="6"/>
            <w:shd w:val="clear" w:color="auto" w:fill="auto"/>
            <w:vAlign w:val="bottom"/>
          </w:tcPr>
          <w:p w14:paraId="194BA84A" w14:textId="71320CBB" w:rsidR="00EA7947" w:rsidRPr="00F61C23" w:rsidRDefault="00EA7947" w:rsidP="00BD4BC1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35</w:t>
            </w:r>
            <w:r w:rsidRPr="00F61C23">
              <w:rPr>
                <w:rFonts w:ascii="Angsana New" w:hAnsi="Angsana New"/>
                <w:sz w:val="27"/>
                <w:szCs w:val="27"/>
              </w:rPr>
              <w:t>,</w:t>
            </w: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659</w:t>
            </w:r>
          </w:p>
        </w:tc>
        <w:tc>
          <w:tcPr>
            <w:tcW w:w="248" w:type="dxa"/>
            <w:gridSpan w:val="3"/>
            <w:shd w:val="clear" w:color="auto" w:fill="auto"/>
            <w:vAlign w:val="bottom"/>
          </w:tcPr>
          <w:p w14:paraId="0683CE3E" w14:textId="77777777" w:rsidR="00EA7947" w:rsidRPr="00F61C23" w:rsidRDefault="00EA7947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07" w:type="dxa"/>
            <w:gridSpan w:val="5"/>
            <w:vAlign w:val="bottom"/>
          </w:tcPr>
          <w:p w14:paraId="098BCC36" w14:textId="29A7E96D" w:rsidR="00EA7947" w:rsidRPr="00F61C23" w:rsidRDefault="00EA7947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66</w:t>
            </w:r>
            <w:r w:rsidRPr="00F61C23">
              <w:rPr>
                <w:rFonts w:ascii="Angsana New" w:hAnsi="Angsana New"/>
                <w:sz w:val="27"/>
                <w:szCs w:val="27"/>
              </w:rPr>
              <w:t>,</w:t>
            </w: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330</w:t>
            </w:r>
          </w:p>
        </w:tc>
      </w:tr>
      <w:tr w:rsidR="00EA7947" w:rsidRPr="00F61C23" w14:paraId="7C66D6B8" w14:textId="77777777" w:rsidTr="00B6358A">
        <w:trPr>
          <w:gridAfter w:val="6"/>
          <w:wAfter w:w="523" w:type="dxa"/>
        </w:trPr>
        <w:tc>
          <w:tcPr>
            <w:tcW w:w="3850" w:type="dxa"/>
          </w:tcPr>
          <w:p w14:paraId="6F86FC3E" w14:textId="77777777" w:rsidR="00EA7947" w:rsidRPr="00F61C23" w:rsidRDefault="00EA7947" w:rsidP="00BD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  <w:cs/>
              </w:rPr>
              <w:t>โอน</w:t>
            </w:r>
          </w:p>
        </w:tc>
        <w:tc>
          <w:tcPr>
            <w:tcW w:w="988" w:type="dxa"/>
            <w:gridSpan w:val="6"/>
            <w:shd w:val="clear" w:color="auto" w:fill="auto"/>
            <w:vAlign w:val="bottom"/>
          </w:tcPr>
          <w:p w14:paraId="2887CA84" w14:textId="0C39BA91" w:rsidR="00EA7947" w:rsidRPr="00F61C23" w:rsidRDefault="00EA7947" w:rsidP="00CC5FAD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4"/>
            <w:shd w:val="clear" w:color="auto" w:fill="auto"/>
            <w:vAlign w:val="bottom"/>
          </w:tcPr>
          <w:p w14:paraId="7C70E452" w14:textId="77777777" w:rsidR="00EA7947" w:rsidRPr="00F61C23" w:rsidRDefault="00EA7947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4" w:type="dxa"/>
            <w:gridSpan w:val="8"/>
            <w:shd w:val="clear" w:color="auto" w:fill="auto"/>
            <w:vAlign w:val="bottom"/>
          </w:tcPr>
          <w:p w14:paraId="11F40ABD" w14:textId="75FF275A" w:rsidR="00EA7947" w:rsidRPr="00F61C23" w:rsidRDefault="00EA7947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1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61C23">
              <w:rPr>
                <w:rFonts w:ascii="Angsana New" w:hAnsi="Angsana New"/>
                <w:sz w:val="27"/>
                <w:szCs w:val="27"/>
                <w:lang w:val="en-US" w:bidi="th-TH"/>
              </w:rPr>
              <w:t>2,560</w:t>
            </w:r>
          </w:p>
        </w:tc>
        <w:tc>
          <w:tcPr>
            <w:tcW w:w="271" w:type="dxa"/>
            <w:gridSpan w:val="2"/>
            <w:vAlign w:val="bottom"/>
          </w:tcPr>
          <w:p w14:paraId="5A4CAC55" w14:textId="77777777" w:rsidR="00EA7947" w:rsidRPr="00F61C23" w:rsidRDefault="00EA7947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gridSpan w:val="7"/>
            <w:vAlign w:val="bottom"/>
          </w:tcPr>
          <w:p w14:paraId="4A7C1125" w14:textId="0724D53D" w:rsidR="00EA7947" w:rsidRPr="00F61C23" w:rsidRDefault="00EA7947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1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61C23">
              <w:rPr>
                <w:rFonts w:ascii="Angsana New" w:hAnsi="Angsana New"/>
                <w:sz w:val="27"/>
                <w:szCs w:val="27"/>
                <w:lang w:val="en-US" w:bidi="th-TH"/>
              </w:rPr>
              <w:t>13,407</w:t>
            </w: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14AA913C" w14:textId="77777777" w:rsidR="00EA7947" w:rsidRPr="00F61C23" w:rsidRDefault="00EA7947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gridSpan w:val="9"/>
            <w:shd w:val="clear" w:color="auto" w:fill="auto"/>
            <w:vAlign w:val="bottom"/>
          </w:tcPr>
          <w:p w14:paraId="6E9267A3" w14:textId="54465D7D" w:rsidR="00EA7947" w:rsidRPr="00F61C23" w:rsidRDefault="00EA7947" w:rsidP="00A15EE6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186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019EC4F1" w14:textId="77777777" w:rsidR="00EA7947" w:rsidRPr="00F61C23" w:rsidRDefault="00EA7947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4" w:type="dxa"/>
            <w:gridSpan w:val="6"/>
            <w:shd w:val="clear" w:color="auto" w:fill="auto"/>
            <w:vAlign w:val="bottom"/>
          </w:tcPr>
          <w:p w14:paraId="42F5F43E" w14:textId="25C26C31" w:rsidR="00EA7947" w:rsidRPr="00F61C23" w:rsidRDefault="00EA7947" w:rsidP="00CC5FAD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119" w:right="-55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970</w:t>
            </w: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70A7CC2F" w14:textId="77777777" w:rsidR="00EA7947" w:rsidRPr="00F61C23" w:rsidRDefault="00EA7947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gridSpan w:val="7"/>
          </w:tcPr>
          <w:p w14:paraId="70510E53" w14:textId="52447C14" w:rsidR="00EA7947" w:rsidRPr="00F61C23" w:rsidRDefault="00EA7947" w:rsidP="00D944C2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44,597</w:t>
            </w:r>
          </w:p>
        </w:tc>
        <w:tc>
          <w:tcPr>
            <w:tcW w:w="270" w:type="dxa"/>
            <w:gridSpan w:val="4"/>
          </w:tcPr>
          <w:p w14:paraId="709F6BAD" w14:textId="77777777" w:rsidR="00EA7947" w:rsidRPr="00F61C23" w:rsidRDefault="00EA7947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19" w:right="-55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260" w:type="dxa"/>
            <w:gridSpan w:val="6"/>
            <w:shd w:val="clear" w:color="auto" w:fill="auto"/>
            <w:vAlign w:val="bottom"/>
          </w:tcPr>
          <w:p w14:paraId="2EF2D0D9" w14:textId="57EC72BE" w:rsidR="00EA7947" w:rsidRPr="00F61C23" w:rsidRDefault="00EA7947" w:rsidP="00BD4BC1">
            <w:pPr>
              <w:pStyle w:val="acctfourfigures"/>
              <w:tabs>
                <w:tab w:val="clear" w:pos="765"/>
                <w:tab w:val="decimal" w:pos="1303"/>
              </w:tabs>
              <w:spacing w:line="240" w:lineRule="atLeast"/>
              <w:ind w:left="-119" w:right="-55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61C23">
              <w:rPr>
                <w:rFonts w:ascii="Angsana New" w:hAnsi="Angsana New"/>
                <w:sz w:val="27"/>
                <w:szCs w:val="27"/>
                <w:lang w:val="en-US" w:bidi="th-TH"/>
              </w:rPr>
              <w:t>(61,534)</w:t>
            </w:r>
          </w:p>
        </w:tc>
        <w:tc>
          <w:tcPr>
            <w:tcW w:w="248" w:type="dxa"/>
            <w:gridSpan w:val="3"/>
            <w:shd w:val="clear" w:color="auto" w:fill="auto"/>
            <w:vAlign w:val="bottom"/>
          </w:tcPr>
          <w:p w14:paraId="3442D832" w14:textId="77777777" w:rsidR="00EA7947" w:rsidRPr="00F61C23" w:rsidRDefault="00EA7947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07" w:type="dxa"/>
            <w:gridSpan w:val="5"/>
            <w:vAlign w:val="bottom"/>
          </w:tcPr>
          <w:p w14:paraId="036CB4F5" w14:textId="199D3BBD" w:rsidR="00EA7947" w:rsidRPr="00F61C23" w:rsidRDefault="00EA7947" w:rsidP="00BD4BC1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19" w:right="-55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61C23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</w:tr>
      <w:tr w:rsidR="00EA7947" w:rsidRPr="00F61C23" w14:paraId="45CFD440" w14:textId="77777777" w:rsidTr="00B6358A">
        <w:trPr>
          <w:gridAfter w:val="6"/>
          <w:wAfter w:w="523" w:type="dxa"/>
        </w:trPr>
        <w:tc>
          <w:tcPr>
            <w:tcW w:w="3850" w:type="dxa"/>
          </w:tcPr>
          <w:p w14:paraId="27B8192C" w14:textId="77777777" w:rsidR="00EA7947" w:rsidRPr="00F61C23" w:rsidRDefault="00EA7947" w:rsidP="00BD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988" w:type="dxa"/>
            <w:gridSpan w:val="6"/>
            <w:shd w:val="clear" w:color="auto" w:fill="auto"/>
            <w:vAlign w:val="bottom"/>
          </w:tcPr>
          <w:p w14:paraId="5CAA76B6" w14:textId="41A112F9" w:rsidR="00EA7947" w:rsidRPr="00F61C23" w:rsidRDefault="00EA7947" w:rsidP="00D944C2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10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61C23">
              <w:rPr>
                <w:rFonts w:ascii="Angsana New" w:hAnsi="Angsana New"/>
                <w:sz w:val="27"/>
                <w:szCs w:val="27"/>
                <w:lang w:val="en-US" w:bidi="th-TH"/>
              </w:rPr>
              <w:t>(103,649)</w:t>
            </w:r>
          </w:p>
        </w:tc>
        <w:tc>
          <w:tcPr>
            <w:tcW w:w="270" w:type="dxa"/>
            <w:gridSpan w:val="4"/>
            <w:shd w:val="clear" w:color="auto" w:fill="auto"/>
            <w:vAlign w:val="bottom"/>
          </w:tcPr>
          <w:p w14:paraId="12991A22" w14:textId="77777777" w:rsidR="00EA7947" w:rsidRPr="00F61C23" w:rsidRDefault="00EA7947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4" w:type="dxa"/>
            <w:gridSpan w:val="8"/>
            <w:shd w:val="clear" w:color="auto" w:fill="auto"/>
            <w:vAlign w:val="bottom"/>
          </w:tcPr>
          <w:p w14:paraId="168C410D" w14:textId="28706974" w:rsidR="00EA7947" w:rsidRPr="00F61C23" w:rsidRDefault="00EA7947" w:rsidP="00BD4BC1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</w:rPr>
              <w:t>(</w:t>
            </w: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132</w:t>
            </w:r>
            <w:r w:rsidRPr="00F61C23">
              <w:rPr>
                <w:rFonts w:ascii="Angsana New" w:hAnsi="Angsana New"/>
                <w:sz w:val="27"/>
                <w:szCs w:val="27"/>
              </w:rPr>
              <w:t>,</w:t>
            </w: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703</w:t>
            </w:r>
            <w:r w:rsidRPr="00F61C23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1" w:type="dxa"/>
            <w:gridSpan w:val="2"/>
            <w:vAlign w:val="bottom"/>
          </w:tcPr>
          <w:p w14:paraId="1DA85A21" w14:textId="77777777" w:rsidR="00EA7947" w:rsidRPr="00F61C23" w:rsidRDefault="00EA7947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gridSpan w:val="7"/>
            <w:vAlign w:val="bottom"/>
          </w:tcPr>
          <w:p w14:paraId="5E9665A0" w14:textId="70297003" w:rsidR="00EA7947" w:rsidRPr="00F61C23" w:rsidRDefault="00EA7947" w:rsidP="00BD4BC1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</w:rPr>
              <w:t>(</w:t>
            </w: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4</w:t>
            </w:r>
            <w:r w:rsidRPr="00F61C23">
              <w:rPr>
                <w:rFonts w:ascii="Angsana New" w:hAnsi="Angsana New"/>
                <w:sz w:val="27"/>
                <w:szCs w:val="27"/>
              </w:rPr>
              <w:t>,</w:t>
            </w: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545</w:t>
            </w:r>
            <w:r w:rsidRPr="00F61C23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4AC58976" w14:textId="77777777" w:rsidR="00EA7947" w:rsidRPr="00F61C23" w:rsidRDefault="00EA7947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gridSpan w:val="9"/>
            <w:shd w:val="clear" w:color="auto" w:fill="auto"/>
            <w:vAlign w:val="bottom"/>
          </w:tcPr>
          <w:p w14:paraId="173741A5" w14:textId="61E52EE0" w:rsidR="00EA7947" w:rsidRPr="00F61C23" w:rsidRDefault="00EA7947" w:rsidP="00BD4BC1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</w:rPr>
              <w:t>(</w:t>
            </w: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8</w:t>
            </w:r>
            <w:r w:rsidRPr="00F61C23">
              <w:rPr>
                <w:rFonts w:ascii="Angsana New" w:hAnsi="Angsana New"/>
                <w:sz w:val="27"/>
                <w:szCs w:val="27"/>
              </w:rPr>
              <w:t>,</w:t>
            </w: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506</w:t>
            </w:r>
            <w:r w:rsidRPr="00F61C23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3DDE1F3F" w14:textId="77777777" w:rsidR="00EA7947" w:rsidRPr="00F61C23" w:rsidRDefault="00EA7947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4" w:type="dxa"/>
            <w:gridSpan w:val="6"/>
            <w:shd w:val="clear" w:color="auto" w:fill="auto"/>
            <w:vAlign w:val="bottom"/>
          </w:tcPr>
          <w:p w14:paraId="0D619898" w14:textId="74FE691A" w:rsidR="00EA7947" w:rsidRPr="00F61C23" w:rsidRDefault="00EA7947" w:rsidP="00D944C2">
            <w:pPr>
              <w:pStyle w:val="acctfourfigures"/>
              <w:tabs>
                <w:tab w:val="clear" w:pos="765"/>
                <w:tab w:val="left" w:pos="900"/>
              </w:tabs>
              <w:spacing w:line="24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</w:rPr>
              <w:t>(</w:t>
            </w: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5</w:t>
            </w:r>
            <w:r w:rsidRPr="00F61C23">
              <w:rPr>
                <w:rFonts w:ascii="Angsana New" w:hAnsi="Angsana New"/>
                <w:sz w:val="27"/>
                <w:szCs w:val="27"/>
              </w:rPr>
              <w:t>,</w:t>
            </w: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343</w:t>
            </w:r>
            <w:r w:rsidRPr="00F61C23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7427B77D" w14:textId="77777777" w:rsidR="00EA7947" w:rsidRPr="00F61C23" w:rsidRDefault="00EA7947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gridSpan w:val="7"/>
            <w:tcBorders>
              <w:bottom w:val="single" w:sz="4" w:space="0" w:color="auto"/>
            </w:tcBorders>
          </w:tcPr>
          <w:p w14:paraId="32B7200F" w14:textId="40E692D3" w:rsidR="00EA7947" w:rsidRPr="00F61C23" w:rsidRDefault="00EA7947" w:rsidP="00D944C2">
            <w:pPr>
              <w:pStyle w:val="acctfourfigures"/>
              <w:tabs>
                <w:tab w:val="clear" w:pos="765"/>
                <w:tab w:val="left" w:pos="632"/>
              </w:tabs>
              <w:spacing w:line="240" w:lineRule="atLeast"/>
              <w:ind w:right="-5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</w:rPr>
              <w:t>(</w:t>
            </w: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57</w:t>
            </w:r>
            <w:r w:rsidRPr="00F61C23">
              <w:rPr>
                <w:rFonts w:ascii="Angsana New" w:hAnsi="Angsana New"/>
                <w:sz w:val="27"/>
                <w:szCs w:val="27"/>
              </w:rPr>
              <w:t>,</w:t>
            </w: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771</w:t>
            </w:r>
            <w:r w:rsidRPr="00F61C23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gridSpan w:val="4"/>
          </w:tcPr>
          <w:p w14:paraId="3655BDC9" w14:textId="77777777" w:rsidR="00EA7947" w:rsidRPr="00F61C23" w:rsidRDefault="00EA7947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gridSpan w:val="6"/>
            <w:shd w:val="clear" w:color="auto" w:fill="auto"/>
            <w:vAlign w:val="bottom"/>
          </w:tcPr>
          <w:p w14:paraId="125E95CC" w14:textId="4A87CF25" w:rsidR="00EA7947" w:rsidRPr="00F61C23" w:rsidRDefault="00EA7947" w:rsidP="00A15EE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9" w:right="-55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8" w:type="dxa"/>
            <w:gridSpan w:val="3"/>
            <w:shd w:val="clear" w:color="auto" w:fill="auto"/>
            <w:vAlign w:val="bottom"/>
          </w:tcPr>
          <w:p w14:paraId="51A57B6A" w14:textId="77777777" w:rsidR="00EA7947" w:rsidRPr="00F61C23" w:rsidRDefault="00EA7947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07" w:type="dxa"/>
            <w:gridSpan w:val="5"/>
            <w:vAlign w:val="bottom"/>
          </w:tcPr>
          <w:p w14:paraId="547C7636" w14:textId="14C822D9" w:rsidR="00EA7947" w:rsidRPr="00F61C23" w:rsidRDefault="00EA7947" w:rsidP="00D944C2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9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</w:rPr>
              <w:t>(</w:t>
            </w: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312</w:t>
            </w:r>
            <w:r w:rsidRPr="00F61C23">
              <w:rPr>
                <w:rFonts w:ascii="Angsana New" w:hAnsi="Angsana New"/>
                <w:sz w:val="27"/>
                <w:szCs w:val="27"/>
              </w:rPr>
              <w:t>,</w:t>
            </w: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517</w:t>
            </w:r>
            <w:r w:rsidRPr="00F61C23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EA7947" w:rsidRPr="00F61C23" w14:paraId="6F2D931F" w14:textId="77777777" w:rsidTr="00B6358A">
        <w:trPr>
          <w:gridAfter w:val="6"/>
          <w:wAfter w:w="523" w:type="dxa"/>
        </w:trPr>
        <w:tc>
          <w:tcPr>
            <w:tcW w:w="3850" w:type="dxa"/>
            <w:shd w:val="clear" w:color="auto" w:fill="auto"/>
          </w:tcPr>
          <w:p w14:paraId="510E84E6" w14:textId="420F3114" w:rsidR="00EA7947" w:rsidRPr="00F61C23" w:rsidRDefault="00EA7947" w:rsidP="00BD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61C2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F61C23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Pr="00F61C2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F61C23">
              <w:rPr>
                <w:rFonts w:ascii="Angsana New" w:hAnsi="Angsana New"/>
                <w:b/>
                <w:bCs/>
                <w:sz w:val="27"/>
                <w:szCs w:val="27"/>
              </w:rPr>
              <w:t>2562</w:t>
            </w:r>
            <w:r w:rsidRPr="00F61C2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และ</w:t>
            </w:r>
          </w:p>
          <w:p w14:paraId="350D49BE" w14:textId="2A779826" w:rsidR="00EA7947" w:rsidRPr="00F61C23" w:rsidRDefault="00EA7947" w:rsidP="00BD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61C23">
              <w:rPr>
                <w:rFonts w:ascii="Angsana New" w:hAnsi="Angsana New"/>
                <w:b/>
                <w:bCs/>
                <w:sz w:val="27"/>
                <w:szCs w:val="27"/>
              </w:rPr>
              <w:tab/>
              <w:t>1</w:t>
            </w:r>
            <w:r w:rsidRPr="00F61C2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มกราคม </w:t>
            </w:r>
            <w:r w:rsidRPr="00F61C23">
              <w:rPr>
                <w:rFonts w:ascii="Angsana New" w:hAnsi="Angsana New"/>
                <w:b/>
                <w:bCs/>
                <w:sz w:val="27"/>
                <w:szCs w:val="27"/>
              </w:rPr>
              <w:t>2563</w:t>
            </w:r>
          </w:p>
        </w:tc>
        <w:tc>
          <w:tcPr>
            <w:tcW w:w="988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2BDDC" w14:textId="3B9EB4D1" w:rsidR="00EA7947" w:rsidRPr="00F61C23" w:rsidRDefault="00EA7947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61C23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271</w:t>
            </w:r>
            <w:r w:rsidRPr="00F61C23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947</w:t>
            </w:r>
          </w:p>
        </w:tc>
        <w:tc>
          <w:tcPr>
            <w:tcW w:w="270" w:type="dxa"/>
            <w:gridSpan w:val="4"/>
            <w:shd w:val="clear" w:color="auto" w:fill="auto"/>
            <w:vAlign w:val="bottom"/>
          </w:tcPr>
          <w:p w14:paraId="04CA97D6" w14:textId="77777777" w:rsidR="00EA7947" w:rsidRPr="00F61C23" w:rsidRDefault="00EA7947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4" w:type="dxa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FAA55" w14:textId="32339AC2" w:rsidR="00EA7947" w:rsidRPr="00F61C23" w:rsidRDefault="00EA7947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61C23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634</w:t>
            </w:r>
            <w:r w:rsidRPr="00F61C23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010</w:t>
            </w:r>
          </w:p>
        </w:tc>
        <w:tc>
          <w:tcPr>
            <w:tcW w:w="271" w:type="dxa"/>
            <w:gridSpan w:val="2"/>
          </w:tcPr>
          <w:p w14:paraId="1EA6648F" w14:textId="77777777" w:rsidR="00EA7947" w:rsidRPr="00F61C23" w:rsidRDefault="00EA7947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gridSpan w:val="7"/>
            <w:tcBorders>
              <w:top w:val="single" w:sz="4" w:space="0" w:color="auto"/>
            </w:tcBorders>
            <w:vAlign w:val="bottom"/>
          </w:tcPr>
          <w:p w14:paraId="706C8828" w14:textId="7252AE36" w:rsidR="00EA7947" w:rsidRPr="00F61C23" w:rsidRDefault="00EA7947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61C23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492</w:t>
            </w:r>
            <w:r w:rsidRPr="00F61C23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710</w:t>
            </w: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0EB047F1" w14:textId="77777777" w:rsidR="00EA7947" w:rsidRPr="00F61C23" w:rsidRDefault="00EA7947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93" w:type="dxa"/>
            <w:gridSpan w:val="9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4A120" w14:textId="66123609" w:rsidR="00EA7947" w:rsidRPr="00F61C23" w:rsidRDefault="00EA7947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61C23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153</w:t>
            </w:r>
            <w:r w:rsidRPr="00F61C23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000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6166016B" w14:textId="77777777" w:rsidR="00EA7947" w:rsidRPr="00F61C23" w:rsidRDefault="00EA7947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464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159F0" w14:textId="484D12FD" w:rsidR="00EA7947" w:rsidRPr="00F61C23" w:rsidRDefault="00EA7947" w:rsidP="00BD4BC1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61C23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62</w:t>
            </w:r>
            <w:r w:rsidRPr="00F61C23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739</w:t>
            </w: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48F40D86" w14:textId="77777777" w:rsidR="00EA7947" w:rsidRPr="00F61C23" w:rsidRDefault="00EA7947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7" w:type="dxa"/>
            <w:gridSpan w:val="7"/>
            <w:tcBorders>
              <w:top w:val="single" w:sz="4" w:space="0" w:color="auto"/>
            </w:tcBorders>
          </w:tcPr>
          <w:p w14:paraId="29E4E481" w14:textId="77777777" w:rsidR="00EA7947" w:rsidRPr="00F61C23" w:rsidRDefault="00EA7947" w:rsidP="00D944C2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</w:p>
          <w:p w14:paraId="03E15121" w14:textId="5B10C1B7" w:rsidR="00EA7947" w:rsidRPr="00F61C23" w:rsidRDefault="00EA7947" w:rsidP="00D944C2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F61C23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820,403</w:t>
            </w:r>
          </w:p>
        </w:tc>
        <w:tc>
          <w:tcPr>
            <w:tcW w:w="270" w:type="dxa"/>
            <w:gridSpan w:val="4"/>
          </w:tcPr>
          <w:p w14:paraId="75F1FF6E" w14:textId="77777777" w:rsidR="00EA7947" w:rsidRPr="00F61C23" w:rsidRDefault="00EA7947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111C0" w14:textId="0ED85330" w:rsidR="00EA7947" w:rsidRPr="00F61C23" w:rsidRDefault="00EA7947" w:rsidP="00BD4BC1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61C23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237</w:t>
            </w:r>
            <w:r w:rsidRPr="00F61C23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393</w:t>
            </w:r>
          </w:p>
        </w:tc>
        <w:tc>
          <w:tcPr>
            <w:tcW w:w="248" w:type="dxa"/>
            <w:gridSpan w:val="3"/>
            <w:shd w:val="clear" w:color="auto" w:fill="auto"/>
            <w:vAlign w:val="bottom"/>
          </w:tcPr>
          <w:p w14:paraId="5872D714" w14:textId="77777777" w:rsidR="00EA7947" w:rsidRPr="00F61C23" w:rsidRDefault="00EA7947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07" w:type="dxa"/>
            <w:gridSpan w:val="5"/>
            <w:tcBorders>
              <w:top w:val="single" w:sz="4" w:space="0" w:color="auto"/>
            </w:tcBorders>
            <w:vAlign w:val="bottom"/>
          </w:tcPr>
          <w:p w14:paraId="48B1FC6C" w14:textId="6E39719B" w:rsidR="00EA7947" w:rsidRPr="00F61C23" w:rsidRDefault="00EA7947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61C23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</w:t>
            </w:r>
            <w:r w:rsidRPr="00F61C23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672</w:t>
            </w:r>
            <w:r w:rsidRPr="00F61C23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202</w:t>
            </w:r>
          </w:p>
        </w:tc>
      </w:tr>
      <w:tr w:rsidR="00EA7947" w:rsidRPr="00F61C23" w14:paraId="1E8DBFCF" w14:textId="77777777" w:rsidTr="00B6358A">
        <w:trPr>
          <w:gridAfter w:val="6"/>
          <w:wAfter w:w="523" w:type="dxa"/>
        </w:trPr>
        <w:tc>
          <w:tcPr>
            <w:tcW w:w="3850" w:type="dxa"/>
            <w:shd w:val="clear" w:color="auto" w:fill="auto"/>
          </w:tcPr>
          <w:p w14:paraId="1DA4DD62" w14:textId="737BE177" w:rsidR="00EA7947" w:rsidRPr="00F61C23" w:rsidRDefault="00EA7947" w:rsidP="00BE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hanging="142"/>
              <w:rPr>
                <w:rFonts w:ascii="Angsana New" w:hAnsi="Angsana New"/>
                <w:sz w:val="27"/>
                <w:szCs w:val="27"/>
                <w:cs/>
              </w:rPr>
            </w:pPr>
            <w:r w:rsidRPr="00F61C23">
              <w:rPr>
                <w:rFonts w:ascii="Angsana New" w:hAnsi="Angsana New"/>
                <w:sz w:val="27"/>
                <w:szCs w:val="27"/>
                <w:cs/>
              </w:rPr>
              <w:t xml:space="preserve">การรับรู้สินทรัพย์สิทธิการใช้จากการถือปฏิบัติ </w:t>
            </w:r>
            <w:r w:rsidR="006775A6" w:rsidRPr="00F61C23">
              <w:rPr>
                <w:rFonts w:ascii="Angsana New" w:hAnsi="Angsana New"/>
                <w:sz w:val="27"/>
                <w:szCs w:val="27"/>
                <w:cs/>
              </w:rPr>
              <w:t>ตาม</w:t>
            </w:r>
            <w:r w:rsidR="00015924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F61C23">
              <w:rPr>
                <w:rFonts w:ascii="Angsana New" w:hAnsi="Angsana New"/>
                <w:sz w:val="27"/>
                <w:szCs w:val="27"/>
              </w:rPr>
              <w:t>TFRS</w:t>
            </w:r>
            <w:r w:rsidRPr="00F61C23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F61C23">
              <w:rPr>
                <w:rFonts w:ascii="Angsana New" w:hAnsi="Angsana New"/>
                <w:sz w:val="27"/>
                <w:szCs w:val="27"/>
              </w:rPr>
              <w:t>16</w:t>
            </w:r>
            <w:r w:rsidRPr="00F61C23">
              <w:rPr>
                <w:rFonts w:ascii="Angsana New" w:hAnsi="Angsana New"/>
                <w:sz w:val="27"/>
                <w:szCs w:val="27"/>
                <w:cs/>
              </w:rPr>
              <w:t xml:space="preserve"> เป็นครั้งแรก </w:t>
            </w:r>
          </w:p>
        </w:tc>
        <w:tc>
          <w:tcPr>
            <w:tcW w:w="988" w:type="dxa"/>
            <w:gridSpan w:val="6"/>
            <w:shd w:val="clear" w:color="auto" w:fill="auto"/>
            <w:vAlign w:val="bottom"/>
          </w:tcPr>
          <w:p w14:paraId="67E74F10" w14:textId="67225392" w:rsidR="00EA7947" w:rsidRPr="00F61C23" w:rsidRDefault="00EA7947" w:rsidP="00D944C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4"/>
            <w:shd w:val="clear" w:color="auto" w:fill="auto"/>
            <w:vAlign w:val="bottom"/>
          </w:tcPr>
          <w:p w14:paraId="2FD0F952" w14:textId="77777777" w:rsidR="00EA7947" w:rsidRPr="00F61C23" w:rsidRDefault="00EA7947" w:rsidP="00F953C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4" w:type="dxa"/>
            <w:gridSpan w:val="8"/>
            <w:shd w:val="clear" w:color="auto" w:fill="auto"/>
            <w:vAlign w:val="bottom"/>
          </w:tcPr>
          <w:p w14:paraId="7EF996D4" w14:textId="2AECF31D" w:rsidR="00EA7947" w:rsidRPr="00F61C23" w:rsidRDefault="00EA7947" w:rsidP="00D944C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1" w:type="dxa"/>
            <w:gridSpan w:val="2"/>
          </w:tcPr>
          <w:p w14:paraId="481C2D44" w14:textId="77777777" w:rsidR="00EA7947" w:rsidRPr="00F61C23" w:rsidRDefault="00EA7947" w:rsidP="00F953C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gridSpan w:val="7"/>
            <w:vAlign w:val="bottom"/>
          </w:tcPr>
          <w:p w14:paraId="7C01530E" w14:textId="7B112EC1" w:rsidR="00EA7947" w:rsidRPr="00F61C23" w:rsidRDefault="00EA7947" w:rsidP="00D944C2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</w:rPr>
              <w:t>(</w:t>
            </w:r>
            <w:r w:rsidR="00B35A3F">
              <w:rPr>
                <w:rFonts w:ascii="Angsana New" w:hAnsi="Angsana New"/>
                <w:sz w:val="27"/>
                <w:szCs w:val="27"/>
              </w:rPr>
              <w:t>1</w:t>
            </w:r>
            <w:r w:rsidRPr="00F61C23">
              <w:rPr>
                <w:rFonts w:ascii="Angsana New" w:hAnsi="Angsana New"/>
                <w:sz w:val="27"/>
                <w:szCs w:val="27"/>
              </w:rPr>
              <w:t>,</w:t>
            </w:r>
            <w:r w:rsidR="00B35A3F">
              <w:rPr>
                <w:rFonts w:ascii="Angsana New" w:hAnsi="Angsana New"/>
                <w:sz w:val="27"/>
                <w:szCs w:val="27"/>
              </w:rPr>
              <w:t>558</w:t>
            </w:r>
            <w:r w:rsidRPr="00F61C23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59DC399E" w14:textId="77777777" w:rsidR="00EA7947" w:rsidRPr="00F61C23" w:rsidRDefault="00EA7947" w:rsidP="00F953C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gridSpan w:val="9"/>
            <w:shd w:val="clear" w:color="auto" w:fill="auto"/>
            <w:vAlign w:val="bottom"/>
          </w:tcPr>
          <w:p w14:paraId="709B5436" w14:textId="6BB72662" w:rsidR="00EA7947" w:rsidRPr="00F61C23" w:rsidRDefault="00EA7947" w:rsidP="00D944C2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186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11FA9873" w14:textId="77777777" w:rsidR="00EA7947" w:rsidRPr="00F61C23" w:rsidRDefault="00EA7947" w:rsidP="00F953C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4" w:type="dxa"/>
            <w:gridSpan w:val="6"/>
            <w:shd w:val="clear" w:color="auto" w:fill="auto"/>
            <w:vAlign w:val="bottom"/>
          </w:tcPr>
          <w:p w14:paraId="55B73EEE" w14:textId="6C487BA1" w:rsidR="00EA7947" w:rsidRPr="00F61C23" w:rsidRDefault="00EA7947" w:rsidP="00D944C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71F6116A" w14:textId="77777777" w:rsidR="00EA7947" w:rsidRPr="00F61C23" w:rsidRDefault="00EA7947" w:rsidP="00F953C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gridSpan w:val="7"/>
          </w:tcPr>
          <w:p w14:paraId="5FD56AA8" w14:textId="77777777" w:rsidR="00EA7947" w:rsidRPr="00F61C23" w:rsidRDefault="00EA7947" w:rsidP="00F953C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</w:p>
          <w:p w14:paraId="0807115D" w14:textId="64E8C039" w:rsidR="00EA7947" w:rsidRPr="00F61C23" w:rsidRDefault="00EA7947" w:rsidP="00D944C2">
            <w:pPr>
              <w:pStyle w:val="acctfourfigures"/>
              <w:tabs>
                <w:tab w:val="clear" w:pos="765"/>
                <w:tab w:val="left" w:pos="632"/>
              </w:tabs>
              <w:spacing w:line="240" w:lineRule="atLeast"/>
              <w:ind w:right="-56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</w:rPr>
              <w:t>(</w:t>
            </w:r>
            <w:r w:rsidR="00B35A3F">
              <w:rPr>
                <w:rFonts w:ascii="Angsana New" w:hAnsi="Angsana New"/>
                <w:sz w:val="27"/>
                <w:szCs w:val="27"/>
              </w:rPr>
              <w:t>136</w:t>
            </w:r>
            <w:r w:rsidRPr="00F61C23">
              <w:rPr>
                <w:rFonts w:ascii="Angsana New" w:hAnsi="Angsana New"/>
                <w:sz w:val="27"/>
                <w:szCs w:val="27"/>
              </w:rPr>
              <w:t>,</w:t>
            </w:r>
            <w:r w:rsidR="00B35A3F">
              <w:rPr>
                <w:rFonts w:ascii="Angsana New" w:hAnsi="Angsana New"/>
                <w:sz w:val="27"/>
                <w:szCs w:val="27"/>
              </w:rPr>
              <w:t>723</w:t>
            </w:r>
            <w:r w:rsidRPr="00F61C23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gridSpan w:val="4"/>
          </w:tcPr>
          <w:p w14:paraId="1231C806" w14:textId="77777777" w:rsidR="00EA7947" w:rsidRPr="00F61C23" w:rsidRDefault="00EA7947" w:rsidP="00F953C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gridSpan w:val="6"/>
            <w:shd w:val="clear" w:color="auto" w:fill="auto"/>
            <w:vAlign w:val="bottom"/>
          </w:tcPr>
          <w:p w14:paraId="1AD33A3D" w14:textId="445E2A9A" w:rsidR="00EA7947" w:rsidRPr="00F61C23" w:rsidRDefault="00EA7947" w:rsidP="00D944C2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9" w:right="-55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8" w:type="dxa"/>
            <w:gridSpan w:val="3"/>
            <w:shd w:val="clear" w:color="auto" w:fill="auto"/>
            <w:vAlign w:val="bottom"/>
          </w:tcPr>
          <w:p w14:paraId="346E0882" w14:textId="77777777" w:rsidR="00EA7947" w:rsidRPr="00F61C23" w:rsidRDefault="00EA7947" w:rsidP="00F953C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07" w:type="dxa"/>
            <w:gridSpan w:val="5"/>
            <w:vAlign w:val="bottom"/>
          </w:tcPr>
          <w:p w14:paraId="7C492E9A" w14:textId="5FB52F36" w:rsidR="00EA7947" w:rsidRPr="00F61C23" w:rsidRDefault="00EA7947" w:rsidP="00D944C2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9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</w:rPr>
              <w:t>(</w:t>
            </w:r>
            <w:r w:rsidR="00B35A3F">
              <w:rPr>
                <w:rFonts w:ascii="Angsana New" w:hAnsi="Angsana New"/>
                <w:sz w:val="27"/>
                <w:szCs w:val="27"/>
              </w:rPr>
              <w:t>138</w:t>
            </w:r>
            <w:r w:rsidRPr="00F61C23">
              <w:rPr>
                <w:rFonts w:ascii="Angsana New" w:hAnsi="Angsana New"/>
                <w:sz w:val="27"/>
                <w:szCs w:val="27"/>
              </w:rPr>
              <w:t>,</w:t>
            </w:r>
            <w:r w:rsidR="00B35A3F">
              <w:rPr>
                <w:rFonts w:ascii="Angsana New" w:hAnsi="Angsana New"/>
                <w:sz w:val="27"/>
                <w:szCs w:val="27"/>
              </w:rPr>
              <w:t>281</w:t>
            </w:r>
            <w:r w:rsidRPr="00F61C23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5A5006" w:rsidRPr="00F61C23" w14:paraId="4062254B" w14:textId="77777777" w:rsidTr="00B6358A">
        <w:trPr>
          <w:gridAfter w:val="6"/>
          <w:wAfter w:w="523" w:type="dxa"/>
        </w:trPr>
        <w:tc>
          <w:tcPr>
            <w:tcW w:w="3850" w:type="dxa"/>
            <w:shd w:val="clear" w:color="auto" w:fill="auto"/>
          </w:tcPr>
          <w:p w14:paraId="28539780" w14:textId="72859A86" w:rsidR="005A5006" w:rsidRPr="00F61C23" w:rsidRDefault="005A5006" w:rsidP="00BE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hanging="142"/>
              <w:rPr>
                <w:rFonts w:ascii="Angsana New" w:hAnsi="Angsana New"/>
                <w:sz w:val="27"/>
                <w:szCs w:val="27"/>
                <w:cs/>
              </w:rPr>
            </w:pPr>
            <w:r w:rsidRPr="00F61C23">
              <w:rPr>
                <w:rFonts w:ascii="Angsana New" w:hAnsi="Angsana New"/>
                <w:sz w:val="27"/>
                <w:szCs w:val="27"/>
                <w:cs/>
              </w:rPr>
              <w:t>การรับรู้</w:t>
            </w:r>
            <w:r w:rsidRPr="00F61C23">
              <w:rPr>
                <w:rFonts w:ascii="Angsana New" w:hAnsi="Angsana New" w:hint="cs"/>
                <w:sz w:val="27"/>
                <w:szCs w:val="27"/>
                <w:cs/>
              </w:rPr>
              <w:t>ลูกหนี้ตามสัญญาเช่า</w:t>
            </w:r>
            <w:r w:rsidRPr="00F61C23">
              <w:rPr>
                <w:rFonts w:ascii="Angsana New" w:hAnsi="Angsana New"/>
                <w:sz w:val="27"/>
                <w:szCs w:val="27"/>
                <w:cs/>
              </w:rPr>
              <w:t>จากการถือปฏิบัติ</w:t>
            </w:r>
            <w:r w:rsidR="006775A6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F61C23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="006775A6" w:rsidRPr="00F61C23">
              <w:rPr>
                <w:rFonts w:ascii="Angsana New" w:hAnsi="Angsana New"/>
                <w:sz w:val="27"/>
                <w:szCs w:val="27"/>
                <w:cs/>
              </w:rPr>
              <w:t>ตาม</w:t>
            </w:r>
            <w:r w:rsidR="00015924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Pr="00F61C23">
              <w:rPr>
                <w:rFonts w:ascii="Angsana New" w:hAnsi="Angsana New"/>
                <w:sz w:val="27"/>
                <w:szCs w:val="27"/>
              </w:rPr>
              <w:t>TFRS</w:t>
            </w:r>
            <w:r w:rsidRPr="00F61C23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F61C23">
              <w:rPr>
                <w:rFonts w:ascii="Angsana New" w:hAnsi="Angsana New"/>
                <w:sz w:val="27"/>
                <w:szCs w:val="27"/>
              </w:rPr>
              <w:t>16</w:t>
            </w:r>
            <w:r w:rsidRPr="00F61C23">
              <w:rPr>
                <w:rFonts w:ascii="Angsana New" w:hAnsi="Angsana New"/>
                <w:sz w:val="27"/>
                <w:szCs w:val="27"/>
                <w:cs/>
              </w:rPr>
              <w:t xml:space="preserve"> เป็นครั้งแรก </w:t>
            </w:r>
          </w:p>
        </w:tc>
        <w:tc>
          <w:tcPr>
            <w:tcW w:w="988" w:type="dxa"/>
            <w:gridSpan w:val="6"/>
            <w:shd w:val="clear" w:color="auto" w:fill="auto"/>
            <w:vAlign w:val="bottom"/>
          </w:tcPr>
          <w:p w14:paraId="29E7D9D3" w14:textId="08264585" w:rsidR="005A5006" w:rsidRPr="00F61C23" w:rsidRDefault="005A5006" w:rsidP="00D944C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4"/>
            <w:shd w:val="clear" w:color="auto" w:fill="auto"/>
            <w:vAlign w:val="bottom"/>
          </w:tcPr>
          <w:p w14:paraId="3E9C42B4" w14:textId="77777777" w:rsidR="005A5006" w:rsidRPr="00F61C23" w:rsidRDefault="005A5006" w:rsidP="00F953C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4" w:type="dxa"/>
            <w:gridSpan w:val="8"/>
            <w:shd w:val="clear" w:color="auto" w:fill="auto"/>
            <w:vAlign w:val="bottom"/>
          </w:tcPr>
          <w:p w14:paraId="0BB7BF12" w14:textId="1BE156EE" w:rsidR="005A5006" w:rsidRPr="00F61C23" w:rsidRDefault="005A5006" w:rsidP="005A5006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right="-190"/>
              <w:rPr>
                <w:rFonts w:ascii="Angsana New" w:hAnsi="Angsana New"/>
                <w:sz w:val="27"/>
                <w:szCs w:val="27"/>
              </w:rPr>
            </w:pPr>
            <w:r w:rsidRPr="005A5006">
              <w:rPr>
                <w:rFonts w:ascii="Angsana New" w:hAnsi="Angsana New"/>
                <w:sz w:val="27"/>
                <w:szCs w:val="27"/>
              </w:rPr>
              <w:t>(35,392)</w:t>
            </w:r>
          </w:p>
        </w:tc>
        <w:tc>
          <w:tcPr>
            <w:tcW w:w="271" w:type="dxa"/>
            <w:gridSpan w:val="2"/>
          </w:tcPr>
          <w:p w14:paraId="2329DA8D" w14:textId="77777777" w:rsidR="005A5006" w:rsidRPr="00F61C23" w:rsidRDefault="005A5006" w:rsidP="00F953C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gridSpan w:val="7"/>
            <w:vAlign w:val="bottom"/>
          </w:tcPr>
          <w:p w14:paraId="17B211DE" w14:textId="73B3F97D" w:rsidR="005A5006" w:rsidRPr="00F61C23" w:rsidRDefault="005A5006" w:rsidP="00D944C2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</w:rPr>
              <w:t>(144,376)</w:t>
            </w: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25641F6E" w14:textId="77777777" w:rsidR="005A5006" w:rsidRPr="00F61C23" w:rsidRDefault="005A5006" w:rsidP="00F953C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gridSpan w:val="9"/>
            <w:shd w:val="clear" w:color="auto" w:fill="auto"/>
            <w:vAlign w:val="bottom"/>
          </w:tcPr>
          <w:p w14:paraId="0D169821" w14:textId="0D95E52A" w:rsidR="005A5006" w:rsidRPr="00F61C23" w:rsidRDefault="005A5006" w:rsidP="005A5006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186" w:right="-640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  <w:lang w:val="en-US" w:bidi="th-TH"/>
              </w:rPr>
              <w:t>(1,</w:t>
            </w: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721</w:t>
            </w:r>
            <w:r w:rsidRPr="00F61C23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36D6E34F" w14:textId="77777777" w:rsidR="005A5006" w:rsidRPr="00F61C23" w:rsidRDefault="005A5006" w:rsidP="00F953C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4" w:type="dxa"/>
            <w:gridSpan w:val="6"/>
            <w:shd w:val="clear" w:color="auto" w:fill="auto"/>
            <w:vAlign w:val="bottom"/>
          </w:tcPr>
          <w:p w14:paraId="6CDB25D0" w14:textId="4EC34148" w:rsidR="005A5006" w:rsidRPr="00F61C23" w:rsidRDefault="005A5006" w:rsidP="005A5006">
            <w:pPr>
              <w:pStyle w:val="acctfourfigures"/>
              <w:tabs>
                <w:tab w:val="clear" w:pos="765"/>
                <w:tab w:val="decimal" w:pos="1188"/>
              </w:tabs>
              <w:spacing w:line="240" w:lineRule="atLeast"/>
              <w:ind w:right="-370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</w:rPr>
              <w:t>(</w:t>
            </w: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433</w:t>
            </w:r>
            <w:r w:rsidRPr="00F61C23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2E468DC8" w14:textId="77777777" w:rsidR="005A5006" w:rsidRPr="00F61C23" w:rsidRDefault="005A5006" w:rsidP="00F953C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gridSpan w:val="7"/>
          </w:tcPr>
          <w:p w14:paraId="5B2FF466" w14:textId="77777777" w:rsidR="005A5006" w:rsidRDefault="005A5006" w:rsidP="00F953C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</w:p>
          <w:p w14:paraId="63B9F6D0" w14:textId="59BFDC9F" w:rsidR="005A5006" w:rsidRPr="00F61C23" w:rsidRDefault="005A5006" w:rsidP="005A500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gridSpan w:val="4"/>
          </w:tcPr>
          <w:p w14:paraId="703E7C80" w14:textId="77777777" w:rsidR="005A5006" w:rsidRPr="00F61C23" w:rsidRDefault="005A5006" w:rsidP="00F953C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gridSpan w:val="6"/>
            <w:shd w:val="clear" w:color="auto" w:fill="auto"/>
            <w:vAlign w:val="bottom"/>
          </w:tcPr>
          <w:p w14:paraId="283B2CC4" w14:textId="717D8745" w:rsidR="005A5006" w:rsidRPr="00F61C23" w:rsidRDefault="005A5006" w:rsidP="00D944C2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9" w:right="-5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8" w:type="dxa"/>
            <w:gridSpan w:val="3"/>
            <w:shd w:val="clear" w:color="auto" w:fill="auto"/>
            <w:vAlign w:val="bottom"/>
          </w:tcPr>
          <w:p w14:paraId="01313532" w14:textId="77777777" w:rsidR="005A5006" w:rsidRPr="00F61C23" w:rsidRDefault="005A5006" w:rsidP="00F953C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07" w:type="dxa"/>
            <w:gridSpan w:val="5"/>
            <w:vAlign w:val="bottom"/>
          </w:tcPr>
          <w:p w14:paraId="57D27868" w14:textId="17856718" w:rsidR="005A5006" w:rsidRPr="00F61C23" w:rsidRDefault="005A5006" w:rsidP="005A5006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9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</w:rPr>
              <w:t>(181,922)</w:t>
            </w:r>
          </w:p>
        </w:tc>
      </w:tr>
      <w:tr w:rsidR="00EA7947" w:rsidRPr="00F61C23" w14:paraId="0BD2333D" w14:textId="77777777" w:rsidTr="00B6358A">
        <w:trPr>
          <w:gridAfter w:val="6"/>
          <w:wAfter w:w="523" w:type="dxa"/>
        </w:trPr>
        <w:tc>
          <w:tcPr>
            <w:tcW w:w="3850" w:type="dxa"/>
            <w:shd w:val="clear" w:color="auto" w:fill="auto"/>
          </w:tcPr>
          <w:p w14:paraId="58785CC7" w14:textId="3C709604" w:rsidR="00EA7947" w:rsidRPr="00F61C23" w:rsidRDefault="00EA7947" w:rsidP="00F95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F61C23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Pr="00F61C2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มกราคม </w:t>
            </w:r>
            <w:r w:rsidRPr="00F61C23">
              <w:rPr>
                <w:rFonts w:ascii="Angsana New" w:hAnsi="Angsana New"/>
                <w:b/>
                <w:bCs/>
                <w:sz w:val="27"/>
                <w:szCs w:val="27"/>
              </w:rPr>
              <w:t>2563</w:t>
            </w:r>
            <w:r w:rsidRPr="00F61C2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</w:t>
            </w:r>
            <w:r w:rsidRPr="00F61C23">
              <w:rPr>
                <w:rFonts w:ascii="Angsana New" w:hAnsi="Angsana New"/>
                <w:b/>
                <w:bCs/>
                <w:sz w:val="27"/>
                <w:szCs w:val="27"/>
              </w:rPr>
              <w:t>-</w:t>
            </w:r>
            <w:r w:rsidRPr="00F61C2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ปรับปรุงใหม่</w:t>
            </w:r>
          </w:p>
        </w:tc>
        <w:tc>
          <w:tcPr>
            <w:tcW w:w="988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42393" w14:textId="2270EBB4" w:rsidR="00EA7947" w:rsidRPr="00F61C23" w:rsidRDefault="00EA7947" w:rsidP="00F953C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</w:pPr>
            <w:r w:rsidRPr="00EA3359">
              <w:rPr>
                <w:rFonts w:ascii="Angsana New" w:hAnsi="Angsana New" w:hint="cs"/>
                <w:b/>
                <w:bCs/>
                <w:sz w:val="27"/>
                <w:szCs w:val="27"/>
                <w:lang w:val="en-US" w:bidi="th-TH"/>
              </w:rPr>
              <w:t>2</w:t>
            </w:r>
            <w:r w:rsidRPr="00F61C23">
              <w:rPr>
                <w:rFonts w:ascii="Angsana New" w:hAnsi="Angsana New" w:hint="cs"/>
                <w:b/>
                <w:bCs/>
                <w:sz w:val="27"/>
                <w:szCs w:val="27"/>
                <w:lang w:val="en-US" w:bidi="th-TH"/>
              </w:rPr>
              <w:t>71</w:t>
            </w:r>
            <w:r w:rsidRPr="00F61C23">
              <w:rPr>
                <w:rFonts w:ascii="Angsana New" w:hAnsi="Angsana New"/>
                <w:b/>
                <w:bCs/>
                <w:sz w:val="27"/>
                <w:szCs w:val="27"/>
                <w:lang w:val="en-US" w:bidi="th-TH"/>
              </w:rPr>
              <w:t>,947</w:t>
            </w:r>
          </w:p>
        </w:tc>
        <w:tc>
          <w:tcPr>
            <w:tcW w:w="270" w:type="dxa"/>
            <w:gridSpan w:val="4"/>
            <w:shd w:val="clear" w:color="auto" w:fill="auto"/>
            <w:vAlign w:val="bottom"/>
          </w:tcPr>
          <w:p w14:paraId="2DB5A2E2" w14:textId="77777777" w:rsidR="00EA7947" w:rsidRPr="00F61C23" w:rsidRDefault="00EA7947" w:rsidP="00F953C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4" w:type="dxa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681D5" w14:textId="161D59B9" w:rsidR="00EA7947" w:rsidRPr="00F61C23" w:rsidRDefault="00B35A3F" w:rsidP="00F953C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598</w:t>
            </w:r>
            <w:r w:rsidR="00EA7947" w:rsidRPr="00F61C23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618</w:t>
            </w:r>
          </w:p>
        </w:tc>
        <w:tc>
          <w:tcPr>
            <w:tcW w:w="271" w:type="dxa"/>
            <w:gridSpan w:val="2"/>
          </w:tcPr>
          <w:p w14:paraId="421F9807" w14:textId="77777777" w:rsidR="00EA7947" w:rsidRPr="00F61C23" w:rsidRDefault="00EA7947" w:rsidP="00F953C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gridSpan w:val="7"/>
            <w:tcBorders>
              <w:top w:val="single" w:sz="4" w:space="0" w:color="auto"/>
            </w:tcBorders>
            <w:vAlign w:val="bottom"/>
          </w:tcPr>
          <w:p w14:paraId="5118219A" w14:textId="6CE7A9DC" w:rsidR="00EA7947" w:rsidRPr="00F61C23" w:rsidRDefault="00B35A3F" w:rsidP="00F953C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346</w:t>
            </w:r>
            <w:r w:rsidR="00EA7947" w:rsidRPr="00F61C23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776</w:t>
            </w: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25CE01B7" w14:textId="77777777" w:rsidR="00EA7947" w:rsidRPr="00F61C23" w:rsidRDefault="00EA7947" w:rsidP="00F953C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93" w:type="dxa"/>
            <w:gridSpan w:val="9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48B1E" w14:textId="707E94BF" w:rsidR="00EA7947" w:rsidRPr="00F61C23" w:rsidRDefault="00EA7947" w:rsidP="00F953C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61C23">
              <w:rPr>
                <w:rFonts w:ascii="Angsana New" w:hAnsi="Angsana New"/>
                <w:b/>
                <w:bCs/>
                <w:sz w:val="27"/>
                <w:szCs w:val="27"/>
              </w:rPr>
              <w:t>15</w:t>
            </w:r>
            <w:r w:rsidR="00B35A3F">
              <w:rPr>
                <w:rFonts w:ascii="Angsana New" w:hAnsi="Angsana New"/>
                <w:b/>
                <w:bCs/>
                <w:sz w:val="27"/>
                <w:szCs w:val="27"/>
              </w:rPr>
              <w:t>1</w:t>
            </w:r>
            <w:r w:rsidRPr="00F61C23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B35A3F">
              <w:rPr>
                <w:rFonts w:ascii="Angsana New" w:hAnsi="Angsana New"/>
                <w:b/>
                <w:bCs/>
                <w:sz w:val="27"/>
                <w:szCs w:val="27"/>
              </w:rPr>
              <w:t>279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73F9DC3B" w14:textId="77777777" w:rsidR="00EA7947" w:rsidRPr="00F61C23" w:rsidRDefault="00EA7947" w:rsidP="00F953C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464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2B7A6" w14:textId="116E7AC5" w:rsidR="00EA7947" w:rsidRPr="00F61C23" w:rsidRDefault="00EA7947" w:rsidP="00F953CF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61C23">
              <w:rPr>
                <w:rFonts w:ascii="Angsana New" w:hAnsi="Angsana New"/>
                <w:b/>
                <w:bCs/>
                <w:sz w:val="27"/>
                <w:szCs w:val="27"/>
              </w:rPr>
              <w:t>62,</w:t>
            </w:r>
            <w:r w:rsidR="00B35A3F">
              <w:rPr>
                <w:rFonts w:ascii="Angsana New" w:hAnsi="Angsana New"/>
                <w:b/>
                <w:bCs/>
                <w:sz w:val="27"/>
                <w:szCs w:val="27"/>
              </w:rPr>
              <w:t>306</w:t>
            </w: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58CC2AA7" w14:textId="77777777" w:rsidR="00EA7947" w:rsidRPr="00F61C23" w:rsidRDefault="00EA7947" w:rsidP="00F953C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7" w:type="dxa"/>
            <w:gridSpan w:val="7"/>
            <w:tcBorders>
              <w:top w:val="single" w:sz="4" w:space="0" w:color="auto"/>
            </w:tcBorders>
          </w:tcPr>
          <w:p w14:paraId="2B8D3038" w14:textId="0CFA9D65" w:rsidR="00EA7947" w:rsidRPr="00F61C23" w:rsidRDefault="00B35A3F" w:rsidP="00F953C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683</w:t>
            </w:r>
            <w:r w:rsidR="00EA7947" w:rsidRPr="00F61C23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680</w:t>
            </w:r>
          </w:p>
        </w:tc>
        <w:tc>
          <w:tcPr>
            <w:tcW w:w="270" w:type="dxa"/>
            <w:gridSpan w:val="4"/>
          </w:tcPr>
          <w:p w14:paraId="627FAF3B" w14:textId="77777777" w:rsidR="00EA7947" w:rsidRPr="00F61C23" w:rsidRDefault="00EA7947" w:rsidP="00F953C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250EF" w14:textId="07A2A514" w:rsidR="00EA7947" w:rsidRPr="00F61C23" w:rsidRDefault="00EA7947" w:rsidP="00F953CF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61C23">
              <w:rPr>
                <w:rFonts w:ascii="Angsana New" w:hAnsi="Angsana New"/>
                <w:b/>
                <w:bCs/>
                <w:sz w:val="27"/>
                <w:szCs w:val="27"/>
              </w:rPr>
              <w:t>237,393</w:t>
            </w:r>
          </w:p>
        </w:tc>
        <w:tc>
          <w:tcPr>
            <w:tcW w:w="248" w:type="dxa"/>
            <w:gridSpan w:val="3"/>
            <w:shd w:val="clear" w:color="auto" w:fill="auto"/>
            <w:vAlign w:val="bottom"/>
          </w:tcPr>
          <w:p w14:paraId="5797CD3F" w14:textId="77777777" w:rsidR="00EA7947" w:rsidRPr="00F61C23" w:rsidRDefault="00EA7947" w:rsidP="00F953C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07" w:type="dxa"/>
            <w:gridSpan w:val="5"/>
            <w:tcBorders>
              <w:top w:val="single" w:sz="4" w:space="0" w:color="auto"/>
            </w:tcBorders>
            <w:vAlign w:val="bottom"/>
          </w:tcPr>
          <w:p w14:paraId="75A9BD5B" w14:textId="3FFA0316" w:rsidR="00EA7947" w:rsidRPr="00F61C23" w:rsidRDefault="00EA7947" w:rsidP="00F953C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61C23">
              <w:rPr>
                <w:rFonts w:ascii="Angsana New" w:hAnsi="Angsana New"/>
                <w:b/>
                <w:bCs/>
                <w:sz w:val="27"/>
                <w:szCs w:val="27"/>
              </w:rPr>
              <w:t>2,</w:t>
            </w:r>
            <w:r w:rsidR="00B35A3F">
              <w:rPr>
                <w:rFonts w:ascii="Angsana New" w:hAnsi="Angsana New"/>
                <w:b/>
                <w:bCs/>
                <w:sz w:val="27"/>
                <w:szCs w:val="27"/>
              </w:rPr>
              <w:t>351</w:t>
            </w:r>
            <w:r w:rsidRPr="00F61C23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B35A3F">
              <w:rPr>
                <w:rFonts w:ascii="Angsana New" w:hAnsi="Angsana New"/>
                <w:b/>
                <w:bCs/>
                <w:sz w:val="27"/>
                <w:szCs w:val="27"/>
              </w:rPr>
              <w:t>999</w:t>
            </w:r>
          </w:p>
        </w:tc>
      </w:tr>
      <w:tr w:rsidR="00EA7947" w:rsidRPr="00F61C23" w14:paraId="67073F41" w14:textId="77777777" w:rsidTr="00B6358A">
        <w:trPr>
          <w:gridAfter w:val="6"/>
          <w:wAfter w:w="523" w:type="dxa"/>
        </w:trPr>
        <w:tc>
          <w:tcPr>
            <w:tcW w:w="3850" w:type="dxa"/>
          </w:tcPr>
          <w:p w14:paraId="42720EF0" w14:textId="77777777" w:rsidR="00EA7947" w:rsidRPr="00F61C23" w:rsidRDefault="00EA7947" w:rsidP="004C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F61C23">
              <w:rPr>
                <w:rFonts w:ascii="Angsana New" w:hAnsi="Angsana New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988" w:type="dxa"/>
            <w:gridSpan w:val="6"/>
            <w:shd w:val="clear" w:color="auto" w:fill="auto"/>
            <w:vAlign w:val="bottom"/>
          </w:tcPr>
          <w:p w14:paraId="2CB3DEA3" w14:textId="458AEBC8" w:rsidR="00EA7947" w:rsidRPr="00F61C23" w:rsidRDefault="00EA7947" w:rsidP="00D944C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cs/>
                <w:lang w:val="en-US" w:bidi="th-TH"/>
              </w:rPr>
            </w:pPr>
            <w:r w:rsidRPr="00F61C23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gridSpan w:val="4"/>
            <w:shd w:val="clear" w:color="auto" w:fill="auto"/>
            <w:vAlign w:val="bottom"/>
          </w:tcPr>
          <w:p w14:paraId="0B70D7B4" w14:textId="77777777" w:rsidR="00EA7947" w:rsidRPr="00F61C23" w:rsidRDefault="00EA7947" w:rsidP="004C694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4" w:type="dxa"/>
            <w:gridSpan w:val="8"/>
            <w:shd w:val="clear" w:color="auto" w:fill="auto"/>
            <w:vAlign w:val="bottom"/>
          </w:tcPr>
          <w:p w14:paraId="030FC89F" w14:textId="7D843B62" w:rsidR="00EA7947" w:rsidRPr="00F61C23" w:rsidRDefault="00EA7947" w:rsidP="00D944C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1" w:type="dxa"/>
            <w:gridSpan w:val="2"/>
          </w:tcPr>
          <w:p w14:paraId="0F902008" w14:textId="77777777" w:rsidR="00EA7947" w:rsidRPr="00F61C23" w:rsidRDefault="00EA7947" w:rsidP="004C694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gridSpan w:val="7"/>
            <w:vAlign w:val="bottom"/>
          </w:tcPr>
          <w:p w14:paraId="27298317" w14:textId="07FDD60D" w:rsidR="00EA7947" w:rsidRPr="00F61C23" w:rsidRDefault="00215D1E" w:rsidP="001605BC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370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7E96CBF7" w14:textId="77777777" w:rsidR="00EA7947" w:rsidRPr="00F61C23" w:rsidRDefault="00EA7947" w:rsidP="004C694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gridSpan w:val="9"/>
            <w:shd w:val="clear" w:color="auto" w:fill="auto"/>
            <w:vAlign w:val="bottom"/>
          </w:tcPr>
          <w:p w14:paraId="7A1BAEEC" w14:textId="3658183E" w:rsidR="00EA7947" w:rsidRPr="00F61C23" w:rsidRDefault="00EA7947" w:rsidP="004C694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</w:rPr>
              <w:t>250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13129F07" w14:textId="77777777" w:rsidR="00EA7947" w:rsidRPr="00F61C23" w:rsidRDefault="00EA7947" w:rsidP="004C694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4" w:type="dxa"/>
            <w:gridSpan w:val="6"/>
            <w:shd w:val="clear" w:color="auto" w:fill="auto"/>
            <w:vAlign w:val="bottom"/>
          </w:tcPr>
          <w:p w14:paraId="4C6B9CCB" w14:textId="5538F1CC" w:rsidR="00EA7947" w:rsidRPr="00F61C23" w:rsidRDefault="00EA7947" w:rsidP="004C694A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61C23">
              <w:rPr>
                <w:rFonts w:ascii="Angsana New" w:hAnsi="Angsana New"/>
                <w:sz w:val="27"/>
                <w:szCs w:val="27"/>
                <w:lang w:val="en-US" w:bidi="th-TH"/>
              </w:rPr>
              <w:t>1,064</w:t>
            </w: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576AFC00" w14:textId="77777777" w:rsidR="00EA7947" w:rsidRPr="00F61C23" w:rsidRDefault="00EA7947" w:rsidP="004C694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gridSpan w:val="7"/>
          </w:tcPr>
          <w:p w14:paraId="3E526730" w14:textId="50FF5390" w:rsidR="00EA7947" w:rsidRPr="00F61C23" w:rsidRDefault="00215D1E" w:rsidP="004C694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5,335</w:t>
            </w:r>
          </w:p>
        </w:tc>
        <w:tc>
          <w:tcPr>
            <w:tcW w:w="270" w:type="dxa"/>
            <w:gridSpan w:val="4"/>
          </w:tcPr>
          <w:p w14:paraId="7A4D7872" w14:textId="77777777" w:rsidR="00EA7947" w:rsidRPr="00F61C23" w:rsidRDefault="00EA7947" w:rsidP="004C694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gridSpan w:val="6"/>
            <w:shd w:val="clear" w:color="auto" w:fill="auto"/>
            <w:vAlign w:val="bottom"/>
          </w:tcPr>
          <w:p w14:paraId="0912AFB8" w14:textId="2F7E0850" w:rsidR="00EA7947" w:rsidRPr="00F61C23" w:rsidRDefault="00EA7947" w:rsidP="004C694A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</w:rPr>
              <w:t>1,841</w:t>
            </w:r>
          </w:p>
        </w:tc>
        <w:tc>
          <w:tcPr>
            <w:tcW w:w="248" w:type="dxa"/>
            <w:gridSpan w:val="3"/>
            <w:shd w:val="clear" w:color="auto" w:fill="auto"/>
            <w:vAlign w:val="bottom"/>
          </w:tcPr>
          <w:p w14:paraId="2CEBD487" w14:textId="77777777" w:rsidR="00EA7947" w:rsidRPr="00F61C23" w:rsidRDefault="00EA7947" w:rsidP="004C694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07" w:type="dxa"/>
            <w:gridSpan w:val="5"/>
            <w:vAlign w:val="bottom"/>
          </w:tcPr>
          <w:p w14:paraId="6E44F8BC" w14:textId="4B02B573" w:rsidR="00EA7947" w:rsidRPr="00F61C23" w:rsidRDefault="001605BC" w:rsidP="004C694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</w:t>
            </w:r>
            <w:r w:rsidR="00EA7947" w:rsidRPr="00F61C23"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hAnsi="Angsana New"/>
                <w:sz w:val="27"/>
                <w:szCs w:val="27"/>
              </w:rPr>
              <w:t>490</w:t>
            </w:r>
          </w:p>
        </w:tc>
      </w:tr>
      <w:tr w:rsidR="00EA7947" w:rsidRPr="00F61C23" w14:paraId="22203B50" w14:textId="77777777" w:rsidTr="00B6358A">
        <w:trPr>
          <w:gridAfter w:val="6"/>
          <w:wAfter w:w="523" w:type="dxa"/>
        </w:trPr>
        <w:tc>
          <w:tcPr>
            <w:tcW w:w="3850" w:type="dxa"/>
          </w:tcPr>
          <w:p w14:paraId="1C127D4D" w14:textId="77777777" w:rsidR="00EA7947" w:rsidRPr="00F61C23" w:rsidRDefault="00EA7947" w:rsidP="004C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  <w:cs/>
              </w:rPr>
              <w:t>โอน</w:t>
            </w:r>
          </w:p>
        </w:tc>
        <w:tc>
          <w:tcPr>
            <w:tcW w:w="988" w:type="dxa"/>
            <w:gridSpan w:val="6"/>
            <w:shd w:val="clear" w:color="auto" w:fill="auto"/>
            <w:vAlign w:val="bottom"/>
          </w:tcPr>
          <w:p w14:paraId="0C5DC0E7" w14:textId="43AC3E87" w:rsidR="00EA7947" w:rsidRPr="00F61C23" w:rsidRDefault="00EA7947" w:rsidP="00D944C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61C23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gridSpan w:val="4"/>
            <w:shd w:val="clear" w:color="auto" w:fill="auto"/>
            <w:vAlign w:val="bottom"/>
          </w:tcPr>
          <w:p w14:paraId="03BE0DCD" w14:textId="77777777" w:rsidR="00EA7947" w:rsidRPr="00F61C23" w:rsidRDefault="00EA7947" w:rsidP="004C694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4" w:type="dxa"/>
            <w:gridSpan w:val="8"/>
            <w:shd w:val="clear" w:color="auto" w:fill="auto"/>
            <w:vAlign w:val="bottom"/>
          </w:tcPr>
          <w:p w14:paraId="2D242793" w14:textId="54E72CBD" w:rsidR="00EA7947" w:rsidRPr="00F61C23" w:rsidRDefault="00EA7947" w:rsidP="00D944C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5F0EEB6C" w14:textId="77777777" w:rsidR="00EA7947" w:rsidRPr="00F61C23" w:rsidRDefault="00EA7947" w:rsidP="004C694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gridSpan w:val="7"/>
            <w:vAlign w:val="bottom"/>
          </w:tcPr>
          <w:p w14:paraId="5A6A70D7" w14:textId="6055094B" w:rsidR="00EA7947" w:rsidRPr="00F61C23" w:rsidRDefault="00EA7947" w:rsidP="00D944C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61C23">
              <w:rPr>
                <w:rFonts w:ascii="Angsana New" w:hAnsi="Angsana New"/>
                <w:sz w:val="27"/>
                <w:szCs w:val="27"/>
                <w:lang w:val="en-US" w:bidi="th-TH"/>
              </w:rPr>
              <w:t>5,115</w:t>
            </w: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4077C371" w14:textId="77777777" w:rsidR="00EA7947" w:rsidRPr="00F61C23" w:rsidRDefault="00EA7947" w:rsidP="004C694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gridSpan w:val="9"/>
            <w:shd w:val="clear" w:color="auto" w:fill="auto"/>
            <w:vAlign w:val="bottom"/>
          </w:tcPr>
          <w:p w14:paraId="4D91B000" w14:textId="395267A0" w:rsidR="00EA7947" w:rsidRPr="00F61C23" w:rsidRDefault="00EA7947" w:rsidP="00D944C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</w:rPr>
              <w:t>951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6919C3B1" w14:textId="77777777" w:rsidR="00EA7947" w:rsidRPr="00F61C23" w:rsidRDefault="00EA7947" w:rsidP="004C694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4" w:type="dxa"/>
            <w:gridSpan w:val="6"/>
            <w:shd w:val="clear" w:color="auto" w:fill="auto"/>
            <w:vAlign w:val="bottom"/>
          </w:tcPr>
          <w:p w14:paraId="1C755962" w14:textId="295E35C0" w:rsidR="00EA7947" w:rsidRPr="00F61C23" w:rsidRDefault="00EA7947" w:rsidP="00D944C2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  <w:lang w:val="en-US" w:bidi="th-TH"/>
              </w:rPr>
              <w:t>38</w:t>
            </w: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5CF2D6A6" w14:textId="77777777" w:rsidR="00EA7947" w:rsidRPr="00F61C23" w:rsidRDefault="00EA7947" w:rsidP="004C694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gridSpan w:val="7"/>
          </w:tcPr>
          <w:p w14:paraId="6B21742C" w14:textId="3FDC5336" w:rsidR="00EA7947" w:rsidRPr="00F61C23" w:rsidRDefault="00EA7947" w:rsidP="00D944C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61C23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gridSpan w:val="4"/>
          </w:tcPr>
          <w:p w14:paraId="7D729BF7" w14:textId="77777777" w:rsidR="00EA7947" w:rsidRPr="00F61C23" w:rsidRDefault="00EA7947" w:rsidP="004C694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19" w:right="-55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260" w:type="dxa"/>
            <w:gridSpan w:val="6"/>
            <w:shd w:val="clear" w:color="auto" w:fill="auto"/>
            <w:vAlign w:val="bottom"/>
          </w:tcPr>
          <w:p w14:paraId="30D646CC" w14:textId="2A1FE57C" w:rsidR="00EA7947" w:rsidRPr="00F61C23" w:rsidRDefault="00EA7947" w:rsidP="004C694A">
            <w:pPr>
              <w:pStyle w:val="acctfourfigures"/>
              <w:tabs>
                <w:tab w:val="clear" w:pos="765"/>
                <w:tab w:val="decimal" w:pos="1303"/>
              </w:tabs>
              <w:spacing w:line="240" w:lineRule="atLeast"/>
              <w:ind w:left="-119" w:right="-55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61C23">
              <w:rPr>
                <w:rFonts w:ascii="Angsana New" w:hAnsi="Angsana New"/>
                <w:sz w:val="27"/>
                <w:szCs w:val="27"/>
                <w:lang w:val="en-US" w:bidi="th-TH"/>
              </w:rPr>
              <w:t>(6,104)</w:t>
            </w:r>
          </w:p>
        </w:tc>
        <w:tc>
          <w:tcPr>
            <w:tcW w:w="248" w:type="dxa"/>
            <w:gridSpan w:val="3"/>
            <w:shd w:val="clear" w:color="auto" w:fill="auto"/>
            <w:vAlign w:val="bottom"/>
          </w:tcPr>
          <w:p w14:paraId="2766C186" w14:textId="77777777" w:rsidR="00EA7947" w:rsidRPr="00F61C23" w:rsidRDefault="00EA7947" w:rsidP="004C694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07" w:type="dxa"/>
            <w:gridSpan w:val="5"/>
            <w:vAlign w:val="bottom"/>
          </w:tcPr>
          <w:p w14:paraId="2C1AFB1C" w14:textId="24B39CF7" w:rsidR="00EA7947" w:rsidRPr="00F61C23" w:rsidRDefault="00EA7947" w:rsidP="00D944C2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19" w:right="-55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61C23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</w:tr>
      <w:tr w:rsidR="00215D1E" w:rsidRPr="00F61C23" w14:paraId="162927F1" w14:textId="77777777" w:rsidTr="00B6358A">
        <w:trPr>
          <w:gridAfter w:val="6"/>
          <w:wAfter w:w="523" w:type="dxa"/>
        </w:trPr>
        <w:tc>
          <w:tcPr>
            <w:tcW w:w="3850" w:type="dxa"/>
          </w:tcPr>
          <w:p w14:paraId="292FD29F" w14:textId="5123332A" w:rsidR="00215D1E" w:rsidRPr="00F61C23" w:rsidRDefault="00215D1E" w:rsidP="004C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215D1E">
              <w:rPr>
                <w:rFonts w:ascii="Angsana New" w:hAnsi="Angsana New"/>
                <w:sz w:val="27"/>
                <w:szCs w:val="27"/>
                <w:cs/>
              </w:rPr>
              <w:t>โอนจากสินทรัพย์สิทธิการใช้</w:t>
            </w:r>
          </w:p>
        </w:tc>
        <w:tc>
          <w:tcPr>
            <w:tcW w:w="988" w:type="dxa"/>
            <w:gridSpan w:val="6"/>
            <w:shd w:val="clear" w:color="auto" w:fill="auto"/>
            <w:vAlign w:val="bottom"/>
          </w:tcPr>
          <w:p w14:paraId="2AAFE2C6" w14:textId="5EACF356" w:rsidR="00215D1E" w:rsidRPr="00F61C23" w:rsidRDefault="00215D1E" w:rsidP="00D944C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gridSpan w:val="4"/>
            <w:shd w:val="clear" w:color="auto" w:fill="auto"/>
            <w:vAlign w:val="bottom"/>
          </w:tcPr>
          <w:p w14:paraId="389B9012" w14:textId="77777777" w:rsidR="00215D1E" w:rsidRPr="00F61C23" w:rsidRDefault="00215D1E" w:rsidP="004C694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4" w:type="dxa"/>
            <w:gridSpan w:val="8"/>
            <w:shd w:val="clear" w:color="auto" w:fill="auto"/>
            <w:vAlign w:val="bottom"/>
          </w:tcPr>
          <w:p w14:paraId="42F2E555" w14:textId="2C000BE0" w:rsidR="00215D1E" w:rsidRPr="00F61C23" w:rsidRDefault="00215D1E" w:rsidP="00D944C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7B54C77D" w14:textId="77777777" w:rsidR="00215D1E" w:rsidRPr="00F61C23" w:rsidRDefault="00215D1E" w:rsidP="004C694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gridSpan w:val="7"/>
            <w:vAlign w:val="bottom"/>
          </w:tcPr>
          <w:p w14:paraId="7E760FE6" w14:textId="213056B8" w:rsidR="00215D1E" w:rsidRPr="00F61C23" w:rsidRDefault="00215D1E" w:rsidP="00D944C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2,200</w:t>
            </w: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124CF6C0" w14:textId="77777777" w:rsidR="00215D1E" w:rsidRPr="00F61C23" w:rsidRDefault="00215D1E" w:rsidP="004C694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gridSpan w:val="9"/>
            <w:shd w:val="clear" w:color="auto" w:fill="auto"/>
            <w:vAlign w:val="bottom"/>
          </w:tcPr>
          <w:p w14:paraId="2DA2D188" w14:textId="567B8E5C" w:rsidR="00215D1E" w:rsidRPr="00F61C23" w:rsidRDefault="00215D1E" w:rsidP="00215D1E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18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5A4D2792" w14:textId="77777777" w:rsidR="00215D1E" w:rsidRPr="00F61C23" w:rsidRDefault="00215D1E" w:rsidP="004C694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4" w:type="dxa"/>
            <w:gridSpan w:val="6"/>
            <w:shd w:val="clear" w:color="auto" w:fill="auto"/>
            <w:vAlign w:val="bottom"/>
          </w:tcPr>
          <w:p w14:paraId="5CF3EBB9" w14:textId="5D113E21" w:rsidR="00215D1E" w:rsidRPr="00F61C23" w:rsidRDefault="00215D1E" w:rsidP="0010375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14A6F053" w14:textId="77777777" w:rsidR="00215D1E" w:rsidRPr="00F61C23" w:rsidRDefault="00215D1E" w:rsidP="004C694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gridSpan w:val="7"/>
          </w:tcPr>
          <w:p w14:paraId="635E6B01" w14:textId="00115F44" w:rsidR="00215D1E" w:rsidRPr="00F61C23" w:rsidRDefault="00215D1E" w:rsidP="00215D1E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241,434</w:t>
            </w:r>
          </w:p>
        </w:tc>
        <w:tc>
          <w:tcPr>
            <w:tcW w:w="270" w:type="dxa"/>
            <w:gridSpan w:val="4"/>
          </w:tcPr>
          <w:p w14:paraId="383BF0D0" w14:textId="77777777" w:rsidR="00215D1E" w:rsidRPr="00F61C23" w:rsidRDefault="00215D1E" w:rsidP="004C694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19" w:right="-55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1260" w:type="dxa"/>
            <w:gridSpan w:val="6"/>
            <w:shd w:val="clear" w:color="auto" w:fill="auto"/>
            <w:vAlign w:val="bottom"/>
          </w:tcPr>
          <w:p w14:paraId="6E92212B" w14:textId="48ADEF68" w:rsidR="00215D1E" w:rsidRPr="00F61C23" w:rsidRDefault="00215D1E" w:rsidP="00215D1E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9" w:right="-55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48" w:type="dxa"/>
            <w:gridSpan w:val="3"/>
            <w:shd w:val="clear" w:color="auto" w:fill="auto"/>
            <w:vAlign w:val="bottom"/>
          </w:tcPr>
          <w:p w14:paraId="770F6501" w14:textId="77777777" w:rsidR="00215D1E" w:rsidRPr="00F61C23" w:rsidRDefault="00215D1E" w:rsidP="004C694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07" w:type="dxa"/>
            <w:gridSpan w:val="5"/>
            <w:vAlign w:val="bottom"/>
          </w:tcPr>
          <w:p w14:paraId="24A2D745" w14:textId="538C0F41" w:rsidR="00215D1E" w:rsidRPr="00F61C23" w:rsidRDefault="00215D1E" w:rsidP="00215D1E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243,634</w:t>
            </w:r>
          </w:p>
        </w:tc>
      </w:tr>
      <w:tr w:rsidR="00EA7947" w:rsidRPr="00F61C23" w14:paraId="13EF4248" w14:textId="77777777" w:rsidTr="00B6358A">
        <w:trPr>
          <w:gridAfter w:val="6"/>
          <w:wAfter w:w="523" w:type="dxa"/>
        </w:trPr>
        <w:tc>
          <w:tcPr>
            <w:tcW w:w="3850" w:type="dxa"/>
          </w:tcPr>
          <w:p w14:paraId="0001EAD8" w14:textId="77777777" w:rsidR="00EA7947" w:rsidRPr="00F61C23" w:rsidRDefault="00EA7947" w:rsidP="004C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7"/>
                <w:szCs w:val="27"/>
                <w:cs/>
              </w:rPr>
            </w:pPr>
            <w:r w:rsidRPr="00F61C23">
              <w:rPr>
                <w:rFonts w:ascii="Angsana New" w:hAnsi="Angsana New"/>
                <w:sz w:val="27"/>
                <w:szCs w:val="27"/>
                <w:cs/>
              </w:rPr>
              <w:t>จำหน่าย</w:t>
            </w:r>
          </w:p>
        </w:tc>
        <w:tc>
          <w:tcPr>
            <w:tcW w:w="988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AFD9D" w14:textId="41E7A226" w:rsidR="00EA7947" w:rsidRPr="00F61C23" w:rsidRDefault="00EA7947" w:rsidP="00D944C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61C23">
              <w:rPr>
                <w:rFonts w:ascii="Angsana New" w:hAnsi="Angsana New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270" w:type="dxa"/>
            <w:gridSpan w:val="4"/>
            <w:shd w:val="clear" w:color="auto" w:fill="auto"/>
            <w:vAlign w:val="bottom"/>
          </w:tcPr>
          <w:p w14:paraId="29006321" w14:textId="77777777" w:rsidR="00EA7947" w:rsidRPr="00F61C23" w:rsidRDefault="00EA7947" w:rsidP="004C694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4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E7AA54" w14:textId="6E44753A" w:rsidR="00EA7947" w:rsidRPr="00F61C23" w:rsidRDefault="00EA7947" w:rsidP="00D944C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687E1AFA" w14:textId="77777777" w:rsidR="00EA7947" w:rsidRPr="00F61C23" w:rsidRDefault="00EA7947" w:rsidP="004C694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gridSpan w:val="7"/>
            <w:tcBorders>
              <w:bottom w:val="single" w:sz="4" w:space="0" w:color="auto"/>
            </w:tcBorders>
            <w:vAlign w:val="bottom"/>
          </w:tcPr>
          <w:p w14:paraId="48DDC714" w14:textId="19997E2F" w:rsidR="00EA7947" w:rsidRPr="00F61C23" w:rsidRDefault="00EA7947" w:rsidP="004C694A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</w:rPr>
              <w:t>(7,573)</w:t>
            </w: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7F2B376F" w14:textId="77777777" w:rsidR="00EA7947" w:rsidRPr="00F61C23" w:rsidRDefault="00EA7947" w:rsidP="004C694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93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A901D" w14:textId="59986FD0" w:rsidR="00EA7947" w:rsidRPr="00F61C23" w:rsidRDefault="00EA7947" w:rsidP="004C694A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</w:rPr>
              <w:t>(</w:t>
            </w: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10</w:t>
            </w:r>
            <w:r w:rsidRPr="00F61C23">
              <w:rPr>
                <w:rFonts w:ascii="Angsana New" w:hAnsi="Angsana New"/>
                <w:sz w:val="27"/>
                <w:szCs w:val="27"/>
              </w:rPr>
              <w:t>,180)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22778CDE" w14:textId="77777777" w:rsidR="00EA7947" w:rsidRPr="00F61C23" w:rsidRDefault="00EA7947" w:rsidP="004C694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64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3DC71" w14:textId="16981DFE" w:rsidR="00EA7947" w:rsidRPr="00F61C23" w:rsidRDefault="00EA7947" w:rsidP="00D944C2">
            <w:pPr>
              <w:pStyle w:val="acctfourfigures"/>
              <w:tabs>
                <w:tab w:val="clear" w:pos="765"/>
                <w:tab w:val="left" w:pos="900"/>
              </w:tabs>
              <w:spacing w:line="240" w:lineRule="atLeast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</w:rPr>
              <w:t>(9,</w:t>
            </w: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605</w:t>
            </w:r>
            <w:r w:rsidRPr="00F61C23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150CB2F2" w14:textId="77777777" w:rsidR="00EA7947" w:rsidRPr="00F61C23" w:rsidRDefault="00EA7947" w:rsidP="004C694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gridSpan w:val="7"/>
            <w:tcBorders>
              <w:bottom w:val="single" w:sz="4" w:space="0" w:color="auto"/>
            </w:tcBorders>
          </w:tcPr>
          <w:p w14:paraId="2339A3DD" w14:textId="24900D9E" w:rsidR="00EA7947" w:rsidRPr="00F61C23" w:rsidRDefault="00EA7947" w:rsidP="004C694A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108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</w:rPr>
              <w:t>(21,465)</w:t>
            </w:r>
          </w:p>
        </w:tc>
        <w:tc>
          <w:tcPr>
            <w:tcW w:w="270" w:type="dxa"/>
            <w:gridSpan w:val="4"/>
          </w:tcPr>
          <w:p w14:paraId="755026BB" w14:textId="77777777" w:rsidR="00EA7947" w:rsidRPr="00F61C23" w:rsidRDefault="00EA7947" w:rsidP="004C694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ABEC9" w14:textId="308A8B5F" w:rsidR="00EA7947" w:rsidRPr="00F61C23" w:rsidRDefault="00EA7947" w:rsidP="00D944C2">
            <w:pPr>
              <w:pStyle w:val="acctfourfigures"/>
              <w:tabs>
                <w:tab w:val="clear" w:pos="765"/>
                <w:tab w:val="decimal" w:pos="1303"/>
              </w:tabs>
              <w:spacing w:line="240" w:lineRule="atLeast"/>
              <w:ind w:left="-119" w:right="-55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</w:rPr>
              <w:t>(4,256)</w:t>
            </w:r>
          </w:p>
        </w:tc>
        <w:tc>
          <w:tcPr>
            <w:tcW w:w="248" w:type="dxa"/>
            <w:gridSpan w:val="3"/>
            <w:shd w:val="clear" w:color="auto" w:fill="auto"/>
            <w:vAlign w:val="bottom"/>
          </w:tcPr>
          <w:p w14:paraId="2EA5D965" w14:textId="77777777" w:rsidR="00EA7947" w:rsidRPr="00F61C23" w:rsidRDefault="00EA7947" w:rsidP="004C694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07" w:type="dxa"/>
            <w:gridSpan w:val="5"/>
            <w:tcBorders>
              <w:bottom w:val="single" w:sz="4" w:space="0" w:color="auto"/>
            </w:tcBorders>
            <w:vAlign w:val="bottom"/>
          </w:tcPr>
          <w:p w14:paraId="2B91D042" w14:textId="0FAD5CA2" w:rsidR="00EA7947" w:rsidRPr="00F61C23" w:rsidRDefault="00EA7947" w:rsidP="00D944C2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right="-109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</w:rPr>
              <w:t>(53,079)</w:t>
            </w:r>
          </w:p>
        </w:tc>
      </w:tr>
      <w:tr w:rsidR="00EA7947" w:rsidRPr="00F61C23" w14:paraId="082F71A7" w14:textId="77777777" w:rsidTr="00B6358A">
        <w:trPr>
          <w:gridAfter w:val="6"/>
          <w:wAfter w:w="523" w:type="dxa"/>
        </w:trPr>
        <w:tc>
          <w:tcPr>
            <w:tcW w:w="3850" w:type="dxa"/>
            <w:shd w:val="clear" w:color="auto" w:fill="auto"/>
          </w:tcPr>
          <w:p w14:paraId="5CCE7083" w14:textId="5F0F2B42" w:rsidR="00EA7947" w:rsidRPr="00F61C23" w:rsidRDefault="00EA7947" w:rsidP="004C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61C2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ณ วันที่ </w:t>
            </w:r>
            <w:r w:rsidRPr="00F61C23">
              <w:rPr>
                <w:rFonts w:ascii="Angsana New" w:hAnsi="Angsana New"/>
                <w:b/>
                <w:bCs/>
                <w:sz w:val="27"/>
                <w:szCs w:val="27"/>
              </w:rPr>
              <w:t>31</w:t>
            </w:r>
            <w:r w:rsidRPr="00F61C2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 ธันวาคม </w:t>
            </w:r>
            <w:r w:rsidRPr="00F61C23">
              <w:rPr>
                <w:rFonts w:ascii="Angsana New" w:hAnsi="Angsana New"/>
                <w:b/>
                <w:bCs/>
                <w:sz w:val="27"/>
                <w:szCs w:val="27"/>
              </w:rPr>
              <w:t>2563</w:t>
            </w:r>
          </w:p>
        </w:tc>
        <w:tc>
          <w:tcPr>
            <w:tcW w:w="98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BF3FCE" w14:textId="0FD33675" w:rsidR="00EA7947" w:rsidRPr="00F61C23" w:rsidRDefault="00EA7947" w:rsidP="004C694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61C23">
              <w:rPr>
                <w:rFonts w:ascii="Angsana New" w:hAnsi="Angsana New"/>
                <w:b/>
                <w:bCs/>
                <w:sz w:val="27"/>
                <w:szCs w:val="27"/>
              </w:rPr>
              <w:t>271,947</w:t>
            </w:r>
          </w:p>
        </w:tc>
        <w:tc>
          <w:tcPr>
            <w:tcW w:w="270" w:type="dxa"/>
            <w:gridSpan w:val="4"/>
            <w:shd w:val="clear" w:color="auto" w:fill="auto"/>
            <w:vAlign w:val="bottom"/>
          </w:tcPr>
          <w:p w14:paraId="21FFC975" w14:textId="77777777" w:rsidR="00EA7947" w:rsidRPr="00F61C23" w:rsidRDefault="00EA7947" w:rsidP="004C694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7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05EA6" w14:textId="28200007" w:rsidR="00EA7947" w:rsidRPr="00F61C23" w:rsidRDefault="00EA7947" w:rsidP="004C694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61C23">
              <w:rPr>
                <w:rFonts w:ascii="Angsana New" w:hAnsi="Angsana New"/>
                <w:b/>
                <w:bCs/>
                <w:sz w:val="27"/>
                <w:szCs w:val="27"/>
              </w:rPr>
              <w:t>598,618</w:t>
            </w:r>
          </w:p>
        </w:tc>
        <w:tc>
          <w:tcPr>
            <w:tcW w:w="271" w:type="dxa"/>
            <w:gridSpan w:val="2"/>
          </w:tcPr>
          <w:p w14:paraId="769BFBA4" w14:textId="77777777" w:rsidR="00EA7947" w:rsidRPr="00F61C23" w:rsidRDefault="00EA7947" w:rsidP="004C694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9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11ADCD" w14:textId="71BB6900" w:rsidR="00EA7947" w:rsidRPr="00F61C23" w:rsidRDefault="00EA7947" w:rsidP="004C694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61C23">
              <w:rPr>
                <w:rFonts w:ascii="Angsana New" w:hAnsi="Angsana New"/>
                <w:b/>
                <w:bCs/>
                <w:sz w:val="27"/>
                <w:szCs w:val="27"/>
              </w:rPr>
              <w:t>34</w:t>
            </w:r>
            <w:r w:rsidR="00103751">
              <w:rPr>
                <w:rFonts w:ascii="Angsana New" w:hAnsi="Angsana New"/>
                <w:b/>
                <w:bCs/>
                <w:sz w:val="27"/>
                <w:szCs w:val="27"/>
              </w:rPr>
              <w:t>6</w:t>
            </w:r>
            <w:r w:rsidRPr="00F61C23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103751">
              <w:rPr>
                <w:rFonts w:ascii="Angsana New" w:hAnsi="Angsana New"/>
                <w:b/>
                <w:bCs/>
                <w:sz w:val="27"/>
                <w:szCs w:val="27"/>
              </w:rPr>
              <w:t>518</w:t>
            </w: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1645689E" w14:textId="77777777" w:rsidR="00EA7947" w:rsidRPr="00F61C23" w:rsidRDefault="00EA7947" w:rsidP="004C694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9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CB3263" w14:textId="606854A8" w:rsidR="00EA7947" w:rsidRPr="00F61C23" w:rsidRDefault="00EA7947" w:rsidP="004C694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61C23">
              <w:rPr>
                <w:rFonts w:ascii="Angsana New" w:hAnsi="Angsana New"/>
                <w:b/>
                <w:bCs/>
                <w:sz w:val="27"/>
                <w:szCs w:val="27"/>
              </w:rPr>
              <w:t>142,300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3158FAA0" w14:textId="77777777" w:rsidR="00EA7947" w:rsidRPr="00F61C23" w:rsidRDefault="00EA7947" w:rsidP="004C694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46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38CF0" w14:textId="1D848D1F" w:rsidR="00EA7947" w:rsidRPr="00F61C23" w:rsidRDefault="00EA7947" w:rsidP="004C694A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61C23">
              <w:rPr>
                <w:rFonts w:ascii="Angsana New" w:hAnsi="Angsana New"/>
                <w:b/>
                <w:bCs/>
                <w:sz w:val="27"/>
                <w:szCs w:val="27"/>
              </w:rPr>
              <w:t>53,803</w:t>
            </w: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6092B198" w14:textId="77777777" w:rsidR="00EA7947" w:rsidRPr="00F61C23" w:rsidRDefault="00EA7947" w:rsidP="004C694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6B40F53" w14:textId="787F5145" w:rsidR="00EA7947" w:rsidRPr="00F61C23" w:rsidRDefault="00103751" w:rsidP="004C694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908</w:t>
            </w:r>
            <w:r w:rsidR="00EA7947" w:rsidRPr="00F61C23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984</w:t>
            </w:r>
          </w:p>
        </w:tc>
        <w:tc>
          <w:tcPr>
            <w:tcW w:w="270" w:type="dxa"/>
            <w:gridSpan w:val="4"/>
          </w:tcPr>
          <w:p w14:paraId="74BCCDB3" w14:textId="77777777" w:rsidR="00EA7947" w:rsidRPr="00F61C23" w:rsidRDefault="00EA7947" w:rsidP="004C694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26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2C3142" w14:textId="0751ECDD" w:rsidR="00EA7947" w:rsidRPr="00F61C23" w:rsidRDefault="00EA7947" w:rsidP="004C694A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61C23">
              <w:rPr>
                <w:rFonts w:ascii="Angsana New" w:hAnsi="Angsana New"/>
                <w:b/>
                <w:bCs/>
                <w:sz w:val="27"/>
                <w:szCs w:val="27"/>
              </w:rPr>
              <w:t>228,874</w:t>
            </w:r>
          </w:p>
        </w:tc>
        <w:tc>
          <w:tcPr>
            <w:tcW w:w="248" w:type="dxa"/>
            <w:gridSpan w:val="3"/>
            <w:shd w:val="clear" w:color="auto" w:fill="auto"/>
            <w:vAlign w:val="bottom"/>
          </w:tcPr>
          <w:p w14:paraId="5C6A73BC" w14:textId="77777777" w:rsidR="00EA7947" w:rsidRPr="00F61C23" w:rsidRDefault="00EA7947" w:rsidP="004C694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0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E6ED6D" w14:textId="074D7F78" w:rsidR="00EA7947" w:rsidRPr="00F61C23" w:rsidRDefault="00EA7947" w:rsidP="00D944C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61C23">
              <w:rPr>
                <w:rFonts w:ascii="Angsana New" w:hAnsi="Angsana New"/>
                <w:b/>
                <w:bCs/>
                <w:sz w:val="27"/>
                <w:szCs w:val="27"/>
              </w:rPr>
              <w:t>2,</w:t>
            </w:r>
            <w:r w:rsidR="00103751">
              <w:rPr>
                <w:rFonts w:ascii="Angsana New" w:hAnsi="Angsana New"/>
                <w:b/>
                <w:bCs/>
                <w:sz w:val="27"/>
                <w:szCs w:val="27"/>
              </w:rPr>
              <w:t>551</w:t>
            </w:r>
            <w:r w:rsidRPr="00F61C23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="00103751">
              <w:rPr>
                <w:rFonts w:ascii="Angsana New" w:hAnsi="Angsana New"/>
                <w:b/>
                <w:bCs/>
                <w:sz w:val="27"/>
                <w:szCs w:val="27"/>
              </w:rPr>
              <w:t>044</w:t>
            </w:r>
          </w:p>
        </w:tc>
      </w:tr>
      <w:tr w:rsidR="00C32261" w:rsidRPr="00B6358A" w14:paraId="4832E8F6" w14:textId="77777777" w:rsidTr="00A377DF">
        <w:trPr>
          <w:gridAfter w:val="1"/>
          <w:wAfter w:w="171" w:type="dxa"/>
        </w:trPr>
        <w:tc>
          <w:tcPr>
            <w:tcW w:w="3914" w:type="dxa"/>
            <w:gridSpan w:val="2"/>
            <w:shd w:val="clear" w:color="auto" w:fill="auto"/>
          </w:tcPr>
          <w:p w14:paraId="7F5C880D" w14:textId="77777777" w:rsidR="00C32261" w:rsidRPr="00B6358A" w:rsidRDefault="00C32261" w:rsidP="0055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11179" w:type="dxa"/>
            <w:gridSpan w:val="82"/>
            <w:shd w:val="clear" w:color="auto" w:fill="auto"/>
          </w:tcPr>
          <w:p w14:paraId="64EBE166" w14:textId="150E07F8" w:rsidR="00C32261" w:rsidRPr="00B6358A" w:rsidRDefault="00C32261" w:rsidP="0055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C32261" w:rsidRPr="00B6358A" w14:paraId="5DA5A643" w14:textId="77777777" w:rsidTr="00A377DF">
        <w:tc>
          <w:tcPr>
            <w:tcW w:w="3914" w:type="dxa"/>
            <w:gridSpan w:val="4"/>
            <w:shd w:val="clear" w:color="auto" w:fill="auto"/>
          </w:tcPr>
          <w:p w14:paraId="3BF7A180" w14:textId="77777777" w:rsidR="00C32261" w:rsidRPr="00B6358A" w:rsidRDefault="00C32261" w:rsidP="0055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899" w:type="dxa"/>
            <w:gridSpan w:val="4"/>
            <w:shd w:val="clear" w:color="auto" w:fill="auto"/>
            <w:vAlign w:val="bottom"/>
          </w:tcPr>
          <w:p w14:paraId="3FFC59CA" w14:textId="58595CD0" w:rsidR="00C32261" w:rsidRPr="00B6358A" w:rsidRDefault="00C32261" w:rsidP="0055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  <w:cs/>
              </w:rPr>
              <w:t>ที่ดิน</w:t>
            </w:r>
          </w:p>
        </w:tc>
        <w:tc>
          <w:tcPr>
            <w:tcW w:w="270" w:type="dxa"/>
            <w:gridSpan w:val="4"/>
            <w:shd w:val="clear" w:color="auto" w:fill="auto"/>
            <w:vAlign w:val="bottom"/>
          </w:tcPr>
          <w:p w14:paraId="4F0D6AA1" w14:textId="77777777" w:rsidR="00C32261" w:rsidRPr="00B6358A" w:rsidRDefault="00C32261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174" w:type="dxa"/>
            <w:gridSpan w:val="8"/>
            <w:shd w:val="clear" w:color="auto" w:fill="auto"/>
            <w:vAlign w:val="bottom"/>
          </w:tcPr>
          <w:p w14:paraId="50C090EF" w14:textId="164E7D8C" w:rsidR="00C32261" w:rsidRPr="00B6358A" w:rsidRDefault="00C32261" w:rsidP="0055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  <w:cs/>
              </w:rPr>
              <w:t>อาคารและส่วนปรับปรุงอาคาร</w:t>
            </w:r>
          </w:p>
        </w:tc>
        <w:tc>
          <w:tcPr>
            <w:tcW w:w="271" w:type="dxa"/>
            <w:gridSpan w:val="4"/>
          </w:tcPr>
          <w:p w14:paraId="0684F0A0" w14:textId="77777777" w:rsidR="00C32261" w:rsidRPr="00B6358A" w:rsidRDefault="00C32261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988" w:type="dxa"/>
            <w:gridSpan w:val="6"/>
            <w:vAlign w:val="bottom"/>
          </w:tcPr>
          <w:p w14:paraId="350FEEC3" w14:textId="439C7479" w:rsidR="00C32261" w:rsidRPr="00B6358A" w:rsidRDefault="00C32261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  <w:lang w:val="en-US" w:bidi="th-TH"/>
              </w:rPr>
            </w:pPr>
            <w:r w:rsidRPr="00B6358A">
              <w:rPr>
                <w:rFonts w:ascii="Angsana New" w:hAnsi="Angsana New"/>
                <w:sz w:val="23"/>
                <w:szCs w:val="23"/>
                <w:cs/>
              </w:rPr>
              <w:t>เครื่องจักร</w:t>
            </w:r>
          </w:p>
        </w:tc>
        <w:tc>
          <w:tcPr>
            <w:tcW w:w="247" w:type="dxa"/>
            <w:gridSpan w:val="4"/>
            <w:shd w:val="clear" w:color="auto" w:fill="auto"/>
            <w:vAlign w:val="bottom"/>
          </w:tcPr>
          <w:p w14:paraId="3F477100" w14:textId="77777777" w:rsidR="00C32261" w:rsidRPr="00B6358A" w:rsidRDefault="00C32261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210" w:type="dxa"/>
            <w:gridSpan w:val="7"/>
            <w:shd w:val="clear" w:color="auto" w:fill="auto"/>
            <w:vAlign w:val="bottom"/>
          </w:tcPr>
          <w:p w14:paraId="32C6F5C0" w14:textId="51FFE48E" w:rsidR="00C32261" w:rsidRPr="00B6358A" w:rsidRDefault="00C32261" w:rsidP="0055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  <w:cs/>
              </w:rPr>
              <w:t>เครื่องมือและอุปกรณ์โรงงาน</w:t>
            </w:r>
          </w:p>
        </w:tc>
        <w:tc>
          <w:tcPr>
            <w:tcW w:w="253" w:type="dxa"/>
            <w:gridSpan w:val="4"/>
            <w:shd w:val="clear" w:color="auto" w:fill="auto"/>
            <w:vAlign w:val="bottom"/>
          </w:tcPr>
          <w:p w14:paraId="15CE9E0B" w14:textId="77777777" w:rsidR="00C32261" w:rsidRPr="00B6358A" w:rsidRDefault="00C32261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464" w:type="dxa"/>
            <w:gridSpan w:val="6"/>
            <w:shd w:val="clear" w:color="auto" w:fill="auto"/>
            <w:vAlign w:val="bottom"/>
          </w:tcPr>
          <w:p w14:paraId="33A203B7" w14:textId="77777777" w:rsidR="00C32261" w:rsidRPr="00B6358A" w:rsidRDefault="00C32261" w:rsidP="0055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  <w:cs/>
              </w:rPr>
              <w:t>เครื่องตกแต่ง</w:t>
            </w:r>
          </w:p>
          <w:p w14:paraId="3291D6ED" w14:textId="059EAEBC" w:rsidR="00C32261" w:rsidRPr="00B6358A" w:rsidRDefault="00C32261" w:rsidP="0055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  <w:cs/>
              </w:rPr>
              <w:t>ติดตั้งและเครื่องใช้สำนักงาน</w:t>
            </w: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1FEF0E27" w14:textId="77777777" w:rsidR="00C32261" w:rsidRPr="00B6358A" w:rsidRDefault="00C32261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013" w:type="dxa"/>
            <w:gridSpan w:val="6"/>
          </w:tcPr>
          <w:p w14:paraId="21AD236F" w14:textId="77777777" w:rsidR="00C32261" w:rsidRPr="00B6358A" w:rsidRDefault="00C32261" w:rsidP="0055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34019A90" w14:textId="77777777" w:rsidR="00C32261" w:rsidRPr="00B6358A" w:rsidRDefault="00C32261" w:rsidP="0055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30FEAFA8" w14:textId="0A35260E" w:rsidR="00C32261" w:rsidRPr="00B6358A" w:rsidRDefault="00C32261" w:rsidP="0055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271" w:type="dxa"/>
            <w:gridSpan w:val="4"/>
          </w:tcPr>
          <w:p w14:paraId="35A5906E" w14:textId="77777777" w:rsidR="00C32261" w:rsidRPr="00B6358A" w:rsidRDefault="00C32261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261" w:type="dxa"/>
            <w:gridSpan w:val="7"/>
            <w:shd w:val="clear" w:color="auto" w:fill="auto"/>
            <w:vAlign w:val="bottom"/>
          </w:tcPr>
          <w:p w14:paraId="2BA2A1FB" w14:textId="480371FF" w:rsidR="00C32261" w:rsidRPr="00B6358A" w:rsidRDefault="00C32261" w:rsidP="0055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  <w:cs/>
              </w:rPr>
              <w:t>สินทรัพย์ระหว่างก่อสร้าง</w:t>
            </w:r>
          </w:p>
        </w:tc>
        <w:tc>
          <w:tcPr>
            <w:tcW w:w="248" w:type="dxa"/>
            <w:gridSpan w:val="3"/>
            <w:shd w:val="clear" w:color="auto" w:fill="auto"/>
            <w:vAlign w:val="bottom"/>
          </w:tcPr>
          <w:p w14:paraId="192CE1BE" w14:textId="77777777" w:rsidR="00C32261" w:rsidRPr="00B6358A" w:rsidRDefault="00C32261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  <w:lang w:val="en-US" w:bidi="th-TH"/>
              </w:rPr>
            </w:pPr>
          </w:p>
        </w:tc>
        <w:tc>
          <w:tcPr>
            <w:tcW w:w="1364" w:type="dxa"/>
            <w:gridSpan w:val="9"/>
            <w:shd w:val="clear" w:color="auto" w:fill="auto"/>
            <w:vAlign w:val="bottom"/>
          </w:tcPr>
          <w:p w14:paraId="69DCFB68" w14:textId="7CFB01F8" w:rsidR="00C32261" w:rsidRPr="00B6358A" w:rsidRDefault="00C32261" w:rsidP="0055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</w:tr>
      <w:tr w:rsidR="00A47860" w:rsidRPr="00B6358A" w14:paraId="5E9B8D61" w14:textId="77777777" w:rsidTr="00A377DF">
        <w:tc>
          <w:tcPr>
            <w:tcW w:w="3914" w:type="dxa"/>
            <w:gridSpan w:val="4"/>
            <w:shd w:val="clear" w:color="auto" w:fill="auto"/>
          </w:tcPr>
          <w:p w14:paraId="567DB626" w14:textId="77777777" w:rsidR="00A47860" w:rsidRPr="00B6358A" w:rsidRDefault="00A47860" w:rsidP="0055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11179" w:type="dxa"/>
            <w:gridSpan w:val="81"/>
            <w:shd w:val="clear" w:color="auto" w:fill="auto"/>
            <w:vAlign w:val="bottom"/>
          </w:tcPr>
          <w:p w14:paraId="67024EF2" w14:textId="4427BA0C" w:rsidR="00A47860" w:rsidRPr="00B6358A" w:rsidRDefault="00A47860" w:rsidP="00A4786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i/>
                <w:iCs/>
                <w:sz w:val="23"/>
                <w:szCs w:val="23"/>
              </w:rPr>
              <w:t>(</w:t>
            </w:r>
            <w:r w:rsidRPr="00B6358A">
              <w:rPr>
                <w:rFonts w:ascii="Angsana New" w:hAnsi="Angsana New"/>
                <w:i/>
                <w:iCs/>
                <w:sz w:val="23"/>
                <w:szCs w:val="23"/>
                <w:cs/>
                <w:lang w:bidi="th-TH"/>
              </w:rPr>
              <w:t>พันบาท)</w:t>
            </w:r>
          </w:p>
        </w:tc>
      </w:tr>
      <w:tr w:rsidR="00C32261" w:rsidRPr="00B6358A" w14:paraId="6D0A8397" w14:textId="77777777" w:rsidTr="00A377DF">
        <w:tc>
          <w:tcPr>
            <w:tcW w:w="3914" w:type="dxa"/>
            <w:gridSpan w:val="4"/>
            <w:shd w:val="clear" w:color="auto" w:fill="auto"/>
          </w:tcPr>
          <w:p w14:paraId="667D3790" w14:textId="588A38A2" w:rsidR="00C32261" w:rsidRPr="00B6358A" w:rsidRDefault="00C32261" w:rsidP="00553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B6358A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ค่าเสื่อมราคา</w:t>
            </w:r>
          </w:p>
        </w:tc>
        <w:tc>
          <w:tcPr>
            <w:tcW w:w="899" w:type="dxa"/>
            <w:gridSpan w:val="4"/>
            <w:shd w:val="clear" w:color="auto" w:fill="auto"/>
            <w:vAlign w:val="bottom"/>
          </w:tcPr>
          <w:p w14:paraId="6CC97CA1" w14:textId="5F5BDC39" w:rsidR="00C32261" w:rsidRPr="00B6358A" w:rsidRDefault="00C32261" w:rsidP="0055374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08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0" w:type="dxa"/>
            <w:gridSpan w:val="4"/>
            <w:shd w:val="clear" w:color="auto" w:fill="auto"/>
            <w:vAlign w:val="bottom"/>
          </w:tcPr>
          <w:p w14:paraId="08BF2D38" w14:textId="77777777" w:rsidR="00C32261" w:rsidRPr="00B6358A" w:rsidRDefault="00C32261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174" w:type="dxa"/>
            <w:gridSpan w:val="8"/>
            <w:shd w:val="clear" w:color="auto" w:fill="auto"/>
            <w:vAlign w:val="bottom"/>
          </w:tcPr>
          <w:p w14:paraId="29367338" w14:textId="77777777" w:rsidR="00C32261" w:rsidRPr="00B6358A" w:rsidRDefault="00C32261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1" w:type="dxa"/>
            <w:gridSpan w:val="4"/>
          </w:tcPr>
          <w:p w14:paraId="28EEF5D3" w14:textId="77777777" w:rsidR="00C32261" w:rsidRPr="00B6358A" w:rsidRDefault="00C32261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88" w:type="dxa"/>
            <w:gridSpan w:val="6"/>
            <w:vAlign w:val="bottom"/>
          </w:tcPr>
          <w:p w14:paraId="72596841" w14:textId="77777777" w:rsidR="00C32261" w:rsidRPr="00B6358A" w:rsidRDefault="00C32261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7" w:type="dxa"/>
            <w:gridSpan w:val="4"/>
            <w:shd w:val="clear" w:color="auto" w:fill="auto"/>
            <w:vAlign w:val="bottom"/>
          </w:tcPr>
          <w:p w14:paraId="6B018630" w14:textId="77777777" w:rsidR="00C32261" w:rsidRPr="00B6358A" w:rsidRDefault="00C32261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0" w:type="dxa"/>
            <w:gridSpan w:val="7"/>
            <w:shd w:val="clear" w:color="auto" w:fill="auto"/>
            <w:vAlign w:val="bottom"/>
          </w:tcPr>
          <w:p w14:paraId="3485D3F4" w14:textId="77777777" w:rsidR="00C32261" w:rsidRPr="00B6358A" w:rsidRDefault="00C32261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53" w:type="dxa"/>
            <w:gridSpan w:val="4"/>
            <w:shd w:val="clear" w:color="auto" w:fill="auto"/>
            <w:vAlign w:val="bottom"/>
          </w:tcPr>
          <w:p w14:paraId="0D20FC81" w14:textId="77777777" w:rsidR="00C32261" w:rsidRPr="00B6358A" w:rsidRDefault="00C32261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64" w:type="dxa"/>
            <w:gridSpan w:val="6"/>
            <w:shd w:val="clear" w:color="auto" w:fill="auto"/>
            <w:vAlign w:val="bottom"/>
          </w:tcPr>
          <w:p w14:paraId="45839191" w14:textId="77777777" w:rsidR="00C32261" w:rsidRPr="00B6358A" w:rsidRDefault="00C32261" w:rsidP="00553749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6374440F" w14:textId="77777777" w:rsidR="00C32261" w:rsidRPr="00B6358A" w:rsidRDefault="00C32261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13" w:type="dxa"/>
            <w:gridSpan w:val="6"/>
          </w:tcPr>
          <w:p w14:paraId="7E63F239" w14:textId="77777777" w:rsidR="00C32261" w:rsidRPr="00B6358A" w:rsidRDefault="00C32261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71" w:type="dxa"/>
            <w:gridSpan w:val="4"/>
          </w:tcPr>
          <w:p w14:paraId="5B5081CC" w14:textId="77777777" w:rsidR="00C32261" w:rsidRPr="00B6358A" w:rsidRDefault="00C32261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1" w:type="dxa"/>
            <w:gridSpan w:val="7"/>
            <w:shd w:val="clear" w:color="auto" w:fill="auto"/>
            <w:vAlign w:val="bottom"/>
          </w:tcPr>
          <w:p w14:paraId="3A904A26" w14:textId="77777777" w:rsidR="00C32261" w:rsidRPr="00B6358A" w:rsidRDefault="00C32261" w:rsidP="0055374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26"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248" w:type="dxa"/>
            <w:gridSpan w:val="3"/>
            <w:shd w:val="clear" w:color="auto" w:fill="auto"/>
            <w:vAlign w:val="bottom"/>
          </w:tcPr>
          <w:p w14:paraId="4C7961E1" w14:textId="77777777" w:rsidR="00C32261" w:rsidRPr="00B6358A" w:rsidRDefault="00C32261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64" w:type="dxa"/>
            <w:gridSpan w:val="9"/>
            <w:shd w:val="clear" w:color="auto" w:fill="auto"/>
            <w:vAlign w:val="bottom"/>
          </w:tcPr>
          <w:p w14:paraId="67ACD8EA" w14:textId="77777777" w:rsidR="00C32261" w:rsidRPr="00B6358A" w:rsidRDefault="00C32261" w:rsidP="0055374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C32261" w:rsidRPr="00B6358A" w14:paraId="301261F7" w14:textId="77777777" w:rsidTr="00A377DF">
        <w:tc>
          <w:tcPr>
            <w:tcW w:w="3914" w:type="dxa"/>
            <w:gridSpan w:val="4"/>
            <w:shd w:val="clear" w:color="auto" w:fill="auto"/>
          </w:tcPr>
          <w:p w14:paraId="476717FD" w14:textId="77E7E0C7" w:rsidR="00C32261" w:rsidRPr="00B6358A" w:rsidRDefault="00C32261" w:rsidP="00BD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B6358A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B6358A">
              <w:rPr>
                <w:rFonts w:ascii="Angsana New" w:hAnsi="Angsana New"/>
                <w:sz w:val="23"/>
                <w:szCs w:val="23"/>
              </w:rPr>
              <w:t>1</w:t>
            </w:r>
            <w:r w:rsidRPr="00B6358A">
              <w:rPr>
                <w:rFonts w:ascii="Angsana New" w:hAnsi="Angsana New"/>
                <w:sz w:val="23"/>
                <w:szCs w:val="23"/>
                <w:cs/>
              </w:rPr>
              <w:t xml:space="preserve"> มกราคม </w:t>
            </w:r>
            <w:r w:rsidRPr="00B6358A">
              <w:rPr>
                <w:rFonts w:ascii="Angsana New" w:hAnsi="Angsana New"/>
                <w:sz w:val="23"/>
                <w:szCs w:val="23"/>
              </w:rPr>
              <w:t>2562</w:t>
            </w:r>
          </w:p>
        </w:tc>
        <w:tc>
          <w:tcPr>
            <w:tcW w:w="899" w:type="dxa"/>
            <w:gridSpan w:val="4"/>
            <w:shd w:val="clear" w:color="auto" w:fill="auto"/>
            <w:vAlign w:val="bottom"/>
          </w:tcPr>
          <w:p w14:paraId="5910208C" w14:textId="6E6F3477" w:rsidR="00C32261" w:rsidRPr="00B6358A" w:rsidRDefault="00C32261" w:rsidP="00F36C2D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126" w:right="-108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gridSpan w:val="4"/>
            <w:shd w:val="clear" w:color="auto" w:fill="auto"/>
            <w:vAlign w:val="bottom"/>
          </w:tcPr>
          <w:p w14:paraId="5ABD7A51" w14:textId="77777777" w:rsidR="00C32261" w:rsidRPr="00B6358A" w:rsidRDefault="00C32261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4" w:type="dxa"/>
            <w:gridSpan w:val="8"/>
            <w:shd w:val="clear" w:color="auto" w:fill="auto"/>
            <w:vAlign w:val="bottom"/>
          </w:tcPr>
          <w:p w14:paraId="320A5F00" w14:textId="37014471" w:rsidR="00C32261" w:rsidRPr="00B6358A" w:rsidRDefault="00C32261" w:rsidP="00E81D9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</w:rPr>
              <w:t>(</w:t>
            </w: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246</w:t>
            </w:r>
            <w:r w:rsidRPr="00B6358A">
              <w:rPr>
                <w:rFonts w:ascii="Angsana New" w:hAnsi="Angsana New"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709</w:t>
            </w:r>
            <w:r w:rsidRPr="00B6358A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71" w:type="dxa"/>
            <w:gridSpan w:val="4"/>
          </w:tcPr>
          <w:p w14:paraId="52EB5A37" w14:textId="77777777" w:rsidR="00C32261" w:rsidRPr="00B6358A" w:rsidRDefault="00C32261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88" w:type="dxa"/>
            <w:gridSpan w:val="6"/>
            <w:vAlign w:val="bottom"/>
          </w:tcPr>
          <w:p w14:paraId="29F0DA4E" w14:textId="0A32B67D" w:rsidR="00C32261" w:rsidRPr="00B6358A" w:rsidRDefault="00C32261" w:rsidP="00CB258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4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</w:rPr>
              <w:t>(</w:t>
            </w: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161</w:t>
            </w:r>
            <w:r w:rsidRPr="00B6358A">
              <w:rPr>
                <w:rFonts w:ascii="Angsana New" w:hAnsi="Angsana New"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656</w:t>
            </w:r>
            <w:r w:rsidRPr="00B6358A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47" w:type="dxa"/>
            <w:gridSpan w:val="4"/>
            <w:shd w:val="clear" w:color="auto" w:fill="auto"/>
            <w:vAlign w:val="bottom"/>
          </w:tcPr>
          <w:p w14:paraId="17F3B283" w14:textId="77777777" w:rsidR="00C32261" w:rsidRPr="00B6358A" w:rsidRDefault="00C32261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0" w:type="dxa"/>
            <w:gridSpan w:val="7"/>
            <w:shd w:val="clear" w:color="auto" w:fill="auto"/>
            <w:vAlign w:val="bottom"/>
          </w:tcPr>
          <w:p w14:paraId="7B140CB3" w14:textId="07187367" w:rsidR="00C32261" w:rsidRPr="00B6358A" w:rsidRDefault="00C32261" w:rsidP="003C6954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</w:rPr>
              <w:t>(</w:t>
            </w: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120</w:t>
            </w:r>
            <w:r w:rsidRPr="00B6358A">
              <w:rPr>
                <w:rFonts w:ascii="Angsana New" w:hAnsi="Angsana New"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sz w:val="23"/>
                <w:szCs w:val="23"/>
                <w:lang w:val="en-US" w:bidi="th-TH"/>
              </w:rPr>
              <w:t>774</w:t>
            </w:r>
            <w:r w:rsidRPr="00B6358A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53" w:type="dxa"/>
            <w:gridSpan w:val="4"/>
            <w:shd w:val="clear" w:color="auto" w:fill="auto"/>
            <w:vAlign w:val="bottom"/>
          </w:tcPr>
          <w:p w14:paraId="4B38294F" w14:textId="77777777" w:rsidR="00C32261" w:rsidRPr="00B6358A" w:rsidRDefault="00C32261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64" w:type="dxa"/>
            <w:gridSpan w:val="6"/>
            <w:shd w:val="clear" w:color="auto" w:fill="auto"/>
            <w:vAlign w:val="bottom"/>
          </w:tcPr>
          <w:p w14:paraId="4495A652" w14:textId="04EC8E5D" w:rsidR="00C32261" w:rsidRPr="00B6358A" w:rsidRDefault="00C32261" w:rsidP="003C6954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</w:rPr>
              <w:t>(</w:t>
            </w: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45</w:t>
            </w:r>
            <w:r w:rsidRPr="00B6358A">
              <w:rPr>
                <w:rFonts w:ascii="Angsana New" w:hAnsi="Angsana New"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624</w:t>
            </w:r>
            <w:r w:rsidRPr="00B6358A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3C1A83D6" w14:textId="77777777" w:rsidR="00C32261" w:rsidRPr="00B6358A" w:rsidRDefault="00C32261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13" w:type="dxa"/>
            <w:gridSpan w:val="6"/>
          </w:tcPr>
          <w:p w14:paraId="60407FBB" w14:textId="7378FC57" w:rsidR="00C32261" w:rsidRPr="00B6358A" w:rsidRDefault="00C32261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</w:rPr>
              <w:t>(</w:t>
            </w: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579</w:t>
            </w:r>
            <w:r w:rsidRPr="00B6358A">
              <w:rPr>
                <w:rFonts w:ascii="Angsana New" w:hAnsi="Angsana New"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618</w:t>
            </w:r>
            <w:r w:rsidRPr="00B6358A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71" w:type="dxa"/>
            <w:gridSpan w:val="4"/>
          </w:tcPr>
          <w:p w14:paraId="257124B8" w14:textId="77777777" w:rsidR="00C32261" w:rsidRPr="00B6358A" w:rsidRDefault="00C32261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1" w:type="dxa"/>
            <w:gridSpan w:val="7"/>
            <w:shd w:val="clear" w:color="auto" w:fill="auto"/>
            <w:vAlign w:val="bottom"/>
          </w:tcPr>
          <w:p w14:paraId="009A5D05" w14:textId="4A5048BB" w:rsidR="00C32261" w:rsidRPr="00B6358A" w:rsidRDefault="00C32261" w:rsidP="00F36C2D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126" w:right="11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8" w:type="dxa"/>
            <w:gridSpan w:val="3"/>
            <w:shd w:val="clear" w:color="auto" w:fill="auto"/>
            <w:vAlign w:val="bottom"/>
          </w:tcPr>
          <w:p w14:paraId="3CEF48CE" w14:textId="77777777" w:rsidR="00C32261" w:rsidRPr="00B6358A" w:rsidRDefault="00C32261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64" w:type="dxa"/>
            <w:gridSpan w:val="9"/>
            <w:shd w:val="clear" w:color="auto" w:fill="auto"/>
            <w:vAlign w:val="bottom"/>
          </w:tcPr>
          <w:p w14:paraId="42C8E552" w14:textId="75D525A2" w:rsidR="00C32261" w:rsidRPr="00B6358A" w:rsidRDefault="00C32261" w:rsidP="004C474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</w:rPr>
              <w:t>(</w:t>
            </w: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1</w:t>
            </w:r>
            <w:r w:rsidRPr="00B6358A">
              <w:rPr>
                <w:rFonts w:ascii="Angsana New" w:hAnsi="Angsana New"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154</w:t>
            </w:r>
            <w:r w:rsidRPr="00B6358A">
              <w:rPr>
                <w:rFonts w:ascii="Angsana New" w:hAnsi="Angsana New"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381</w:t>
            </w:r>
            <w:r w:rsidRPr="00B6358A">
              <w:rPr>
                <w:rFonts w:ascii="Angsana New" w:hAnsi="Angsana New"/>
                <w:sz w:val="23"/>
                <w:szCs w:val="23"/>
              </w:rPr>
              <w:t>)</w:t>
            </w:r>
          </w:p>
        </w:tc>
      </w:tr>
      <w:tr w:rsidR="00C32261" w:rsidRPr="00B6358A" w14:paraId="1FD93ABE" w14:textId="77777777" w:rsidTr="00A377DF">
        <w:tc>
          <w:tcPr>
            <w:tcW w:w="3914" w:type="dxa"/>
            <w:gridSpan w:val="4"/>
            <w:shd w:val="clear" w:color="auto" w:fill="auto"/>
          </w:tcPr>
          <w:p w14:paraId="4C451F24" w14:textId="77777777" w:rsidR="00C32261" w:rsidRPr="00B6358A" w:rsidRDefault="00C32261" w:rsidP="00BD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B6358A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899" w:type="dxa"/>
            <w:gridSpan w:val="4"/>
            <w:shd w:val="clear" w:color="auto" w:fill="auto"/>
            <w:vAlign w:val="bottom"/>
          </w:tcPr>
          <w:p w14:paraId="12C87CD3" w14:textId="2795B489" w:rsidR="00C32261" w:rsidRPr="00B6358A" w:rsidRDefault="00C32261" w:rsidP="00F36C2D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126" w:right="-108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gridSpan w:val="4"/>
            <w:shd w:val="clear" w:color="auto" w:fill="auto"/>
            <w:vAlign w:val="bottom"/>
          </w:tcPr>
          <w:p w14:paraId="30696ED7" w14:textId="77777777" w:rsidR="00C32261" w:rsidRPr="00B6358A" w:rsidRDefault="00C32261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174" w:type="dxa"/>
            <w:gridSpan w:val="8"/>
            <w:shd w:val="clear" w:color="auto" w:fill="auto"/>
            <w:vAlign w:val="bottom"/>
          </w:tcPr>
          <w:p w14:paraId="57CDECD2" w14:textId="72969F83" w:rsidR="00C32261" w:rsidRPr="00B6358A" w:rsidRDefault="00C32261" w:rsidP="00E81D9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</w:rPr>
              <w:t>(</w:t>
            </w: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44</w:t>
            </w:r>
            <w:r w:rsidRPr="00B6358A">
              <w:rPr>
                <w:rFonts w:ascii="Angsana New" w:hAnsi="Angsana New"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764</w:t>
            </w:r>
            <w:r w:rsidRPr="00B6358A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71" w:type="dxa"/>
            <w:gridSpan w:val="4"/>
          </w:tcPr>
          <w:p w14:paraId="12030F68" w14:textId="77777777" w:rsidR="00C32261" w:rsidRPr="00B6358A" w:rsidRDefault="00C32261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88" w:type="dxa"/>
            <w:gridSpan w:val="6"/>
            <w:vAlign w:val="bottom"/>
          </w:tcPr>
          <w:p w14:paraId="1A72B777" w14:textId="2759886F" w:rsidR="00C32261" w:rsidRPr="00B6358A" w:rsidRDefault="00C32261" w:rsidP="00CB258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4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</w:rPr>
              <w:t>(</w:t>
            </w: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34</w:t>
            </w:r>
            <w:r w:rsidRPr="00B6358A">
              <w:rPr>
                <w:rFonts w:ascii="Angsana New" w:hAnsi="Angsana New"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396</w:t>
            </w:r>
            <w:r w:rsidRPr="00B6358A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47" w:type="dxa"/>
            <w:gridSpan w:val="4"/>
            <w:shd w:val="clear" w:color="auto" w:fill="auto"/>
            <w:vAlign w:val="bottom"/>
          </w:tcPr>
          <w:p w14:paraId="3DF509ED" w14:textId="77777777" w:rsidR="00C32261" w:rsidRPr="00B6358A" w:rsidRDefault="00C32261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0" w:type="dxa"/>
            <w:gridSpan w:val="7"/>
            <w:shd w:val="clear" w:color="auto" w:fill="auto"/>
            <w:vAlign w:val="bottom"/>
          </w:tcPr>
          <w:p w14:paraId="7C8A9DB0" w14:textId="0F0A852E" w:rsidR="00C32261" w:rsidRPr="00B6358A" w:rsidRDefault="00C32261" w:rsidP="003C6954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</w:rPr>
              <w:t>(</w:t>
            </w: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9</w:t>
            </w:r>
            <w:r w:rsidRPr="00B6358A">
              <w:rPr>
                <w:rFonts w:ascii="Angsana New" w:hAnsi="Angsana New"/>
                <w:sz w:val="23"/>
                <w:szCs w:val="23"/>
              </w:rPr>
              <w:t>,809)</w:t>
            </w:r>
          </w:p>
        </w:tc>
        <w:tc>
          <w:tcPr>
            <w:tcW w:w="253" w:type="dxa"/>
            <w:gridSpan w:val="4"/>
            <w:shd w:val="clear" w:color="auto" w:fill="auto"/>
            <w:vAlign w:val="bottom"/>
          </w:tcPr>
          <w:p w14:paraId="6CD06BE9" w14:textId="77777777" w:rsidR="00C32261" w:rsidRPr="00B6358A" w:rsidRDefault="00C32261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64" w:type="dxa"/>
            <w:gridSpan w:val="6"/>
            <w:shd w:val="clear" w:color="auto" w:fill="auto"/>
            <w:vAlign w:val="bottom"/>
          </w:tcPr>
          <w:p w14:paraId="12C8B6F8" w14:textId="1C2CE375" w:rsidR="00C32261" w:rsidRPr="00B6358A" w:rsidRDefault="00C32261" w:rsidP="003C6954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</w:rPr>
              <w:t>(</w:t>
            </w: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5</w:t>
            </w:r>
            <w:r w:rsidRPr="00B6358A">
              <w:rPr>
                <w:rFonts w:ascii="Angsana New" w:hAnsi="Angsana New"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168</w:t>
            </w:r>
            <w:r w:rsidRPr="00B6358A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391FFC2B" w14:textId="77777777" w:rsidR="00C32261" w:rsidRPr="00B6358A" w:rsidRDefault="00C32261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13" w:type="dxa"/>
            <w:gridSpan w:val="6"/>
          </w:tcPr>
          <w:p w14:paraId="1B19E0AE" w14:textId="6B6739D3" w:rsidR="00C32261" w:rsidRPr="00B6358A" w:rsidRDefault="00C32261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</w:rPr>
              <w:t>(</w:t>
            </w: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48</w:t>
            </w:r>
            <w:r w:rsidRPr="00B6358A">
              <w:rPr>
                <w:rFonts w:ascii="Angsana New" w:hAnsi="Angsana New"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709</w:t>
            </w:r>
            <w:r w:rsidRPr="00B6358A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71" w:type="dxa"/>
            <w:gridSpan w:val="4"/>
          </w:tcPr>
          <w:p w14:paraId="4ACD2BA2" w14:textId="77777777" w:rsidR="00C32261" w:rsidRPr="00B6358A" w:rsidRDefault="00C32261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1" w:type="dxa"/>
            <w:gridSpan w:val="7"/>
            <w:shd w:val="clear" w:color="auto" w:fill="auto"/>
            <w:vAlign w:val="bottom"/>
          </w:tcPr>
          <w:p w14:paraId="3C0FB713" w14:textId="53872C7C" w:rsidR="00C32261" w:rsidRPr="00B6358A" w:rsidRDefault="00C32261" w:rsidP="00F36C2D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126" w:right="11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8" w:type="dxa"/>
            <w:gridSpan w:val="3"/>
            <w:shd w:val="clear" w:color="auto" w:fill="auto"/>
            <w:vAlign w:val="bottom"/>
          </w:tcPr>
          <w:p w14:paraId="41EF29D8" w14:textId="77777777" w:rsidR="00C32261" w:rsidRPr="00B6358A" w:rsidRDefault="00C32261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64" w:type="dxa"/>
            <w:gridSpan w:val="9"/>
            <w:shd w:val="clear" w:color="auto" w:fill="auto"/>
            <w:vAlign w:val="bottom"/>
          </w:tcPr>
          <w:p w14:paraId="0F252A6C" w14:textId="4260B796" w:rsidR="00C32261" w:rsidRPr="00B6358A" w:rsidRDefault="00C32261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</w:rPr>
              <w:t>(</w:t>
            </w: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142</w:t>
            </w:r>
            <w:r w:rsidRPr="00B6358A">
              <w:rPr>
                <w:rFonts w:ascii="Angsana New" w:hAnsi="Angsana New"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846</w:t>
            </w:r>
            <w:r w:rsidRPr="00B6358A">
              <w:rPr>
                <w:rFonts w:ascii="Angsana New" w:hAnsi="Angsana New"/>
                <w:sz w:val="23"/>
                <w:szCs w:val="23"/>
              </w:rPr>
              <w:t>)</w:t>
            </w:r>
          </w:p>
        </w:tc>
      </w:tr>
      <w:tr w:rsidR="00C32261" w:rsidRPr="00B6358A" w14:paraId="732104E6" w14:textId="77777777" w:rsidTr="00A377DF">
        <w:tc>
          <w:tcPr>
            <w:tcW w:w="3914" w:type="dxa"/>
            <w:gridSpan w:val="4"/>
            <w:shd w:val="clear" w:color="auto" w:fill="auto"/>
          </w:tcPr>
          <w:p w14:paraId="48F295E0" w14:textId="77777777" w:rsidR="00C32261" w:rsidRPr="00B6358A" w:rsidRDefault="00C32261" w:rsidP="00BD4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B6358A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89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C8972" w14:textId="49A9465D" w:rsidR="00C32261" w:rsidRPr="00B6358A" w:rsidRDefault="00C32261" w:rsidP="00F36C2D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126" w:right="-108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gridSpan w:val="4"/>
            <w:shd w:val="clear" w:color="auto" w:fill="auto"/>
            <w:vAlign w:val="bottom"/>
          </w:tcPr>
          <w:p w14:paraId="67E1906F" w14:textId="77777777" w:rsidR="00C32261" w:rsidRPr="00B6358A" w:rsidRDefault="00C32261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174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EF11A" w14:textId="456E9100" w:rsidR="00C32261" w:rsidRPr="00B6358A" w:rsidRDefault="00C32261" w:rsidP="00E81D9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40</w:t>
            </w:r>
            <w:r w:rsidRPr="00B6358A">
              <w:rPr>
                <w:rFonts w:ascii="Angsana New" w:hAnsi="Angsana New"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185</w:t>
            </w:r>
          </w:p>
        </w:tc>
        <w:tc>
          <w:tcPr>
            <w:tcW w:w="271" w:type="dxa"/>
            <w:gridSpan w:val="4"/>
          </w:tcPr>
          <w:p w14:paraId="6224592C" w14:textId="77777777" w:rsidR="00C32261" w:rsidRPr="00B6358A" w:rsidRDefault="00C32261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88" w:type="dxa"/>
            <w:gridSpan w:val="6"/>
            <w:tcBorders>
              <w:bottom w:val="single" w:sz="4" w:space="0" w:color="auto"/>
            </w:tcBorders>
            <w:vAlign w:val="bottom"/>
          </w:tcPr>
          <w:p w14:paraId="277DC7F3" w14:textId="652BD6A1" w:rsidR="00C32261" w:rsidRPr="00B6358A" w:rsidRDefault="00C32261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72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2,082</w:t>
            </w:r>
          </w:p>
        </w:tc>
        <w:tc>
          <w:tcPr>
            <w:tcW w:w="247" w:type="dxa"/>
            <w:gridSpan w:val="4"/>
            <w:shd w:val="clear" w:color="auto" w:fill="auto"/>
            <w:vAlign w:val="bottom"/>
          </w:tcPr>
          <w:p w14:paraId="1F6C7C63" w14:textId="77777777" w:rsidR="00C32261" w:rsidRPr="00B6358A" w:rsidRDefault="00C32261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ECA3E7" w14:textId="17ADA6AA" w:rsidR="00C32261" w:rsidRPr="00B6358A" w:rsidRDefault="00C32261" w:rsidP="003C6954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B6358A">
              <w:rPr>
                <w:rFonts w:ascii="Angsana New" w:hAnsi="Angsana New"/>
                <w:sz w:val="23"/>
                <w:szCs w:val="23"/>
                <w:lang w:val="en-US" w:bidi="th-TH"/>
              </w:rPr>
              <w:t>8</w:t>
            </w:r>
            <w:r w:rsidRPr="00B6358A">
              <w:rPr>
                <w:rFonts w:ascii="Angsana New" w:hAnsi="Angsana New"/>
                <w:sz w:val="23"/>
                <w:szCs w:val="23"/>
                <w:lang w:bidi="th-TH"/>
              </w:rPr>
              <w:t>,</w:t>
            </w:r>
            <w:r w:rsidRPr="00B6358A">
              <w:rPr>
                <w:rFonts w:ascii="Angsana New" w:hAnsi="Angsana New"/>
                <w:sz w:val="23"/>
                <w:szCs w:val="23"/>
                <w:lang w:val="en-US" w:bidi="th-TH"/>
              </w:rPr>
              <w:t>133</w:t>
            </w:r>
          </w:p>
        </w:tc>
        <w:tc>
          <w:tcPr>
            <w:tcW w:w="253" w:type="dxa"/>
            <w:gridSpan w:val="4"/>
            <w:shd w:val="clear" w:color="auto" w:fill="auto"/>
            <w:vAlign w:val="bottom"/>
          </w:tcPr>
          <w:p w14:paraId="5458A8C3" w14:textId="77777777" w:rsidR="00C32261" w:rsidRPr="00B6358A" w:rsidRDefault="00C32261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64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F247E" w14:textId="2F1A02B4" w:rsidR="00C32261" w:rsidRPr="00B6358A" w:rsidRDefault="00C32261" w:rsidP="003C6954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4</w:t>
            </w:r>
            <w:r w:rsidRPr="00B6358A">
              <w:rPr>
                <w:rFonts w:ascii="Angsana New" w:hAnsi="Angsana New"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917</w:t>
            </w: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3F37E5F1" w14:textId="77777777" w:rsidR="00C32261" w:rsidRPr="00B6358A" w:rsidRDefault="00C32261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13" w:type="dxa"/>
            <w:gridSpan w:val="6"/>
            <w:tcBorders>
              <w:bottom w:val="single" w:sz="4" w:space="0" w:color="auto"/>
            </w:tcBorders>
          </w:tcPr>
          <w:p w14:paraId="5E7D252B" w14:textId="23657D04" w:rsidR="00C32261" w:rsidRPr="00B6358A" w:rsidRDefault="00C32261" w:rsidP="0006115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57</w:t>
            </w:r>
            <w:r w:rsidRPr="00B6358A">
              <w:rPr>
                <w:rFonts w:ascii="Angsana New" w:hAnsi="Angsana New"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651</w:t>
            </w:r>
          </w:p>
        </w:tc>
        <w:tc>
          <w:tcPr>
            <w:tcW w:w="271" w:type="dxa"/>
            <w:gridSpan w:val="4"/>
          </w:tcPr>
          <w:p w14:paraId="0207BB91" w14:textId="77777777" w:rsidR="00C32261" w:rsidRPr="00B6358A" w:rsidRDefault="00C32261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1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34E16" w14:textId="183969DF" w:rsidR="00C32261" w:rsidRPr="00B6358A" w:rsidRDefault="00C32261" w:rsidP="00F36C2D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126" w:right="11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8" w:type="dxa"/>
            <w:gridSpan w:val="3"/>
            <w:shd w:val="clear" w:color="auto" w:fill="auto"/>
            <w:vAlign w:val="bottom"/>
          </w:tcPr>
          <w:p w14:paraId="62C7ACD6" w14:textId="77777777" w:rsidR="00C32261" w:rsidRPr="00B6358A" w:rsidRDefault="00C32261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64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E6E7A" w14:textId="5CA0AC85" w:rsidR="00C32261" w:rsidRPr="00B6358A" w:rsidRDefault="00C32261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60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112</w:t>
            </w:r>
            <w:r w:rsidRPr="00B6358A">
              <w:rPr>
                <w:rFonts w:ascii="Angsana New" w:hAnsi="Angsana New"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968</w:t>
            </w:r>
          </w:p>
        </w:tc>
      </w:tr>
      <w:tr w:rsidR="00C32261" w:rsidRPr="00B6358A" w14:paraId="3F5870DC" w14:textId="77777777" w:rsidTr="00A377DF">
        <w:tc>
          <w:tcPr>
            <w:tcW w:w="3914" w:type="dxa"/>
            <w:gridSpan w:val="4"/>
            <w:shd w:val="clear" w:color="auto" w:fill="auto"/>
          </w:tcPr>
          <w:p w14:paraId="488D7C3D" w14:textId="1D103885" w:rsidR="00C32261" w:rsidRPr="00B6358A" w:rsidRDefault="00C32261" w:rsidP="00046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B6358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</w:rPr>
              <w:t>31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</w:rPr>
              <w:t>2562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และ 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</w:rPr>
              <w:t>1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มกราคม 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</w:rPr>
              <w:t>2563</w:t>
            </w:r>
          </w:p>
        </w:tc>
        <w:tc>
          <w:tcPr>
            <w:tcW w:w="899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41828" w14:textId="576C2DBE" w:rsidR="00C32261" w:rsidRPr="00B6358A" w:rsidRDefault="00C32261" w:rsidP="00F36C2D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B6358A">
              <w:rPr>
                <w:rFonts w:ascii="Angsana New" w:hAnsi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  <w:gridSpan w:val="4"/>
            <w:shd w:val="clear" w:color="auto" w:fill="auto"/>
            <w:vAlign w:val="bottom"/>
          </w:tcPr>
          <w:p w14:paraId="277FBB3B" w14:textId="77777777" w:rsidR="00C32261" w:rsidRPr="00B6358A" w:rsidRDefault="00C32261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174" w:type="dxa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E9448" w14:textId="42FFD385" w:rsidR="00C32261" w:rsidRPr="00B6358A" w:rsidRDefault="00C32261" w:rsidP="00E81D9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B6358A">
              <w:rPr>
                <w:rFonts w:ascii="Angsana New" w:hAnsi="Angsana New"/>
                <w:b/>
                <w:bCs/>
                <w:sz w:val="23"/>
                <w:szCs w:val="23"/>
              </w:rPr>
              <w:t>(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251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288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71" w:type="dxa"/>
            <w:gridSpan w:val="4"/>
          </w:tcPr>
          <w:p w14:paraId="7DCB83CA" w14:textId="77777777" w:rsidR="00C32261" w:rsidRPr="00B6358A" w:rsidRDefault="00C32261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88" w:type="dxa"/>
            <w:gridSpan w:val="6"/>
            <w:tcBorders>
              <w:top w:val="single" w:sz="4" w:space="0" w:color="auto"/>
            </w:tcBorders>
            <w:vAlign w:val="bottom"/>
          </w:tcPr>
          <w:p w14:paraId="038BE355" w14:textId="5C0CB8FC" w:rsidR="00C32261" w:rsidRPr="00B6358A" w:rsidRDefault="00C32261" w:rsidP="00CB258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4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B6358A">
              <w:rPr>
                <w:rFonts w:ascii="Angsana New" w:hAnsi="Angsana New"/>
                <w:b/>
                <w:bCs/>
                <w:sz w:val="23"/>
                <w:szCs w:val="23"/>
              </w:rPr>
              <w:t>(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193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970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47" w:type="dxa"/>
            <w:gridSpan w:val="4"/>
            <w:shd w:val="clear" w:color="auto" w:fill="auto"/>
            <w:vAlign w:val="bottom"/>
          </w:tcPr>
          <w:p w14:paraId="289CEC9A" w14:textId="77777777" w:rsidR="00C32261" w:rsidRPr="00B6358A" w:rsidRDefault="00C32261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10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D96AE" w14:textId="7FD5A444" w:rsidR="00C32261" w:rsidRPr="00B6358A" w:rsidRDefault="00C32261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B6358A">
              <w:rPr>
                <w:rFonts w:ascii="Angsana New" w:hAnsi="Angsana New"/>
                <w:b/>
                <w:bCs/>
                <w:sz w:val="23"/>
                <w:szCs w:val="23"/>
              </w:rPr>
              <w:t>(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122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450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53" w:type="dxa"/>
            <w:gridSpan w:val="4"/>
            <w:shd w:val="clear" w:color="auto" w:fill="auto"/>
            <w:vAlign w:val="bottom"/>
          </w:tcPr>
          <w:p w14:paraId="1AFA56AC" w14:textId="77777777" w:rsidR="00C32261" w:rsidRPr="00B6358A" w:rsidRDefault="00C32261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464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BC693" w14:textId="062878E1" w:rsidR="00C32261" w:rsidRPr="00B6358A" w:rsidRDefault="00C32261" w:rsidP="003C6954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B6358A">
              <w:rPr>
                <w:rFonts w:ascii="Angsana New" w:hAnsi="Angsana New"/>
                <w:b/>
                <w:bCs/>
                <w:sz w:val="23"/>
                <w:szCs w:val="23"/>
              </w:rPr>
              <w:t>(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45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875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5A5DB0D2" w14:textId="77777777" w:rsidR="00C32261" w:rsidRPr="00B6358A" w:rsidRDefault="00C32261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13" w:type="dxa"/>
            <w:gridSpan w:val="6"/>
            <w:tcBorders>
              <w:top w:val="single" w:sz="4" w:space="0" w:color="auto"/>
            </w:tcBorders>
          </w:tcPr>
          <w:p w14:paraId="7D131AF1" w14:textId="724492BF" w:rsidR="00C32261" w:rsidRPr="00B6358A" w:rsidRDefault="00C32261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B6358A">
              <w:rPr>
                <w:rFonts w:ascii="Angsana New" w:hAnsi="Angsana New"/>
                <w:b/>
                <w:bCs/>
                <w:sz w:val="23"/>
                <w:szCs w:val="23"/>
              </w:rPr>
              <w:t>(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570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676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71" w:type="dxa"/>
            <w:gridSpan w:val="4"/>
          </w:tcPr>
          <w:p w14:paraId="60FD857C" w14:textId="77777777" w:rsidR="00C32261" w:rsidRPr="00B6358A" w:rsidRDefault="00C32261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61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6E2A6" w14:textId="663CD24C" w:rsidR="00C32261" w:rsidRPr="00B6358A" w:rsidRDefault="00C32261" w:rsidP="00F36C2D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126"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B6358A">
              <w:rPr>
                <w:rFonts w:ascii="Angsana New" w:hAnsi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48" w:type="dxa"/>
            <w:gridSpan w:val="3"/>
            <w:shd w:val="clear" w:color="auto" w:fill="auto"/>
            <w:vAlign w:val="bottom"/>
          </w:tcPr>
          <w:p w14:paraId="3261FD21" w14:textId="77777777" w:rsidR="00C32261" w:rsidRPr="00B6358A" w:rsidRDefault="00C32261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64" w:type="dxa"/>
            <w:gridSpan w:val="9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8BA85" w14:textId="0A715C06" w:rsidR="00C32261" w:rsidRPr="00B6358A" w:rsidRDefault="00C32261" w:rsidP="00BD4BC1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B6358A">
              <w:rPr>
                <w:rFonts w:ascii="Angsana New" w:hAnsi="Angsana New"/>
                <w:b/>
                <w:bCs/>
                <w:sz w:val="23"/>
                <w:szCs w:val="23"/>
              </w:rPr>
              <w:t>(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1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184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259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</w:rPr>
              <w:t>)</w:t>
            </w:r>
          </w:p>
        </w:tc>
      </w:tr>
      <w:tr w:rsidR="00C32261" w:rsidRPr="00B6358A" w14:paraId="1401E334" w14:textId="77777777" w:rsidTr="00C23517">
        <w:tc>
          <w:tcPr>
            <w:tcW w:w="3914" w:type="dxa"/>
            <w:gridSpan w:val="4"/>
            <w:shd w:val="clear" w:color="auto" w:fill="auto"/>
          </w:tcPr>
          <w:p w14:paraId="3EEE7B2B" w14:textId="77777777" w:rsidR="00C32261" w:rsidRPr="00B6358A" w:rsidRDefault="00C32261" w:rsidP="004C6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B6358A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899" w:type="dxa"/>
            <w:gridSpan w:val="4"/>
            <w:shd w:val="clear" w:color="auto" w:fill="auto"/>
            <w:vAlign w:val="bottom"/>
          </w:tcPr>
          <w:p w14:paraId="5DF7F2E4" w14:textId="6D39CDA7" w:rsidR="00C32261" w:rsidRPr="00B6358A" w:rsidRDefault="00C32261" w:rsidP="00F36C2D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126" w:right="-108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gridSpan w:val="4"/>
            <w:shd w:val="clear" w:color="auto" w:fill="auto"/>
            <w:vAlign w:val="bottom"/>
          </w:tcPr>
          <w:p w14:paraId="0C2DFF9B" w14:textId="77777777" w:rsidR="00C32261" w:rsidRPr="00B6358A" w:rsidRDefault="00C32261" w:rsidP="004C694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4" w:type="dxa"/>
            <w:gridSpan w:val="8"/>
            <w:shd w:val="clear" w:color="auto" w:fill="auto"/>
            <w:vAlign w:val="bottom"/>
          </w:tcPr>
          <w:p w14:paraId="5BB38A90" w14:textId="56C1C49D" w:rsidR="00C32261" w:rsidRPr="00B6358A" w:rsidRDefault="00C32261" w:rsidP="00E81D9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</w:rPr>
              <w:t>(33,339)</w:t>
            </w:r>
          </w:p>
        </w:tc>
        <w:tc>
          <w:tcPr>
            <w:tcW w:w="271" w:type="dxa"/>
            <w:gridSpan w:val="4"/>
          </w:tcPr>
          <w:p w14:paraId="11D7AB6E" w14:textId="77777777" w:rsidR="00C32261" w:rsidRPr="00B6358A" w:rsidRDefault="00C32261" w:rsidP="004C694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88" w:type="dxa"/>
            <w:gridSpan w:val="6"/>
            <w:vAlign w:val="bottom"/>
          </w:tcPr>
          <w:p w14:paraId="19D84AC5" w14:textId="492AFCA1" w:rsidR="00C32261" w:rsidRPr="00B6358A" w:rsidRDefault="00C32261" w:rsidP="00CB258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4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</w:rPr>
              <w:t>(28,</w:t>
            </w: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280</w:t>
            </w:r>
            <w:r w:rsidRPr="00B6358A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47" w:type="dxa"/>
            <w:gridSpan w:val="4"/>
            <w:shd w:val="clear" w:color="auto" w:fill="auto"/>
            <w:vAlign w:val="bottom"/>
          </w:tcPr>
          <w:p w14:paraId="19B916B3" w14:textId="77777777" w:rsidR="00C32261" w:rsidRPr="00B6358A" w:rsidRDefault="00C32261" w:rsidP="004C694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0" w:type="dxa"/>
            <w:gridSpan w:val="7"/>
            <w:shd w:val="clear" w:color="auto" w:fill="auto"/>
            <w:vAlign w:val="bottom"/>
          </w:tcPr>
          <w:p w14:paraId="6CA88E2B" w14:textId="112A7CE4" w:rsidR="00C32261" w:rsidRPr="00B6358A" w:rsidRDefault="00C32261" w:rsidP="003C6954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</w:rPr>
              <w:t>(9,154)</w:t>
            </w:r>
          </w:p>
        </w:tc>
        <w:tc>
          <w:tcPr>
            <w:tcW w:w="253" w:type="dxa"/>
            <w:gridSpan w:val="4"/>
            <w:shd w:val="clear" w:color="auto" w:fill="auto"/>
            <w:vAlign w:val="bottom"/>
          </w:tcPr>
          <w:p w14:paraId="1962E9DB" w14:textId="77777777" w:rsidR="00C32261" w:rsidRPr="00B6358A" w:rsidRDefault="00C32261" w:rsidP="004C694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64" w:type="dxa"/>
            <w:gridSpan w:val="6"/>
            <w:shd w:val="clear" w:color="auto" w:fill="auto"/>
            <w:vAlign w:val="bottom"/>
          </w:tcPr>
          <w:p w14:paraId="02B22F22" w14:textId="4B67EA9A" w:rsidR="00C32261" w:rsidRPr="00B6358A" w:rsidRDefault="00C32261" w:rsidP="003C6954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</w:rPr>
              <w:t>(4,</w:t>
            </w: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152</w:t>
            </w:r>
            <w:r w:rsidRPr="00B6358A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08C6E427" w14:textId="77777777" w:rsidR="00C32261" w:rsidRPr="00B6358A" w:rsidRDefault="00C32261" w:rsidP="004C694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13" w:type="dxa"/>
            <w:gridSpan w:val="6"/>
          </w:tcPr>
          <w:p w14:paraId="512B5382" w14:textId="7B2312A1" w:rsidR="00C32261" w:rsidRPr="00B6358A" w:rsidRDefault="00C32261" w:rsidP="004C694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</w:rPr>
              <w:t>(27,256)</w:t>
            </w:r>
          </w:p>
        </w:tc>
        <w:tc>
          <w:tcPr>
            <w:tcW w:w="271" w:type="dxa"/>
            <w:gridSpan w:val="4"/>
          </w:tcPr>
          <w:p w14:paraId="062F7A90" w14:textId="77777777" w:rsidR="00C32261" w:rsidRPr="00B6358A" w:rsidRDefault="00C32261" w:rsidP="004C694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1" w:type="dxa"/>
            <w:gridSpan w:val="7"/>
            <w:shd w:val="clear" w:color="auto" w:fill="auto"/>
            <w:vAlign w:val="bottom"/>
          </w:tcPr>
          <w:p w14:paraId="667D906C" w14:textId="1671F573" w:rsidR="00C32261" w:rsidRPr="00B6358A" w:rsidRDefault="00C32261" w:rsidP="00F36C2D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126" w:right="11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8" w:type="dxa"/>
            <w:gridSpan w:val="3"/>
            <w:shd w:val="clear" w:color="auto" w:fill="auto"/>
            <w:vAlign w:val="bottom"/>
          </w:tcPr>
          <w:p w14:paraId="7A1A5C38" w14:textId="77777777" w:rsidR="00C32261" w:rsidRPr="00B6358A" w:rsidRDefault="00C32261" w:rsidP="004C694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64" w:type="dxa"/>
            <w:gridSpan w:val="9"/>
            <w:shd w:val="clear" w:color="auto" w:fill="auto"/>
            <w:vAlign w:val="bottom"/>
          </w:tcPr>
          <w:p w14:paraId="6050BA24" w14:textId="7C706BDF" w:rsidR="00C32261" w:rsidRPr="00B6358A" w:rsidRDefault="00C32261" w:rsidP="004C694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</w:rPr>
              <w:t>(102,181)</w:t>
            </w:r>
          </w:p>
        </w:tc>
      </w:tr>
      <w:tr w:rsidR="0034150B" w:rsidRPr="00B6358A" w14:paraId="39FFE180" w14:textId="77777777" w:rsidTr="00C23517">
        <w:tc>
          <w:tcPr>
            <w:tcW w:w="3914" w:type="dxa"/>
            <w:gridSpan w:val="4"/>
            <w:shd w:val="clear" w:color="auto" w:fill="auto"/>
          </w:tcPr>
          <w:p w14:paraId="72A294DE" w14:textId="31B343E9" w:rsidR="0034150B" w:rsidRPr="00B6358A" w:rsidRDefault="0034150B" w:rsidP="00CC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B6358A">
              <w:rPr>
                <w:rFonts w:ascii="Angsana New" w:hAnsi="Angsana New"/>
                <w:sz w:val="23"/>
                <w:szCs w:val="23"/>
                <w:cs/>
              </w:rPr>
              <w:t>โอนจากสินทรัพย์สิทธิการใช้</w:t>
            </w:r>
          </w:p>
        </w:tc>
        <w:tc>
          <w:tcPr>
            <w:tcW w:w="899" w:type="dxa"/>
            <w:gridSpan w:val="4"/>
            <w:shd w:val="clear" w:color="auto" w:fill="auto"/>
            <w:vAlign w:val="bottom"/>
          </w:tcPr>
          <w:p w14:paraId="6235ED33" w14:textId="45410B13" w:rsidR="0034150B" w:rsidRPr="00B6358A" w:rsidRDefault="0034150B" w:rsidP="00F36C2D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126" w:right="-108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gridSpan w:val="4"/>
            <w:shd w:val="clear" w:color="auto" w:fill="auto"/>
            <w:vAlign w:val="bottom"/>
          </w:tcPr>
          <w:p w14:paraId="49D9B4BD" w14:textId="77777777" w:rsidR="0034150B" w:rsidRPr="00B6358A" w:rsidRDefault="0034150B" w:rsidP="00CC5F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4" w:type="dxa"/>
            <w:gridSpan w:val="8"/>
            <w:shd w:val="clear" w:color="auto" w:fill="auto"/>
            <w:vAlign w:val="bottom"/>
          </w:tcPr>
          <w:p w14:paraId="3FF79020" w14:textId="6B52B20A" w:rsidR="0034150B" w:rsidRPr="00B6358A" w:rsidRDefault="0034150B" w:rsidP="00D944C2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133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1" w:type="dxa"/>
            <w:gridSpan w:val="4"/>
          </w:tcPr>
          <w:p w14:paraId="1760F0D2" w14:textId="77777777" w:rsidR="0034150B" w:rsidRPr="00B6358A" w:rsidRDefault="0034150B" w:rsidP="00CC5F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88" w:type="dxa"/>
            <w:gridSpan w:val="6"/>
            <w:vAlign w:val="bottom"/>
          </w:tcPr>
          <w:p w14:paraId="7D036FEB" w14:textId="28C7B603" w:rsidR="0034150B" w:rsidRPr="00B6358A" w:rsidRDefault="0034150B" w:rsidP="0034150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4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(807)</w:t>
            </w:r>
          </w:p>
        </w:tc>
        <w:tc>
          <w:tcPr>
            <w:tcW w:w="247" w:type="dxa"/>
            <w:gridSpan w:val="4"/>
            <w:shd w:val="clear" w:color="auto" w:fill="auto"/>
            <w:vAlign w:val="bottom"/>
          </w:tcPr>
          <w:p w14:paraId="07E97D17" w14:textId="77777777" w:rsidR="0034150B" w:rsidRPr="00B6358A" w:rsidRDefault="0034150B" w:rsidP="00CC5F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0" w:type="dxa"/>
            <w:gridSpan w:val="7"/>
            <w:shd w:val="clear" w:color="auto" w:fill="auto"/>
            <w:vAlign w:val="bottom"/>
          </w:tcPr>
          <w:p w14:paraId="2370926E" w14:textId="109E5308" w:rsidR="0034150B" w:rsidRPr="00B6358A" w:rsidRDefault="0034150B" w:rsidP="0034150B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  <w:lang w:bidi="th-TH"/>
              </w:rPr>
            </w:pPr>
            <w:r w:rsidRPr="00B6358A">
              <w:rPr>
                <w:rFonts w:ascii="Angsana New" w:hAnsi="Angsana New"/>
                <w:sz w:val="23"/>
                <w:szCs w:val="23"/>
                <w:lang w:bidi="th-TH"/>
              </w:rPr>
              <w:t>-</w:t>
            </w:r>
          </w:p>
        </w:tc>
        <w:tc>
          <w:tcPr>
            <w:tcW w:w="253" w:type="dxa"/>
            <w:gridSpan w:val="4"/>
            <w:shd w:val="clear" w:color="auto" w:fill="auto"/>
            <w:vAlign w:val="bottom"/>
          </w:tcPr>
          <w:p w14:paraId="30AE4CD8" w14:textId="77777777" w:rsidR="0034150B" w:rsidRPr="00B6358A" w:rsidRDefault="0034150B" w:rsidP="00CC5F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64" w:type="dxa"/>
            <w:gridSpan w:val="6"/>
            <w:shd w:val="clear" w:color="auto" w:fill="auto"/>
            <w:vAlign w:val="bottom"/>
          </w:tcPr>
          <w:p w14:paraId="29C6CDDE" w14:textId="24E40764" w:rsidR="0034150B" w:rsidRPr="00B6358A" w:rsidRDefault="0034150B" w:rsidP="0034150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4AD4777E" w14:textId="77777777" w:rsidR="0034150B" w:rsidRPr="00B6358A" w:rsidRDefault="0034150B" w:rsidP="00CC5F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13" w:type="dxa"/>
            <w:gridSpan w:val="6"/>
          </w:tcPr>
          <w:p w14:paraId="53F8FF4E" w14:textId="5A09C7E6" w:rsidR="0034150B" w:rsidRPr="00B6358A" w:rsidRDefault="0034150B" w:rsidP="0006115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</w:rPr>
              <w:t>(144,485)</w:t>
            </w:r>
          </w:p>
        </w:tc>
        <w:tc>
          <w:tcPr>
            <w:tcW w:w="271" w:type="dxa"/>
            <w:gridSpan w:val="4"/>
          </w:tcPr>
          <w:p w14:paraId="126727B5" w14:textId="77777777" w:rsidR="0034150B" w:rsidRPr="00B6358A" w:rsidRDefault="0034150B" w:rsidP="00CC5F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1" w:type="dxa"/>
            <w:gridSpan w:val="7"/>
            <w:shd w:val="clear" w:color="auto" w:fill="auto"/>
            <w:vAlign w:val="bottom"/>
          </w:tcPr>
          <w:p w14:paraId="1A6B1277" w14:textId="4446AC47" w:rsidR="0034150B" w:rsidRPr="00B6358A" w:rsidRDefault="0034150B" w:rsidP="00F36C2D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126" w:right="11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8" w:type="dxa"/>
            <w:gridSpan w:val="3"/>
            <w:shd w:val="clear" w:color="auto" w:fill="auto"/>
            <w:vAlign w:val="bottom"/>
          </w:tcPr>
          <w:p w14:paraId="18B00C31" w14:textId="77777777" w:rsidR="0034150B" w:rsidRPr="00B6358A" w:rsidRDefault="0034150B" w:rsidP="00CC5F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64" w:type="dxa"/>
            <w:gridSpan w:val="9"/>
            <w:shd w:val="clear" w:color="auto" w:fill="auto"/>
            <w:vAlign w:val="bottom"/>
          </w:tcPr>
          <w:p w14:paraId="34D066AE" w14:textId="2B299F30" w:rsidR="0034150B" w:rsidRPr="00B6358A" w:rsidRDefault="0034150B" w:rsidP="00CC5F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60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</w:rPr>
              <w:t>(145,292)</w:t>
            </w:r>
          </w:p>
        </w:tc>
      </w:tr>
      <w:tr w:rsidR="00C32261" w:rsidRPr="00B6358A" w14:paraId="181ACDF7" w14:textId="77777777" w:rsidTr="00C23517">
        <w:tc>
          <w:tcPr>
            <w:tcW w:w="3914" w:type="dxa"/>
            <w:gridSpan w:val="4"/>
            <w:shd w:val="clear" w:color="auto" w:fill="auto"/>
          </w:tcPr>
          <w:p w14:paraId="2775F97D" w14:textId="77777777" w:rsidR="00C32261" w:rsidRPr="00B6358A" w:rsidRDefault="00C32261" w:rsidP="00CC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B6358A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89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101B4" w14:textId="5D937F7F" w:rsidR="00C32261" w:rsidRPr="00B6358A" w:rsidRDefault="00C32261" w:rsidP="00F36C2D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126" w:right="-108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gridSpan w:val="4"/>
            <w:shd w:val="clear" w:color="auto" w:fill="auto"/>
            <w:vAlign w:val="bottom"/>
          </w:tcPr>
          <w:p w14:paraId="7FDB59A9" w14:textId="77777777" w:rsidR="00C32261" w:rsidRPr="00B6358A" w:rsidRDefault="00C32261" w:rsidP="00CC5F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4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BB197" w14:textId="7E8F007A" w:rsidR="00C32261" w:rsidRPr="00B6358A" w:rsidRDefault="00C32261" w:rsidP="00D944C2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133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1" w:type="dxa"/>
            <w:gridSpan w:val="4"/>
          </w:tcPr>
          <w:p w14:paraId="64A8B7CF" w14:textId="77777777" w:rsidR="00C32261" w:rsidRPr="00B6358A" w:rsidRDefault="00C32261" w:rsidP="00CC5F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88" w:type="dxa"/>
            <w:gridSpan w:val="6"/>
            <w:tcBorders>
              <w:bottom w:val="single" w:sz="4" w:space="0" w:color="auto"/>
            </w:tcBorders>
            <w:vAlign w:val="bottom"/>
          </w:tcPr>
          <w:p w14:paraId="37A064C1" w14:textId="7FE754ED" w:rsidR="00C32261" w:rsidRPr="00B6358A" w:rsidRDefault="00C32261" w:rsidP="00CC5F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72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4,838</w:t>
            </w:r>
          </w:p>
        </w:tc>
        <w:tc>
          <w:tcPr>
            <w:tcW w:w="247" w:type="dxa"/>
            <w:gridSpan w:val="4"/>
            <w:shd w:val="clear" w:color="auto" w:fill="auto"/>
            <w:vAlign w:val="bottom"/>
          </w:tcPr>
          <w:p w14:paraId="1F4610D0" w14:textId="77777777" w:rsidR="00C32261" w:rsidRPr="00B6358A" w:rsidRDefault="00C32261" w:rsidP="00CC5F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FC717" w14:textId="3E1C4A21" w:rsidR="00C32261" w:rsidRPr="00B6358A" w:rsidRDefault="00C32261" w:rsidP="003C6954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  <w:cs/>
                <w:lang w:bidi="th-TH"/>
              </w:rPr>
            </w:pPr>
            <w:r w:rsidRPr="00B6358A">
              <w:rPr>
                <w:rFonts w:ascii="Angsana New" w:hAnsi="Angsana New"/>
                <w:sz w:val="23"/>
                <w:szCs w:val="23"/>
                <w:lang w:bidi="th-TH"/>
              </w:rPr>
              <w:t>10,</w:t>
            </w:r>
            <w:r w:rsidRPr="00B6358A">
              <w:rPr>
                <w:rFonts w:ascii="Angsana New" w:hAnsi="Angsana New"/>
                <w:sz w:val="23"/>
                <w:szCs w:val="23"/>
              </w:rPr>
              <w:t>127</w:t>
            </w:r>
          </w:p>
        </w:tc>
        <w:tc>
          <w:tcPr>
            <w:tcW w:w="253" w:type="dxa"/>
            <w:gridSpan w:val="4"/>
            <w:shd w:val="clear" w:color="auto" w:fill="auto"/>
            <w:vAlign w:val="bottom"/>
          </w:tcPr>
          <w:p w14:paraId="38859ACB" w14:textId="77777777" w:rsidR="00C32261" w:rsidRPr="00B6358A" w:rsidRDefault="00C32261" w:rsidP="00CC5F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64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024A0" w14:textId="1376BAA4" w:rsidR="00C32261" w:rsidRPr="00B6358A" w:rsidRDefault="00C32261" w:rsidP="003C6954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</w:rPr>
              <w:t>9,588</w:t>
            </w: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4CDA07E2" w14:textId="77777777" w:rsidR="00C32261" w:rsidRPr="00B6358A" w:rsidRDefault="00C32261" w:rsidP="00CC5F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13" w:type="dxa"/>
            <w:gridSpan w:val="6"/>
            <w:tcBorders>
              <w:bottom w:val="single" w:sz="4" w:space="0" w:color="auto"/>
            </w:tcBorders>
          </w:tcPr>
          <w:p w14:paraId="636D4962" w14:textId="68B1FF4E" w:rsidR="00C32261" w:rsidRPr="00B6358A" w:rsidRDefault="00C32261" w:rsidP="0006115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</w:rPr>
              <w:t>20,446</w:t>
            </w:r>
          </w:p>
        </w:tc>
        <w:tc>
          <w:tcPr>
            <w:tcW w:w="271" w:type="dxa"/>
            <w:gridSpan w:val="4"/>
          </w:tcPr>
          <w:p w14:paraId="72A51E19" w14:textId="77777777" w:rsidR="00C32261" w:rsidRPr="00B6358A" w:rsidRDefault="00C32261" w:rsidP="00CC5F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1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09BB2" w14:textId="2CE1ED42" w:rsidR="00C32261" w:rsidRPr="00B6358A" w:rsidRDefault="00C32261" w:rsidP="00F36C2D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126" w:right="11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8" w:type="dxa"/>
            <w:gridSpan w:val="3"/>
            <w:shd w:val="clear" w:color="auto" w:fill="auto"/>
            <w:vAlign w:val="bottom"/>
          </w:tcPr>
          <w:p w14:paraId="37E1C3D2" w14:textId="77777777" w:rsidR="00C32261" w:rsidRPr="00B6358A" w:rsidRDefault="00C32261" w:rsidP="00CC5F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64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2260E" w14:textId="7B322752" w:rsidR="00C32261" w:rsidRPr="00B6358A" w:rsidRDefault="00C32261" w:rsidP="00CC5F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60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</w:rPr>
              <w:t>44,</w:t>
            </w: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999</w:t>
            </w:r>
          </w:p>
        </w:tc>
      </w:tr>
      <w:tr w:rsidR="00C32261" w:rsidRPr="00B6358A" w14:paraId="69D2F466" w14:textId="77777777" w:rsidTr="00F36114">
        <w:tc>
          <w:tcPr>
            <w:tcW w:w="3914" w:type="dxa"/>
            <w:gridSpan w:val="4"/>
            <w:shd w:val="clear" w:color="auto" w:fill="auto"/>
          </w:tcPr>
          <w:p w14:paraId="575C3F57" w14:textId="30B9A055" w:rsidR="00C32261" w:rsidRPr="00B6358A" w:rsidRDefault="00C32261" w:rsidP="00CC5F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B6358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</w:rPr>
              <w:t>31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</w:rPr>
              <w:t>2563</w:t>
            </w:r>
          </w:p>
        </w:tc>
        <w:tc>
          <w:tcPr>
            <w:tcW w:w="89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6D8CE" w14:textId="0D9FB728" w:rsidR="00C32261" w:rsidRPr="00B6358A" w:rsidRDefault="00C32261" w:rsidP="00F36C2D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B6358A">
              <w:rPr>
                <w:rFonts w:ascii="Angsana New" w:hAnsi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  <w:gridSpan w:val="4"/>
            <w:shd w:val="clear" w:color="auto" w:fill="auto"/>
            <w:vAlign w:val="bottom"/>
          </w:tcPr>
          <w:p w14:paraId="00E81568" w14:textId="77777777" w:rsidR="00C32261" w:rsidRPr="00B6358A" w:rsidRDefault="00C32261" w:rsidP="00CC5F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17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89DD98" w14:textId="50508AC2" w:rsidR="00C32261" w:rsidRPr="00B6358A" w:rsidRDefault="00C32261" w:rsidP="00E81D9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  <w:cs/>
                <w:lang w:bidi="th-TH"/>
              </w:rPr>
            </w:pPr>
            <w:r w:rsidRPr="00B6358A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(284,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627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  <w:lang w:bidi="th-TH"/>
              </w:rPr>
              <w:t>)</w:t>
            </w:r>
          </w:p>
        </w:tc>
        <w:tc>
          <w:tcPr>
            <w:tcW w:w="271" w:type="dxa"/>
            <w:gridSpan w:val="4"/>
          </w:tcPr>
          <w:p w14:paraId="5E06ED81" w14:textId="77777777" w:rsidR="00C32261" w:rsidRPr="00B6358A" w:rsidRDefault="00C32261" w:rsidP="00CC5F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8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D258A3" w14:textId="62E5C04F" w:rsidR="00C32261" w:rsidRPr="00B6358A" w:rsidRDefault="00C32261" w:rsidP="00CB258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4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B6358A">
              <w:rPr>
                <w:rFonts w:ascii="Angsana New" w:hAnsi="Angsana New"/>
                <w:b/>
                <w:bCs/>
                <w:sz w:val="23"/>
                <w:szCs w:val="23"/>
              </w:rPr>
              <w:t>(21</w:t>
            </w:r>
            <w:r w:rsidR="00510683" w:rsidRPr="00B6358A">
              <w:rPr>
                <w:rFonts w:ascii="Angsana New" w:hAnsi="Angsana New"/>
                <w:b/>
                <w:bCs/>
                <w:sz w:val="23"/>
                <w:szCs w:val="23"/>
              </w:rPr>
              <w:t>8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510683" w:rsidRPr="00B6358A">
              <w:rPr>
                <w:rFonts w:ascii="Angsana New" w:hAnsi="Angsana New"/>
                <w:b/>
                <w:bCs/>
                <w:sz w:val="23"/>
                <w:szCs w:val="23"/>
              </w:rPr>
              <w:t>219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47" w:type="dxa"/>
            <w:gridSpan w:val="4"/>
            <w:shd w:val="clear" w:color="auto" w:fill="auto"/>
            <w:vAlign w:val="bottom"/>
          </w:tcPr>
          <w:p w14:paraId="029F38D7" w14:textId="77777777" w:rsidR="00C32261" w:rsidRPr="00B6358A" w:rsidRDefault="00C32261" w:rsidP="00CC5F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1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54387E" w14:textId="03209D51" w:rsidR="00C32261" w:rsidRPr="00B6358A" w:rsidRDefault="00C32261" w:rsidP="003C6954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B6358A">
              <w:rPr>
                <w:rFonts w:ascii="Angsana New" w:hAnsi="Angsana New"/>
                <w:b/>
                <w:bCs/>
                <w:sz w:val="23"/>
                <w:szCs w:val="23"/>
              </w:rPr>
              <w:t>(121,477)</w:t>
            </w:r>
          </w:p>
        </w:tc>
        <w:tc>
          <w:tcPr>
            <w:tcW w:w="253" w:type="dxa"/>
            <w:gridSpan w:val="4"/>
            <w:shd w:val="clear" w:color="auto" w:fill="auto"/>
            <w:vAlign w:val="bottom"/>
          </w:tcPr>
          <w:p w14:paraId="07080FF2" w14:textId="77777777" w:rsidR="00C32261" w:rsidRPr="00B6358A" w:rsidRDefault="00C32261" w:rsidP="00CC5F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46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87D0C" w14:textId="00D9A8AB" w:rsidR="00C32261" w:rsidRPr="00B6358A" w:rsidRDefault="00C32261" w:rsidP="003C6954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B6358A">
              <w:rPr>
                <w:rFonts w:ascii="Angsana New" w:hAnsi="Angsana New"/>
                <w:b/>
                <w:bCs/>
                <w:sz w:val="23"/>
                <w:szCs w:val="23"/>
              </w:rPr>
              <w:t>(40,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439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6CC20FCC" w14:textId="77777777" w:rsidR="00C32261" w:rsidRPr="00B6358A" w:rsidRDefault="00C32261" w:rsidP="00CC5F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1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BE4E82A" w14:textId="3FE56A99" w:rsidR="00C32261" w:rsidRPr="00B6358A" w:rsidRDefault="00C32261" w:rsidP="00CC5F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B6358A">
              <w:rPr>
                <w:rFonts w:ascii="Angsana New" w:hAnsi="Angsana New"/>
                <w:b/>
                <w:bCs/>
                <w:sz w:val="23"/>
                <w:szCs w:val="23"/>
              </w:rPr>
              <w:t>(</w:t>
            </w:r>
            <w:r w:rsidR="00510683" w:rsidRPr="00B6358A">
              <w:rPr>
                <w:rFonts w:ascii="Angsana New" w:hAnsi="Angsana New"/>
                <w:b/>
                <w:bCs/>
                <w:sz w:val="23"/>
                <w:szCs w:val="23"/>
              </w:rPr>
              <w:t>721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510683" w:rsidRPr="00B6358A">
              <w:rPr>
                <w:rFonts w:ascii="Angsana New" w:hAnsi="Angsana New"/>
                <w:b/>
                <w:bCs/>
                <w:sz w:val="23"/>
                <w:szCs w:val="23"/>
              </w:rPr>
              <w:t>971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271" w:type="dxa"/>
            <w:gridSpan w:val="4"/>
          </w:tcPr>
          <w:p w14:paraId="47AB7231" w14:textId="77777777" w:rsidR="00C32261" w:rsidRPr="00B6358A" w:rsidRDefault="00C32261" w:rsidP="00CC5F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6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8A10A" w14:textId="124A86C7" w:rsidR="00C32261" w:rsidRPr="00B6358A" w:rsidRDefault="00C32261" w:rsidP="00F36C2D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126"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B6358A">
              <w:rPr>
                <w:rFonts w:ascii="Angsana New" w:hAnsi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48" w:type="dxa"/>
            <w:gridSpan w:val="3"/>
            <w:shd w:val="clear" w:color="auto" w:fill="auto"/>
            <w:vAlign w:val="bottom"/>
          </w:tcPr>
          <w:p w14:paraId="5856AAF0" w14:textId="77777777" w:rsidR="00C32261" w:rsidRPr="00B6358A" w:rsidRDefault="00C32261" w:rsidP="00CC5F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6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E89CC5" w14:textId="244B807E" w:rsidR="00C32261" w:rsidRPr="00B6358A" w:rsidRDefault="00C32261" w:rsidP="00CC5FA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B6358A">
              <w:rPr>
                <w:rFonts w:ascii="Angsana New" w:hAnsi="Angsana New"/>
                <w:b/>
                <w:bCs/>
                <w:sz w:val="23"/>
                <w:szCs w:val="23"/>
              </w:rPr>
              <w:t>(1,</w:t>
            </w:r>
            <w:r w:rsidR="00510683" w:rsidRPr="00B6358A">
              <w:rPr>
                <w:rFonts w:ascii="Angsana New" w:hAnsi="Angsana New"/>
                <w:b/>
                <w:bCs/>
                <w:sz w:val="23"/>
                <w:szCs w:val="23"/>
              </w:rPr>
              <w:t>386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="00510683" w:rsidRPr="00B6358A">
              <w:rPr>
                <w:rFonts w:ascii="Angsana New" w:hAnsi="Angsana New"/>
                <w:b/>
                <w:bCs/>
                <w:sz w:val="23"/>
                <w:szCs w:val="23"/>
              </w:rPr>
              <w:t>733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</w:rPr>
              <w:t>)</w:t>
            </w:r>
          </w:p>
        </w:tc>
      </w:tr>
      <w:tr w:rsidR="0001469E" w:rsidRPr="00743508" w14:paraId="300247B9" w14:textId="77777777" w:rsidTr="00F36114">
        <w:tc>
          <w:tcPr>
            <w:tcW w:w="3898" w:type="dxa"/>
            <w:gridSpan w:val="3"/>
            <w:shd w:val="clear" w:color="auto" w:fill="auto"/>
          </w:tcPr>
          <w:p w14:paraId="59E84DA1" w14:textId="77777777" w:rsidR="0001469E" w:rsidRPr="00743508" w:rsidRDefault="0001469E" w:rsidP="00DB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915" w:type="dxa"/>
            <w:gridSpan w:val="5"/>
            <w:shd w:val="clear" w:color="auto" w:fill="auto"/>
            <w:vAlign w:val="bottom"/>
          </w:tcPr>
          <w:p w14:paraId="3FF7072F" w14:textId="77777777" w:rsidR="0001469E" w:rsidRPr="00743508" w:rsidRDefault="0001469E" w:rsidP="00DB6BB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270" w:type="dxa"/>
            <w:gridSpan w:val="4"/>
            <w:shd w:val="clear" w:color="auto" w:fill="auto"/>
            <w:vAlign w:val="bottom"/>
          </w:tcPr>
          <w:p w14:paraId="02DB6CEC" w14:textId="77777777" w:rsidR="0001469E" w:rsidRPr="00743508" w:rsidRDefault="0001469E" w:rsidP="00DB6BB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174" w:type="dxa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EE3ADB" w14:textId="77777777" w:rsidR="0001469E" w:rsidRPr="00743508" w:rsidRDefault="0001469E" w:rsidP="00DB6BB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263" w:type="dxa"/>
            <w:gridSpan w:val="3"/>
          </w:tcPr>
          <w:p w14:paraId="6C54A1F9" w14:textId="77777777" w:rsidR="0001469E" w:rsidRPr="00743508" w:rsidRDefault="0001469E" w:rsidP="00DB6BB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989" w:type="dxa"/>
            <w:gridSpan w:val="6"/>
            <w:vAlign w:val="bottom"/>
          </w:tcPr>
          <w:p w14:paraId="05D6CA11" w14:textId="77777777" w:rsidR="0001469E" w:rsidRPr="00743508" w:rsidRDefault="0001469E" w:rsidP="00DB6BB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254" w:type="dxa"/>
            <w:gridSpan w:val="5"/>
            <w:shd w:val="clear" w:color="auto" w:fill="auto"/>
            <w:vAlign w:val="bottom"/>
          </w:tcPr>
          <w:p w14:paraId="1C12A45A" w14:textId="77777777" w:rsidR="0001469E" w:rsidRPr="00743508" w:rsidRDefault="0001469E" w:rsidP="00DB6BB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210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7D0B0" w14:textId="77777777" w:rsidR="0001469E" w:rsidRPr="00743508" w:rsidRDefault="0001469E" w:rsidP="00DB6BB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253" w:type="dxa"/>
            <w:gridSpan w:val="4"/>
            <w:shd w:val="clear" w:color="auto" w:fill="auto"/>
            <w:vAlign w:val="bottom"/>
          </w:tcPr>
          <w:p w14:paraId="024DA810" w14:textId="77777777" w:rsidR="0001469E" w:rsidRPr="00743508" w:rsidRDefault="0001469E" w:rsidP="00DB6BB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444" w:type="dxa"/>
            <w:gridSpan w:val="5"/>
            <w:shd w:val="clear" w:color="auto" w:fill="auto"/>
            <w:vAlign w:val="bottom"/>
          </w:tcPr>
          <w:p w14:paraId="78352329" w14:textId="77777777" w:rsidR="0001469E" w:rsidRPr="00743508" w:rsidRDefault="0001469E" w:rsidP="00DB6BBD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2992C253" w14:textId="77777777" w:rsidR="0001469E" w:rsidRPr="00743508" w:rsidRDefault="0001469E" w:rsidP="00DB6BB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033" w:type="dxa"/>
            <w:gridSpan w:val="7"/>
          </w:tcPr>
          <w:p w14:paraId="7E35C03E" w14:textId="77777777" w:rsidR="0001469E" w:rsidRPr="00743508" w:rsidRDefault="0001469E" w:rsidP="00DB6BB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271" w:type="dxa"/>
            <w:gridSpan w:val="4"/>
          </w:tcPr>
          <w:p w14:paraId="6F1CFF69" w14:textId="77777777" w:rsidR="0001469E" w:rsidRPr="00743508" w:rsidRDefault="0001469E" w:rsidP="00DB6BB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261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F46C5" w14:textId="77777777" w:rsidR="0001469E" w:rsidRPr="00743508" w:rsidRDefault="0001469E" w:rsidP="00DB6BBD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248" w:type="dxa"/>
            <w:gridSpan w:val="3"/>
            <w:shd w:val="clear" w:color="auto" w:fill="auto"/>
            <w:vAlign w:val="bottom"/>
          </w:tcPr>
          <w:p w14:paraId="1BCAD580" w14:textId="77777777" w:rsidR="0001469E" w:rsidRPr="00743508" w:rsidRDefault="0001469E" w:rsidP="00DB6BB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364" w:type="dxa"/>
            <w:gridSpan w:val="9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D527C" w14:textId="77777777" w:rsidR="0001469E" w:rsidRPr="00743508" w:rsidRDefault="0001469E" w:rsidP="00DB6BB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</w:tr>
      <w:tr w:rsidR="00A47860" w:rsidRPr="00B6358A" w14:paraId="0E510BD3" w14:textId="77777777" w:rsidTr="00A377DF">
        <w:tc>
          <w:tcPr>
            <w:tcW w:w="3898" w:type="dxa"/>
            <w:gridSpan w:val="3"/>
            <w:shd w:val="clear" w:color="auto" w:fill="auto"/>
          </w:tcPr>
          <w:p w14:paraId="3AB222B7" w14:textId="77777777" w:rsidR="002364A0" w:rsidRPr="00B6358A" w:rsidRDefault="002364A0" w:rsidP="00F8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B6358A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มูลค่าสุทธิทางบัญชี</w:t>
            </w:r>
          </w:p>
        </w:tc>
        <w:tc>
          <w:tcPr>
            <w:tcW w:w="915" w:type="dxa"/>
            <w:gridSpan w:val="5"/>
            <w:shd w:val="clear" w:color="auto" w:fill="auto"/>
            <w:vAlign w:val="bottom"/>
          </w:tcPr>
          <w:p w14:paraId="5EEA9395" w14:textId="21306CEF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gridSpan w:val="4"/>
            <w:shd w:val="clear" w:color="auto" w:fill="auto"/>
            <w:vAlign w:val="bottom"/>
          </w:tcPr>
          <w:p w14:paraId="682C9172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174" w:type="dxa"/>
            <w:gridSpan w:val="8"/>
            <w:shd w:val="clear" w:color="auto" w:fill="auto"/>
            <w:vAlign w:val="bottom"/>
          </w:tcPr>
          <w:p w14:paraId="10D4A5D9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63" w:type="dxa"/>
            <w:gridSpan w:val="3"/>
          </w:tcPr>
          <w:p w14:paraId="48EB2ABB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89" w:type="dxa"/>
            <w:gridSpan w:val="6"/>
            <w:vAlign w:val="bottom"/>
          </w:tcPr>
          <w:p w14:paraId="00D32AEB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4" w:type="dxa"/>
            <w:gridSpan w:val="5"/>
            <w:shd w:val="clear" w:color="auto" w:fill="auto"/>
            <w:vAlign w:val="bottom"/>
          </w:tcPr>
          <w:p w14:paraId="40222AD3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10" w:type="dxa"/>
            <w:gridSpan w:val="7"/>
            <w:shd w:val="clear" w:color="auto" w:fill="auto"/>
            <w:vAlign w:val="bottom"/>
          </w:tcPr>
          <w:p w14:paraId="79D1B5FE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3" w:type="dxa"/>
            <w:gridSpan w:val="4"/>
            <w:shd w:val="clear" w:color="auto" w:fill="auto"/>
            <w:vAlign w:val="bottom"/>
          </w:tcPr>
          <w:p w14:paraId="7D3FD8AA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444" w:type="dxa"/>
            <w:gridSpan w:val="5"/>
            <w:shd w:val="clear" w:color="auto" w:fill="auto"/>
            <w:vAlign w:val="bottom"/>
          </w:tcPr>
          <w:p w14:paraId="1567FAA8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5107AD1D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33" w:type="dxa"/>
            <w:gridSpan w:val="7"/>
          </w:tcPr>
          <w:p w14:paraId="2E890036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1" w:type="dxa"/>
            <w:gridSpan w:val="4"/>
          </w:tcPr>
          <w:p w14:paraId="58D9E6D1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61" w:type="dxa"/>
            <w:gridSpan w:val="7"/>
            <w:shd w:val="clear" w:color="auto" w:fill="auto"/>
            <w:vAlign w:val="bottom"/>
          </w:tcPr>
          <w:p w14:paraId="3A78B98A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48" w:type="dxa"/>
            <w:gridSpan w:val="3"/>
            <w:shd w:val="clear" w:color="auto" w:fill="auto"/>
            <w:vAlign w:val="bottom"/>
          </w:tcPr>
          <w:p w14:paraId="4472C643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64" w:type="dxa"/>
            <w:gridSpan w:val="9"/>
            <w:shd w:val="clear" w:color="auto" w:fill="auto"/>
            <w:vAlign w:val="bottom"/>
          </w:tcPr>
          <w:p w14:paraId="022CDE19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</w:tr>
      <w:tr w:rsidR="00A47860" w:rsidRPr="00B6358A" w14:paraId="030A75AF" w14:textId="77777777" w:rsidTr="00A377DF">
        <w:tc>
          <w:tcPr>
            <w:tcW w:w="3898" w:type="dxa"/>
            <w:gridSpan w:val="3"/>
            <w:shd w:val="clear" w:color="auto" w:fill="auto"/>
          </w:tcPr>
          <w:p w14:paraId="563F4D9C" w14:textId="4DCA832A" w:rsidR="002364A0" w:rsidRPr="00B6358A" w:rsidRDefault="002364A0" w:rsidP="00F8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B6358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A453AA" w:rsidRPr="00B6358A">
              <w:rPr>
                <w:rFonts w:ascii="Angsana New" w:hAnsi="Angsana New"/>
                <w:b/>
                <w:bCs/>
                <w:sz w:val="23"/>
                <w:szCs w:val="23"/>
              </w:rPr>
              <w:t>1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มกราคม </w:t>
            </w:r>
            <w:r w:rsidR="00A453AA" w:rsidRPr="00B6358A">
              <w:rPr>
                <w:rFonts w:ascii="Angsana New" w:hAnsi="Angsana New"/>
                <w:b/>
                <w:bCs/>
                <w:sz w:val="23"/>
                <w:szCs w:val="23"/>
              </w:rPr>
              <w:t>2562</w:t>
            </w:r>
          </w:p>
        </w:tc>
        <w:tc>
          <w:tcPr>
            <w:tcW w:w="915" w:type="dxa"/>
            <w:gridSpan w:val="5"/>
            <w:shd w:val="clear" w:color="auto" w:fill="auto"/>
            <w:vAlign w:val="bottom"/>
          </w:tcPr>
          <w:p w14:paraId="55912DBE" w14:textId="137B4B5A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gridSpan w:val="4"/>
            <w:shd w:val="clear" w:color="auto" w:fill="auto"/>
            <w:vAlign w:val="bottom"/>
          </w:tcPr>
          <w:p w14:paraId="3D94A438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174" w:type="dxa"/>
            <w:gridSpan w:val="8"/>
            <w:shd w:val="clear" w:color="auto" w:fill="auto"/>
            <w:vAlign w:val="bottom"/>
          </w:tcPr>
          <w:p w14:paraId="0A6CDC27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63" w:type="dxa"/>
            <w:gridSpan w:val="3"/>
          </w:tcPr>
          <w:p w14:paraId="0D46758D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89" w:type="dxa"/>
            <w:gridSpan w:val="6"/>
            <w:vAlign w:val="bottom"/>
          </w:tcPr>
          <w:p w14:paraId="63184A3C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4" w:type="dxa"/>
            <w:gridSpan w:val="5"/>
            <w:shd w:val="clear" w:color="auto" w:fill="auto"/>
            <w:vAlign w:val="bottom"/>
          </w:tcPr>
          <w:p w14:paraId="35E4B97D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10" w:type="dxa"/>
            <w:gridSpan w:val="7"/>
            <w:shd w:val="clear" w:color="auto" w:fill="auto"/>
            <w:vAlign w:val="bottom"/>
          </w:tcPr>
          <w:p w14:paraId="22ACB426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3" w:type="dxa"/>
            <w:gridSpan w:val="4"/>
            <w:shd w:val="clear" w:color="auto" w:fill="auto"/>
            <w:vAlign w:val="bottom"/>
          </w:tcPr>
          <w:p w14:paraId="5687D112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444" w:type="dxa"/>
            <w:gridSpan w:val="5"/>
            <w:shd w:val="clear" w:color="auto" w:fill="auto"/>
            <w:vAlign w:val="bottom"/>
          </w:tcPr>
          <w:p w14:paraId="336C9361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675EC308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33" w:type="dxa"/>
            <w:gridSpan w:val="7"/>
          </w:tcPr>
          <w:p w14:paraId="396CFF18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1" w:type="dxa"/>
            <w:gridSpan w:val="4"/>
          </w:tcPr>
          <w:p w14:paraId="258318DB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61" w:type="dxa"/>
            <w:gridSpan w:val="7"/>
            <w:shd w:val="clear" w:color="auto" w:fill="auto"/>
            <w:vAlign w:val="bottom"/>
          </w:tcPr>
          <w:p w14:paraId="315D5AEF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48" w:type="dxa"/>
            <w:gridSpan w:val="3"/>
            <w:shd w:val="clear" w:color="auto" w:fill="auto"/>
            <w:vAlign w:val="bottom"/>
          </w:tcPr>
          <w:p w14:paraId="65764057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64" w:type="dxa"/>
            <w:gridSpan w:val="9"/>
            <w:shd w:val="clear" w:color="auto" w:fill="auto"/>
            <w:vAlign w:val="bottom"/>
          </w:tcPr>
          <w:p w14:paraId="048F2852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</w:tr>
      <w:tr w:rsidR="00A47860" w:rsidRPr="00B6358A" w14:paraId="4565DF90" w14:textId="77777777" w:rsidTr="00A377DF">
        <w:tc>
          <w:tcPr>
            <w:tcW w:w="3898" w:type="dxa"/>
            <w:gridSpan w:val="3"/>
            <w:shd w:val="clear" w:color="auto" w:fill="auto"/>
          </w:tcPr>
          <w:p w14:paraId="43516E46" w14:textId="77777777" w:rsidR="00AC702D" w:rsidRPr="00B6358A" w:rsidRDefault="00AC702D" w:rsidP="00AC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B6358A">
              <w:rPr>
                <w:rFonts w:ascii="Angsana New" w:hAnsi="Angsana New"/>
                <w:sz w:val="23"/>
                <w:szCs w:val="23"/>
                <w:cs/>
              </w:rPr>
              <w:t>ภายใต้กรรมสิทธิ์ของบริษัท</w:t>
            </w:r>
          </w:p>
        </w:tc>
        <w:tc>
          <w:tcPr>
            <w:tcW w:w="915" w:type="dxa"/>
            <w:gridSpan w:val="5"/>
            <w:shd w:val="clear" w:color="auto" w:fill="auto"/>
            <w:vAlign w:val="bottom"/>
          </w:tcPr>
          <w:p w14:paraId="26005A03" w14:textId="7E2EF1E8" w:rsidR="00AC702D" w:rsidRPr="00B6358A" w:rsidRDefault="00A453AA" w:rsidP="00AC702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375</w:t>
            </w:r>
            <w:r w:rsidR="00AC702D" w:rsidRPr="00B6358A">
              <w:rPr>
                <w:rFonts w:ascii="Angsana New" w:hAnsi="Angsana New"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596</w:t>
            </w:r>
          </w:p>
        </w:tc>
        <w:tc>
          <w:tcPr>
            <w:tcW w:w="270" w:type="dxa"/>
            <w:gridSpan w:val="4"/>
            <w:shd w:val="clear" w:color="auto" w:fill="auto"/>
            <w:vAlign w:val="bottom"/>
          </w:tcPr>
          <w:p w14:paraId="7689E2C1" w14:textId="77777777" w:rsidR="00AC702D" w:rsidRPr="00B6358A" w:rsidRDefault="00AC702D" w:rsidP="00AC702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4" w:type="dxa"/>
            <w:gridSpan w:val="8"/>
            <w:shd w:val="clear" w:color="auto" w:fill="auto"/>
            <w:vAlign w:val="bottom"/>
          </w:tcPr>
          <w:p w14:paraId="22CCF2C3" w14:textId="3B67699F" w:rsidR="00AC702D" w:rsidRPr="00B6358A" w:rsidRDefault="00A453AA" w:rsidP="00E81D9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517</w:t>
            </w:r>
            <w:r w:rsidR="00AC702D" w:rsidRPr="00B6358A">
              <w:rPr>
                <w:rFonts w:ascii="Angsana New" w:hAnsi="Angsana New"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444</w:t>
            </w:r>
          </w:p>
        </w:tc>
        <w:tc>
          <w:tcPr>
            <w:tcW w:w="263" w:type="dxa"/>
            <w:gridSpan w:val="3"/>
          </w:tcPr>
          <w:p w14:paraId="2B89E501" w14:textId="77777777" w:rsidR="00AC702D" w:rsidRPr="00B6358A" w:rsidRDefault="00AC702D" w:rsidP="00AC702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89" w:type="dxa"/>
            <w:gridSpan w:val="6"/>
            <w:vAlign w:val="bottom"/>
          </w:tcPr>
          <w:p w14:paraId="642319BF" w14:textId="28D03A60" w:rsidR="00AC702D" w:rsidRPr="00B6358A" w:rsidRDefault="00A453AA" w:rsidP="00477FA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72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311</w:t>
            </w:r>
            <w:r w:rsidR="00AC702D" w:rsidRPr="00B6358A">
              <w:rPr>
                <w:rFonts w:ascii="Angsana New" w:hAnsi="Angsana New"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241</w:t>
            </w:r>
          </w:p>
        </w:tc>
        <w:tc>
          <w:tcPr>
            <w:tcW w:w="254" w:type="dxa"/>
            <w:gridSpan w:val="5"/>
            <w:shd w:val="clear" w:color="auto" w:fill="auto"/>
            <w:vAlign w:val="bottom"/>
          </w:tcPr>
          <w:p w14:paraId="319FB20B" w14:textId="77777777" w:rsidR="00AC702D" w:rsidRPr="00B6358A" w:rsidRDefault="00AC702D" w:rsidP="00AC702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0" w:type="dxa"/>
            <w:gridSpan w:val="7"/>
            <w:shd w:val="clear" w:color="auto" w:fill="auto"/>
          </w:tcPr>
          <w:p w14:paraId="567E1AEC" w14:textId="24708BD9" w:rsidR="00AC702D" w:rsidRPr="00B6358A" w:rsidRDefault="00A453AA" w:rsidP="00477FA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24</w:t>
            </w:r>
            <w:r w:rsidR="00AC702D" w:rsidRPr="00B6358A">
              <w:rPr>
                <w:rFonts w:ascii="Angsana New" w:hAnsi="Angsana New"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sz w:val="23"/>
                <w:szCs w:val="23"/>
                <w:lang w:val="en-US" w:bidi="th-TH"/>
              </w:rPr>
              <w:t>410</w:t>
            </w:r>
          </w:p>
        </w:tc>
        <w:tc>
          <w:tcPr>
            <w:tcW w:w="253" w:type="dxa"/>
            <w:gridSpan w:val="4"/>
            <w:shd w:val="clear" w:color="auto" w:fill="auto"/>
            <w:vAlign w:val="bottom"/>
          </w:tcPr>
          <w:p w14:paraId="3EDBC226" w14:textId="77777777" w:rsidR="00AC702D" w:rsidRPr="00B6358A" w:rsidRDefault="00AC702D" w:rsidP="00AC702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44" w:type="dxa"/>
            <w:gridSpan w:val="5"/>
            <w:shd w:val="clear" w:color="auto" w:fill="auto"/>
            <w:vAlign w:val="bottom"/>
          </w:tcPr>
          <w:p w14:paraId="0FB413A9" w14:textId="1524ACA3" w:rsidR="00AC702D" w:rsidRPr="00B6358A" w:rsidRDefault="00A453AA" w:rsidP="00477FAC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18</w:t>
            </w:r>
            <w:r w:rsidR="00AC702D" w:rsidRPr="00B6358A">
              <w:rPr>
                <w:rFonts w:ascii="Angsana New" w:hAnsi="Angsana New"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966</w:t>
            </w: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0A62E46F" w14:textId="77777777" w:rsidR="00AC702D" w:rsidRPr="00B6358A" w:rsidRDefault="00AC702D" w:rsidP="00AC702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3" w:type="dxa"/>
            <w:gridSpan w:val="7"/>
          </w:tcPr>
          <w:p w14:paraId="0EE225FB" w14:textId="5DD67638" w:rsidR="00AC702D" w:rsidRPr="00B6358A" w:rsidRDefault="00A453AA" w:rsidP="00477FA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60</w:t>
            </w:r>
            <w:r w:rsidR="00AC702D" w:rsidRPr="00B6358A">
              <w:rPr>
                <w:rFonts w:ascii="Angsana New" w:hAnsi="Angsana New"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sz w:val="23"/>
                <w:szCs w:val="23"/>
              </w:rPr>
              <w:t>052</w:t>
            </w:r>
          </w:p>
        </w:tc>
        <w:tc>
          <w:tcPr>
            <w:tcW w:w="271" w:type="dxa"/>
            <w:gridSpan w:val="4"/>
          </w:tcPr>
          <w:p w14:paraId="14D7D5BE" w14:textId="77777777" w:rsidR="00AC702D" w:rsidRPr="00B6358A" w:rsidRDefault="00AC702D" w:rsidP="00AC702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1" w:type="dxa"/>
            <w:gridSpan w:val="7"/>
            <w:shd w:val="clear" w:color="auto" w:fill="auto"/>
            <w:vAlign w:val="bottom"/>
          </w:tcPr>
          <w:p w14:paraId="372F9F68" w14:textId="02B4B2B3" w:rsidR="00AC702D" w:rsidRPr="00B6358A" w:rsidRDefault="00A453AA" w:rsidP="00AC702D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263</w:t>
            </w:r>
            <w:r w:rsidR="00AC702D" w:rsidRPr="00B6358A">
              <w:rPr>
                <w:rFonts w:ascii="Angsana New" w:hAnsi="Angsana New"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268</w:t>
            </w:r>
          </w:p>
        </w:tc>
        <w:tc>
          <w:tcPr>
            <w:tcW w:w="248" w:type="dxa"/>
            <w:gridSpan w:val="3"/>
            <w:shd w:val="clear" w:color="auto" w:fill="auto"/>
            <w:vAlign w:val="bottom"/>
          </w:tcPr>
          <w:p w14:paraId="39033A44" w14:textId="77777777" w:rsidR="00AC702D" w:rsidRPr="00B6358A" w:rsidRDefault="00AC702D" w:rsidP="00AC702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64" w:type="dxa"/>
            <w:gridSpan w:val="9"/>
            <w:shd w:val="clear" w:color="auto" w:fill="auto"/>
            <w:vAlign w:val="bottom"/>
          </w:tcPr>
          <w:p w14:paraId="4BDF023E" w14:textId="6385403F" w:rsidR="00AC702D" w:rsidRPr="00B6358A" w:rsidRDefault="00A453AA" w:rsidP="0006115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60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1</w:t>
            </w:r>
            <w:r w:rsidR="00AC702D" w:rsidRPr="00B6358A">
              <w:rPr>
                <w:rFonts w:ascii="Angsana New" w:hAnsi="Angsana New"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570</w:t>
            </w:r>
            <w:r w:rsidR="00AC702D" w:rsidRPr="00B6358A">
              <w:rPr>
                <w:rFonts w:ascii="Angsana New" w:hAnsi="Angsana New"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977</w:t>
            </w:r>
          </w:p>
        </w:tc>
      </w:tr>
      <w:tr w:rsidR="00A47860" w:rsidRPr="00B6358A" w14:paraId="5910EE5C" w14:textId="77777777" w:rsidTr="00A377DF">
        <w:tc>
          <w:tcPr>
            <w:tcW w:w="3898" w:type="dxa"/>
            <w:gridSpan w:val="3"/>
            <w:shd w:val="clear" w:color="auto" w:fill="auto"/>
          </w:tcPr>
          <w:p w14:paraId="703E6563" w14:textId="77777777" w:rsidR="00AC702D" w:rsidRPr="00B6358A" w:rsidRDefault="00AC702D" w:rsidP="00AC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B6358A">
              <w:rPr>
                <w:rFonts w:ascii="Angsana New" w:hAnsi="Angsana New"/>
                <w:sz w:val="23"/>
                <w:szCs w:val="23"/>
                <w:cs/>
              </w:rPr>
              <w:t>ภายใต้สัญญาเช่าการเงิน</w:t>
            </w:r>
          </w:p>
        </w:tc>
        <w:tc>
          <w:tcPr>
            <w:tcW w:w="91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46B25" w14:textId="796003CE" w:rsidR="00AC702D" w:rsidRPr="00B6358A" w:rsidRDefault="00AC702D" w:rsidP="00F36C2D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126" w:right="-108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gridSpan w:val="4"/>
            <w:shd w:val="clear" w:color="auto" w:fill="auto"/>
            <w:vAlign w:val="bottom"/>
          </w:tcPr>
          <w:p w14:paraId="1E4F3EBD" w14:textId="77777777" w:rsidR="00AC702D" w:rsidRPr="00B6358A" w:rsidRDefault="00AC702D" w:rsidP="00AC702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4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69966" w14:textId="6578B46B" w:rsidR="00AC702D" w:rsidRPr="00B6358A" w:rsidRDefault="00AC702D" w:rsidP="00477FAC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133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63" w:type="dxa"/>
            <w:gridSpan w:val="3"/>
          </w:tcPr>
          <w:p w14:paraId="20D7B580" w14:textId="77777777" w:rsidR="00AC702D" w:rsidRPr="00B6358A" w:rsidRDefault="00AC702D" w:rsidP="00AC702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89" w:type="dxa"/>
            <w:gridSpan w:val="6"/>
            <w:tcBorders>
              <w:bottom w:val="single" w:sz="4" w:space="0" w:color="auto"/>
            </w:tcBorders>
            <w:vAlign w:val="bottom"/>
          </w:tcPr>
          <w:p w14:paraId="0E5AA201" w14:textId="535EF7FD" w:rsidR="00AC702D" w:rsidRPr="00B6358A" w:rsidRDefault="00A453AA" w:rsidP="00477FA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72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10</w:t>
            </w:r>
            <w:r w:rsidR="00AC702D" w:rsidRPr="00B6358A">
              <w:rPr>
                <w:rFonts w:ascii="Angsana New" w:hAnsi="Angsana New"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951</w:t>
            </w:r>
          </w:p>
        </w:tc>
        <w:tc>
          <w:tcPr>
            <w:tcW w:w="254" w:type="dxa"/>
            <w:gridSpan w:val="5"/>
            <w:shd w:val="clear" w:color="auto" w:fill="auto"/>
            <w:vAlign w:val="bottom"/>
          </w:tcPr>
          <w:p w14:paraId="4605C42C" w14:textId="77777777" w:rsidR="00AC702D" w:rsidRPr="00B6358A" w:rsidRDefault="00AC702D" w:rsidP="00AC702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643B495" w14:textId="61992579" w:rsidR="00AC702D" w:rsidRPr="00B6358A" w:rsidRDefault="00A453AA" w:rsidP="003C6954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  <w:lang w:val="en-US" w:bidi="th-TH"/>
              </w:rPr>
              <w:t>545</w:t>
            </w:r>
          </w:p>
        </w:tc>
        <w:tc>
          <w:tcPr>
            <w:tcW w:w="253" w:type="dxa"/>
            <w:gridSpan w:val="4"/>
            <w:shd w:val="clear" w:color="auto" w:fill="auto"/>
            <w:vAlign w:val="bottom"/>
          </w:tcPr>
          <w:p w14:paraId="4E73A7D9" w14:textId="77777777" w:rsidR="00AC702D" w:rsidRPr="00B6358A" w:rsidRDefault="00AC702D" w:rsidP="00AC702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44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B0301" w14:textId="421AD834" w:rsidR="00AC702D" w:rsidRPr="00B6358A" w:rsidRDefault="00AC702D" w:rsidP="00477FA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49AF08AA" w14:textId="77777777" w:rsidR="00AC702D" w:rsidRPr="00B6358A" w:rsidRDefault="00AC702D" w:rsidP="00AC702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33" w:type="dxa"/>
            <w:gridSpan w:val="7"/>
            <w:tcBorders>
              <w:bottom w:val="single" w:sz="4" w:space="0" w:color="auto"/>
            </w:tcBorders>
          </w:tcPr>
          <w:p w14:paraId="5AEC50A6" w14:textId="2F8C005D" w:rsidR="00AC702D" w:rsidRPr="00B6358A" w:rsidRDefault="00A453AA" w:rsidP="00477FA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181</w:t>
            </w:r>
            <w:r w:rsidR="00AC702D" w:rsidRPr="00B6358A">
              <w:rPr>
                <w:rFonts w:ascii="Angsana New" w:hAnsi="Angsana New"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sz w:val="23"/>
                <w:szCs w:val="23"/>
              </w:rPr>
              <w:t>535</w:t>
            </w:r>
          </w:p>
        </w:tc>
        <w:tc>
          <w:tcPr>
            <w:tcW w:w="271" w:type="dxa"/>
            <w:gridSpan w:val="4"/>
          </w:tcPr>
          <w:p w14:paraId="36DEE9EA" w14:textId="77777777" w:rsidR="00AC702D" w:rsidRPr="00B6358A" w:rsidRDefault="00AC702D" w:rsidP="00AC702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1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08848" w14:textId="4AB9039F" w:rsidR="00AC702D" w:rsidRPr="00B6358A" w:rsidRDefault="00AC702D" w:rsidP="00F36C2D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126" w:right="11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8" w:type="dxa"/>
            <w:gridSpan w:val="3"/>
            <w:shd w:val="clear" w:color="auto" w:fill="auto"/>
            <w:vAlign w:val="bottom"/>
          </w:tcPr>
          <w:p w14:paraId="1538F692" w14:textId="77777777" w:rsidR="00AC702D" w:rsidRPr="00B6358A" w:rsidRDefault="00AC702D" w:rsidP="00AC702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64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7EC4C" w14:textId="45EAED03" w:rsidR="00AC702D" w:rsidRPr="00B6358A" w:rsidRDefault="00A453AA" w:rsidP="0006115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60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193</w:t>
            </w:r>
            <w:r w:rsidR="00AC702D" w:rsidRPr="00B6358A">
              <w:rPr>
                <w:rFonts w:ascii="Angsana New" w:hAnsi="Angsana New"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031</w:t>
            </w:r>
          </w:p>
        </w:tc>
      </w:tr>
      <w:tr w:rsidR="00A47860" w:rsidRPr="00B6358A" w14:paraId="25F95060" w14:textId="77777777" w:rsidTr="00A377DF">
        <w:tc>
          <w:tcPr>
            <w:tcW w:w="3898" w:type="dxa"/>
            <w:gridSpan w:val="3"/>
            <w:shd w:val="clear" w:color="auto" w:fill="auto"/>
          </w:tcPr>
          <w:p w14:paraId="79951596" w14:textId="77777777" w:rsidR="00AC702D" w:rsidRPr="00B6358A" w:rsidRDefault="00AC702D" w:rsidP="00AC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15" w:type="dxa"/>
            <w:gridSpan w:val="5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6A1759" w14:textId="2ED7C055" w:rsidR="00AC702D" w:rsidRPr="00B6358A" w:rsidRDefault="00A453AA" w:rsidP="00AC702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B6358A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375</w:t>
            </w:r>
            <w:r w:rsidR="00AC702D" w:rsidRPr="00B6358A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596</w:t>
            </w:r>
          </w:p>
        </w:tc>
        <w:tc>
          <w:tcPr>
            <w:tcW w:w="270" w:type="dxa"/>
            <w:gridSpan w:val="4"/>
            <w:shd w:val="clear" w:color="auto" w:fill="auto"/>
            <w:vAlign w:val="bottom"/>
          </w:tcPr>
          <w:p w14:paraId="6C0E94E9" w14:textId="77777777" w:rsidR="00AC702D" w:rsidRPr="00B6358A" w:rsidRDefault="00AC702D" w:rsidP="00AC702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174" w:type="dxa"/>
            <w:gridSpan w:val="8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7397D9" w14:textId="14D89D27" w:rsidR="00AC702D" w:rsidRPr="00B6358A" w:rsidRDefault="00A453AA" w:rsidP="00477FA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B6358A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517</w:t>
            </w:r>
            <w:r w:rsidR="00AC702D" w:rsidRPr="00B6358A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444</w:t>
            </w:r>
          </w:p>
        </w:tc>
        <w:tc>
          <w:tcPr>
            <w:tcW w:w="263" w:type="dxa"/>
            <w:gridSpan w:val="3"/>
          </w:tcPr>
          <w:p w14:paraId="1B951436" w14:textId="77777777" w:rsidR="00AC702D" w:rsidRPr="00B6358A" w:rsidRDefault="00AC702D" w:rsidP="00AC702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89" w:type="dxa"/>
            <w:gridSpan w:val="6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350DD2" w14:textId="415C2979" w:rsidR="00AC702D" w:rsidRPr="00B6358A" w:rsidRDefault="00A453AA" w:rsidP="00477FA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B6358A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322</w:t>
            </w:r>
            <w:r w:rsidR="00AC702D" w:rsidRPr="00B6358A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192</w:t>
            </w:r>
          </w:p>
        </w:tc>
        <w:tc>
          <w:tcPr>
            <w:tcW w:w="254" w:type="dxa"/>
            <w:gridSpan w:val="5"/>
            <w:shd w:val="clear" w:color="auto" w:fill="auto"/>
            <w:vAlign w:val="bottom"/>
          </w:tcPr>
          <w:p w14:paraId="2B5FFF97" w14:textId="77777777" w:rsidR="00AC702D" w:rsidRPr="00B6358A" w:rsidRDefault="00AC702D" w:rsidP="00AC702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10" w:type="dxa"/>
            <w:gridSpan w:val="7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DD1694" w14:textId="351E8C14" w:rsidR="00AC702D" w:rsidRPr="00B6358A" w:rsidRDefault="00A453AA" w:rsidP="00F36C2D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B6358A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24</w:t>
            </w:r>
            <w:r w:rsidR="00AC702D" w:rsidRPr="00B6358A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955</w:t>
            </w:r>
          </w:p>
        </w:tc>
        <w:tc>
          <w:tcPr>
            <w:tcW w:w="253" w:type="dxa"/>
            <w:gridSpan w:val="4"/>
            <w:shd w:val="clear" w:color="auto" w:fill="auto"/>
            <w:vAlign w:val="bottom"/>
          </w:tcPr>
          <w:p w14:paraId="68B7F39F" w14:textId="77777777" w:rsidR="00AC702D" w:rsidRPr="00B6358A" w:rsidRDefault="00AC702D" w:rsidP="00AC702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444" w:type="dxa"/>
            <w:gridSpan w:val="5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09FC04" w14:textId="553C8BF7" w:rsidR="00AC702D" w:rsidRPr="00B6358A" w:rsidRDefault="00A453AA" w:rsidP="00477FAC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B6358A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18</w:t>
            </w:r>
            <w:r w:rsidR="00AC702D" w:rsidRPr="00B6358A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966</w:t>
            </w: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3E161CD0" w14:textId="77777777" w:rsidR="00AC702D" w:rsidRPr="00B6358A" w:rsidRDefault="00AC702D" w:rsidP="00AC702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33" w:type="dxa"/>
            <w:gridSpan w:val="7"/>
            <w:tcBorders>
              <w:top w:val="single" w:sz="4" w:space="0" w:color="auto"/>
              <w:bottom w:val="double" w:sz="4" w:space="0" w:color="auto"/>
            </w:tcBorders>
          </w:tcPr>
          <w:p w14:paraId="715C3F09" w14:textId="1BA71CEA" w:rsidR="00AC702D" w:rsidRPr="00B6358A" w:rsidRDefault="00A453AA" w:rsidP="00477FA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B6358A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241</w:t>
            </w:r>
            <w:r w:rsidR="00AC702D" w:rsidRPr="00B6358A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</w:rPr>
              <w:t>587</w:t>
            </w:r>
          </w:p>
        </w:tc>
        <w:tc>
          <w:tcPr>
            <w:tcW w:w="271" w:type="dxa"/>
            <w:gridSpan w:val="4"/>
          </w:tcPr>
          <w:p w14:paraId="7AEB368D" w14:textId="77777777" w:rsidR="00AC702D" w:rsidRPr="00B6358A" w:rsidRDefault="00AC702D" w:rsidP="00AC702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61" w:type="dxa"/>
            <w:gridSpan w:val="7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98A9D9" w14:textId="2D299738" w:rsidR="00AC702D" w:rsidRPr="00B6358A" w:rsidRDefault="00A453AA" w:rsidP="00AC702D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B6358A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263</w:t>
            </w:r>
            <w:r w:rsidR="00AC702D" w:rsidRPr="00B6358A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268</w:t>
            </w:r>
          </w:p>
        </w:tc>
        <w:tc>
          <w:tcPr>
            <w:tcW w:w="248" w:type="dxa"/>
            <w:gridSpan w:val="3"/>
            <w:shd w:val="clear" w:color="auto" w:fill="auto"/>
            <w:vAlign w:val="bottom"/>
          </w:tcPr>
          <w:p w14:paraId="77B8AF96" w14:textId="77777777" w:rsidR="00AC702D" w:rsidRPr="00B6358A" w:rsidRDefault="00AC702D" w:rsidP="00AC702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64" w:type="dxa"/>
            <w:gridSpan w:val="9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3511D2" w14:textId="5EFD8DB5" w:rsidR="00AC702D" w:rsidRPr="00B6358A" w:rsidRDefault="00A453AA" w:rsidP="0006115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60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B6358A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1</w:t>
            </w:r>
            <w:r w:rsidR="00AC702D" w:rsidRPr="00B6358A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764</w:t>
            </w:r>
            <w:r w:rsidR="00AC702D" w:rsidRPr="00B6358A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008</w:t>
            </w:r>
          </w:p>
        </w:tc>
      </w:tr>
      <w:tr w:rsidR="00A47860" w:rsidRPr="00B6358A" w14:paraId="2B6957FB" w14:textId="77777777" w:rsidTr="00A377DF">
        <w:tc>
          <w:tcPr>
            <w:tcW w:w="3898" w:type="dxa"/>
            <w:gridSpan w:val="3"/>
            <w:shd w:val="clear" w:color="auto" w:fill="auto"/>
          </w:tcPr>
          <w:p w14:paraId="688D375C" w14:textId="77777777" w:rsidR="002364A0" w:rsidRPr="00B6358A" w:rsidRDefault="002364A0" w:rsidP="00F8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915" w:type="dxa"/>
            <w:gridSpan w:val="5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91B604" w14:textId="2A1065C0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  <w:gridSpan w:val="4"/>
            <w:shd w:val="clear" w:color="auto" w:fill="auto"/>
            <w:vAlign w:val="bottom"/>
          </w:tcPr>
          <w:p w14:paraId="4D007904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174" w:type="dxa"/>
            <w:gridSpan w:val="8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2F65D2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63" w:type="dxa"/>
            <w:gridSpan w:val="3"/>
          </w:tcPr>
          <w:p w14:paraId="0361FB31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89" w:type="dxa"/>
            <w:gridSpan w:val="6"/>
            <w:tcBorders>
              <w:top w:val="double" w:sz="4" w:space="0" w:color="auto"/>
            </w:tcBorders>
            <w:vAlign w:val="bottom"/>
          </w:tcPr>
          <w:p w14:paraId="60EE285E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54" w:type="dxa"/>
            <w:gridSpan w:val="5"/>
            <w:shd w:val="clear" w:color="auto" w:fill="auto"/>
            <w:vAlign w:val="bottom"/>
          </w:tcPr>
          <w:p w14:paraId="2B8F8660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210" w:type="dxa"/>
            <w:gridSpan w:val="7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22DDC1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53" w:type="dxa"/>
            <w:gridSpan w:val="4"/>
            <w:shd w:val="clear" w:color="auto" w:fill="auto"/>
            <w:vAlign w:val="bottom"/>
          </w:tcPr>
          <w:p w14:paraId="20A1F687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444" w:type="dxa"/>
            <w:gridSpan w:val="5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7B627A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187D9619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033" w:type="dxa"/>
            <w:gridSpan w:val="7"/>
            <w:tcBorders>
              <w:top w:val="double" w:sz="4" w:space="0" w:color="auto"/>
            </w:tcBorders>
          </w:tcPr>
          <w:p w14:paraId="24F40444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71" w:type="dxa"/>
            <w:gridSpan w:val="4"/>
          </w:tcPr>
          <w:p w14:paraId="4054791C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261" w:type="dxa"/>
            <w:gridSpan w:val="7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B7058C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48" w:type="dxa"/>
            <w:gridSpan w:val="3"/>
            <w:shd w:val="clear" w:color="auto" w:fill="auto"/>
            <w:vAlign w:val="bottom"/>
          </w:tcPr>
          <w:p w14:paraId="1F5C89E7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364" w:type="dxa"/>
            <w:gridSpan w:val="9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2325AE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</w:tr>
      <w:tr w:rsidR="00A47860" w:rsidRPr="00B6358A" w14:paraId="6B94F749" w14:textId="77777777" w:rsidTr="00A377DF">
        <w:tc>
          <w:tcPr>
            <w:tcW w:w="3898" w:type="dxa"/>
            <w:gridSpan w:val="3"/>
            <w:shd w:val="clear" w:color="auto" w:fill="auto"/>
          </w:tcPr>
          <w:p w14:paraId="036114E0" w14:textId="2003C905" w:rsidR="002364A0" w:rsidRPr="00B6358A" w:rsidRDefault="002364A0" w:rsidP="00F8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B6358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A453AA" w:rsidRPr="00B6358A">
              <w:rPr>
                <w:rFonts w:ascii="Angsana New" w:hAnsi="Angsana New"/>
                <w:b/>
                <w:bCs/>
                <w:sz w:val="23"/>
                <w:szCs w:val="23"/>
              </w:rPr>
              <w:t>31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="00A453AA" w:rsidRPr="00B6358A">
              <w:rPr>
                <w:rFonts w:ascii="Angsana New" w:hAnsi="Angsana New"/>
                <w:b/>
                <w:bCs/>
                <w:sz w:val="23"/>
                <w:szCs w:val="23"/>
              </w:rPr>
              <w:t>2562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และ </w:t>
            </w:r>
            <w:r w:rsidR="00A453AA" w:rsidRPr="00B6358A">
              <w:rPr>
                <w:rFonts w:ascii="Angsana New" w:hAnsi="Angsana New"/>
                <w:b/>
                <w:bCs/>
                <w:sz w:val="23"/>
                <w:szCs w:val="23"/>
              </w:rPr>
              <w:t>1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มกราคม </w:t>
            </w:r>
            <w:r w:rsidR="00A453AA" w:rsidRPr="00B6358A">
              <w:rPr>
                <w:rFonts w:ascii="Angsana New" w:hAnsi="Angsana New"/>
                <w:b/>
                <w:bCs/>
                <w:sz w:val="23"/>
                <w:szCs w:val="23"/>
              </w:rPr>
              <w:t>2563</w:t>
            </w:r>
          </w:p>
        </w:tc>
        <w:tc>
          <w:tcPr>
            <w:tcW w:w="915" w:type="dxa"/>
            <w:gridSpan w:val="5"/>
            <w:shd w:val="clear" w:color="auto" w:fill="auto"/>
            <w:vAlign w:val="bottom"/>
          </w:tcPr>
          <w:p w14:paraId="3E6A7CF0" w14:textId="22668CE0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gridSpan w:val="4"/>
            <w:shd w:val="clear" w:color="auto" w:fill="auto"/>
            <w:vAlign w:val="bottom"/>
          </w:tcPr>
          <w:p w14:paraId="1647D96F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174" w:type="dxa"/>
            <w:gridSpan w:val="8"/>
            <w:shd w:val="clear" w:color="auto" w:fill="auto"/>
            <w:vAlign w:val="bottom"/>
          </w:tcPr>
          <w:p w14:paraId="5D6D2D6C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63" w:type="dxa"/>
            <w:gridSpan w:val="3"/>
          </w:tcPr>
          <w:p w14:paraId="4074679E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89" w:type="dxa"/>
            <w:gridSpan w:val="6"/>
            <w:vAlign w:val="bottom"/>
          </w:tcPr>
          <w:p w14:paraId="4CB7FB01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4" w:type="dxa"/>
            <w:gridSpan w:val="5"/>
            <w:shd w:val="clear" w:color="auto" w:fill="auto"/>
            <w:vAlign w:val="bottom"/>
          </w:tcPr>
          <w:p w14:paraId="492530B3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10" w:type="dxa"/>
            <w:gridSpan w:val="7"/>
            <w:shd w:val="clear" w:color="auto" w:fill="auto"/>
            <w:vAlign w:val="bottom"/>
          </w:tcPr>
          <w:p w14:paraId="32CA2CFA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3" w:type="dxa"/>
            <w:gridSpan w:val="4"/>
            <w:shd w:val="clear" w:color="auto" w:fill="auto"/>
            <w:vAlign w:val="bottom"/>
          </w:tcPr>
          <w:p w14:paraId="112C4685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464" w:type="dxa"/>
            <w:gridSpan w:val="6"/>
            <w:shd w:val="clear" w:color="auto" w:fill="auto"/>
            <w:vAlign w:val="bottom"/>
          </w:tcPr>
          <w:p w14:paraId="6A9A0BAB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32BE9788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13" w:type="dxa"/>
            <w:gridSpan w:val="6"/>
          </w:tcPr>
          <w:p w14:paraId="54C81246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1" w:type="dxa"/>
            <w:gridSpan w:val="4"/>
          </w:tcPr>
          <w:p w14:paraId="1A71E76A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61" w:type="dxa"/>
            <w:gridSpan w:val="7"/>
            <w:shd w:val="clear" w:color="auto" w:fill="auto"/>
            <w:vAlign w:val="bottom"/>
          </w:tcPr>
          <w:p w14:paraId="1EC79B23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48" w:type="dxa"/>
            <w:gridSpan w:val="3"/>
            <w:shd w:val="clear" w:color="auto" w:fill="auto"/>
            <w:vAlign w:val="bottom"/>
          </w:tcPr>
          <w:p w14:paraId="6A974815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64" w:type="dxa"/>
            <w:gridSpan w:val="9"/>
            <w:shd w:val="clear" w:color="auto" w:fill="auto"/>
            <w:vAlign w:val="bottom"/>
          </w:tcPr>
          <w:p w14:paraId="48B53A93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</w:tr>
      <w:tr w:rsidR="00A47860" w:rsidRPr="00B6358A" w14:paraId="700AD3C2" w14:textId="77777777" w:rsidTr="00A377DF">
        <w:tc>
          <w:tcPr>
            <w:tcW w:w="3898" w:type="dxa"/>
            <w:gridSpan w:val="3"/>
            <w:shd w:val="clear" w:color="auto" w:fill="auto"/>
          </w:tcPr>
          <w:p w14:paraId="4CDF9C36" w14:textId="77777777" w:rsidR="00AC702D" w:rsidRPr="00B6358A" w:rsidRDefault="00AC702D" w:rsidP="00AC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B6358A">
              <w:rPr>
                <w:rFonts w:ascii="Angsana New" w:hAnsi="Angsana New"/>
                <w:sz w:val="23"/>
                <w:szCs w:val="23"/>
                <w:cs/>
              </w:rPr>
              <w:t>ภายใต้กรรมสิทธิ์ของบริษัท</w:t>
            </w:r>
          </w:p>
        </w:tc>
        <w:tc>
          <w:tcPr>
            <w:tcW w:w="915" w:type="dxa"/>
            <w:gridSpan w:val="5"/>
            <w:shd w:val="clear" w:color="auto" w:fill="auto"/>
            <w:vAlign w:val="bottom"/>
          </w:tcPr>
          <w:p w14:paraId="3978A4A6" w14:textId="5CF19CB2" w:rsidR="00AC702D" w:rsidRPr="00B6358A" w:rsidRDefault="00A453AA" w:rsidP="00AC702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271</w:t>
            </w:r>
            <w:r w:rsidR="00AC702D" w:rsidRPr="00B6358A">
              <w:rPr>
                <w:rFonts w:ascii="Angsana New" w:hAnsi="Angsana New"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947</w:t>
            </w:r>
          </w:p>
        </w:tc>
        <w:tc>
          <w:tcPr>
            <w:tcW w:w="270" w:type="dxa"/>
            <w:gridSpan w:val="4"/>
            <w:shd w:val="clear" w:color="auto" w:fill="auto"/>
            <w:vAlign w:val="bottom"/>
          </w:tcPr>
          <w:p w14:paraId="645156C2" w14:textId="77777777" w:rsidR="00AC702D" w:rsidRPr="00B6358A" w:rsidRDefault="00AC702D" w:rsidP="00AC702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74" w:type="dxa"/>
            <w:gridSpan w:val="8"/>
            <w:shd w:val="clear" w:color="auto" w:fill="auto"/>
            <w:vAlign w:val="bottom"/>
          </w:tcPr>
          <w:p w14:paraId="1F7A443E" w14:textId="3634C044" w:rsidR="00AC702D" w:rsidRPr="00B6358A" w:rsidRDefault="00A453AA" w:rsidP="00477FA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382</w:t>
            </w:r>
            <w:r w:rsidR="00AC702D" w:rsidRPr="00B6358A">
              <w:rPr>
                <w:rFonts w:ascii="Angsana New" w:hAnsi="Angsana New"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722</w:t>
            </w:r>
          </w:p>
        </w:tc>
        <w:tc>
          <w:tcPr>
            <w:tcW w:w="263" w:type="dxa"/>
            <w:gridSpan w:val="3"/>
          </w:tcPr>
          <w:p w14:paraId="3098CA5A" w14:textId="77777777" w:rsidR="00AC702D" w:rsidRPr="00B6358A" w:rsidRDefault="00AC702D" w:rsidP="00AC702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89" w:type="dxa"/>
            <w:gridSpan w:val="6"/>
            <w:vAlign w:val="bottom"/>
          </w:tcPr>
          <w:p w14:paraId="7097B1A3" w14:textId="06A65558" w:rsidR="00AC702D" w:rsidRPr="00B6358A" w:rsidRDefault="00A453AA" w:rsidP="00477FA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72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290</w:t>
            </w:r>
            <w:r w:rsidR="00AC702D" w:rsidRPr="00B6358A">
              <w:rPr>
                <w:rFonts w:ascii="Angsana New" w:hAnsi="Angsana New"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022</w:t>
            </w:r>
          </w:p>
        </w:tc>
        <w:tc>
          <w:tcPr>
            <w:tcW w:w="254" w:type="dxa"/>
            <w:gridSpan w:val="5"/>
            <w:shd w:val="clear" w:color="auto" w:fill="auto"/>
            <w:vAlign w:val="bottom"/>
          </w:tcPr>
          <w:p w14:paraId="0686BD58" w14:textId="77777777" w:rsidR="00AC702D" w:rsidRPr="00B6358A" w:rsidRDefault="00AC702D" w:rsidP="00AC702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0" w:type="dxa"/>
            <w:gridSpan w:val="7"/>
            <w:shd w:val="clear" w:color="auto" w:fill="auto"/>
            <w:vAlign w:val="bottom"/>
          </w:tcPr>
          <w:p w14:paraId="7A1A87A5" w14:textId="7A7FF7B4" w:rsidR="00AC702D" w:rsidRPr="00B6358A" w:rsidRDefault="00A453AA" w:rsidP="00477FA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30</w:t>
            </w:r>
            <w:r w:rsidR="00AC702D" w:rsidRPr="00B6358A">
              <w:rPr>
                <w:rFonts w:ascii="Angsana New" w:hAnsi="Angsana New"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135</w:t>
            </w:r>
          </w:p>
        </w:tc>
        <w:tc>
          <w:tcPr>
            <w:tcW w:w="253" w:type="dxa"/>
            <w:gridSpan w:val="4"/>
            <w:shd w:val="clear" w:color="auto" w:fill="auto"/>
            <w:vAlign w:val="bottom"/>
          </w:tcPr>
          <w:p w14:paraId="66D2CB5C" w14:textId="77777777" w:rsidR="00AC702D" w:rsidRPr="00B6358A" w:rsidRDefault="00AC702D" w:rsidP="00AC702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64" w:type="dxa"/>
            <w:gridSpan w:val="6"/>
            <w:shd w:val="clear" w:color="auto" w:fill="auto"/>
            <w:vAlign w:val="bottom"/>
          </w:tcPr>
          <w:p w14:paraId="3FD08388" w14:textId="58158F3F" w:rsidR="00AC702D" w:rsidRPr="00B6358A" w:rsidRDefault="00A453AA" w:rsidP="00477FAC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16</w:t>
            </w:r>
            <w:r w:rsidR="00AC702D" w:rsidRPr="00B6358A">
              <w:rPr>
                <w:rFonts w:ascii="Angsana New" w:hAnsi="Angsana New"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864</w:t>
            </w: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3D52BC97" w14:textId="77777777" w:rsidR="00AC702D" w:rsidRPr="00B6358A" w:rsidRDefault="00AC702D" w:rsidP="00AC702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13" w:type="dxa"/>
            <w:gridSpan w:val="6"/>
          </w:tcPr>
          <w:p w14:paraId="2A19D1EF" w14:textId="7FF66DDE" w:rsidR="00AC702D" w:rsidRPr="00B6358A" w:rsidRDefault="00A453AA" w:rsidP="00477FA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89</w:t>
            </w:r>
            <w:r w:rsidR="00AC702D" w:rsidRPr="00B6358A">
              <w:rPr>
                <w:rFonts w:ascii="Angsana New" w:hAnsi="Angsana New"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106</w:t>
            </w:r>
          </w:p>
        </w:tc>
        <w:tc>
          <w:tcPr>
            <w:tcW w:w="271" w:type="dxa"/>
            <w:gridSpan w:val="4"/>
          </w:tcPr>
          <w:p w14:paraId="3B9798F0" w14:textId="77777777" w:rsidR="00AC702D" w:rsidRPr="00B6358A" w:rsidRDefault="00AC702D" w:rsidP="00AC702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1" w:type="dxa"/>
            <w:gridSpan w:val="7"/>
            <w:shd w:val="clear" w:color="auto" w:fill="auto"/>
            <w:vAlign w:val="bottom"/>
          </w:tcPr>
          <w:p w14:paraId="41D3043B" w14:textId="7082FE11" w:rsidR="00AC702D" w:rsidRPr="00B6358A" w:rsidRDefault="00A453AA" w:rsidP="00AC702D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237</w:t>
            </w:r>
            <w:r w:rsidR="00AC702D" w:rsidRPr="00B6358A">
              <w:rPr>
                <w:rFonts w:ascii="Angsana New" w:hAnsi="Angsana New"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393</w:t>
            </w:r>
          </w:p>
        </w:tc>
        <w:tc>
          <w:tcPr>
            <w:tcW w:w="248" w:type="dxa"/>
            <w:gridSpan w:val="3"/>
            <w:shd w:val="clear" w:color="auto" w:fill="auto"/>
            <w:vAlign w:val="bottom"/>
          </w:tcPr>
          <w:p w14:paraId="57562B7E" w14:textId="77777777" w:rsidR="00AC702D" w:rsidRPr="00B6358A" w:rsidRDefault="00AC702D" w:rsidP="00AC702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64" w:type="dxa"/>
            <w:gridSpan w:val="9"/>
            <w:shd w:val="clear" w:color="auto" w:fill="auto"/>
            <w:vAlign w:val="bottom"/>
          </w:tcPr>
          <w:p w14:paraId="1FCF555F" w14:textId="68443D1C" w:rsidR="00AC702D" w:rsidRPr="00B6358A" w:rsidRDefault="00A453AA" w:rsidP="0006115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60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1</w:t>
            </w:r>
            <w:r w:rsidR="00AC702D" w:rsidRPr="00B6358A">
              <w:rPr>
                <w:rFonts w:ascii="Angsana New" w:hAnsi="Angsana New"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318</w:t>
            </w:r>
            <w:r w:rsidR="00AC702D" w:rsidRPr="00B6358A">
              <w:rPr>
                <w:rFonts w:ascii="Angsana New" w:hAnsi="Angsana New"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189</w:t>
            </w:r>
          </w:p>
        </w:tc>
      </w:tr>
      <w:tr w:rsidR="00A47860" w:rsidRPr="00B6358A" w14:paraId="17055AEB" w14:textId="77777777" w:rsidTr="00A377DF">
        <w:trPr>
          <w:trHeight w:val="108"/>
        </w:trPr>
        <w:tc>
          <w:tcPr>
            <w:tcW w:w="3898" w:type="dxa"/>
            <w:gridSpan w:val="3"/>
            <w:shd w:val="clear" w:color="auto" w:fill="auto"/>
          </w:tcPr>
          <w:p w14:paraId="6A6AA6CB" w14:textId="77777777" w:rsidR="00AC702D" w:rsidRPr="00B6358A" w:rsidRDefault="00AC702D" w:rsidP="00AC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B6358A">
              <w:rPr>
                <w:rFonts w:ascii="Angsana New" w:hAnsi="Angsana New"/>
                <w:sz w:val="23"/>
                <w:szCs w:val="23"/>
                <w:cs/>
              </w:rPr>
              <w:t>ภายใต้สัญญาเช่าการเงิน</w:t>
            </w:r>
          </w:p>
        </w:tc>
        <w:tc>
          <w:tcPr>
            <w:tcW w:w="923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8DBA8D" w14:textId="57661D4C" w:rsidR="00AC702D" w:rsidRPr="00B6358A" w:rsidRDefault="00AC702D" w:rsidP="00F36C2D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126" w:right="-108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69" w:type="dxa"/>
            <w:gridSpan w:val="4"/>
            <w:shd w:val="clear" w:color="auto" w:fill="auto"/>
            <w:vAlign w:val="bottom"/>
          </w:tcPr>
          <w:p w14:paraId="103A6FEB" w14:textId="77777777" w:rsidR="00AC702D" w:rsidRPr="00B6358A" w:rsidRDefault="00AC702D" w:rsidP="00AC702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67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442CB" w14:textId="037EDA88" w:rsidR="00AC702D" w:rsidRPr="00B6358A" w:rsidRDefault="00AC702D" w:rsidP="00477FAC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133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71" w:type="dxa"/>
            <w:gridSpan w:val="4"/>
          </w:tcPr>
          <w:p w14:paraId="4BE336F8" w14:textId="77777777" w:rsidR="00AC702D" w:rsidRPr="00B6358A" w:rsidRDefault="00AC702D" w:rsidP="00AC702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81" w:type="dxa"/>
            <w:gridSpan w:val="5"/>
            <w:tcBorders>
              <w:bottom w:val="single" w:sz="4" w:space="0" w:color="auto"/>
            </w:tcBorders>
            <w:vAlign w:val="bottom"/>
          </w:tcPr>
          <w:p w14:paraId="66C09E09" w14:textId="72752341" w:rsidR="00AC702D" w:rsidRPr="00B6358A" w:rsidRDefault="00A453AA" w:rsidP="00477FA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72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8</w:t>
            </w:r>
            <w:r w:rsidR="00AC702D" w:rsidRPr="00B6358A">
              <w:rPr>
                <w:rFonts w:ascii="Angsana New" w:hAnsi="Angsana New"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718</w:t>
            </w:r>
          </w:p>
        </w:tc>
        <w:tc>
          <w:tcPr>
            <w:tcW w:w="254" w:type="dxa"/>
            <w:gridSpan w:val="5"/>
            <w:shd w:val="clear" w:color="auto" w:fill="auto"/>
            <w:vAlign w:val="bottom"/>
          </w:tcPr>
          <w:p w14:paraId="067BA63A" w14:textId="77777777" w:rsidR="00AC702D" w:rsidRPr="00B6358A" w:rsidRDefault="00AC702D" w:rsidP="00AC702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1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4A236" w14:textId="2F415391" w:rsidR="00AC702D" w:rsidRPr="00B6358A" w:rsidRDefault="00A453AA" w:rsidP="00477FA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415</w:t>
            </w:r>
          </w:p>
        </w:tc>
        <w:tc>
          <w:tcPr>
            <w:tcW w:w="253" w:type="dxa"/>
            <w:gridSpan w:val="4"/>
            <w:shd w:val="clear" w:color="auto" w:fill="auto"/>
            <w:vAlign w:val="bottom"/>
          </w:tcPr>
          <w:p w14:paraId="56EFD2B9" w14:textId="77777777" w:rsidR="00AC702D" w:rsidRPr="00B6358A" w:rsidRDefault="00AC702D" w:rsidP="00AC702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464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3ECA2" w14:textId="5B5DEA30" w:rsidR="00AC702D" w:rsidRPr="00B6358A" w:rsidRDefault="00AC702D" w:rsidP="00477FA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7F49CC21" w14:textId="77777777" w:rsidR="00AC702D" w:rsidRPr="00B6358A" w:rsidRDefault="00AC702D" w:rsidP="00AC702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13" w:type="dxa"/>
            <w:gridSpan w:val="6"/>
            <w:tcBorders>
              <w:bottom w:val="single" w:sz="4" w:space="0" w:color="auto"/>
            </w:tcBorders>
          </w:tcPr>
          <w:p w14:paraId="4D29008E" w14:textId="68E84243" w:rsidR="00AC702D" w:rsidRPr="00B6358A" w:rsidRDefault="00A453AA" w:rsidP="00477FA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160</w:t>
            </w:r>
            <w:r w:rsidR="00AC702D" w:rsidRPr="00B6358A">
              <w:rPr>
                <w:rFonts w:ascii="Angsana New" w:hAnsi="Angsana New"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621</w:t>
            </w:r>
          </w:p>
        </w:tc>
        <w:tc>
          <w:tcPr>
            <w:tcW w:w="271" w:type="dxa"/>
            <w:gridSpan w:val="4"/>
          </w:tcPr>
          <w:p w14:paraId="39071716" w14:textId="77777777" w:rsidR="00AC702D" w:rsidRPr="00B6358A" w:rsidRDefault="00AC702D" w:rsidP="00AC702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261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D761D" w14:textId="13AE2C66" w:rsidR="00AC702D" w:rsidRPr="00B6358A" w:rsidRDefault="00AC702D" w:rsidP="00F36C2D">
            <w:pPr>
              <w:pStyle w:val="acctfourfigures"/>
              <w:tabs>
                <w:tab w:val="clear" w:pos="765"/>
                <w:tab w:val="decimal" w:pos="718"/>
              </w:tabs>
              <w:spacing w:line="240" w:lineRule="atLeast"/>
              <w:ind w:left="-126" w:right="11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248" w:type="dxa"/>
            <w:gridSpan w:val="3"/>
            <w:shd w:val="clear" w:color="auto" w:fill="auto"/>
            <w:vAlign w:val="bottom"/>
          </w:tcPr>
          <w:p w14:paraId="7F792F8A" w14:textId="77777777" w:rsidR="00AC702D" w:rsidRPr="00B6358A" w:rsidRDefault="00AC702D" w:rsidP="00AC702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64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1CEBF" w14:textId="1C9C7A3D" w:rsidR="00AC702D" w:rsidRPr="00B6358A" w:rsidRDefault="00A453AA" w:rsidP="0006115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60"/>
              <w:rPr>
                <w:rFonts w:ascii="Angsana New" w:hAnsi="Angsana New"/>
                <w:sz w:val="23"/>
                <w:szCs w:val="23"/>
              </w:rPr>
            </w:pP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169</w:t>
            </w:r>
            <w:r w:rsidR="00AC702D" w:rsidRPr="00B6358A">
              <w:rPr>
                <w:rFonts w:ascii="Angsana New" w:hAnsi="Angsana New"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sz w:val="23"/>
                <w:szCs w:val="23"/>
                <w:lang w:val="en-US"/>
              </w:rPr>
              <w:t>754</w:t>
            </w:r>
          </w:p>
        </w:tc>
      </w:tr>
      <w:tr w:rsidR="00A47860" w:rsidRPr="00B6358A" w14:paraId="3BF643BF" w14:textId="77777777" w:rsidTr="00A377DF">
        <w:tc>
          <w:tcPr>
            <w:tcW w:w="3898" w:type="dxa"/>
            <w:gridSpan w:val="3"/>
            <w:shd w:val="clear" w:color="auto" w:fill="auto"/>
          </w:tcPr>
          <w:p w14:paraId="437DA191" w14:textId="77777777" w:rsidR="00AC702D" w:rsidRPr="00B6358A" w:rsidRDefault="00AC702D" w:rsidP="00AC7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923" w:type="dxa"/>
            <w:gridSpan w:val="6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AC1A5B" w14:textId="132691CA" w:rsidR="00AC702D" w:rsidRPr="00B6358A" w:rsidRDefault="00A453AA" w:rsidP="00AC702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B6358A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271</w:t>
            </w:r>
            <w:r w:rsidR="00AC702D" w:rsidRPr="00B6358A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947</w:t>
            </w:r>
          </w:p>
        </w:tc>
        <w:tc>
          <w:tcPr>
            <w:tcW w:w="269" w:type="dxa"/>
            <w:gridSpan w:val="4"/>
            <w:shd w:val="clear" w:color="auto" w:fill="auto"/>
            <w:vAlign w:val="bottom"/>
          </w:tcPr>
          <w:p w14:paraId="767BF75D" w14:textId="77777777" w:rsidR="00AC702D" w:rsidRPr="00B6358A" w:rsidRDefault="00AC702D" w:rsidP="00AC702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167" w:type="dxa"/>
            <w:gridSpan w:val="7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CD909E" w14:textId="18A18816" w:rsidR="00AC702D" w:rsidRPr="00B6358A" w:rsidRDefault="00A453AA" w:rsidP="00E81D9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B6358A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382</w:t>
            </w:r>
            <w:r w:rsidR="00AC702D" w:rsidRPr="00B6358A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722</w:t>
            </w:r>
          </w:p>
        </w:tc>
        <w:tc>
          <w:tcPr>
            <w:tcW w:w="271" w:type="dxa"/>
            <w:gridSpan w:val="4"/>
          </w:tcPr>
          <w:p w14:paraId="4531AB2E" w14:textId="77777777" w:rsidR="00AC702D" w:rsidRPr="00B6358A" w:rsidRDefault="00AC702D" w:rsidP="00AC702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81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80DCE1" w14:textId="5B5FFEE5" w:rsidR="00AC702D" w:rsidRPr="00B6358A" w:rsidRDefault="00A453AA" w:rsidP="00477FA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B6358A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298</w:t>
            </w:r>
            <w:r w:rsidR="00AC702D" w:rsidRPr="00B6358A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740</w:t>
            </w:r>
          </w:p>
        </w:tc>
        <w:tc>
          <w:tcPr>
            <w:tcW w:w="254" w:type="dxa"/>
            <w:gridSpan w:val="5"/>
            <w:shd w:val="clear" w:color="auto" w:fill="auto"/>
            <w:vAlign w:val="bottom"/>
          </w:tcPr>
          <w:p w14:paraId="73A65D0E" w14:textId="77777777" w:rsidR="00AC702D" w:rsidRPr="00B6358A" w:rsidRDefault="00AC702D" w:rsidP="00AC702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10" w:type="dxa"/>
            <w:gridSpan w:val="7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4CE090" w14:textId="71F53FE5" w:rsidR="00AC702D" w:rsidRPr="00B6358A" w:rsidRDefault="00A453AA" w:rsidP="00477FA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B6358A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30</w:t>
            </w:r>
            <w:r w:rsidR="00AC702D" w:rsidRPr="00B6358A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550</w:t>
            </w:r>
          </w:p>
        </w:tc>
        <w:tc>
          <w:tcPr>
            <w:tcW w:w="253" w:type="dxa"/>
            <w:gridSpan w:val="4"/>
            <w:shd w:val="clear" w:color="auto" w:fill="auto"/>
            <w:vAlign w:val="bottom"/>
          </w:tcPr>
          <w:p w14:paraId="304FE588" w14:textId="77777777" w:rsidR="00AC702D" w:rsidRPr="00B6358A" w:rsidRDefault="00AC702D" w:rsidP="00AC702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464" w:type="dxa"/>
            <w:gridSpan w:val="6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25577E" w14:textId="601288C0" w:rsidR="00AC702D" w:rsidRPr="00B6358A" w:rsidRDefault="00A453AA" w:rsidP="00477FAC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B6358A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16</w:t>
            </w:r>
            <w:r w:rsidR="00AC702D" w:rsidRPr="00B6358A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864</w:t>
            </w: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279A4262" w14:textId="77777777" w:rsidR="00AC702D" w:rsidRPr="00B6358A" w:rsidRDefault="00AC702D" w:rsidP="00AC702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13" w:type="dxa"/>
            <w:gridSpan w:val="6"/>
            <w:tcBorders>
              <w:top w:val="single" w:sz="4" w:space="0" w:color="auto"/>
              <w:bottom w:val="double" w:sz="4" w:space="0" w:color="auto"/>
            </w:tcBorders>
          </w:tcPr>
          <w:p w14:paraId="63F179A0" w14:textId="618FE542" w:rsidR="00AC702D" w:rsidRPr="00B6358A" w:rsidRDefault="00A453AA" w:rsidP="00477FA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B6358A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249</w:t>
            </w:r>
            <w:r w:rsidR="00AC702D" w:rsidRPr="00B6358A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</w:rPr>
              <w:t>727</w:t>
            </w:r>
          </w:p>
        </w:tc>
        <w:tc>
          <w:tcPr>
            <w:tcW w:w="271" w:type="dxa"/>
            <w:gridSpan w:val="4"/>
          </w:tcPr>
          <w:p w14:paraId="41D3C8AA" w14:textId="77777777" w:rsidR="00AC702D" w:rsidRPr="00B6358A" w:rsidRDefault="00AC702D" w:rsidP="00AC702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61" w:type="dxa"/>
            <w:gridSpan w:val="7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C5FDEB" w14:textId="5893C1B0" w:rsidR="00AC702D" w:rsidRPr="00B6358A" w:rsidRDefault="00A453AA" w:rsidP="00AC702D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B6358A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237</w:t>
            </w:r>
            <w:r w:rsidR="00AC702D" w:rsidRPr="00B6358A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393</w:t>
            </w:r>
          </w:p>
        </w:tc>
        <w:tc>
          <w:tcPr>
            <w:tcW w:w="248" w:type="dxa"/>
            <w:gridSpan w:val="3"/>
            <w:shd w:val="clear" w:color="auto" w:fill="auto"/>
            <w:vAlign w:val="bottom"/>
          </w:tcPr>
          <w:p w14:paraId="6AAB0A3E" w14:textId="77777777" w:rsidR="00AC702D" w:rsidRPr="00B6358A" w:rsidRDefault="00AC702D" w:rsidP="00AC702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64" w:type="dxa"/>
            <w:gridSpan w:val="9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B4DFB0" w14:textId="3E641D60" w:rsidR="00AC702D" w:rsidRPr="00B6358A" w:rsidRDefault="00A453AA" w:rsidP="0006115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60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B6358A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1</w:t>
            </w:r>
            <w:r w:rsidR="00AC702D" w:rsidRPr="00B6358A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487</w:t>
            </w:r>
            <w:r w:rsidR="00AC702D" w:rsidRPr="00B6358A">
              <w:rPr>
                <w:rFonts w:ascii="Angsana New" w:hAnsi="Angsana New"/>
                <w:b/>
                <w:bCs/>
                <w:sz w:val="23"/>
                <w:szCs w:val="23"/>
              </w:rPr>
              <w:t>,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943</w:t>
            </w:r>
          </w:p>
        </w:tc>
      </w:tr>
      <w:tr w:rsidR="00A47860" w:rsidRPr="00B6358A" w14:paraId="7C6A946D" w14:textId="77777777" w:rsidTr="00A377DF">
        <w:tc>
          <w:tcPr>
            <w:tcW w:w="3898" w:type="dxa"/>
            <w:gridSpan w:val="3"/>
            <w:shd w:val="clear" w:color="auto" w:fill="auto"/>
          </w:tcPr>
          <w:p w14:paraId="7191C3EF" w14:textId="77777777" w:rsidR="002364A0" w:rsidRPr="00B6358A" w:rsidRDefault="002364A0" w:rsidP="00F8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923" w:type="dxa"/>
            <w:gridSpan w:val="6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16A7F5" w14:textId="264C4CAE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26" w:right="-108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69" w:type="dxa"/>
            <w:gridSpan w:val="4"/>
            <w:shd w:val="clear" w:color="auto" w:fill="auto"/>
            <w:vAlign w:val="bottom"/>
          </w:tcPr>
          <w:p w14:paraId="00360680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167" w:type="dxa"/>
            <w:gridSpan w:val="7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A3FB39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71" w:type="dxa"/>
            <w:gridSpan w:val="4"/>
          </w:tcPr>
          <w:p w14:paraId="34E98CF9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981" w:type="dxa"/>
            <w:gridSpan w:val="5"/>
            <w:tcBorders>
              <w:top w:val="double" w:sz="4" w:space="0" w:color="auto"/>
            </w:tcBorders>
            <w:vAlign w:val="bottom"/>
          </w:tcPr>
          <w:p w14:paraId="7ED1F403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54" w:type="dxa"/>
            <w:gridSpan w:val="5"/>
            <w:shd w:val="clear" w:color="auto" w:fill="auto"/>
            <w:vAlign w:val="bottom"/>
          </w:tcPr>
          <w:p w14:paraId="578B02D6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210" w:type="dxa"/>
            <w:gridSpan w:val="7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F8AD61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53" w:type="dxa"/>
            <w:gridSpan w:val="4"/>
            <w:shd w:val="clear" w:color="auto" w:fill="auto"/>
            <w:vAlign w:val="bottom"/>
          </w:tcPr>
          <w:p w14:paraId="0120095B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464" w:type="dxa"/>
            <w:gridSpan w:val="6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13947E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1B34749A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013" w:type="dxa"/>
            <w:gridSpan w:val="6"/>
            <w:tcBorders>
              <w:top w:val="double" w:sz="4" w:space="0" w:color="auto"/>
            </w:tcBorders>
          </w:tcPr>
          <w:p w14:paraId="4669FA2F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71" w:type="dxa"/>
            <w:gridSpan w:val="4"/>
          </w:tcPr>
          <w:p w14:paraId="6AAFA66D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261" w:type="dxa"/>
            <w:gridSpan w:val="7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909D21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48" w:type="dxa"/>
            <w:gridSpan w:val="3"/>
            <w:shd w:val="clear" w:color="auto" w:fill="auto"/>
            <w:vAlign w:val="bottom"/>
          </w:tcPr>
          <w:p w14:paraId="19E8ECA8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1364" w:type="dxa"/>
            <w:gridSpan w:val="9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CBB1A4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</w:tr>
      <w:tr w:rsidR="00A47860" w:rsidRPr="00B6358A" w14:paraId="24488C8F" w14:textId="77777777" w:rsidTr="00A377DF">
        <w:tc>
          <w:tcPr>
            <w:tcW w:w="3898" w:type="dxa"/>
            <w:gridSpan w:val="3"/>
            <w:shd w:val="clear" w:color="auto" w:fill="auto"/>
          </w:tcPr>
          <w:p w14:paraId="1FCD0E1D" w14:textId="6043CC0E" w:rsidR="002364A0" w:rsidRPr="00B6358A" w:rsidRDefault="002364A0" w:rsidP="00F8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3"/>
                <w:szCs w:val="23"/>
                <w:cs/>
              </w:rPr>
            </w:pPr>
            <w:r w:rsidRPr="00B6358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="00A453AA" w:rsidRPr="00B6358A">
              <w:rPr>
                <w:rFonts w:ascii="Angsana New" w:hAnsi="Angsana New"/>
                <w:b/>
                <w:bCs/>
                <w:sz w:val="23"/>
                <w:szCs w:val="23"/>
              </w:rPr>
              <w:t>31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="00A453AA" w:rsidRPr="00B6358A">
              <w:rPr>
                <w:rFonts w:ascii="Angsana New" w:hAnsi="Angsana New"/>
                <w:b/>
                <w:bCs/>
                <w:sz w:val="23"/>
                <w:szCs w:val="23"/>
              </w:rPr>
              <w:t>2563</w:t>
            </w:r>
          </w:p>
        </w:tc>
        <w:tc>
          <w:tcPr>
            <w:tcW w:w="938" w:type="dxa"/>
            <w:gridSpan w:val="7"/>
            <w:shd w:val="clear" w:color="auto" w:fill="auto"/>
            <w:vAlign w:val="bottom"/>
          </w:tcPr>
          <w:p w14:paraId="18A33366" w14:textId="56736B4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68" w:type="dxa"/>
            <w:gridSpan w:val="4"/>
            <w:shd w:val="clear" w:color="auto" w:fill="auto"/>
            <w:vAlign w:val="bottom"/>
          </w:tcPr>
          <w:p w14:paraId="47F780C2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153" w:type="dxa"/>
            <w:gridSpan w:val="6"/>
            <w:shd w:val="clear" w:color="auto" w:fill="auto"/>
            <w:vAlign w:val="bottom"/>
          </w:tcPr>
          <w:p w14:paraId="7D136EDC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1" w:type="dxa"/>
            <w:gridSpan w:val="4"/>
          </w:tcPr>
          <w:p w14:paraId="6D90ECB3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81" w:type="dxa"/>
            <w:gridSpan w:val="5"/>
            <w:vAlign w:val="bottom"/>
          </w:tcPr>
          <w:p w14:paraId="6BD575C0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254" w:type="dxa"/>
            <w:gridSpan w:val="5"/>
            <w:shd w:val="clear" w:color="auto" w:fill="auto"/>
            <w:vAlign w:val="bottom"/>
          </w:tcPr>
          <w:p w14:paraId="77134826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10" w:type="dxa"/>
            <w:gridSpan w:val="7"/>
            <w:shd w:val="clear" w:color="auto" w:fill="auto"/>
            <w:vAlign w:val="bottom"/>
          </w:tcPr>
          <w:p w14:paraId="39C3CE52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27CEE4A6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471" w:type="dxa"/>
            <w:gridSpan w:val="7"/>
            <w:shd w:val="clear" w:color="auto" w:fill="auto"/>
            <w:vAlign w:val="bottom"/>
          </w:tcPr>
          <w:p w14:paraId="47268B5F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2CBD97E6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13" w:type="dxa"/>
            <w:gridSpan w:val="6"/>
          </w:tcPr>
          <w:p w14:paraId="00792AF9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1" w:type="dxa"/>
            <w:gridSpan w:val="4"/>
          </w:tcPr>
          <w:p w14:paraId="437252D2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61" w:type="dxa"/>
            <w:gridSpan w:val="7"/>
            <w:shd w:val="clear" w:color="auto" w:fill="auto"/>
            <w:vAlign w:val="bottom"/>
          </w:tcPr>
          <w:p w14:paraId="13E01D42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48" w:type="dxa"/>
            <w:gridSpan w:val="3"/>
            <w:shd w:val="clear" w:color="auto" w:fill="auto"/>
            <w:vAlign w:val="bottom"/>
          </w:tcPr>
          <w:p w14:paraId="17CF1930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64" w:type="dxa"/>
            <w:gridSpan w:val="9"/>
            <w:shd w:val="clear" w:color="auto" w:fill="auto"/>
            <w:vAlign w:val="bottom"/>
          </w:tcPr>
          <w:p w14:paraId="7F06005B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</w:tr>
      <w:tr w:rsidR="00A47860" w:rsidRPr="00B6358A" w14:paraId="70030DA2" w14:textId="77777777" w:rsidTr="00A377DF">
        <w:tc>
          <w:tcPr>
            <w:tcW w:w="3898" w:type="dxa"/>
            <w:gridSpan w:val="3"/>
            <w:shd w:val="clear" w:color="auto" w:fill="auto"/>
          </w:tcPr>
          <w:p w14:paraId="0E451A33" w14:textId="77777777" w:rsidR="002364A0" w:rsidRPr="00B6358A" w:rsidRDefault="002364A0" w:rsidP="00F85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B6358A">
              <w:rPr>
                <w:rFonts w:ascii="Angsana New" w:hAnsi="Angsana New"/>
                <w:sz w:val="23"/>
                <w:szCs w:val="23"/>
                <w:cs/>
              </w:rPr>
              <w:t>ภายใต้กรรมสิทธิ์ของบริษัท</w:t>
            </w:r>
          </w:p>
        </w:tc>
        <w:tc>
          <w:tcPr>
            <w:tcW w:w="938" w:type="dxa"/>
            <w:gridSpan w:val="7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0ADE9D" w14:textId="75DBF480" w:rsidR="002364A0" w:rsidRPr="00B6358A" w:rsidRDefault="00BC6C9C" w:rsidP="00E81D9D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24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B6358A">
              <w:rPr>
                <w:rFonts w:ascii="Angsana New" w:hAnsi="Angsana New"/>
                <w:b/>
                <w:bCs/>
                <w:sz w:val="23"/>
                <w:szCs w:val="23"/>
              </w:rPr>
              <w:t>271,947</w:t>
            </w:r>
          </w:p>
        </w:tc>
        <w:tc>
          <w:tcPr>
            <w:tcW w:w="268" w:type="dxa"/>
            <w:gridSpan w:val="4"/>
            <w:shd w:val="clear" w:color="auto" w:fill="auto"/>
            <w:vAlign w:val="bottom"/>
          </w:tcPr>
          <w:p w14:paraId="180AD679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153" w:type="dxa"/>
            <w:gridSpan w:val="6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D2A497" w14:textId="2CC3F056" w:rsidR="002364A0" w:rsidRPr="00B6358A" w:rsidRDefault="00BC6C9C" w:rsidP="00E81D9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B6358A">
              <w:rPr>
                <w:rFonts w:ascii="Angsana New" w:hAnsi="Angsana New"/>
                <w:b/>
                <w:bCs/>
                <w:sz w:val="23"/>
                <w:szCs w:val="23"/>
              </w:rPr>
              <w:t>313,</w:t>
            </w:r>
            <w:r w:rsidR="00D42CF9" w:rsidRPr="00B6358A">
              <w:rPr>
                <w:rFonts w:ascii="Angsana New" w:hAnsi="Angsana New"/>
                <w:b/>
                <w:bCs/>
                <w:sz w:val="23"/>
                <w:szCs w:val="23"/>
              </w:rPr>
              <w:t>9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</w:rPr>
              <w:t>9</w:t>
            </w:r>
            <w:r w:rsidR="00D42CF9" w:rsidRPr="00B6358A">
              <w:rPr>
                <w:rFonts w:ascii="Angsana New" w:hAnsi="Angsana New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271" w:type="dxa"/>
            <w:gridSpan w:val="4"/>
          </w:tcPr>
          <w:p w14:paraId="16011D62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81" w:type="dxa"/>
            <w:gridSpan w:val="5"/>
            <w:tcBorders>
              <w:bottom w:val="double" w:sz="4" w:space="0" w:color="auto"/>
            </w:tcBorders>
            <w:vAlign w:val="bottom"/>
          </w:tcPr>
          <w:p w14:paraId="43D0FB10" w14:textId="09D91F7C" w:rsidR="002364A0" w:rsidRPr="00B6358A" w:rsidRDefault="00BC6C9C" w:rsidP="00CB258B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72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B6358A">
              <w:rPr>
                <w:rFonts w:ascii="Angsana New" w:hAnsi="Angsana New"/>
                <w:b/>
                <w:bCs/>
                <w:sz w:val="23"/>
                <w:szCs w:val="23"/>
              </w:rPr>
              <w:t>128,299</w:t>
            </w:r>
          </w:p>
        </w:tc>
        <w:tc>
          <w:tcPr>
            <w:tcW w:w="254" w:type="dxa"/>
            <w:gridSpan w:val="5"/>
            <w:shd w:val="clear" w:color="auto" w:fill="auto"/>
            <w:vAlign w:val="bottom"/>
          </w:tcPr>
          <w:p w14:paraId="433C7313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10" w:type="dxa"/>
            <w:gridSpan w:val="7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1766B7" w14:textId="4D732B9D" w:rsidR="002364A0" w:rsidRPr="00B6358A" w:rsidRDefault="00BC6C9C" w:rsidP="003C6954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B6358A">
              <w:rPr>
                <w:rFonts w:ascii="Angsana New" w:hAnsi="Angsana New"/>
                <w:b/>
                <w:bCs/>
                <w:sz w:val="23"/>
                <w:szCs w:val="23"/>
              </w:rPr>
              <w:t>20,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823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79CC208A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471" w:type="dxa"/>
            <w:gridSpan w:val="7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0958D4" w14:textId="73E7E895" w:rsidR="002364A0" w:rsidRPr="00B6358A" w:rsidRDefault="00BC6C9C" w:rsidP="003C6954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B6358A">
              <w:rPr>
                <w:rFonts w:ascii="Angsana New" w:hAnsi="Angsana New"/>
                <w:b/>
                <w:bCs/>
                <w:sz w:val="23"/>
                <w:szCs w:val="23"/>
              </w:rPr>
              <w:t>13,36</w:t>
            </w:r>
            <w:r w:rsidR="00D42CF9" w:rsidRPr="00B6358A">
              <w:rPr>
                <w:rFonts w:ascii="Angsana New" w:hAnsi="Angsana New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246" w:type="dxa"/>
            <w:gridSpan w:val="5"/>
            <w:shd w:val="clear" w:color="auto" w:fill="auto"/>
            <w:vAlign w:val="bottom"/>
          </w:tcPr>
          <w:p w14:paraId="2CA1846C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013" w:type="dxa"/>
            <w:gridSpan w:val="6"/>
            <w:tcBorders>
              <w:bottom w:val="double" w:sz="4" w:space="0" w:color="auto"/>
            </w:tcBorders>
          </w:tcPr>
          <w:p w14:paraId="4B62010B" w14:textId="3E4EF71B" w:rsidR="002364A0" w:rsidRPr="00B6358A" w:rsidRDefault="00BC6C9C" w:rsidP="0006115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B6358A">
              <w:rPr>
                <w:rFonts w:ascii="Angsana New" w:hAnsi="Angsana New"/>
                <w:b/>
                <w:bCs/>
                <w:sz w:val="23"/>
                <w:szCs w:val="23"/>
              </w:rPr>
              <w:t>187,013</w:t>
            </w:r>
          </w:p>
        </w:tc>
        <w:tc>
          <w:tcPr>
            <w:tcW w:w="271" w:type="dxa"/>
            <w:gridSpan w:val="4"/>
          </w:tcPr>
          <w:p w14:paraId="09CEECB9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261" w:type="dxa"/>
            <w:gridSpan w:val="7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5C33FF" w14:textId="57671EED" w:rsidR="002364A0" w:rsidRPr="00B6358A" w:rsidRDefault="00BC6C9C" w:rsidP="00F85014">
            <w:pPr>
              <w:pStyle w:val="acctfourfigures"/>
              <w:tabs>
                <w:tab w:val="clear" w:pos="765"/>
                <w:tab w:val="decimal" w:pos="1237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B6358A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228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</w:rPr>
              <w:t>,874</w:t>
            </w:r>
          </w:p>
        </w:tc>
        <w:tc>
          <w:tcPr>
            <w:tcW w:w="248" w:type="dxa"/>
            <w:gridSpan w:val="3"/>
            <w:shd w:val="clear" w:color="auto" w:fill="auto"/>
            <w:vAlign w:val="bottom"/>
          </w:tcPr>
          <w:p w14:paraId="06439FB9" w14:textId="77777777" w:rsidR="002364A0" w:rsidRPr="00B6358A" w:rsidRDefault="002364A0" w:rsidP="00F85014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64" w:type="dxa"/>
            <w:gridSpan w:val="9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5326C4" w14:textId="22D29810" w:rsidR="002364A0" w:rsidRPr="00B6358A" w:rsidRDefault="00BC6C9C" w:rsidP="0006115F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60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B6358A">
              <w:rPr>
                <w:rFonts w:ascii="Angsana New" w:hAnsi="Angsana New"/>
                <w:b/>
                <w:bCs/>
                <w:sz w:val="23"/>
                <w:szCs w:val="23"/>
              </w:rPr>
              <w:t>1,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  <w:t>164</w:t>
            </w:r>
            <w:r w:rsidRPr="00B6358A">
              <w:rPr>
                <w:rFonts w:ascii="Angsana New" w:hAnsi="Angsana New"/>
                <w:b/>
                <w:bCs/>
                <w:sz w:val="23"/>
                <w:szCs w:val="23"/>
              </w:rPr>
              <w:t>,31</w:t>
            </w:r>
            <w:r w:rsidR="00D42CF9" w:rsidRPr="00B6358A">
              <w:rPr>
                <w:rFonts w:ascii="Angsana New" w:hAnsi="Angsana New"/>
                <w:b/>
                <w:bCs/>
                <w:sz w:val="23"/>
                <w:szCs w:val="23"/>
              </w:rPr>
              <w:t>1</w:t>
            </w:r>
          </w:p>
        </w:tc>
      </w:tr>
    </w:tbl>
    <w:p w14:paraId="5AC6E5BE" w14:textId="77777777" w:rsidR="00DC2AC8" w:rsidRPr="00F61C23" w:rsidRDefault="00DC2AC8" w:rsidP="00BC47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0"/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DC2AC8" w:rsidRPr="00F61C23" w:rsidSect="00047E31">
          <w:headerReference w:type="default" r:id="rId15"/>
          <w:pgSz w:w="16834" w:h="11909" w:orient="landscape" w:code="9"/>
          <w:pgMar w:top="1080" w:right="1084" w:bottom="1152" w:left="1080" w:header="720" w:footer="720" w:gutter="0"/>
          <w:cols w:space="720"/>
          <w:docGrid w:linePitch="245"/>
        </w:sectPr>
      </w:pPr>
    </w:p>
    <w:p w14:paraId="1B68A1EA" w14:textId="54F766AD" w:rsidR="005534B3" w:rsidRPr="00F61C23" w:rsidRDefault="005534B3" w:rsidP="005534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61C23">
        <w:rPr>
          <w:rFonts w:ascii="Angsana New" w:hAnsi="Angsana New"/>
          <w:sz w:val="30"/>
          <w:szCs w:val="30"/>
          <w:cs/>
        </w:rPr>
        <w:t xml:space="preserve"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 ณ วันที่ </w:t>
      </w:r>
      <w:r w:rsidR="00A453AA" w:rsidRPr="00F61C23">
        <w:rPr>
          <w:rFonts w:ascii="Angsana New" w:hAnsi="Angsana New"/>
          <w:sz w:val="30"/>
          <w:szCs w:val="30"/>
        </w:rPr>
        <w:t>31</w:t>
      </w:r>
      <w:r w:rsidR="00B60682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 xml:space="preserve">ธันวาคม </w:t>
      </w:r>
      <w:r w:rsidR="00A453AA" w:rsidRPr="00F61C23">
        <w:rPr>
          <w:rFonts w:ascii="Angsana New" w:hAnsi="Angsana New"/>
          <w:sz w:val="30"/>
          <w:szCs w:val="30"/>
        </w:rPr>
        <w:t>2563</w:t>
      </w:r>
      <w:r w:rsidR="00B60682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 xml:space="preserve">ในงบการเงินรวมและงบการเงินเฉพาะกิจการมีจำนวน </w:t>
      </w:r>
      <w:r w:rsidR="00211ED1" w:rsidRPr="00F61C23">
        <w:rPr>
          <w:rFonts w:ascii="Angsana New" w:hAnsi="Angsana New"/>
          <w:sz w:val="30"/>
          <w:szCs w:val="30"/>
        </w:rPr>
        <w:t>565.03</w:t>
      </w:r>
      <w:r w:rsidRPr="00F61C23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211ED1" w:rsidRPr="00F61C23">
        <w:rPr>
          <w:rFonts w:ascii="Angsana New" w:hAnsi="Angsana New"/>
          <w:sz w:val="30"/>
          <w:szCs w:val="30"/>
        </w:rPr>
        <w:t>515.21</w:t>
      </w:r>
      <w:r w:rsidR="00211ED1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F61C23">
        <w:rPr>
          <w:rFonts w:ascii="Angsana New" w:hAnsi="Angsana New"/>
          <w:i/>
          <w:iCs/>
          <w:sz w:val="30"/>
          <w:szCs w:val="30"/>
          <w:cs/>
        </w:rPr>
        <w:t>(</w:t>
      </w:r>
      <w:r w:rsidR="00A453AA" w:rsidRPr="00F61C23">
        <w:rPr>
          <w:rFonts w:ascii="Angsana New" w:hAnsi="Angsana New"/>
          <w:i/>
          <w:iCs/>
          <w:sz w:val="30"/>
          <w:szCs w:val="30"/>
        </w:rPr>
        <w:t>2562</w:t>
      </w:r>
      <w:r w:rsidRPr="00F61C23">
        <w:rPr>
          <w:rFonts w:ascii="Angsana New" w:hAnsi="Angsana New"/>
          <w:i/>
          <w:iCs/>
          <w:sz w:val="30"/>
          <w:szCs w:val="30"/>
        </w:rPr>
        <w:t>:</w:t>
      </w:r>
      <w:r w:rsidR="00B60682" w:rsidRPr="00F61C2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A453AA" w:rsidRPr="00F61C23">
        <w:rPr>
          <w:rFonts w:ascii="Angsana New" w:hAnsi="Angsana New"/>
          <w:i/>
          <w:iCs/>
          <w:sz w:val="30"/>
          <w:szCs w:val="30"/>
        </w:rPr>
        <w:t>561</w:t>
      </w:r>
      <w:r w:rsidR="00306A55" w:rsidRPr="00F61C23">
        <w:rPr>
          <w:rFonts w:ascii="Angsana New" w:hAnsi="Angsana New"/>
          <w:i/>
          <w:iCs/>
          <w:sz w:val="30"/>
          <w:szCs w:val="30"/>
        </w:rPr>
        <w:t>.</w:t>
      </w:r>
      <w:r w:rsidR="00A453AA" w:rsidRPr="00F61C23">
        <w:rPr>
          <w:rFonts w:ascii="Angsana New" w:hAnsi="Angsana New"/>
          <w:i/>
          <w:iCs/>
          <w:sz w:val="30"/>
          <w:szCs w:val="30"/>
        </w:rPr>
        <w:t>82</w:t>
      </w:r>
      <w:r w:rsidRPr="00F61C23">
        <w:rPr>
          <w:rFonts w:ascii="Angsana New" w:hAnsi="Angsana New"/>
          <w:i/>
          <w:iCs/>
          <w:sz w:val="30"/>
          <w:szCs w:val="30"/>
          <w:cs/>
        </w:rPr>
        <w:t xml:space="preserve"> ล้านบาท และ </w:t>
      </w:r>
      <w:r w:rsidR="00A453AA" w:rsidRPr="00F61C23">
        <w:rPr>
          <w:rFonts w:ascii="Angsana New" w:hAnsi="Angsana New"/>
          <w:i/>
          <w:iCs/>
          <w:sz w:val="30"/>
          <w:szCs w:val="30"/>
        </w:rPr>
        <w:t>523</w:t>
      </w:r>
      <w:r w:rsidR="00306A55" w:rsidRPr="00F61C23">
        <w:rPr>
          <w:rFonts w:ascii="Angsana New" w:hAnsi="Angsana New"/>
          <w:i/>
          <w:iCs/>
          <w:sz w:val="30"/>
          <w:szCs w:val="30"/>
        </w:rPr>
        <w:t>.</w:t>
      </w:r>
      <w:r w:rsidR="00A453AA" w:rsidRPr="00F61C23">
        <w:rPr>
          <w:rFonts w:ascii="Angsana New" w:hAnsi="Angsana New"/>
          <w:i/>
          <w:iCs/>
          <w:sz w:val="30"/>
          <w:szCs w:val="30"/>
        </w:rPr>
        <w:t>38</w:t>
      </w:r>
      <w:r w:rsidR="00B60682" w:rsidRPr="00F61C2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B60682" w:rsidRPr="00F61C2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i/>
          <w:iCs/>
          <w:sz w:val="30"/>
          <w:szCs w:val="30"/>
          <w:cs/>
        </w:rPr>
        <w:t>ตามลำดับ)</w:t>
      </w:r>
    </w:p>
    <w:p w14:paraId="18184A1A" w14:textId="77777777" w:rsidR="005534B3" w:rsidRPr="00AD153B" w:rsidRDefault="005534B3" w:rsidP="0055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42092A23" w14:textId="4FA6A291" w:rsidR="00BD70B7" w:rsidRPr="00F61C23" w:rsidRDefault="00BD70B7" w:rsidP="00520AA0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F61C23">
        <w:rPr>
          <w:rFonts w:ascii="Angsana New" w:hAnsi="Angsana New" w:hint="cs"/>
          <w:bCs/>
          <w:sz w:val="30"/>
          <w:szCs w:val="30"/>
          <w:cs/>
        </w:rPr>
        <w:t>สัญญาเช่า</w:t>
      </w:r>
    </w:p>
    <w:p w14:paraId="46B7764F" w14:textId="0742822E" w:rsidR="00BD70B7" w:rsidRPr="00AD153B" w:rsidRDefault="00BD70B7" w:rsidP="00BD70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1D88CB25" w14:textId="02A95F9D" w:rsidR="00BD70B7" w:rsidRPr="00F61C23" w:rsidRDefault="00BD70B7" w:rsidP="00BD70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61C23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36C5CCDF" w14:textId="77777777" w:rsidR="00BD70B7" w:rsidRPr="00AD153B" w:rsidRDefault="00BD70B7" w:rsidP="00BD70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2340"/>
        <w:gridCol w:w="270"/>
        <w:gridCol w:w="2430"/>
      </w:tblGrid>
      <w:tr w:rsidR="00BD70B7" w:rsidRPr="00F61C23" w14:paraId="3098E99E" w14:textId="77777777" w:rsidTr="004274C9">
        <w:trPr>
          <w:trHeight w:val="20"/>
          <w:tblHeader/>
        </w:trPr>
        <w:tc>
          <w:tcPr>
            <w:tcW w:w="4050" w:type="dxa"/>
          </w:tcPr>
          <w:p w14:paraId="3B0F630C" w14:textId="2BC62CDE" w:rsidR="00BD70B7" w:rsidRPr="00F61C23" w:rsidRDefault="004274C9" w:rsidP="00D6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61C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F6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A453AA" w:rsidRPr="00F6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F6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F61C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453AA" w:rsidRPr="00F6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340" w:type="dxa"/>
            <w:vAlign w:val="center"/>
          </w:tcPr>
          <w:p w14:paraId="585792DB" w14:textId="77777777" w:rsidR="00BD70B7" w:rsidRPr="00F61C23" w:rsidRDefault="00BD70B7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2A9D10C" w14:textId="77777777" w:rsidR="00BD70B7" w:rsidRPr="00F61C23" w:rsidRDefault="00BD70B7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37C58C02" w14:textId="77777777" w:rsidR="00BD70B7" w:rsidRPr="00F61C23" w:rsidRDefault="00BD70B7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74C9" w:rsidRPr="00F61C23" w14:paraId="5174E047" w14:textId="77777777" w:rsidTr="004274C9">
        <w:trPr>
          <w:trHeight w:val="20"/>
          <w:tblHeader/>
        </w:trPr>
        <w:tc>
          <w:tcPr>
            <w:tcW w:w="4050" w:type="dxa"/>
          </w:tcPr>
          <w:p w14:paraId="4F8F9172" w14:textId="77777777" w:rsidR="004274C9" w:rsidRPr="00F61C23" w:rsidRDefault="004274C9" w:rsidP="00D6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040" w:type="dxa"/>
            <w:gridSpan w:val="3"/>
          </w:tcPr>
          <w:p w14:paraId="7774A899" w14:textId="0F2A84F3" w:rsidR="004274C9" w:rsidRPr="00F61C23" w:rsidRDefault="004274C9" w:rsidP="00D631BB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F61C2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274C9" w:rsidRPr="00F61C23" w14:paraId="1B982656" w14:textId="77777777" w:rsidTr="004274C9">
        <w:trPr>
          <w:trHeight w:val="20"/>
          <w:tblHeader/>
        </w:trPr>
        <w:tc>
          <w:tcPr>
            <w:tcW w:w="4050" w:type="dxa"/>
          </w:tcPr>
          <w:p w14:paraId="0BCCF6D0" w14:textId="0C725AE0" w:rsidR="004274C9" w:rsidRPr="00F61C23" w:rsidRDefault="004274C9" w:rsidP="00D6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61C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340" w:type="dxa"/>
          </w:tcPr>
          <w:p w14:paraId="350DB6ED" w14:textId="77777777" w:rsidR="004274C9" w:rsidRPr="00F61C23" w:rsidRDefault="004274C9" w:rsidP="00D631BB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A2F7FC1" w14:textId="77777777" w:rsidR="004274C9" w:rsidRPr="00F61C23" w:rsidRDefault="004274C9" w:rsidP="00D631BB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</w:tcPr>
          <w:p w14:paraId="51253612" w14:textId="0E3C296B" w:rsidR="004274C9" w:rsidRPr="00F61C23" w:rsidRDefault="004274C9" w:rsidP="00D631BB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4274C9" w:rsidRPr="00F61C23" w14:paraId="1950CA28" w14:textId="77777777" w:rsidTr="004274C9">
        <w:trPr>
          <w:trHeight w:val="20"/>
          <w:tblHeader/>
        </w:trPr>
        <w:tc>
          <w:tcPr>
            <w:tcW w:w="4050" w:type="dxa"/>
          </w:tcPr>
          <w:p w14:paraId="64B75E48" w14:textId="1A481164" w:rsidR="004274C9" w:rsidRPr="00F61C23" w:rsidRDefault="004274C9" w:rsidP="00D6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340" w:type="dxa"/>
          </w:tcPr>
          <w:p w14:paraId="69A8EF28" w14:textId="2E81E779" w:rsidR="004274C9" w:rsidRPr="00F61C23" w:rsidRDefault="00611FE4" w:rsidP="00D944C2">
            <w:pPr>
              <w:pStyle w:val="acctfourfigures"/>
              <w:tabs>
                <w:tab w:val="clear" w:pos="765"/>
              </w:tabs>
              <w:spacing w:line="240" w:lineRule="auto"/>
              <w:ind w:left="-160" w:right="435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4,204</w:t>
            </w:r>
          </w:p>
        </w:tc>
        <w:tc>
          <w:tcPr>
            <w:tcW w:w="270" w:type="dxa"/>
          </w:tcPr>
          <w:p w14:paraId="10EBCD2B" w14:textId="77777777" w:rsidR="004274C9" w:rsidRPr="00F61C23" w:rsidRDefault="004274C9" w:rsidP="00D631BB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</w:tcPr>
          <w:p w14:paraId="412A92DC" w14:textId="1940A8AA" w:rsidR="004274C9" w:rsidRPr="00F61C23" w:rsidRDefault="004661FF" w:rsidP="00D944C2">
            <w:pPr>
              <w:pStyle w:val="acctfourfigures"/>
              <w:tabs>
                <w:tab w:val="clear" w:pos="765"/>
              </w:tabs>
              <w:spacing w:line="240" w:lineRule="auto"/>
              <w:ind w:left="-160" w:right="435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61C23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  <w:r w:rsidR="00611FE4"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,204</w:t>
            </w:r>
          </w:p>
        </w:tc>
      </w:tr>
      <w:tr w:rsidR="004274C9" w:rsidRPr="00F61C23" w14:paraId="2B34009B" w14:textId="77777777" w:rsidTr="004274C9">
        <w:trPr>
          <w:trHeight w:val="20"/>
          <w:tblHeader/>
        </w:trPr>
        <w:tc>
          <w:tcPr>
            <w:tcW w:w="4050" w:type="dxa"/>
          </w:tcPr>
          <w:p w14:paraId="7FCBD674" w14:textId="13953E8C" w:rsidR="004274C9" w:rsidRPr="00F61C23" w:rsidRDefault="004274C9" w:rsidP="00D6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340" w:type="dxa"/>
          </w:tcPr>
          <w:p w14:paraId="49EF1447" w14:textId="304B2A99" w:rsidR="004274C9" w:rsidRPr="00F61C23" w:rsidRDefault="00611FE4" w:rsidP="00D944C2">
            <w:pPr>
              <w:pStyle w:val="acctfourfigures"/>
              <w:tabs>
                <w:tab w:val="clear" w:pos="765"/>
              </w:tabs>
              <w:spacing w:line="240" w:lineRule="auto"/>
              <w:ind w:left="-160" w:right="435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112,533</w:t>
            </w:r>
          </w:p>
        </w:tc>
        <w:tc>
          <w:tcPr>
            <w:tcW w:w="270" w:type="dxa"/>
          </w:tcPr>
          <w:p w14:paraId="73E9D69C" w14:textId="77777777" w:rsidR="004274C9" w:rsidRPr="00F61C23" w:rsidRDefault="004274C9" w:rsidP="00D631BB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</w:tcPr>
          <w:p w14:paraId="6CDB114F" w14:textId="40A5843E" w:rsidR="004274C9" w:rsidRPr="00F61C23" w:rsidRDefault="00611FE4" w:rsidP="00D944C2">
            <w:pPr>
              <w:pStyle w:val="acctfourfigures"/>
              <w:tabs>
                <w:tab w:val="clear" w:pos="765"/>
              </w:tabs>
              <w:spacing w:line="240" w:lineRule="auto"/>
              <w:ind w:left="-160" w:right="435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14,482</w:t>
            </w:r>
          </w:p>
        </w:tc>
      </w:tr>
      <w:tr w:rsidR="004274C9" w:rsidRPr="00F61C23" w14:paraId="56D84A3F" w14:textId="77777777" w:rsidTr="004274C9">
        <w:trPr>
          <w:trHeight w:val="20"/>
          <w:tblHeader/>
        </w:trPr>
        <w:tc>
          <w:tcPr>
            <w:tcW w:w="4050" w:type="dxa"/>
          </w:tcPr>
          <w:p w14:paraId="28F7A343" w14:textId="6CEE64B2" w:rsidR="004274C9" w:rsidRPr="00F61C23" w:rsidRDefault="004274C9" w:rsidP="00D6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1C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</w:tcPr>
          <w:p w14:paraId="3F3F17BC" w14:textId="7DC21EBC" w:rsidR="004274C9" w:rsidRPr="00F61C23" w:rsidRDefault="00611FE4" w:rsidP="00D944C2">
            <w:pPr>
              <w:pStyle w:val="acctfourfigures"/>
              <w:tabs>
                <w:tab w:val="clear" w:pos="765"/>
              </w:tabs>
              <w:spacing w:line="240" w:lineRule="auto"/>
              <w:ind w:left="-160" w:right="43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116,737</w:t>
            </w:r>
          </w:p>
        </w:tc>
        <w:tc>
          <w:tcPr>
            <w:tcW w:w="270" w:type="dxa"/>
          </w:tcPr>
          <w:p w14:paraId="727E4B54" w14:textId="77777777" w:rsidR="004274C9" w:rsidRPr="00F61C23" w:rsidRDefault="004274C9" w:rsidP="00D631BB">
            <w:pPr>
              <w:pStyle w:val="acctfourfigures"/>
              <w:tabs>
                <w:tab w:val="clear" w:pos="765"/>
              </w:tabs>
              <w:spacing w:line="240" w:lineRule="auto"/>
              <w:ind w:left="-160" w:right="-130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</w:tcPr>
          <w:p w14:paraId="721CD305" w14:textId="3582493D" w:rsidR="004274C9" w:rsidRPr="00F61C23" w:rsidRDefault="00611FE4" w:rsidP="00D944C2">
            <w:pPr>
              <w:pStyle w:val="acctfourfigures"/>
              <w:tabs>
                <w:tab w:val="clear" w:pos="765"/>
              </w:tabs>
              <w:spacing w:line="240" w:lineRule="auto"/>
              <w:ind w:left="-160" w:right="43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18,686</w:t>
            </w:r>
          </w:p>
        </w:tc>
      </w:tr>
    </w:tbl>
    <w:p w14:paraId="327C04CD" w14:textId="31A2005E" w:rsidR="00BD70B7" w:rsidRPr="00AD153B" w:rsidRDefault="00BD70B7" w:rsidP="00BD70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EF4E4F9" w14:textId="6435E34A" w:rsidR="0029340E" w:rsidRPr="00F61C23" w:rsidRDefault="0029340E" w:rsidP="00BD70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 xml:space="preserve">ในปี </w:t>
      </w:r>
      <w:r w:rsidR="00A453AA" w:rsidRPr="00F61C23">
        <w:rPr>
          <w:rFonts w:ascii="Angsana New" w:hAnsi="Angsana New"/>
          <w:sz w:val="30"/>
          <w:szCs w:val="30"/>
        </w:rPr>
        <w:t>2563</w:t>
      </w:r>
      <w:r w:rsidR="004661FF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 xml:space="preserve">สินทรัพย์สิทธิการใช้ของกลุ่มบริษัทและบริษัทเพิ่มขึ้นเป็นจำนวน </w:t>
      </w:r>
      <w:r w:rsidR="00DD50E2" w:rsidRPr="00F61C23">
        <w:rPr>
          <w:rFonts w:ascii="Angsana New" w:hAnsi="Angsana New"/>
          <w:sz w:val="30"/>
          <w:szCs w:val="30"/>
        </w:rPr>
        <w:t>116.7</w:t>
      </w:r>
      <w:r w:rsidR="007A4313">
        <w:rPr>
          <w:rFonts w:ascii="Angsana New" w:hAnsi="Angsana New"/>
          <w:sz w:val="30"/>
          <w:szCs w:val="30"/>
        </w:rPr>
        <w:t>4</w:t>
      </w:r>
      <w:r w:rsidR="004661FF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DD50E2" w:rsidRPr="00F61C23">
        <w:rPr>
          <w:rFonts w:ascii="Angsana New" w:hAnsi="Angsana New"/>
          <w:sz w:val="30"/>
          <w:szCs w:val="30"/>
        </w:rPr>
        <w:t>18.6</w:t>
      </w:r>
      <w:r w:rsidR="007A4313">
        <w:rPr>
          <w:rFonts w:ascii="Angsana New" w:hAnsi="Angsana New"/>
          <w:sz w:val="30"/>
          <w:szCs w:val="30"/>
        </w:rPr>
        <w:t>9</w:t>
      </w:r>
      <w:r w:rsidR="004661FF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ล้านบาท</w:t>
      </w:r>
      <w:r w:rsidR="004661FF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ตามลำดับ</w:t>
      </w:r>
    </w:p>
    <w:p w14:paraId="156EE088" w14:textId="7CB09CF6" w:rsidR="009411EE" w:rsidRPr="00AD153B" w:rsidRDefault="009411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9"/>
        <w:gridCol w:w="264"/>
        <w:gridCol w:w="6"/>
        <w:gridCol w:w="1164"/>
        <w:gridCol w:w="270"/>
        <w:gridCol w:w="1263"/>
        <w:gridCol w:w="6"/>
        <w:gridCol w:w="263"/>
        <w:gridCol w:w="8"/>
        <w:gridCol w:w="1166"/>
        <w:gridCol w:w="268"/>
        <w:gridCol w:w="1263"/>
      </w:tblGrid>
      <w:tr w:rsidR="00D631BB" w:rsidRPr="00F61C23" w14:paraId="20273883" w14:textId="77777777" w:rsidTr="00D944C2">
        <w:trPr>
          <w:tblHeader/>
        </w:trPr>
        <w:tc>
          <w:tcPr>
            <w:tcW w:w="1857" w:type="pct"/>
          </w:tcPr>
          <w:p w14:paraId="6708066A" w14:textId="77777777" w:rsidR="00D631BB" w:rsidRPr="00F61C23" w:rsidRDefault="00D631BB" w:rsidP="00D6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39EAFE47" w14:textId="77777777" w:rsidR="00D631BB" w:rsidRPr="00F61C23" w:rsidRDefault="00D631BB" w:rsidP="00D6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0" w:type="pct"/>
            <w:gridSpan w:val="4"/>
          </w:tcPr>
          <w:p w14:paraId="0729C79B" w14:textId="77777777" w:rsidR="00D631BB" w:rsidRPr="00F61C23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gridSpan w:val="2"/>
          </w:tcPr>
          <w:p w14:paraId="68DB48AB" w14:textId="77777777" w:rsidR="00D631BB" w:rsidRPr="00F61C23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pct"/>
            <w:gridSpan w:val="3"/>
          </w:tcPr>
          <w:p w14:paraId="3F7FAD46" w14:textId="77777777" w:rsidR="00D631BB" w:rsidRPr="00F61C23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631BB" w:rsidRPr="00F61C23" w14:paraId="3212BAAA" w14:textId="77777777" w:rsidTr="004679FC">
        <w:trPr>
          <w:tblHeader/>
        </w:trPr>
        <w:tc>
          <w:tcPr>
            <w:tcW w:w="1996" w:type="pct"/>
            <w:gridSpan w:val="2"/>
          </w:tcPr>
          <w:p w14:paraId="1BAFCA84" w14:textId="3ABEA830" w:rsidR="00D631BB" w:rsidRPr="00F61C23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A453AA" w:rsidRPr="00F6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4661FF" w:rsidRPr="00F6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6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19" w:type="pct"/>
            <w:gridSpan w:val="2"/>
          </w:tcPr>
          <w:p w14:paraId="41F8E406" w14:textId="26549882" w:rsidR="00D631BB" w:rsidRPr="00F61C23" w:rsidRDefault="00A453AA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04508B42" w14:textId="77777777" w:rsidR="00D631BB" w:rsidRPr="00F61C23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20FB049F" w14:textId="6D5C9E09" w:rsidR="00D631BB" w:rsidRPr="00F61C23" w:rsidRDefault="00A453AA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2" w:type="pct"/>
            <w:gridSpan w:val="2"/>
          </w:tcPr>
          <w:p w14:paraId="58ED1097" w14:textId="77777777" w:rsidR="00D631BB" w:rsidRPr="00F61C23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19A25FFA" w14:textId="18FC714F" w:rsidR="00D631BB" w:rsidRPr="00F61C23" w:rsidRDefault="00A453AA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2" w:type="pct"/>
          </w:tcPr>
          <w:p w14:paraId="0548BB9C" w14:textId="77777777" w:rsidR="00D631BB" w:rsidRPr="00F61C23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52521594" w14:textId="0126DD2E" w:rsidR="00D631BB" w:rsidRPr="00F61C23" w:rsidRDefault="00A453AA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631BB" w:rsidRPr="00F61C23" w14:paraId="29B1122C" w14:textId="77777777" w:rsidTr="004679FC">
        <w:trPr>
          <w:tblHeader/>
        </w:trPr>
        <w:tc>
          <w:tcPr>
            <w:tcW w:w="1857" w:type="pct"/>
          </w:tcPr>
          <w:p w14:paraId="138FD4D1" w14:textId="77777777" w:rsidR="00D631BB" w:rsidRPr="00F61C23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FE40D3A" w14:textId="77777777" w:rsidR="00D631BB" w:rsidRPr="00F61C23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4" w:type="pct"/>
            <w:gridSpan w:val="10"/>
          </w:tcPr>
          <w:p w14:paraId="3ADC1F7F" w14:textId="77777777" w:rsidR="00D631BB" w:rsidRPr="00F61C23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31BB" w:rsidRPr="00F61C23" w14:paraId="4A5EC51E" w14:textId="77777777" w:rsidTr="004679FC">
        <w:tc>
          <w:tcPr>
            <w:tcW w:w="1857" w:type="pct"/>
          </w:tcPr>
          <w:p w14:paraId="0912DCF5" w14:textId="079D4A58" w:rsidR="00D631BB" w:rsidRPr="00F61C23" w:rsidRDefault="00D631BB" w:rsidP="00D6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140" w:type="pct"/>
          </w:tcPr>
          <w:p w14:paraId="33B3549C" w14:textId="77777777" w:rsidR="00D631BB" w:rsidRPr="00F61C23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01C1A198" w14:textId="77777777" w:rsidR="00D631BB" w:rsidRPr="00F61C23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C60EB2E" w14:textId="77777777" w:rsidR="00D631BB" w:rsidRPr="00F61C23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2D2B2EF0" w14:textId="77777777" w:rsidR="00D631BB" w:rsidRPr="00F61C23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6CB474E4" w14:textId="77777777" w:rsidR="00D631BB" w:rsidRPr="00F61C23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61F54883" w14:textId="77777777" w:rsidR="00D631BB" w:rsidRPr="00F61C23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19EBA2D5" w14:textId="77777777" w:rsidR="00D631BB" w:rsidRPr="00F61C23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7FD285AA" w14:textId="77777777" w:rsidR="00D631BB" w:rsidRPr="00F61C23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31BB" w:rsidRPr="00F61C23" w14:paraId="30C57E9A" w14:textId="77777777" w:rsidTr="004679FC">
        <w:tc>
          <w:tcPr>
            <w:tcW w:w="1857" w:type="pct"/>
          </w:tcPr>
          <w:p w14:paraId="5A4C1D2A" w14:textId="5627F230" w:rsidR="00D631BB" w:rsidRPr="00F61C23" w:rsidRDefault="00D631BB" w:rsidP="00D6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0" w:type="pct"/>
          </w:tcPr>
          <w:p w14:paraId="3507B31E" w14:textId="77777777" w:rsidR="00D631BB" w:rsidRPr="00F61C23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036F5E18" w14:textId="77777777" w:rsidR="00D631BB" w:rsidRPr="00F61C23" w:rsidRDefault="00D631BB" w:rsidP="00D6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2796A2D" w14:textId="77777777" w:rsidR="00D631BB" w:rsidRPr="00F61C23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66EB27AC" w14:textId="1230317C" w:rsidR="00D631BB" w:rsidRPr="00F61C23" w:rsidRDefault="00D631BB" w:rsidP="00D6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665DDDD4" w14:textId="77777777" w:rsidR="00D631BB" w:rsidRPr="00F61C23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3A1400E2" w14:textId="77777777" w:rsidR="00D631BB" w:rsidRPr="00F61C23" w:rsidRDefault="00D631BB" w:rsidP="00D6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C72A30A" w14:textId="77777777" w:rsidR="00D631BB" w:rsidRPr="00F61C23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44E56E4E" w14:textId="75BDECBE" w:rsidR="00D631BB" w:rsidRPr="00F61C23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31BB" w:rsidRPr="00F61C23" w14:paraId="64D706E7" w14:textId="77777777" w:rsidTr="004679FC">
        <w:tc>
          <w:tcPr>
            <w:tcW w:w="1857" w:type="pct"/>
          </w:tcPr>
          <w:p w14:paraId="2396B2BD" w14:textId="3FBB6993" w:rsidR="00D631BB" w:rsidRPr="00F61C23" w:rsidRDefault="00D631BB" w:rsidP="00D631BB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40" w:type="pct"/>
          </w:tcPr>
          <w:p w14:paraId="6753B980" w14:textId="77777777" w:rsidR="00D631BB" w:rsidRPr="00F61C23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12005039" w14:textId="38323B55" w:rsidR="00D631BB" w:rsidRPr="00F61C23" w:rsidRDefault="003869BA" w:rsidP="00D6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2,414</w:t>
            </w:r>
          </w:p>
        </w:tc>
        <w:tc>
          <w:tcPr>
            <w:tcW w:w="143" w:type="pct"/>
          </w:tcPr>
          <w:p w14:paraId="311263B0" w14:textId="77777777" w:rsidR="00D631BB" w:rsidRPr="00F61C23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29872DA2" w14:textId="7A1AEDAA" w:rsidR="00D631BB" w:rsidRPr="00F61C23" w:rsidRDefault="003869BA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41EE5966" w14:textId="77777777" w:rsidR="00D631BB" w:rsidRPr="00F61C23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6FE864B6" w14:textId="55BEA73D" w:rsidR="00D631BB" w:rsidRPr="00F61C23" w:rsidRDefault="00EC4243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2,414</w:t>
            </w:r>
          </w:p>
        </w:tc>
        <w:tc>
          <w:tcPr>
            <w:tcW w:w="142" w:type="pct"/>
          </w:tcPr>
          <w:p w14:paraId="416C7EF9" w14:textId="77777777" w:rsidR="00D631BB" w:rsidRPr="00F61C23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7A4FDCD0" w14:textId="430C9BFD" w:rsidR="00D631BB" w:rsidRPr="00F61C23" w:rsidRDefault="00EC4243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31BB" w:rsidRPr="00F61C23" w14:paraId="4D10FBCE" w14:textId="77777777" w:rsidTr="004679FC">
        <w:tc>
          <w:tcPr>
            <w:tcW w:w="1857" w:type="pct"/>
          </w:tcPr>
          <w:p w14:paraId="6833E09F" w14:textId="37BD5BF6" w:rsidR="00D631BB" w:rsidRPr="00F61C23" w:rsidRDefault="00125D27" w:rsidP="00D631BB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40" w:type="pct"/>
          </w:tcPr>
          <w:p w14:paraId="293D1000" w14:textId="77777777" w:rsidR="00D631BB" w:rsidRPr="00F61C23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269B9A7B" w14:textId="30A6D0FA" w:rsidR="00D631BB" w:rsidRPr="00F61C23" w:rsidRDefault="00125D27" w:rsidP="00125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143" w:type="pct"/>
          </w:tcPr>
          <w:p w14:paraId="3A82294A" w14:textId="77777777" w:rsidR="00D631BB" w:rsidRPr="00F61C23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2E76D619" w14:textId="3E421B84" w:rsidR="00D631BB" w:rsidRPr="00F61C23" w:rsidRDefault="003869BA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20004B3C" w14:textId="77777777" w:rsidR="00D631BB" w:rsidRPr="00F61C23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46530195" w14:textId="2720F31B" w:rsidR="00D631BB" w:rsidRPr="00F61C23" w:rsidRDefault="00125D27" w:rsidP="00125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142" w:type="pct"/>
          </w:tcPr>
          <w:p w14:paraId="79708139" w14:textId="77777777" w:rsidR="00D631BB" w:rsidRPr="00F61C23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6C1A6E93" w14:textId="55C91AC4" w:rsidR="00D631BB" w:rsidRPr="00F61C23" w:rsidRDefault="00EC4243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31BB" w:rsidRPr="00F61C23" w14:paraId="69DCB6ED" w14:textId="77777777" w:rsidTr="004679FC">
        <w:tc>
          <w:tcPr>
            <w:tcW w:w="1857" w:type="pct"/>
          </w:tcPr>
          <w:p w14:paraId="28E3E13B" w14:textId="3B5C2400" w:rsidR="00D631BB" w:rsidRPr="00F61C23" w:rsidRDefault="00D631BB" w:rsidP="00D631BB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0" w:type="pct"/>
          </w:tcPr>
          <w:p w14:paraId="4944594B" w14:textId="77777777" w:rsidR="00D631BB" w:rsidRPr="00F61C23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5E226950" w14:textId="69F9E89D" w:rsidR="00D631BB" w:rsidRPr="00F61C23" w:rsidRDefault="00500989" w:rsidP="00D6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38,226</w:t>
            </w:r>
          </w:p>
        </w:tc>
        <w:tc>
          <w:tcPr>
            <w:tcW w:w="143" w:type="pct"/>
          </w:tcPr>
          <w:p w14:paraId="692EFE72" w14:textId="77777777" w:rsidR="00D631BB" w:rsidRPr="00F61C23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4AE45A31" w14:textId="2E02BB43" w:rsidR="00D631BB" w:rsidRPr="00F61C23" w:rsidRDefault="00125D27" w:rsidP="0017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</w:tcPr>
          <w:p w14:paraId="3564F087" w14:textId="77777777" w:rsidR="00D631BB" w:rsidRPr="00F61C23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7C6C4601" w14:textId="31BEECBF" w:rsidR="00D631BB" w:rsidRPr="00F61C23" w:rsidRDefault="00125D27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28,792</w:t>
            </w:r>
          </w:p>
        </w:tc>
        <w:tc>
          <w:tcPr>
            <w:tcW w:w="142" w:type="pct"/>
          </w:tcPr>
          <w:p w14:paraId="60C681D5" w14:textId="77777777" w:rsidR="00D631BB" w:rsidRPr="00F61C23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3A6FB0C1" w14:textId="7E31A2C1" w:rsidR="00D631BB" w:rsidRPr="00F61C23" w:rsidRDefault="00125D27" w:rsidP="0017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54D02" w:rsidRPr="00F61C23" w14:paraId="5F784B7C" w14:textId="77777777" w:rsidTr="004679FC">
        <w:tc>
          <w:tcPr>
            <w:tcW w:w="1857" w:type="pct"/>
          </w:tcPr>
          <w:p w14:paraId="758C05C5" w14:textId="77777777" w:rsidR="00254D02" w:rsidRPr="00F61C23" w:rsidRDefault="00254D02" w:rsidP="00DC5BA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17C656D9" w14:textId="77777777" w:rsidR="00254D02" w:rsidRPr="00F61C23" w:rsidRDefault="00254D02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2EFE751C" w14:textId="77777777" w:rsidR="00254D02" w:rsidRPr="00F61C23" w:rsidRDefault="00254D02" w:rsidP="00D6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2DF8870" w14:textId="77777777" w:rsidR="00254D02" w:rsidRPr="00F61C23" w:rsidRDefault="00254D02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048225A8" w14:textId="77777777" w:rsidR="00254D02" w:rsidRPr="00F61C23" w:rsidRDefault="00254D02" w:rsidP="0017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0FEB3FFA" w14:textId="77777777" w:rsidR="00254D02" w:rsidRPr="00F61C23" w:rsidRDefault="00254D02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4F021829" w14:textId="77777777" w:rsidR="00254D02" w:rsidRPr="00F61C23" w:rsidRDefault="00254D02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1E65BB88" w14:textId="77777777" w:rsidR="00254D02" w:rsidRPr="00F61C23" w:rsidRDefault="00254D02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3FD813B1" w14:textId="77777777" w:rsidR="00254D02" w:rsidRPr="00F61C23" w:rsidRDefault="00254D02" w:rsidP="0017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4D02" w:rsidRPr="00F61C23" w14:paraId="7BB0FA18" w14:textId="77777777" w:rsidTr="004679FC">
        <w:tc>
          <w:tcPr>
            <w:tcW w:w="1857" w:type="pct"/>
          </w:tcPr>
          <w:p w14:paraId="1D4D7BB6" w14:textId="77777777" w:rsidR="00254D02" w:rsidRPr="00F61C23" w:rsidRDefault="00254D02" w:rsidP="00DC5BA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408FA7B2" w14:textId="77777777" w:rsidR="00254D02" w:rsidRPr="00F61C23" w:rsidRDefault="00254D02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62212271" w14:textId="77777777" w:rsidR="00254D02" w:rsidRPr="00F61C23" w:rsidRDefault="00254D02" w:rsidP="00D6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C332D88" w14:textId="77777777" w:rsidR="00254D02" w:rsidRPr="00F61C23" w:rsidRDefault="00254D02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42668423" w14:textId="77777777" w:rsidR="00254D02" w:rsidRPr="00F61C23" w:rsidRDefault="00254D02" w:rsidP="0017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71E8025C" w14:textId="77777777" w:rsidR="00254D02" w:rsidRPr="00F61C23" w:rsidRDefault="00254D02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6CAF86D8" w14:textId="77777777" w:rsidR="00254D02" w:rsidRPr="00F61C23" w:rsidRDefault="00254D02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4D4FD63" w14:textId="77777777" w:rsidR="00254D02" w:rsidRPr="00F61C23" w:rsidRDefault="00254D02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1A098E9E" w14:textId="77777777" w:rsidR="00254D02" w:rsidRPr="00F61C23" w:rsidRDefault="00254D02" w:rsidP="0017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4D02" w:rsidRPr="00F61C23" w14:paraId="1E4C4EF5" w14:textId="77777777" w:rsidTr="004679FC">
        <w:tc>
          <w:tcPr>
            <w:tcW w:w="1857" w:type="pct"/>
          </w:tcPr>
          <w:p w14:paraId="2CBF33F3" w14:textId="77777777" w:rsidR="00254D02" w:rsidRPr="00F61C23" w:rsidRDefault="00254D02" w:rsidP="00DC5BA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3E38C1FA" w14:textId="77777777" w:rsidR="00254D02" w:rsidRPr="00F61C23" w:rsidRDefault="00254D02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22765F5A" w14:textId="77777777" w:rsidR="00254D02" w:rsidRPr="00F61C23" w:rsidRDefault="00254D02" w:rsidP="00D6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234B6C5" w14:textId="77777777" w:rsidR="00254D02" w:rsidRPr="00F61C23" w:rsidRDefault="00254D02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2B546A73" w14:textId="77777777" w:rsidR="00254D02" w:rsidRPr="00F61C23" w:rsidRDefault="00254D02" w:rsidP="0017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6084912C" w14:textId="77777777" w:rsidR="00254D02" w:rsidRPr="00F61C23" w:rsidRDefault="00254D02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58C22531" w14:textId="77777777" w:rsidR="00254D02" w:rsidRPr="00F61C23" w:rsidRDefault="00254D02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B19AB55" w14:textId="77777777" w:rsidR="00254D02" w:rsidRPr="00F61C23" w:rsidRDefault="00254D02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12CEB040" w14:textId="77777777" w:rsidR="00254D02" w:rsidRPr="00F61C23" w:rsidRDefault="00254D02" w:rsidP="0017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4D02" w:rsidRPr="00F61C23" w14:paraId="2BECF3F1" w14:textId="77777777" w:rsidTr="004679FC">
        <w:tc>
          <w:tcPr>
            <w:tcW w:w="1857" w:type="pct"/>
          </w:tcPr>
          <w:p w14:paraId="627EC768" w14:textId="77777777" w:rsidR="00254D02" w:rsidRPr="00F61C23" w:rsidRDefault="00254D02" w:rsidP="00DC5BA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34B4DC1D" w14:textId="77777777" w:rsidR="00254D02" w:rsidRPr="00F61C23" w:rsidRDefault="00254D02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196D1DA1" w14:textId="77777777" w:rsidR="00254D02" w:rsidRPr="00F61C23" w:rsidRDefault="00254D02" w:rsidP="00D6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A165BD8" w14:textId="77777777" w:rsidR="00254D02" w:rsidRPr="00F61C23" w:rsidRDefault="00254D02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16CE2358" w14:textId="77777777" w:rsidR="00254D02" w:rsidRPr="00F61C23" w:rsidRDefault="00254D02" w:rsidP="0017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7D2EB172" w14:textId="77777777" w:rsidR="00254D02" w:rsidRPr="00F61C23" w:rsidRDefault="00254D02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035A5163" w14:textId="77777777" w:rsidR="00254D02" w:rsidRPr="00F61C23" w:rsidRDefault="00254D02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AF0F6E4" w14:textId="77777777" w:rsidR="00254D02" w:rsidRPr="00F61C23" w:rsidRDefault="00254D02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493C5DF2" w14:textId="77777777" w:rsidR="00254D02" w:rsidRPr="00F61C23" w:rsidRDefault="00254D02" w:rsidP="0017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4D02" w:rsidRPr="00F61C23" w14:paraId="371464E8" w14:textId="77777777" w:rsidTr="004679FC">
        <w:tc>
          <w:tcPr>
            <w:tcW w:w="1857" w:type="pct"/>
          </w:tcPr>
          <w:p w14:paraId="4B037521" w14:textId="77777777" w:rsidR="00254D02" w:rsidRPr="00F61C23" w:rsidRDefault="00254D02" w:rsidP="00DC5BA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5EB1554B" w14:textId="77777777" w:rsidR="00254D02" w:rsidRPr="00F61C23" w:rsidRDefault="00254D02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54220413" w14:textId="77777777" w:rsidR="00254D02" w:rsidRPr="00F61C23" w:rsidRDefault="00254D02" w:rsidP="00D6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80320F9" w14:textId="77777777" w:rsidR="00254D02" w:rsidRPr="00F61C23" w:rsidRDefault="00254D02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6B14C2A7" w14:textId="77777777" w:rsidR="00254D02" w:rsidRPr="00F61C23" w:rsidRDefault="00254D02" w:rsidP="0017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167C647A" w14:textId="77777777" w:rsidR="00254D02" w:rsidRPr="00F61C23" w:rsidRDefault="00254D02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3D274DB3" w14:textId="77777777" w:rsidR="00254D02" w:rsidRPr="00F61C23" w:rsidRDefault="00254D02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7DC9A67" w14:textId="77777777" w:rsidR="00254D02" w:rsidRPr="00F61C23" w:rsidRDefault="00254D02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551C3B1B" w14:textId="77777777" w:rsidR="00254D02" w:rsidRPr="00F61C23" w:rsidRDefault="00254D02" w:rsidP="0017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4D02" w:rsidRPr="00F61C23" w14:paraId="7701BC82" w14:textId="77777777" w:rsidTr="004679FC">
        <w:tc>
          <w:tcPr>
            <w:tcW w:w="1857" w:type="pct"/>
          </w:tcPr>
          <w:p w14:paraId="4C5079CE" w14:textId="77777777" w:rsidR="00254D02" w:rsidRPr="00F61C23" w:rsidRDefault="00254D02" w:rsidP="00DC5BA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465DAD9A" w14:textId="77777777" w:rsidR="00254D02" w:rsidRPr="00F61C23" w:rsidRDefault="00254D02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12D9B7A7" w14:textId="77777777" w:rsidR="00254D02" w:rsidRPr="00F61C23" w:rsidRDefault="00254D02" w:rsidP="00D6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56738D1" w14:textId="77777777" w:rsidR="00254D02" w:rsidRPr="00F61C23" w:rsidRDefault="00254D02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23FB77C7" w14:textId="77777777" w:rsidR="00254D02" w:rsidRPr="00F61C23" w:rsidRDefault="00254D02" w:rsidP="0017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gridSpan w:val="2"/>
          </w:tcPr>
          <w:p w14:paraId="012EDC92" w14:textId="77777777" w:rsidR="00254D02" w:rsidRPr="00F61C23" w:rsidRDefault="00254D02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7DD08741" w14:textId="77777777" w:rsidR="00254D02" w:rsidRPr="00F61C23" w:rsidRDefault="00254D02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3E1CDFD" w14:textId="77777777" w:rsidR="00254D02" w:rsidRPr="00F61C23" w:rsidRDefault="00254D02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48A82E36" w14:textId="77777777" w:rsidR="00254D02" w:rsidRPr="00F61C23" w:rsidRDefault="00254D02" w:rsidP="00174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31BB" w:rsidRPr="00F61C23" w14:paraId="6B7634F3" w14:textId="77777777" w:rsidTr="004679FC">
        <w:tc>
          <w:tcPr>
            <w:tcW w:w="1857" w:type="pct"/>
          </w:tcPr>
          <w:p w14:paraId="2830C920" w14:textId="17FD4EEF" w:rsidR="00D631BB" w:rsidRPr="00F61C23" w:rsidRDefault="000A4CDB" w:rsidP="00D6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0" w:type="pct"/>
          </w:tcPr>
          <w:p w14:paraId="72A0981B" w14:textId="77777777" w:rsidR="00D631BB" w:rsidRPr="00F61C23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15F82897" w14:textId="796DE3B8" w:rsidR="00D631BB" w:rsidRPr="00F61C23" w:rsidRDefault="00DC6AE8" w:rsidP="00D63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5</w:t>
            </w:r>
            <w:r w:rsidR="00F02B42"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143" w:type="pct"/>
          </w:tcPr>
          <w:p w14:paraId="6C39E82B" w14:textId="77777777" w:rsidR="00D631BB" w:rsidRPr="00F61C23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048CA61F" w14:textId="797FCAF4" w:rsidR="00D631BB" w:rsidRPr="00F61C23" w:rsidRDefault="004661FF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 w:hint="cs"/>
                <w:sz w:val="30"/>
                <w:szCs w:val="30"/>
              </w:rPr>
              <w:t>7</w:t>
            </w:r>
            <w:r w:rsidR="00F02B42" w:rsidRPr="00F61C23">
              <w:rPr>
                <w:rFonts w:ascii="Angsana New" w:hAnsi="Angsana New"/>
                <w:sz w:val="30"/>
                <w:szCs w:val="30"/>
              </w:rPr>
              <w:t>,832</w:t>
            </w:r>
          </w:p>
        </w:tc>
        <w:tc>
          <w:tcPr>
            <w:tcW w:w="142" w:type="pct"/>
            <w:gridSpan w:val="2"/>
          </w:tcPr>
          <w:p w14:paraId="22CDA757" w14:textId="77777777" w:rsidR="00D631BB" w:rsidRPr="00F61C23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4699714C" w14:textId="07C5F226" w:rsidR="00D631BB" w:rsidRPr="00F61C23" w:rsidRDefault="00DC6AE8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2,016</w:t>
            </w:r>
          </w:p>
        </w:tc>
        <w:tc>
          <w:tcPr>
            <w:tcW w:w="142" w:type="pct"/>
          </w:tcPr>
          <w:p w14:paraId="079C4F66" w14:textId="77777777" w:rsidR="00D631BB" w:rsidRPr="00F61C23" w:rsidRDefault="00D631BB" w:rsidP="00D63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129EA6EB" w14:textId="05CC444B" w:rsidR="00D631BB" w:rsidRPr="00F61C23" w:rsidRDefault="00F02B42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3,910</w:t>
            </w:r>
          </w:p>
        </w:tc>
      </w:tr>
      <w:tr w:rsidR="000A4CDB" w:rsidRPr="00F61C23" w14:paraId="2DD9A618" w14:textId="77777777" w:rsidTr="004679FC">
        <w:tc>
          <w:tcPr>
            <w:tcW w:w="1857" w:type="pct"/>
          </w:tcPr>
          <w:p w14:paraId="188C7919" w14:textId="019C11D7" w:rsidR="000A4CDB" w:rsidRPr="00F61C23" w:rsidRDefault="000A4CDB" w:rsidP="000A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40" w:type="pct"/>
          </w:tcPr>
          <w:p w14:paraId="600E7797" w14:textId="77777777" w:rsidR="000A4CDB" w:rsidRPr="00F61C23" w:rsidRDefault="000A4CDB" w:rsidP="000A4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260ECEF2" w14:textId="0DF86EDE" w:rsidR="00DC6AE8" w:rsidRPr="00F61C23" w:rsidRDefault="00DC6AE8" w:rsidP="000A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915</w:t>
            </w:r>
          </w:p>
        </w:tc>
        <w:tc>
          <w:tcPr>
            <w:tcW w:w="143" w:type="pct"/>
          </w:tcPr>
          <w:p w14:paraId="2125F3C1" w14:textId="77777777" w:rsidR="000A4CDB" w:rsidRPr="00F61C23" w:rsidRDefault="000A4CDB" w:rsidP="000A4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480504C9" w14:textId="43672A9A" w:rsidR="00DC6AE8" w:rsidRPr="00F61C23" w:rsidRDefault="00DC6AE8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2,417</w:t>
            </w:r>
          </w:p>
        </w:tc>
        <w:tc>
          <w:tcPr>
            <w:tcW w:w="142" w:type="pct"/>
            <w:gridSpan w:val="2"/>
          </w:tcPr>
          <w:p w14:paraId="03956C6A" w14:textId="77777777" w:rsidR="000A4CDB" w:rsidRPr="00F61C23" w:rsidRDefault="000A4CDB" w:rsidP="000A4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166CC65F" w14:textId="6CAB2F47" w:rsidR="00DC6AE8" w:rsidRPr="00F61C23" w:rsidRDefault="00DC6AE8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142" w:type="pct"/>
          </w:tcPr>
          <w:p w14:paraId="6602F643" w14:textId="77777777" w:rsidR="000A4CDB" w:rsidRPr="00F61C23" w:rsidRDefault="000A4CDB" w:rsidP="000A4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1AAE5AAF" w14:textId="3639C72A" w:rsidR="00DC6AE8" w:rsidRPr="00F61C23" w:rsidRDefault="00DC6AE8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825</w:t>
            </w:r>
          </w:p>
        </w:tc>
      </w:tr>
      <w:tr w:rsidR="000A4CDB" w:rsidRPr="00F61C23" w14:paraId="420B3D70" w14:textId="77777777" w:rsidTr="004679FC">
        <w:tc>
          <w:tcPr>
            <w:tcW w:w="1857" w:type="pct"/>
          </w:tcPr>
          <w:p w14:paraId="132E9AC2" w14:textId="6014D61F" w:rsidR="000A4CDB" w:rsidRPr="00F61C23" w:rsidRDefault="000A4CDB" w:rsidP="000A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40" w:type="pct"/>
          </w:tcPr>
          <w:p w14:paraId="7DF3CDFA" w14:textId="77777777" w:rsidR="000A4CDB" w:rsidRPr="00F61C23" w:rsidRDefault="000A4CDB" w:rsidP="000A4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7AA63974" w14:textId="77777777" w:rsidR="000A4CDB" w:rsidRPr="00F61C23" w:rsidRDefault="000A4CDB" w:rsidP="000A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0D31F74B" w14:textId="0A16990F" w:rsidR="00DC6AE8" w:rsidRPr="00F61C23" w:rsidRDefault="00DC6AE8" w:rsidP="000A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1,661</w:t>
            </w:r>
          </w:p>
        </w:tc>
        <w:tc>
          <w:tcPr>
            <w:tcW w:w="143" w:type="pct"/>
          </w:tcPr>
          <w:p w14:paraId="50E8BB4E" w14:textId="77777777" w:rsidR="000A4CDB" w:rsidRPr="00F61C23" w:rsidRDefault="000A4CDB" w:rsidP="000A4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382BA939" w14:textId="77777777" w:rsidR="000A4CDB" w:rsidRPr="00F61C23" w:rsidRDefault="000A4CDB" w:rsidP="000A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0B668EFC" w14:textId="60FF926A" w:rsidR="00DC6AE8" w:rsidRPr="00F61C23" w:rsidRDefault="00DC6AE8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2,267</w:t>
            </w:r>
          </w:p>
        </w:tc>
        <w:tc>
          <w:tcPr>
            <w:tcW w:w="142" w:type="pct"/>
            <w:gridSpan w:val="2"/>
          </w:tcPr>
          <w:p w14:paraId="7887FF62" w14:textId="77777777" w:rsidR="000A4CDB" w:rsidRPr="00F61C23" w:rsidRDefault="000A4CDB" w:rsidP="000A4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025862CB" w14:textId="77777777" w:rsidR="000A4CDB" w:rsidRPr="00F61C23" w:rsidRDefault="000A4CDB" w:rsidP="000A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145D4864" w14:textId="6675F089" w:rsidR="00DC6AE8" w:rsidRPr="00F61C23" w:rsidRDefault="00DC6AE8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1,568</w:t>
            </w:r>
          </w:p>
        </w:tc>
        <w:tc>
          <w:tcPr>
            <w:tcW w:w="142" w:type="pct"/>
          </w:tcPr>
          <w:p w14:paraId="59AEEC7C" w14:textId="77777777" w:rsidR="000A4CDB" w:rsidRPr="00F61C23" w:rsidRDefault="000A4CDB" w:rsidP="000A4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0009589F" w14:textId="77777777" w:rsidR="000A4CDB" w:rsidRPr="00F61C23" w:rsidRDefault="000A4CDB" w:rsidP="000A4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6B327D1" w14:textId="444F46C6" w:rsidR="00DC6AE8" w:rsidRPr="00F61C23" w:rsidRDefault="00DC6AE8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2,176</w:t>
            </w:r>
          </w:p>
        </w:tc>
      </w:tr>
      <w:tr w:rsidR="0012405D" w:rsidRPr="00F61C23" w14:paraId="78921BF0" w14:textId="77777777" w:rsidTr="004679FC">
        <w:tc>
          <w:tcPr>
            <w:tcW w:w="1857" w:type="pct"/>
          </w:tcPr>
          <w:p w14:paraId="771411C7" w14:textId="0C991ED5" w:rsidR="0012405D" w:rsidRPr="00F61C23" w:rsidRDefault="0012405D" w:rsidP="000A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40" w:type="pct"/>
          </w:tcPr>
          <w:p w14:paraId="57FAF2AE" w14:textId="77777777" w:rsidR="0012405D" w:rsidRPr="00F61C23" w:rsidRDefault="0012405D" w:rsidP="000A4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9" w:type="pct"/>
            <w:gridSpan w:val="2"/>
          </w:tcPr>
          <w:p w14:paraId="513CF2EC" w14:textId="77D985F7" w:rsidR="0012405D" w:rsidRPr="00F61C23" w:rsidRDefault="0012405D" w:rsidP="0012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A402F49" w14:textId="77777777" w:rsidR="0012405D" w:rsidRPr="00F61C23" w:rsidRDefault="0012405D" w:rsidP="000A4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7B62DE67" w14:textId="3741CE6B" w:rsidR="0012405D" w:rsidRPr="00F61C23" w:rsidRDefault="0012405D" w:rsidP="0012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24,409</w:t>
            </w:r>
          </w:p>
        </w:tc>
        <w:tc>
          <w:tcPr>
            <w:tcW w:w="142" w:type="pct"/>
            <w:gridSpan w:val="2"/>
          </w:tcPr>
          <w:p w14:paraId="1AFB2249" w14:textId="77777777" w:rsidR="0012405D" w:rsidRPr="00F61C23" w:rsidRDefault="0012405D" w:rsidP="000A4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gridSpan w:val="2"/>
          </w:tcPr>
          <w:p w14:paraId="2F5F1094" w14:textId="6EF5596D" w:rsidR="0012405D" w:rsidRPr="00F61C23" w:rsidRDefault="0012405D" w:rsidP="000A4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D0BD13C" w14:textId="77777777" w:rsidR="0012405D" w:rsidRPr="00F61C23" w:rsidRDefault="0012405D" w:rsidP="000A4C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14:paraId="7966D1F8" w14:textId="29CE18AA" w:rsidR="0012405D" w:rsidRPr="00F61C23" w:rsidRDefault="0012405D" w:rsidP="0012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9,304</w:t>
            </w:r>
          </w:p>
        </w:tc>
      </w:tr>
    </w:tbl>
    <w:p w14:paraId="72700922" w14:textId="4F1B4DAB" w:rsidR="00D631BB" w:rsidRPr="00AA4897" w:rsidRDefault="00D631BB" w:rsidP="00BD70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50BA426" w14:textId="72E9A803" w:rsidR="000A4CDB" w:rsidRPr="00F61C23" w:rsidRDefault="000A4CDB" w:rsidP="000A4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A453AA" w:rsidRPr="00F61C23">
        <w:rPr>
          <w:rFonts w:ascii="Angsana New" w:hAnsi="Angsana New"/>
          <w:sz w:val="30"/>
          <w:szCs w:val="30"/>
        </w:rPr>
        <w:t>2563</w:t>
      </w:r>
      <w:r w:rsidR="004661FF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</w:t>
      </w:r>
      <w:r w:rsidRPr="00F61C23">
        <w:rPr>
          <w:rFonts w:ascii="Angsana New" w:hAnsi="Angsana New" w:hint="cs"/>
          <w:sz w:val="30"/>
          <w:szCs w:val="30"/>
          <w:cs/>
        </w:rPr>
        <w:t>ของ</w:t>
      </w:r>
      <w:r w:rsidRPr="00F61C23">
        <w:rPr>
          <w:rFonts w:ascii="Angsana New" w:hAnsi="Angsana New"/>
          <w:sz w:val="30"/>
          <w:szCs w:val="30"/>
          <w:cs/>
        </w:rPr>
        <w:t>กลุ่มบริษัทและบริษัท มี</w:t>
      </w:r>
      <w:r w:rsidRPr="001160C6">
        <w:rPr>
          <w:rFonts w:ascii="Angsana New" w:hAnsi="Angsana New"/>
          <w:sz w:val="30"/>
          <w:szCs w:val="30"/>
          <w:cs/>
        </w:rPr>
        <w:t xml:space="preserve">จำนวน </w:t>
      </w:r>
      <w:r w:rsidR="001160C6" w:rsidRPr="001160C6">
        <w:rPr>
          <w:rFonts w:ascii="Angsana New" w:hAnsi="Angsana New"/>
          <w:sz w:val="30"/>
          <w:szCs w:val="30"/>
        </w:rPr>
        <w:t>76,690</w:t>
      </w:r>
      <w:r w:rsidR="004661FF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ล้านบาท</w:t>
      </w:r>
      <w:r w:rsidR="004661FF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และ</w:t>
      </w:r>
      <w:r w:rsidR="00F9069A">
        <w:rPr>
          <w:rFonts w:ascii="Angsana New" w:hAnsi="Angsana New"/>
          <w:sz w:val="30"/>
          <w:szCs w:val="30"/>
        </w:rPr>
        <w:t xml:space="preserve"> 54,156</w:t>
      </w:r>
      <w:r w:rsidR="004661FF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25544287" w14:textId="6F1B1408" w:rsidR="006515A8" w:rsidRPr="00AA4897" w:rsidRDefault="006515A8" w:rsidP="00BD70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02292EB" w14:textId="2A63643C" w:rsidR="00B758B6" w:rsidRPr="00F61C23" w:rsidRDefault="00B758B6" w:rsidP="00520AA0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F61C23">
        <w:rPr>
          <w:rFonts w:ascii="Angsana New" w:hAnsi="Angsana New"/>
          <w:bCs/>
          <w:sz w:val="30"/>
          <w:szCs w:val="30"/>
          <w:cs/>
        </w:rPr>
        <w:t>ค่าความนิยม</w:t>
      </w:r>
    </w:p>
    <w:p w14:paraId="496AE902" w14:textId="77777777" w:rsidR="00B758B6" w:rsidRPr="00AA4897" w:rsidRDefault="00B758B6" w:rsidP="001260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170"/>
        <w:gridCol w:w="900"/>
        <w:gridCol w:w="1350"/>
        <w:gridCol w:w="270"/>
        <w:gridCol w:w="1350"/>
      </w:tblGrid>
      <w:tr w:rsidR="00400C52" w:rsidRPr="00F61C23" w14:paraId="2FCCD99D" w14:textId="77777777" w:rsidTr="00C444A7">
        <w:trPr>
          <w:tblHeader/>
        </w:trPr>
        <w:tc>
          <w:tcPr>
            <w:tcW w:w="4050" w:type="dxa"/>
          </w:tcPr>
          <w:p w14:paraId="2579CEF1" w14:textId="77777777" w:rsidR="00400C52" w:rsidRPr="00F61C23" w:rsidRDefault="00400C52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04B3EA" w14:textId="77777777" w:rsidR="00400C52" w:rsidRPr="00F61C23" w:rsidRDefault="00400C52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876F2F8" w14:textId="77777777" w:rsidR="00400C52" w:rsidRPr="00F61C23" w:rsidRDefault="00400C52" w:rsidP="00B7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16540191" w14:textId="77777777" w:rsidR="00400C52" w:rsidRPr="00F61C23" w:rsidRDefault="00400C52" w:rsidP="00B7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00C52" w:rsidRPr="00F61C23" w14:paraId="61BF3EC3" w14:textId="77777777" w:rsidTr="00C444A7">
        <w:trPr>
          <w:tblHeader/>
        </w:trPr>
        <w:tc>
          <w:tcPr>
            <w:tcW w:w="4050" w:type="dxa"/>
          </w:tcPr>
          <w:p w14:paraId="60C52FE1" w14:textId="77777777" w:rsidR="00400C52" w:rsidRPr="00F61C23" w:rsidRDefault="00400C52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CAAE66" w14:textId="65228FFE" w:rsidR="00400C52" w:rsidRPr="00F61C23" w:rsidRDefault="00400C52" w:rsidP="00B7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5912280" w14:textId="77777777" w:rsidR="00400C52" w:rsidRPr="00F61C23" w:rsidRDefault="00400C52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BE538C1" w14:textId="566CF6B4" w:rsidR="00400C52" w:rsidRPr="00F61C23" w:rsidRDefault="00A453AA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center"/>
          </w:tcPr>
          <w:p w14:paraId="13BF1D0E" w14:textId="77777777" w:rsidR="00400C52" w:rsidRPr="00F61C23" w:rsidRDefault="00400C52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5CA6CDE" w14:textId="4F927658" w:rsidR="00400C52" w:rsidRPr="00F61C23" w:rsidRDefault="00A453AA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00C52" w:rsidRPr="00F61C23" w14:paraId="7DDA7F6D" w14:textId="77777777" w:rsidTr="00C444A7">
        <w:trPr>
          <w:tblHeader/>
        </w:trPr>
        <w:tc>
          <w:tcPr>
            <w:tcW w:w="4050" w:type="dxa"/>
          </w:tcPr>
          <w:p w14:paraId="00D7AEF0" w14:textId="77777777" w:rsidR="00400C52" w:rsidRPr="00F61C23" w:rsidRDefault="00400C52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5ED678" w14:textId="77777777" w:rsidR="00400C52" w:rsidRPr="00F61C23" w:rsidRDefault="00400C52" w:rsidP="00B758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A56BD04" w14:textId="77777777" w:rsidR="00400C52" w:rsidRPr="00F61C23" w:rsidRDefault="00400C52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vAlign w:val="center"/>
          </w:tcPr>
          <w:p w14:paraId="1C9E3EC3" w14:textId="77777777" w:rsidR="00400C52" w:rsidRPr="00F61C23" w:rsidRDefault="00400C52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0C52" w:rsidRPr="00F61C23" w14:paraId="4FC00580" w14:textId="77777777" w:rsidTr="00C444A7">
        <w:tc>
          <w:tcPr>
            <w:tcW w:w="4050" w:type="dxa"/>
          </w:tcPr>
          <w:p w14:paraId="42576877" w14:textId="77777777" w:rsidR="00400C52" w:rsidRPr="00F61C23" w:rsidRDefault="00400C52" w:rsidP="004B5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0" w:type="dxa"/>
          </w:tcPr>
          <w:p w14:paraId="2E4F7E6A" w14:textId="77777777" w:rsidR="00400C52" w:rsidRPr="00F61C23" w:rsidRDefault="00400C52" w:rsidP="004B5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AB1728A" w14:textId="77777777" w:rsidR="00400C52" w:rsidRPr="00F61C23" w:rsidRDefault="00400C52" w:rsidP="004B5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83DD4B" w14:textId="77777777" w:rsidR="00400C52" w:rsidRPr="00F61C23" w:rsidRDefault="00400C52" w:rsidP="004B5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CD52D3" w14:textId="77777777" w:rsidR="00400C52" w:rsidRPr="00F61C23" w:rsidRDefault="00400C52" w:rsidP="004B5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EF348F" w14:textId="77777777" w:rsidR="00400C52" w:rsidRPr="00F61C23" w:rsidRDefault="00400C52" w:rsidP="004B5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78DB" w:rsidRPr="00F61C23" w14:paraId="1EA62B62" w14:textId="77777777" w:rsidTr="00C444A7">
        <w:tc>
          <w:tcPr>
            <w:tcW w:w="4050" w:type="dxa"/>
            <w:shd w:val="clear" w:color="auto" w:fill="auto"/>
          </w:tcPr>
          <w:p w14:paraId="149FD825" w14:textId="3C25B3F8" w:rsidR="004278DB" w:rsidRPr="00025BDB" w:rsidRDefault="004278DB" w:rsidP="00427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5B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453AA" w:rsidRPr="00025BDB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025B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="00025BDB" w:rsidRPr="00025BD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025BDB" w:rsidRPr="00025B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="00025BDB" w:rsidRPr="00025BD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025BDB" w:rsidRPr="00025BD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5333B258" w14:textId="77777777" w:rsidR="004278DB" w:rsidRPr="00F61C23" w:rsidRDefault="004278DB" w:rsidP="004278D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14DCEF0" w14:textId="77777777" w:rsidR="004278DB" w:rsidRPr="00F61C23" w:rsidRDefault="004278DB" w:rsidP="004278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1086F0F" w14:textId="7C21BEDF" w:rsidR="004278DB" w:rsidRPr="00025BDB" w:rsidRDefault="00F02B42" w:rsidP="004278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5BDB">
              <w:rPr>
                <w:rFonts w:ascii="Angsana New" w:hAnsi="Angsana New"/>
                <w:b/>
                <w:bCs/>
                <w:sz w:val="30"/>
                <w:szCs w:val="30"/>
              </w:rPr>
              <w:t>220,769</w:t>
            </w:r>
          </w:p>
        </w:tc>
        <w:tc>
          <w:tcPr>
            <w:tcW w:w="270" w:type="dxa"/>
          </w:tcPr>
          <w:p w14:paraId="5B9949D2" w14:textId="77777777" w:rsidR="004278DB" w:rsidRPr="00025BDB" w:rsidRDefault="004278DB" w:rsidP="00427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2B1EB8C" w14:textId="424A8D33" w:rsidR="004278DB" w:rsidRPr="00025BDB" w:rsidRDefault="00A453AA" w:rsidP="004278DB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5B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224</w:t>
            </w:r>
            <w:r w:rsidR="004278DB" w:rsidRPr="00025BD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25B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990</w:t>
            </w:r>
          </w:p>
        </w:tc>
      </w:tr>
      <w:tr w:rsidR="00663D04" w:rsidRPr="00025BDB" w14:paraId="483ABE9A" w14:textId="77777777" w:rsidTr="00C444A7">
        <w:tc>
          <w:tcPr>
            <w:tcW w:w="4050" w:type="dxa"/>
          </w:tcPr>
          <w:p w14:paraId="67967B95" w14:textId="77777777" w:rsidR="00663D04" w:rsidRPr="00025BDB" w:rsidRDefault="00663D04" w:rsidP="0066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30FF00A" w14:textId="77777777" w:rsidR="00663D04" w:rsidRPr="00025BDB" w:rsidRDefault="00663D04" w:rsidP="00663D0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57876D0" w14:textId="77777777" w:rsidR="00663D04" w:rsidRPr="00025BDB" w:rsidRDefault="00663D04" w:rsidP="00663D0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972F8D4" w14:textId="77777777" w:rsidR="00663D04" w:rsidRPr="00025BDB" w:rsidRDefault="00663D04" w:rsidP="00663D0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C0D31B" w14:textId="77777777" w:rsidR="00663D04" w:rsidRPr="00025BDB" w:rsidRDefault="00663D04" w:rsidP="0066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26F707A" w14:textId="77777777" w:rsidR="00663D04" w:rsidRPr="00025BDB" w:rsidRDefault="00663D04" w:rsidP="00663D0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3D04" w:rsidRPr="00F61C23" w14:paraId="68AF989E" w14:textId="77777777" w:rsidTr="00C444A7">
        <w:tc>
          <w:tcPr>
            <w:tcW w:w="4050" w:type="dxa"/>
          </w:tcPr>
          <w:p w14:paraId="10AF0253" w14:textId="0174190E" w:rsidR="00663D04" w:rsidRPr="00F61C23" w:rsidRDefault="00663D04" w:rsidP="0066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ขาดทุนจากการด้อยค่าสะสม</w:t>
            </w:r>
          </w:p>
        </w:tc>
        <w:tc>
          <w:tcPr>
            <w:tcW w:w="1170" w:type="dxa"/>
          </w:tcPr>
          <w:p w14:paraId="24F8DE9B" w14:textId="77777777" w:rsidR="00663D04" w:rsidRPr="00F61C23" w:rsidRDefault="00663D04" w:rsidP="00663D0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A80997A" w14:textId="77777777" w:rsidR="00663D04" w:rsidRPr="00F61C23" w:rsidRDefault="00663D04" w:rsidP="00663D0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28CCDDD" w14:textId="77777777" w:rsidR="00663D04" w:rsidRPr="00F61C23" w:rsidRDefault="00663D04" w:rsidP="00663D0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C26A87" w14:textId="77777777" w:rsidR="00663D04" w:rsidRPr="00F61C23" w:rsidRDefault="00663D04" w:rsidP="0066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37DB5AD" w14:textId="77777777" w:rsidR="00663D04" w:rsidRPr="00F61C23" w:rsidRDefault="00663D04" w:rsidP="00663D0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78DB" w:rsidRPr="00F61C23" w14:paraId="6A7EBFC2" w14:textId="77777777" w:rsidTr="00C444A7">
        <w:tc>
          <w:tcPr>
            <w:tcW w:w="4050" w:type="dxa"/>
          </w:tcPr>
          <w:p w14:paraId="337EDF62" w14:textId="463A0EAF" w:rsidR="004278DB" w:rsidRPr="00F61C23" w:rsidRDefault="004278DB" w:rsidP="00427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A453AA" w:rsidRPr="00F61C23">
              <w:rPr>
                <w:rFonts w:ascii="Angsana New" w:hAnsi="Angsana New"/>
                <w:sz w:val="30"/>
                <w:szCs w:val="30"/>
              </w:rPr>
              <w:t>1</w:t>
            </w:r>
            <w:r w:rsidRPr="00F61C23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</w:tcPr>
          <w:p w14:paraId="254C815A" w14:textId="77777777" w:rsidR="004278DB" w:rsidRPr="00F61C23" w:rsidRDefault="004278DB" w:rsidP="004278D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30B2FDE" w14:textId="77777777" w:rsidR="004278DB" w:rsidRPr="00F61C23" w:rsidRDefault="004278DB" w:rsidP="004278D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3806C7" w14:textId="17D6BE78" w:rsidR="004278DB" w:rsidRPr="00F61C23" w:rsidRDefault="00F02B42" w:rsidP="004278D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68E3CE" w14:textId="77777777" w:rsidR="004278DB" w:rsidRPr="00F61C23" w:rsidRDefault="004278DB" w:rsidP="00427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9F80257" w14:textId="4C49E34F" w:rsidR="004278DB" w:rsidRPr="00F61C23" w:rsidRDefault="004278DB" w:rsidP="004278D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278DB" w:rsidRPr="00F61C23" w14:paraId="6DF4A49C" w14:textId="77777777" w:rsidTr="00F36114">
        <w:tc>
          <w:tcPr>
            <w:tcW w:w="4050" w:type="dxa"/>
          </w:tcPr>
          <w:p w14:paraId="1B8F74DB" w14:textId="7577DF4B" w:rsidR="004278DB" w:rsidRPr="00F61C23" w:rsidRDefault="004278DB" w:rsidP="00427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6982C74E" w14:textId="77777777" w:rsidR="004278DB" w:rsidRPr="00F61C23" w:rsidRDefault="004278DB" w:rsidP="004278D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5924DBB1" w14:textId="77777777" w:rsidR="004278DB" w:rsidRPr="00F61C23" w:rsidRDefault="004278DB" w:rsidP="004278D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60D05C4" w14:textId="2455CBA0" w:rsidR="004278DB" w:rsidRPr="00F61C23" w:rsidRDefault="00F02B42" w:rsidP="003521B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250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A322B1" w14:textId="77777777" w:rsidR="004278DB" w:rsidRPr="00F61C23" w:rsidRDefault="004278DB" w:rsidP="00427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976CF1F" w14:textId="60DF1368" w:rsidR="004278DB" w:rsidRPr="00F61C23" w:rsidRDefault="004278DB" w:rsidP="004278DB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right="-471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(</w:t>
            </w:r>
            <w:r w:rsidR="00A453AA" w:rsidRPr="00F61C2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="00A453AA" w:rsidRPr="00F61C23">
              <w:rPr>
                <w:rFonts w:ascii="Angsana New" w:hAnsi="Angsana New"/>
                <w:sz w:val="30"/>
                <w:szCs w:val="30"/>
                <w:lang w:val="en-US"/>
              </w:rPr>
              <w:t>221</w:t>
            </w:r>
            <w:r w:rsidRPr="00F61C2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278DB" w:rsidRPr="00F61C23" w14:paraId="62BFBF31" w14:textId="77777777" w:rsidTr="00F36114">
        <w:tc>
          <w:tcPr>
            <w:tcW w:w="4050" w:type="dxa"/>
            <w:shd w:val="clear" w:color="auto" w:fill="auto"/>
          </w:tcPr>
          <w:p w14:paraId="5D5BF865" w14:textId="1C9E06BA" w:rsidR="004278DB" w:rsidRPr="00F61C23" w:rsidRDefault="004278DB" w:rsidP="00427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453AA" w:rsidRPr="00F61C2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170" w:type="dxa"/>
          </w:tcPr>
          <w:p w14:paraId="2C55211F" w14:textId="77777777" w:rsidR="004278DB" w:rsidRPr="00F61C23" w:rsidRDefault="004278DB" w:rsidP="004278D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8E4615A" w14:textId="77777777" w:rsidR="004278DB" w:rsidRPr="00F61C23" w:rsidRDefault="004278DB" w:rsidP="004278D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79149" w14:textId="0A717E4A" w:rsidR="004278DB" w:rsidRPr="00F61C23" w:rsidRDefault="00F02B42" w:rsidP="003521B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2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0D8453" w14:textId="77777777" w:rsidR="004278DB" w:rsidRPr="00F61C23" w:rsidRDefault="004278DB" w:rsidP="00427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A1FB8" w14:textId="72A6AF2C" w:rsidR="004278DB" w:rsidRPr="00F61C23" w:rsidRDefault="004278DB" w:rsidP="004278DB">
            <w:pPr>
              <w:pStyle w:val="acctfourfigures"/>
              <w:tabs>
                <w:tab w:val="clear" w:pos="765"/>
                <w:tab w:val="decimal" w:pos="1058"/>
              </w:tabs>
              <w:spacing w:line="240" w:lineRule="atLeast"/>
              <w:ind w:right="-4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A453AA"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453AA"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221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663D04" w:rsidRPr="00025BDB" w14:paraId="2E7B79C3" w14:textId="77777777" w:rsidTr="00D944C2">
        <w:tc>
          <w:tcPr>
            <w:tcW w:w="4050" w:type="dxa"/>
            <w:shd w:val="clear" w:color="auto" w:fill="auto"/>
          </w:tcPr>
          <w:p w14:paraId="7116A39F" w14:textId="77777777" w:rsidR="00663D04" w:rsidRPr="00025BDB" w:rsidRDefault="00663D04" w:rsidP="0066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C900F63" w14:textId="77777777" w:rsidR="00663D04" w:rsidRPr="00025BDB" w:rsidRDefault="00663D04" w:rsidP="00663D04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DAB0FED" w14:textId="77777777" w:rsidR="00663D04" w:rsidRPr="00025BDB" w:rsidRDefault="00663D04" w:rsidP="00663D0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68EAB18" w14:textId="77777777" w:rsidR="00663D04" w:rsidRPr="00025BDB" w:rsidRDefault="00663D04" w:rsidP="00663D0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46BA2B" w14:textId="77777777" w:rsidR="00663D04" w:rsidRPr="00025BDB" w:rsidRDefault="00663D04" w:rsidP="0066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660E699" w14:textId="77777777" w:rsidR="00663D04" w:rsidRPr="00025BDB" w:rsidRDefault="00663D04" w:rsidP="00663D04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3D04" w:rsidRPr="00F61C23" w14:paraId="701D1EF8" w14:textId="77777777" w:rsidTr="00A23D84">
        <w:tc>
          <w:tcPr>
            <w:tcW w:w="4050" w:type="dxa"/>
            <w:shd w:val="clear" w:color="auto" w:fill="auto"/>
          </w:tcPr>
          <w:p w14:paraId="51FB032F" w14:textId="77777777" w:rsidR="00663D04" w:rsidRPr="00F61C23" w:rsidRDefault="00663D04" w:rsidP="0066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14:paraId="25B5F7A5" w14:textId="77777777" w:rsidR="00663D04" w:rsidRPr="00F61C23" w:rsidRDefault="00663D04" w:rsidP="00663D0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0EA390D" w14:textId="77777777" w:rsidR="00663D04" w:rsidRPr="00F61C23" w:rsidRDefault="00663D04" w:rsidP="00663D0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49B85D5" w14:textId="77777777" w:rsidR="00663D04" w:rsidRPr="00F61C23" w:rsidRDefault="00663D04" w:rsidP="00663D0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6A1B9D" w14:textId="77777777" w:rsidR="00663D04" w:rsidRPr="00F61C23" w:rsidRDefault="00663D04" w:rsidP="0066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AB22AB5" w14:textId="77777777" w:rsidR="00663D04" w:rsidRPr="00F61C23" w:rsidRDefault="00663D04" w:rsidP="00663D0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3D84" w:rsidRPr="00F61C23" w14:paraId="3455F040" w14:textId="77777777" w:rsidTr="00A23D84">
        <w:tc>
          <w:tcPr>
            <w:tcW w:w="4050" w:type="dxa"/>
            <w:shd w:val="clear" w:color="auto" w:fill="auto"/>
          </w:tcPr>
          <w:p w14:paraId="2839F94B" w14:textId="7DBAEEDB" w:rsidR="00A23D84" w:rsidRPr="00F61C23" w:rsidRDefault="00A23D84" w:rsidP="0066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453AA" w:rsidRPr="00F61C2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170" w:type="dxa"/>
          </w:tcPr>
          <w:p w14:paraId="531D8CFC" w14:textId="77777777" w:rsidR="00A23D84" w:rsidRPr="00F61C23" w:rsidRDefault="00A23D84" w:rsidP="00663D0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FB6781D" w14:textId="77777777" w:rsidR="00A23D84" w:rsidRPr="00F61C23" w:rsidRDefault="00A23D84" w:rsidP="00663D0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62ABED7" w14:textId="4D7B6FEE" w:rsidR="00A23D84" w:rsidRPr="00F61C23" w:rsidRDefault="00F02B42" w:rsidP="00663D0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220,769</w:t>
            </w:r>
          </w:p>
        </w:tc>
        <w:tc>
          <w:tcPr>
            <w:tcW w:w="270" w:type="dxa"/>
          </w:tcPr>
          <w:p w14:paraId="30E7EA77" w14:textId="77777777" w:rsidR="00A23D84" w:rsidRPr="00F61C23" w:rsidRDefault="00A23D84" w:rsidP="00663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C1A9F16" w14:textId="0A1A3050" w:rsidR="00A23D84" w:rsidRPr="00F61C23" w:rsidRDefault="00A453AA" w:rsidP="00663D04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220</w:t>
            </w:r>
            <w:r w:rsidR="004278DB" w:rsidRPr="00F61C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769</w:t>
            </w:r>
          </w:p>
        </w:tc>
      </w:tr>
    </w:tbl>
    <w:p w14:paraId="78C5BDDF" w14:textId="5339F5AF" w:rsidR="00EE6899" w:rsidRDefault="00EE6899" w:rsidP="005F09EB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719314EF" w14:textId="77777777" w:rsidR="00EE6899" w:rsidRDefault="00EE68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/>
          <w:snapToGrid w:val="0"/>
          <w:sz w:val="30"/>
          <w:szCs w:val="30"/>
          <w:lang w:eastAsia="th-TH"/>
        </w:rPr>
        <w:br w:type="page"/>
      </w:r>
    </w:p>
    <w:p w14:paraId="5198EBF7" w14:textId="21925B46" w:rsidR="005F09EB" w:rsidRDefault="00345273" w:rsidP="005F09EB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F61C23">
        <w:rPr>
          <w:rFonts w:ascii="Angsana New" w:hAnsi="Angsana New"/>
          <w:snapToGrid w:val="0"/>
          <w:sz w:val="30"/>
          <w:szCs w:val="30"/>
          <w:cs/>
          <w:lang w:eastAsia="th-TH"/>
        </w:rPr>
        <w:t>ค่าความนิยมได้ถูกปันส่วนให้แก่หน่วยสินทรัพย์ที่ก่อให้เกิดเงินสด (</w:t>
      </w:r>
      <w:r w:rsidRPr="00F61C23">
        <w:rPr>
          <w:rFonts w:ascii="Angsana New" w:hAnsi="Angsana New"/>
          <w:snapToGrid w:val="0"/>
          <w:sz w:val="30"/>
          <w:szCs w:val="30"/>
          <w:lang w:eastAsia="th-TH"/>
        </w:rPr>
        <w:t>CGU</w:t>
      </w:r>
      <w:r w:rsidRPr="00F61C2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) ที่ถูกกำหนดตามส่วนงานธุรกิจ </w:t>
      </w:r>
      <w:r w:rsidRPr="00F61C23">
        <w:rPr>
          <w:rFonts w:ascii="Angsana New" w:hAnsi="Angsana New"/>
          <w:snapToGrid w:val="0"/>
          <w:spacing w:val="6"/>
          <w:sz w:val="30"/>
          <w:szCs w:val="30"/>
          <w:cs/>
          <w:lang w:eastAsia="th-TH"/>
        </w:rPr>
        <w:t>ได้แก่</w:t>
      </w:r>
      <w:r w:rsidRPr="00F61C2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ส่วนงานธุรกิจที่เกี่ยวเนื่องกับผลิตภัณฑ์ก๊าซธรรมชาติ</w:t>
      </w:r>
      <w:r w:rsidR="00B60682" w:rsidRPr="00F61C2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E13F74" w:rsidRPr="00F61C23">
        <w:rPr>
          <w:rFonts w:ascii="Angsana New" w:hAnsi="Angsana New"/>
          <w:snapToGrid w:val="0"/>
          <w:sz w:val="30"/>
          <w:szCs w:val="30"/>
          <w:cs/>
          <w:lang w:eastAsia="th-TH"/>
        </w:rPr>
        <w:t>ธุรกิจให้บริการขนส่งสินค้า และธุรกิจ</w:t>
      </w:r>
      <w:r w:rsidR="005F09EB" w:rsidRPr="00F61C23">
        <w:rPr>
          <w:rFonts w:ascii="Angsana New" w:hAnsi="Angsana New"/>
          <w:snapToGrid w:val="0"/>
          <w:sz w:val="30"/>
          <w:szCs w:val="30"/>
          <w:cs/>
          <w:lang w:eastAsia="th-TH"/>
        </w:rPr>
        <w:t>โรงไฟฟ้าพลังงานแสงอาทิตย์</w:t>
      </w:r>
    </w:p>
    <w:p w14:paraId="06C4623A" w14:textId="77777777" w:rsidR="009F4C12" w:rsidRPr="00F61C23" w:rsidRDefault="009F4C12" w:rsidP="005F09EB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</w:p>
    <w:p w14:paraId="5E59F92C" w14:textId="29BC2569" w:rsidR="00C27B14" w:rsidRPr="00F61C23" w:rsidRDefault="00345273" w:rsidP="005A6BE1">
      <w:pPr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F61C23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การคำนวณดังกล่าวใช้ประมาณการกระแสเงินสดก่อนภาษี ซึ่งอ้างอิงจากงบประมาณทางการเงินครอบคลุมระยะเวลา </w:t>
      </w:r>
      <w:r w:rsidR="00A453AA" w:rsidRPr="00F61C23">
        <w:rPr>
          <w:rFonts w:ascii="Angsana New" w:hAnsi="Angsana New"/>
          <w:snapToGrid w:val="0"/>
          <w:spacing w:val="-2"/>
          <w:sz w:val="30"/>
          <w:szCs w:val="30"/>
          <w:lang w:eastAsia="th-TH"/>
        </w:rPr>
        <w:t>5</w:t>
      </w:r>
      <w:r w:rsidRPr="00F61C23">
        <w:rPr>
          <w:rFonts w:ascii="Angsana New" w:hAnsi="Angsana New"/>
          <w:snapToGrid w:val="0"/>
          <w:spacing w:val="-2"/>
          <w:sz w:val="30"/>
          <w:szCs w:val="30"/>
          <w:lang w:val="en-GB" w:eastAsia="th-TH"/>
        </w:rPr>
        <w:t xml:space="preserve"> </w:t>
      </w:r>
      <w:r w:rsidRPr="00F61C23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t>ปี</w:t>
      </w:r>
      <w:r w:rsidR="000F6C72" w:rsidRPr="00F61C23">
        <w:rPr>
          <w:rFonts w:ascii="Angsana New" w:hAnsi="Angsana New"/>
          <w:snapToGrid w:val="0"/>
          <w:spacing w:val="-2"/>
          <w:sz w:val="30"/>
          <w:szCs w:val="30"/>
          <w:cs/>
          <w:lang w:eastAsia="th-TH"/>
        </w:rPr>
        <w:br/>
      </w:r>
      <w:r w:rsidRPr="00F61C23">
        <w:rPr>
          <w:rFonts w:ascii="Angsana New" w:hAnsi="Angsana New"/>
          <w:snapToGrid w:val="0"/>
          <w:sz w:val="30"/>
          <w:szCs w:val="30"/>
          <w:cs/>
          <w:lang w:eastAsia="th-TH"/>
        </w:rPr>
        <w:t>ซึ่งได้รับอนุมัติจากผู้บริหาร</w:t>
      </w:r>
      <w:r w:rsidR="006E3AF7" w:rsidRPr="00F61C2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="006E3AF7" w:rsidRPr="00C453D6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การวัดมูลค่ายุติธรรมจัดประเภทเป็นมูลค่ายุติธรรมระดับ </w:t>
      </w:r>
      <w:r w:rsidR="00A453AA" w:rsidRPr="00C453D6">
        <w:rPr>
          <w:rFonts w:ascii="Angsana New" w:hAnsi="Angsana New"/>
          <w:snapToGrid w:val="0"/>
          <w:sz w:val="30"/>
          <w:szCs w:val="30"/>
          <w:lang w:eastAsia="th-TH"/>
        </w:rPr>
        <w:t>3</w:t>
      </w:r>
    </w:p>
    <w:p w14:paraId="3CB8F1FD" w14:textId="77777777" w:rsidR="00C27B14" w:rsidRPr="00F61C23" w:rsidRDefault="00C27B14" w:rsidP="005A6BE1">
      <w:pPr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1E284B0F" w14:textId="31C83F22" w:rsidR="00C27B14" w:rsidRPr="00F61C23" w:rsidRDefault="00C27B14" w:rsidP="005A6BE1">
      <w:pPr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F61C23">
        <w:rPr>
          <w:rFonts w:ascii="Angsana New" w:hAnsi="Angsana New"/>
          <w:snapToGrid w:val="0"/>
          <w:sz w:val="30"/>
          <w:szCs w:val="30"/>
          <w:cs/>
          <w:lang w:eastAsia="th-TH"/>
        </w:rPr>
        <w:t>อัตราคิดลดของบริษัทย่อยในกลุ่มธุรกิจที่เกี่ยวเนื่องกับผลิตภัณฑ์ก๊าซธรรมชาติ</w:t>
      </w:r>
      <w:r w:rsidR="00112ED3" w:rsidRPr="00F61C2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ธุรกิจให้บริการขนส่งสินค้า และโรงงานไฟฟ้าพลังงานแสงอาทิตย์เฉลี่ย</w:t>
      </w:r>
      <w:r w:rsidRPr="00F61C23">
        <w:rPr>
          <w:rFonts w:ascii="Angsana New" w:hAnsi="Angsana New"/>
          <w:snapToGrid w:val="0"/>
          <w:sz w:val="30"/>
          <w:szCs w:val="30"/>
          <w:cs/>
          <w:lang w:eastAsia="th-TH"/>
        </w:rPr>
        <w:t>อยู่ที่ร้อยล</w:t>
      </w:r>
      <w:r w:rsidR="00112ED3" w:rsidRPr="00F61C23">
        <w:rPr>
          <w:rFonts w:ascii="Angsana New" w:hAnsi="Angsana New"/>
          <w:snapToGrid w:val="0"/>
          <w:sz w:val="30"/>
          <w:szCs w:val="30"/>
          <w:cs/>
          <w:lang w:eastAsia="th-TH"/>
        </w:rPr>
        <w:t>ะ</w:t>
      </w:r>
      <w:r w:rsidR="0071003F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AA4897">
        <w:rPr>
          <w:rFonts w:ascii="Angsana New" w:hAnsi="Angsana New"/>
          <w:snapToGrid w:val="0"/>
          <w:sz w:val="30"/>
          <w:szCs w:val="30"/>
          <w:lang w:eastAsia="th-TH"/>
        </w:rPr>
        <w:t>6</w:t>
      </w:r>
      <w:r w:rsidR="00B60682" w:rsidRPr="00F61C2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Pr="00F61C23">
        <w:rPr>
          <w:rFonts w:ascii="Angsana New" w:hAnsi="Angsana New"/>
          <w:snapToGrid w:val="0"/>
          <w:sz w:val="30"/>
          <w:szCs w:val="30"/>
          <w:cs/>
          <w:lang w:eastAsia="th-TH"/>
        </w:rPr>
        <w:t>ต่อปี</w:t>
      </w:r>
      <w:r w:rsidR="00B60682" w:rsidRPr="00F61C2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112ED3" w:rsidRPr="00F61C23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(</w:t>
      </w:r>
      <w:r w:rsidR="00A453AA" w:rsidRPr="00F61C23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2562</w:t>
      </w:r>
      <w:r w:rsidR="00112ED3" w:rsidRPr="00F61C23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:</w:t>
      </w:r>
      <w:r w:rsidR="00B60682" w:rsidRPr="00F61C23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="00112ED3" w:rsidRPr="00F61C23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ร้อยละ </w:t>
      </w:r>
      <w:r w:rsidR="00A453AA" w:rsidRPr="00F61C23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7</w:t>
      </w:r>
      <w:r w:rsidR="00B60682" w:rsidRPr="00F61C23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 </w:t>
      </w:r>
      <w:r w:rsidR="00112ED3" w:rsidRPr="00F61C23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ต่อปี</w:t>
      </w:r>
      <w:r w:rsidR="00112ED3" w:rsidRPr="00F61C23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)</w:t>
      </w:r>
      <w:r w:rsidRPr="00F61C2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ข้อสมมตินี้ได้ถูกใช้เพื่อการวิเคราะห์หน่วยสินทรัพย์ที่ก่อให้เกิดเงินสดภายในส่วนงานธุรกิจ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0AD43141" w14:textId="77777777" w:rsidR="00345273" w:rsidRPr="00F61C23" w:rsidRDefault="00345273" w:rsidP="005A6BE1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097243F0" w14:textId="5DEFA025" w:rsidR="00345273" w:rsidRPr="00F61C23" w:rsidRDefault="00345273" w:rsidP="005A6BE1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F61C23">
        <w:rPr>
          <w:rFonts w:ascii="Angsana New" w:eastAsia="Calibri" w:hAnsi="Angsana New"/>
          <w:sz w:val="30"/>
          <w:szCs w:val="30"/>
          <w:cs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คิดลดที่ใช้เป็นอัตราก่อนหักภาษีที่สะท้อนถึงความเสี่ยงซึ่งเป็นลักษณะเฉพาะที่เกี่ยวข้องกับส่วนงานนั้น</w:t>
      </w:r>
      <w:r w:rsidR="00B60682" w:rsidRPr="00F61C23">
        <w:rPr>
          <w:rFonts w:ascii="Angsana New" w:eastAsia="Calibri" w:hAnsi="Angsana New"/>
          <w:sz w:val="30"/>
          <w:szCs w:val="30"/>
          <w:cs/>
        </w:rPr>
        <w:t xml:space="preserve"> </w:t>
      </w:r>
      <w:r w:rsidR="004306B4" w:rsidRPr="00F61C23">
        <w:rPr>
          <w:rFonts w:ascii="Angsana New" w:eastAsia="Calibri" w:hAnsi="Angsana New"/>
          <w:sz w:val="30"/>
          <w:szCs w:val="30"/>
          <w:cs/>
        </w:rPr>
        <w:t>ๆ</w:t>
      </w:r>
    </w:p>
    <w:p w14:paraId="7FA4FFF0" w14:textId="77777777" w:rsidR="00C27B14" w:rsidRPr="00F61C23" w:rsidRDefault="00C27B14" w:rsidP="005A6BE1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48F8BF34" w14:textId="77777777" w:rsidR="001260FB" w:rsidRPr="00F61C23" w:rsidRDefault="001260FB" w:rsidP="005A6BE1">
      <w:pPr>
        <w:spacing w:line="240" w:lineRule="auto"/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F61C23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09CC00C4" w14:textId="77777777" w:rsidR="001260FB" w:rsidRPr="00F61C23" w:rsidRDefault="001260FB" w:rsidP="005A6BE1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72460EA1" w14:textId="4C286386" w:rsidR="00251B81" w:rsidRPr="00F61C23" w:rsidRDefault="002B51CB" w:rsidP="005A6BE1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F61C23">
        <w:rPr>
          <w:rFonts w:ascii="Angsana New" w:eastAsia="Calibri" w:hAnsi="Angsana New"/>
          <w:sz w:val="30"/>
          <w:szCs w:val="30"/>
          <w:cs/>
        </w:rPr>
        <w:t>หากข้อสมมติ</w:t>
      </w:r>
      <w:r w:rsidR="00251B81" w:rsidRPr="00F61C23">
        <w:rPr>
          <w:rFonts w:ascii="Angsana New" w:eastAsia="Calibri" w:hAnsi="Angsana New"/>
          <w:sz w:val="30"/>
          <w:szCs w:val="30"/>
          <w:cs/>
        </w:rPr>
        <w:t xml:space="preserve">ในการทดสอบการด้อยค่าของค่าความนิยมเปลี่ยนไป โดยประมาณการอัตราการเติบโตลดลงร้อยละ </w:t>
      </w:r>
      <w:r w:rsidR="00A453AA" w:rsidRPr="00F61C23">
        <w:rPr>
          <w:rFonts w:ascii="Angsana New" w:eastAsia="Calibri" w:hAnsi="Angsana New"/>
          <w:sz w:val="30"/>
          <w:szCs w:val="30"/>
        </w:rPr>
        <w:t>1</w:t>
      </w:r>
      <w:r w:rsidR="00251B81" w:rsidRPr="00F61C23">
        <w:rPr>
          <w:rFonts w:ascii="Angsana New" w:eastAsia="Calibri" w:hAnsi="Angsana New"/>
          <w:sz w:val="30"/>
          <w:szCs w:val="30"/>
          <w:cs/>
        </w:rPr>
        <w:t xml:space="preserve"> ต่อปี หร</w:t>
      </w:r>
      <w:r w:rsidRPr="00F61C23">
        <w:rPr>
          <w:rFonts w:ascii="Angsana New" w:eastAsia="Calibri" w:hAnsi="Angsana New"/>
          <w:sz w:val="30"/>
          <w:szCs w:val="30"/>
          <w:cs/>
        </w:rPr>
        <w:t xml:space="preserve">ืออัตราคิดลดเพิ่มขึ้นร้อยละ </w:t>
      </w:r>
      <w:r w:rsidR="00A453AA" w:rsidRPr="00F61C23">
        <w:rPr>
          <w:rFonts w:ascii="Angsana New" w:eastAsia="Calibri" w:hAnsi="Angsana New"/>
          <w:sz w:val="30"/>
          <w:szCs w:val="30"/>
        </w:rPr>
        <w:t>1</w:t>
      </w:r>
      <w:r w:rsidR="00251B81" w:rsidRPr="00F61C23">
        <w:rPr>
          <w:rFonts w:ascii="Angsana New" w:eastAsia="Calibri" w:hAnsi="Angsana New"/>
          <w:sz w:val="30"/>
          <w:szCs w:val="30"/>
          <w:cs/>
        </w:rPr>
        <w:t xml:space="preserve"> ต่อปี ก็จะยังคงไม่มีค่าเผื่อการด้อยค่าของค่าความนิยม </w:t>
      </w:r>
      <w:r w:rsidR="00B60682" w:rsidRPr="00F61C23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04AC35DF" w14:textId="77777777" w:rsidR="00251B81" w:rsidRPr="00F61C23" w:rsidRDefault="00251B81" w:rsidP="00C444A7">
      <w:pPr>
        <w:ind w:left="540"/>
        <w:jc w:val="thaiDistribute"/>
        <w:rPr>
          <w:rFonts w:ascii="Angsana New" w:eastAsia="Calibri" w:hAnsi="Angsana New"/>
          <w:sz w:val="30"/>
          <w:szCs w:val="30"/>
          <w:cs/>
        </w:rPr>
        <w:sectPr w:rsidR="00251B81" w:rsidRPr="00F61C23" w:rsidSect="00C444A7">
          <w:pgSz w:w="11906" w:h="16838" w:code="9"/>
          <w:pgMar w:top="1440" w:right="1196" w:bottom="720" w:left="1080" w:header="709" w:footer="578" w:gutter="0"/>
          <w:cols w:space="720"/>
        </w:sectPr>
      </w:pPr>
    </w:p>
    <w:p w14:paraId="5D9B5765" w14:textId="2904221B" w:rsidR="00E74397" w:rsidRPr="00F61C23" w:rsidRDefault="00E74397" w:rsidP="004956B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540"/>
        <w:jc w:val="thaiDistribute"/>
        <w:rPr>
          <w:rFonts w:ascii="Angsana New" w:hAnsi="Angsana New"/>
          <w:bCs/>
          <w:sz w:val="30"/>
          <w:szCs w:val="30"/>
        </w:rPr>
      </w:pPr>
      <w:r w:rsidRPr="00F61C23">
        <w:rPr>
          <w:rFonts w:ascii="Angsana New" w:hAnsi="Angsana New"/>
          <w:bCs/>
          <w:sz w:val="30"/>
          <w:szCs w:val="30"/>
          <w:cs/>
        </w:rPr>
        <w:t>สินทรัพย์ไม่มีตัวตน</w:t>
      </w:r>
      <w:r w:rsidR="009F4C12">
        <w:rPr>
          <w:rFonts w:ascii="Angsana New" w:hAnsi="Angsana New" w:hint="cs"/>
          <w:bCs/>
          <w:sz w:val="30"/>
          <w:szCs w:val="30"/>
          <w:cs/>
        </w:rPr>
        <w:t>อื่น</w:t>
      </w:r>
    </w:p>
    <w:p w14:paraId="2B749E0D" w14:textId="77777777" w:rsidR="00E74397" w:rsidRPr="00F61C23" w:rsidRDefault="00E74397" w:rsidP="00E743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14130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4410"/>
        <w:gridCol w:w="1800"/>
        <w:gridCol w:w="270"/>
        <w:gridCol w:w="1800"/>
        <w:gridCol w:w="270"/>
        <w:gridCol w:w="1710"/>
        <w:gridCol w:w="270"/>
        <w:gridCol w:w="1710"/>
        <w:gridCol w:w="270"/>
        <w:gridCol w:w="1620"/>
      </w:tblGrid>
      <w:tr w:rsidR="009964E9" w:rsidRPr="00F61C23" w14:paraId="29DDB2E6" w14:textId="77777777" w:rsidTr="00B77E63">
        <w:trPr>
          <w:tblHeader/>
        </w:trPr>
        <w:tc>
          <w:tcPr>
            <w:tcW w:w="4410" w:type="dxa"/>
            <w:shd w:val="clear" w:color="auto" w:fill="auto"/>
          </w:tcPr>
          <w:p w14:paraId="33E022D4" w14:textId="77777777" w:rsidR="009964E9" w:rsidRPr="00F61C23" w:rsidRDefault="009964E9" w:rsidP="0099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20" w:type="dxa"/>
            <w:gridSpan w:val="9"/>
          </w:tcPr>
          <w:p w14:paraId="38A4EB25" w14:textId="77777777" w:rsidR="009964E9" w:rsidRPr="00F61C23" w:rsidRDefault="009964E9" w:rsidP="0099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D12D6" w:rsidRPr="00F61C23" w14:paraId="49E3160D" w14:textId="77777777" w:rsidTr="00B77E63">
        <w:trPr>
          <w:tblHeader/>
        </w:trPr>
        <w:tc>
          <w:tcPr>
            <w:tcW w:w="4410" w:type="dxa"/>
          </w:tcPr>
          <w:p w14:paraId="3924EDD5" w14:textId="77777777" w:rsidR="00A23D84" w:rsidRPr="00F61C23" w:rsidRDefault="00A23D84" w:rsidP="0099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8C4DAC5" w14:textId="77777777" w:rsidR="00A23D84" w:rsidRPr="00F61C23" w:rsidRDefault="00A23D84" w:rsidP="0099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270" w:type="dxa"/>
            <w:vAlign w:val="bottom"/>
          </w:tcPr>
          <w:p w14:paraId="1309A1F8" w14:textId="77777777" w:rsidR="00A23D84" w:rsidRPr="00F61C23" w:rsidRDefault="00A23D84" w:rsidP="0099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39757DF" w14:textId="77777777" w:rsidR="00A23D84" w:rsidRPr="00F61C23" w:rsidRDefault="00A23D84" w:rsidP="0099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สิทธิในสัญญาการประกอบธุรกิจสถานีบริการก๊าซธรรมชาติ</w:t>
            </w:r>
          </w:p>
        </w:tc>
        <w:tc>
          <w:tcPr>
            <w:tcW w:w="270" w:type="dxa"/>
          </w:tcPr>
          <w:p w14:paraId="1012E95F" w14:textId="77777777" w:rsidR="00A23D84" w:rsidRPr="00F61C23" w:rsidRDefault="00A23D84" w:rsidP="0099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5E8488E4" w14:textId="56B65C02" w:rsidR="00A23D84" w:rsidRPr="00F61C23" w:rsidRDefault="00A23D84" w:rsidP="00B77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สิทธิในการขายไฟฟ้า</w:t>
            </w:r>
          </w:p>
        </w:tc>
        <w:tc>
          <w:tcPr>
            <w:tcW w:w="270" w:type="dxa"/>
            <w:vAlign w:val="bottom"/>
          </w:tcPr>
          <w:p w14:paraId="1D848865" w14:textId="77777777" w:rsidR="00A23D84" w:rsidRPr="00F61C23" w:rsidRDefault="00A23D84" w:rsidP="0099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0713DF2" w14:textId="77777777" w:rsidR="00A23D84" w:rsidRPr="00F61C23" w:rsidRDefault="00A23D84" w:rsidP="0099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สินทรัพย์ไม่มีตัวตนจากการพัฒนาผลิตภัณฑ์</w:t>
            </w:r>
          </w:p>
        </w:tc>
        <w:tc>
          <w:tcPr>
            <w:tcW w:w="270" w:type="dxa"/>
            <w:vAlign w:val="bottom"/>
          </w:tcPr>
          <w:p w14:paraId="136229AF" w14:textId="77777777" w:rsidR="00A23D84" w:rsidRPr="00F61C23" w:rsidRDefault="00A23D84" w:rsidP="0099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D8212E1" w14:textId="77777777" w:rsidR="00A23D84" w:rsidRPr="00F61C23" w:rsidRDefault="00A23D84" w:rsidP="0099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21B3C3F" w14:textId="77777777" w:rsidR="00A23D84" w:rsidRPr="00F61C23" w:rsidRDefault="00A23D84" w:rsidP="0099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DD12D6" w:rsidRPr="00F61C23" w14:paraId="4531EA12" w14:textId="77777777" w:rsidTr="00B77E63">
        <w:trPr>
          <w:tblHeader/>
        </w:trPr>
        <w:tc>
          <w:tcPr>
            <w:tcW w:w="4410" w:type="dxa"/>
          </w:tcPr>
          <w:p w14:paraId="5A8C9A6A" w14:textId="77777777" w:rsidR="00DD12D6" w:rsidRPr="00F61C23" w:rsidRDefault="00DD12D6" w:rsidP="0099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20" w:type="dxa"/>
            <w:gridSpan w:val="9"/>
            <w:vAlign w:val="bottom"/>
          </w:tcPr>
          <w:p w14:paraId="04016951" w14:textId="4E1B9DCF" w:rsidR="00DD12D6" w:rsidRPr="00F61C23" w:rsidRDefault="00DD12D6" w:rsidP="00996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12D6" w:rsidRPr="00F61C23" w14:paraId="0B8D8758" w14:textId="77777777" w:rsidTr="00B77E63">
        <w:tc>
          <w:tcPr>
            <w:tcW w:w="4410" w:type="dxa"/>
          </w:tcPr>
          <w:p w14:paraId="3977203B" w14:textId="77777777" w:rsidR="00A23D84" w:rsidRPr="00F61C23" w:rsidRDefault="00A23D8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0" w:type="dxa"/>
          </w:tcPr>
          <w:p w14:paraId="2A1C3D0B" w14:textId="77777777" w:rsidR="00A23D84" w:rsidRPr="00F61C23" w:rsidRDefault="00A23D8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5E9F06" w14:textId="77777777" w:rsidR="00A23D84" w:rsidRPr="00F61C23" w:rsidRDefault="00A23D8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1075C5C" w14:textId="77777777" w:rsidR="00A23D84" w:rsidRPr="00F61C23" w:rsidRDefault="00A23D8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6EEB39" w14:textId="77777777" w:rsidR="00A23D84" w:rsidRPr="00F61C23" w:rsidRDefault="00A23D8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442AD38" w14:textId="77777777" w:rsidR="00A23D84" w:rsidRPr="00F61C23" w:rsidRDefault="00A23D8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FC1592" w14:textId="77777777" w:rsidR="00A23D84" w:rsidRPr="00F61C23" w:rsidRDefault="00A23D8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DD46A7C" w14:textId="77777777" w:rsidR="00A23D84" w:rsidRPr="00F61C23" w:rsidRDefault="00A23D8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061F31" w14:textId="77777777" w:rsidR="00A23D84" w:rsidRPr="00F61C23" w:rsidRDefault="00A23D8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B154F3C" w14:textId="77777777" w:rsidR="00A23D84" w:rsidRPr="00F61C23" w:rsidRDefault="00A23D8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1F92" w:rsidRPr="00F61C23" w14:paraId="54231D03" w14:textId="77777777" w:rsidTr="00B77E63">
        <w:tc>
          <w:tcPr>
            <w:tcW w:w="4410" w:type="dxa"/>
            <w:shd w:val="clear" w:color="auto" w:fill="auto"/>
          </w:tcPr>
          <w:p w14:paraId="4F8DE694" w14:textId="08C8997A" w:rsidR="00BF1F92" w:rsidRPr="00F61C23" w:rsidRDefault="00BF1F92" w:rsidP="00BF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A453AA" w:rsidRPr="00F61C23">
              <w:rPr>
                <w:rFonts w:ascii="Angsana New" w:hAnsi="Angsana New"/>
                <w:sz w:val="30"/>
                <w:szCs w:val="30"/>
              </w:rPr>
              <w:t>1</w:t>
            </w:r>
            <w:r w:rsidRPr="00F61C2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A453AA" w:rsidRPr="00F61C2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0" w:type="dxa"/>
            <w:vAlign w:val="bottom"/>
          </w:tcPr>
          <w:p w14:paraId="11D38AAB" w14:textId="4BE72C4E" w:rsidR="00BF1F92" w:rsidRPr="00F61C23" w:rsidRDefault="00A453AA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BF1F92"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092</w:t>
            </w:r>
          </w:p>
        </w:tc>
        <w:tc>
          <w:tcPr>
            <w:tcW w:w="270" w:type="dxa"/>
          </w:tcPr>
          <w:p w14:paraId="7B7B7FDC" w14:textId="77777777" w:rsidR="00BF1F92" w:rsidRPr="00F61C23" w:rsidRDefault="00BF1F92" w:rsidP="00BF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BE50E89" w14:textId="10477A01" w:rsidR="00BF1F92" w:rsidRPr="00F61C23" w:rsidRDefault="00A453AA" w:rsidP="00BF1F92">
            <w:pPr>
              <w:pStyle w:val="acctfourfigures"/>
              <w:tabs>
                <w:tab w:val="clear" w:pos="765"/>
                <w:tab w:val="decimal" w:pos="1479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119</w:t>
            </w:r>
            <w:r w:rsidR="00BF1F92"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570</w:t>
            </w:r>
          </w:p>
        </w:tc>
        <w:tc>
          <w:tcPr>
            <w:tcW w:w="270" w:type="dxa"/>
          </w:tcPr>
          <w:p w14:paraId="2D6B821A" w14:textId="77777777" w:rsidR="00BF1F92" w:rsidRPr="00F61C23" w:rsidRDefault="00BF1F92" w:rsidP="00BF1F92">
            <w:pPr>
              <w:pStyle w:val="acctfourfigures"/>
              <w:tabs>
                <w:tab w:val="clear" w:pos="765"/>
              </w:tabs>
              <w:spacing w:line="240" w:lineRule="atLeast"/>
              <w:ind w:left="-108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06ADB3E" w14:textId="78CBB839" w:rsidR="00BF1F92" w:rsidRPr="00F61C23" w:rsidRDefault="00A453AA" w:rsidP="00BF1F92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BF1F92"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6E698B0C" w14:textId="77777777" w:rsidR="00BF1F92" w:rsidRPr="00F61C23" w:rsidRDefault="00BF1F92" w:rsidP="00BF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2084E08" w14:textId="64DFCD5B" w:rsidR="00BF1F92" w:rsidRPr="00F61C23" w:rsidRDefault="00A453AA" w:rsidP="00BF1F92">
            <w:pPr>
              <w:pStyle w:val="acctfourfigures"/>
              <w:tabs>
                <w:tab w:val="clear" w:pos="765"/>
                <w:tab w:val="decimal" w:pos="1389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="00BF1F92"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768</w:t>
            </w:r>
          </w:p>
        </w:tc>
        <w:tc>
          <w:tcPr>
            <w:tcW w:w="270" w:type="dxa"/>
          </w:tcPr>
          <w:p w14:paraId="73A680B7" w14:textId="77777777" w:rsidR="00BF1F92" w:rsidRPr="00F61C23" w:rsidRDefault="00BF1F92" w:rsidP="00BF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442722E" w14:textId="4338A1A1" w:rsidR="00BF1F92" w:rsidRPr="00F61C23" w:rsidRDefault="00A453AA" w:rsidP="00D944C2">
            <w:pPr>
              <w:pStyle w:val="acctfourfigures"/>
              <w:tabs>
                <w:tab w:val="clear" w:pos="765"/>
                <w:tab w:val="decimal" w:pos="1303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187</w:t>
            </w:r>
            <w:r w:rsidR="00BF1F92"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430</w:t>
            </w:r>
          </w:p>
        </w:tc>
      </w:tr>
      <w:tr w:rsidR="00BF1F92" w:rsidRPr="00F61C23" w14:paraId="44D7FC7D" w14:textId="77777777" w:rsidTr="00B77E63">
        <w:tc>
          <w:tcPr>
            <w:tcW w:w="4410" w:type="dxa"/>
            <w:shd w:val="clear" w:color="auto" w:fill="auto"/>
          </w:tcPr>
          <w:p w14:paraId="66EB5D4F" w14:textId="629703B4" w:rsidR="00BF1F92" w:rsidRPr="00F61C23" w:rsidRDefault="00BF1F92" w:rsidP="00BF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00" w:type="dxa"/>
            <w:vAlign w:val="bottom"/>
          </w:tcPr>
          <w:p w14:paraId="6E677F9B" w14:textId="73338698" w:rsidR="00BF1F92" w:rsidRPr="00F61C23" w:rsidRDefault="00A453AA" w:rsidP="00BF1F92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873</w:t>
            </w:r>
          </w:p>
        </w:tc>
        <w:tc>
          <w:tcPr>
            <w:tcW w:w="270" w:type="dxa"/>
          </w:tcPr>
          <w:p w14:paraId="13974A55" w14:textId="77777777" w:rsidR="00BF1F92" w:rsidRPr="00F61C23" w:rsidRDefault="00BF1F92" w:rsidP="00BF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E0B5D72" w14:textId="48757CC3" w:rsidR="00BF1F92" w:rsidRPr="00F61C23" w:rsidRDefault="00BF1F92" w:rsidP="00BF1F9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0CAB98" w14:textId="77777777" w:rsidR="00BF1F92" w:rsidRPr="00F61C23" w:rsidRDefault="00BF1F92" w:rsidP="00BF1F92">
            <w:pPr>
              <w:pStyle w:val="acctfourfigures"/>
              <w:tabs>
                <w:tab w:val="clear" w:pos="765"/>
              </w:tabs>
              <w:spacing w:line="240" w:lineRule="atLeast"/>
              <w:ind w:left="-108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21F9D24" w14:textId="5E402439" w:rsidR="00BF1F92" w:rsidRPr="00F61C23" w:rsidRDefault="00BF1F92" w:rsidP="00BF1F9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670" w:right="-10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DC4D64" w14:textId="77777777" w:rsidR="00BF1F92" w:rsidRPr="00F61C23" w:rsidRDefault="00BF1F92" w:rsidP="00BF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B91AA9B" w14:textId="5DBA8150" w:rsidR="00BF1F92" w:rsidRPr="00F61C23" w:rsidRDefault="00BF1F92" w:rsidP="00BF1F9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670" w:right="101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4AB568" w14:textId="77777777" w:rsidR="00BF1F92" w:rsidRPr="00F61C23" w:rsidRDefault="00BF1F92" w:rsidP="00BF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31E19FE" w14:textId="7EE07CB6" w:rsidR="00BF1F92" w:rsidRPr="00F61C23" w:rsidRDefault="00A453AA" w:rsidP="00D944C2">
            <w:pPr>
              <w:pStyle w:val="acctfourfigures"/>
              <w:tabs>
                <w:tab w:val="clear" w:pos="765"/>
                <w:tab w:val="decimal" w:pos="1303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873</w:t>
            </w:r>
          </w:p>
        </w:tc>
      </w:tr>
      <w:tr w:rsidR="00BF1F92" w:rsidRPr="00F61C23" w14:paraId="2A3D67E4" w14:textId="77777777" w:rsidTr="00B77E63">
        <w:tc>
          <w:tcPr>
            <w:tcW w:w="4410" w:type="dxa"/>
            <w:shd w:val="clear" w:color="auto" w:fill="auto"/>
          </w:tcPr>
          <w:p w14:paraId="621CCECF" w14:textId="77777777" w:rsidR="00BF1F92" w:rsidRPr="00F61C23" w:rsidRDefault="00BF1F92" w:rsidP="00BF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0" w:type="dxa"/>
            <w:vAlign w:val="bottom"/>
          </w:tcPr>
          <w:p w14:paraId="0636C96C" w14:textId="4E3444D5" w:rsidR="00BF1F92" w:rsidRPr="00F61C23" w:rsidRDefault="00BF1F92" w:rsidP="00BF1F92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(</w:t>
            </w:r>
            <w:r w:rsidR="00A453AA" w:rsidRPr="00F61C23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  <w:r w:rsidRPr="00F61C2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ED9EF20" w14:textId="77777777" w:rsidR="00BF1F92" w:rsidRPr="00F61C23" w:rsidRDefault="00BF1F92" w:rsidP="00BF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9B795FD" w14:textId="2568F2AB" w:rsidR="00BF1F92" w:rsidRPr="00F61C23" w:rsidRDefault="00BF1F92" w:rsidP="00BF1F9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01CC05" w14:textId="77777777" w:rsidR="00BF1F92" w:rsidRPr="00F61C23" w:rsidRDefault="00BF1F92" w:rsidP="00BF1F92">
            <w:pPr>
              <w:pStyle w:val="acctfourfigures"/>
              <w:tabs>
                <w:tab w:val="clear" w:pos="765"/>
              </w:tabs>
              <w:spacing w:line="240" w:lineRule="atLeast"/>
              <w:ind w:left="-108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6FCD619" w14:textId="15994CE5" w:rsidR="00BF1F92" w:rsidRPr="00F61C23" w:rsidRDefault="00BF1F92" w:rsidP="00BF1F9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670" w:right="-10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AE67B5" w14:textId="77777777" w:rsidR="00BF1F92" w:rsidRPr="00F61C23" w:rsidRDefault="00BF1F92" w:rsidP="00BF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9CD5071" w14:textId="5036C4A8" w:rsidR="00BF1F92" w:rsidRPr="00F61C23" w:rsidRDefault="00BF1F92" w:rsidP="00BF1F92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670" w:right="101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93AFAE" w14:textId="77777777" w:rsidR="00BF1F92" w:rsidRPr="00F61C23" w:rsidRDefault="00BF1F92" w:rsidP="00BF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C7A4888" w14:textId="59C88006" w:rsidR="00BF1F92" w:rsidRPr="00F61C23" w:rsidRDefault="00BF1F92" w:rsidP="00D944C2">
            <w:pPr>
              <w:pStyle w:val="acctfourfigures"/>
              <w:tabs>
                <w:tab w:val="clear" w:pos="765"/>
                <w:tab w:val="decimal" w:pos="1303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(</w:t>
            </w:r>
            <w:r w:rsidR="00A453AA" w:rsidRPr="00F61C23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  <w:r w:rsidRPr="00F61C2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F1F92" w:rsidRPr="00F61C23" w14:paraId="420F7C88" w14:textId="77777777" w:rsidTr="00B77E63">
        <w:tc>
          <w:tcPr>
            <w:tcW w:w="4410" w:type="dxa"/>
            <w:shd w:val="clear" w:color="auto" w:fill="auto"/>
          </w:tcPr>
          <w:p w14:paraId="10C7719E" w14:textId="21C67D29" w:rsidR="00BF1F92" w:rsidRPr="00F61C23" w:rsidRDefault="00BF1F92" w:rsidP="00BF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453AA" w:rsidRPr="00F61C2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A453AA" w:rsidRPr="00F61C23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="00A453AA" w:rsidRPr="00F61C2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A453AA" w:rsidRPr="00F61C23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E5E816E" w14:textId="520508C9" w:rsidR="00BF1F92" w:rsidRPr="00F61C23" w:rsidRDefault="00A453AA" w:rsidP="00BF1F92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08"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</w:t>
            </w:r>
            <w:r w:rsidR="00BF1F92" w:rsidRPr="00F61C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910</w:t>
            </w:r>
          </w:p>
        </w:tc>
        <w:tc>
          <w:tcPr>
            <w:tcW w:w="270" w:type="dxa"/>
          </w:tcPr>
          <w:p w14:paraId="1A983A4C" w14:textId="77777777" w:rsidR="00BF1F92" w:rsidRPr="00F61C23" w:rsidRDefault="00BF1F92" w:rsidP="00BF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D012736" w14:textId="0358F90D" w:rsidR="00BF1F92" w:rsidRPr="00F61C23" w:rsidRDefault="00A453AA" w:rsidP="00BF1F92">
            <w:pPr>
              <w:pStyle w:val="acctfourfigures"/>
              <w:tabs>
                <w:tab w:val="clear" w:pos="765"/>
                <w:tab w:val="decimal" w:pos="1479"/>
              </w:tabs>
              <w:spacing w:line="240" w:lineRule="atLeast"/>
              <w:ind w:left="-108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119</w:t>
            </w:r>
            <w:r w:rsidR="00BF1F92" w:rsidRPr="00F61C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570</w:t>
            </w:r>
          </w:p>
        </w:tc>
        <w:tc>
          <w:tcPr>
            <w:tcW w:w="270" w:type="dxa"/>
          </w:tcPr>
          <w:p w14:paraId="104A25E7" w14:textId="77777777" w:rsidR="00BF1F92" w:rsidRPr="00F61C23" w:rsidRDefault="00BF1F92" w:rsidP="00BF1F92">
            <w:pPr>
              <w:pStyle w:val="acctfourfigures"/>
              <w:tabs>
                <w:tab w:val="clear" w:pos="765"/>
              </w:tabs>
              <w:spacing w:line="240" w:lineRule="atLeast"/>
              <w:ind w:left="-108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79CB5E2" w14:textId="780248E6" w:rsidR="00BF1F92" w:rsidRPr="00F61C23" w:rsidRDefault="00A453AA" w:rsidP="00BF1F92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</w:t>
            </w:r>
            <w:r w:rsidR="00BF1F92" w:rsidRPr="00F61C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21FA63F6" w14:textId="77777777" w:rsidR="00BF1F92" w:rsidRPr="00F61C23" w:rsidRDefault="00BF1F92" w:rsidP="00BF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DD9AB70" w14:textId="4FCD5A1C" w:rsidR="00BF1F92" w:rsidRPr="00F61C23" w:rsidRDefault="00A453AA" w:rsidP="00BF1F92">
            <w:pPr>
              <w:pStyle w:val="acctfourfigures"/>
              <w:tabs>
                <w:tab w:val="clear" w:pos="765"/>
                <w:tab w:val="decimal" w:pos="1389"/>
              </w:tabs>
              <w:spacing w:line="240" w:lineRule="atLeast"/>
              <w:ind w:left="-108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</w:t>
            </w:r>
            <w:r w:rsidR="00BF1F92" w:rsidRPr="00F61C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768</w:t>
            </w:r>
          </w:p>
        </w:tc>
        <w:tc>
          <w:tcPr>
            <w:tcW w:w="270" w:type="dxa"/>
          </w:tcPr>
          <w:p w14:paraId="42929DB6" w14:textId="77777777" w:rsidR="00BF1F92" w:rsidRPr="00F61C23" w:rsidRDefault="00BF1F92" w:rsidP="00BF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803BA50" w14:textId="61071203" w:rsidR="00BF1F92" w:rsidRPr="00F61C23" w:rsidRDefault="00A453AA" w:rsidP="00D944C2">
            <w:pPr>
              <w:pStyle w:val="acctfourfigures"/>
              <w:tabs>
                <w:tab w:val="clear" w:pos="765"/>
                <w:tab w:val="decimal" w:pos="1303"/>
              </w:tabs>
              <w:spacing w:line="240" w:lineRule="atLeast"/>
              <w:ind w:left="-108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188</w:t>
            </w:r>
            <w:r w:rsidR="00BF1F92" w:rsidRPr="00F61C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248</w:t>
            </w:r>
          </w:p>
        </w:tc>
      </w:tr>
      <w:tr w:rsidR="00DD12D6" w:rsidRPr="00F61C23" w14:paraId="4C664FA1" w14:textId="77777777" w:rsidTr="00B77E63">
        <w:tc>
          <w:tcPr>
            <w:tcW w:w="4410" w:type="dxa"/>
          </w:tcPr>
          <w:p w14:paraId="672955C7" w14:textId="77777777" w:rsidR="00A23D84" w:rsidRPr="00F61C23" w:rsidRDefault="00A23D8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0" w:type="dxa"/>
            <w:vAlign w:val="bottom"/>
          </w:tcPr>
          <w:p w14:paraId="37CCB478" w14:textId="5775EE00" w:rsidR="00A23D84" w:rsidRPr="00F61C23" w:rsidRDefault="00096443" w:rsidP="001D6A9F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41</w:t>
            </w:r>
            <w:r w:rsidR="0078376D" w:rsidRPr="00F61C2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3343F21" w14:textId="77777777" w:rsidR="00A23D84" w:rsidRPr="00F61C23" w:rsidRDefault="00A23D8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6669F2B" w14:textId="79AD4FA5" w:rsidR="00A23D84" w:rsidRPr="00F61C23" w:rsidRDefault="00096443" w:rsidP="003871C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F507B7" w14:textId="77777777" w:rsidR="00A23D84" w:rsidRPr="00F61C23" w:rsidRDefault="00A23D84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835E22D" w14:textId="3BD6B2A9" w:rsidR="00A23D84" w:rsidRPr="00F61C23" w:rsidRDefault="00096443" w:rsidP="00382E05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670" w:right="-10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32CB5D" w14:textId="77777777" w:rsidR="00A23D84" w:rsidRPr="00F61C23" w:rsidRDefault="00A23D8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5B081BC" w14:textId="1DA873E9" w:rsidR="00A23D84" w:rsidRPr="00F61C23" w:rsidRDefault="00096443" w:rsidP="003871C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670" w:right="101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6DBFB1" w14:textId="77777777" w:rsidR="00A23D84" w:rsidRPr="00F61C23" w:rsidRDefault="00A23D84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EA1B33E" w14:textId="62384965" w:rsidR="00A23D84" w:rsidRPr="00F61C23" w:rsidRDefault="00096443" w:rsidP="00D944C2">
            <w:pPr>
              <w:pStyle w:val="acctfourfigures"/>
              <w:tabs>
                <w:tab w:val="clear" w:pos="765"/>
                <w:tab w:val="decimal" w:pos="1303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41</w:t>
            </w:r>
            <w:r w:rsidR="0078376D" w:rsidRPr="00F61C2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50966" w:rsidRPr="00F61C23" w14:paraId="38CE843C" w14:textId="77777777" w:rsidTr="00B77E63">
        <w:tc>
          <w:tcPr>
            <w:tcW w:w="4410" w:type="dxa"/>
          </w:tcPr>
          <w:p w14:paraId="0C09A1F1" w14:textId="77777777" w:rsidR="00350966" w:rsidRPr="00F61C23" w:rsidRDefault="00350966" w:rsidP="0035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00" w:type="dxa"/>
            <w:vAlign w:val="bottom"/>
          </w:tcPr>
          <w:p w14:paraId="689654D8" w14:textId="246487E7" w:rsidR="00350966" w:rsidRPr="00F61C23" w:rsidRDefault="00350966" w:rsidP="00350966">
            <w:pPr>
              <w:pStyle w:val="acctfourfigures"/>
              <w:tabs>
                <w:tab w:val="clear" w:pos="765"/>
                <w:tab w:val="decimal" w:pos="1479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(52)</w:t>
            </w:r>
          </w:p>
        </w:tc>
        <w:tc>
          <w:tcPr>
            <w:tcW w:w="270" w:type="dxa"/>
          </w:tcPr>
          <w:p w14:paraId="6A41C872" w14:textId="77777777" w:rsidR="00350966" w:rsidRPr="00F61C23" w:rsidRDefault="00350966" w:rsidP="0035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8B39F6B" w14:textId="08D55CE3" w:rsidR="00350966" w:rsidRPr="00F61C23" w:rsidRDefault="00350966" w:rsidP="00350966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F7BC31" w14:textId="77777777" w:rsidR="00350966" w:rsidRPr="00F61C23" w:rsidRDefault="00350966" w:rsidP="00350966">
            <w:pPr>
              <w:pStyle w:val="acctfourfigures"/>
              <w:tabs>
                <w:tab w:val="clear" w:pos="765"/>
              </w:tabs>
              <w:spacing w:line="240" w:lineRule="atLeast"/>
              <w:ind w:left="-108"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3FB6211" w14:textId="3690BEBC" w:rsidR="00350966" w:rsidRPr="00F61C23" w:rsidRDefault="00350966" w:rsidP="0035096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670" w:right="-10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EDFDD8" w14:textId="77777777" w:rsidR="00350966" w:rsidRPr="00F61C23" w:rsidRDefault="00350966" w:rsidP="0035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E300EE0" w14:textId="62736784" w:rsidR="00350966" w:rsidRPr="00F61C23" w:rsidRDefault="00350966" w:rsidP="00350966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670" w:right="101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B78530" w14:textId="77777777" w:rsidR="00350966" w:rsidRPr="00F61C23" w:rsidRDefault="00350966" w:rsidP="0035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DD7546C" w14:textId="3FBE6516" w:rsidR="00350966" w:rsidRPr="00F61C23" w:rsidRDefault="00350966" w:rsidP="00D944C2">
            <w:pPr>
              <w:pStyle w:val="acctfourfigures"/>
              <w:tabs>
                <w:tab w:val="clear" w:pos="765"/>
                <w:tab w:val="decimal" w:pos="1303"/>
              </w:tabs>
              <w:spacing w:line="240" w:lineRule="atLeast"/>
              <w:ind w:left="-108" w:right="101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(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  <w:r w:rsidRPr="00F61C2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50966" w:rsidRPr="00F61C23" w14:paraId="78D2DFD4" w14:textId="77777777" w:rsidTr="00B77E63">
        <w:tc>
          <w:tcPr>
            <w:tcW w:w="4410" w:type="dxa"/>
            <w:shd w:val="clear" w:color="auto" w:fill="auto"/>
          </w:tcPr>
          <w:p w14:paraId="65B3B2D5" w14:textId="6D66E4AD" w:rsidR="00350966" w:rsidRPr="00F61C23" w:rsidRDefault="00350966" w:rsidP="0035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E088B2" w14:textId="4CC4A47E" w:rsidR="00350966" w:rsidRPr="00F61C23" w:rsidRDefault="00350966" w:rsidP="00350966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08"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15,271</w:t>
            </w:r>
          </w:p>
        </w:tc>
        <w:tc>
          <w:tcPr>
            <w:tcW w:w="270" w:type="dxa"/>
          </w:tcPr>
          <w:p w14:paraId="75E8DD0B" w14:textId="77777777" w:rsidR="00350966" w:rsidRPr="00F61C23" w:rsidRDefault="00350966" w:rsidP="0035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174DAAC" w14:textId="56349F78" w:rsidR="00350966" w:rsidRPr="00F61C23" w:rsidRDefault="00350966" w:rsidP="00350966">
            <w:pPr>
              <w:pStyle w:val="acctfourfigures"/>
              <w:tabs>
                <w:tab w:val="clear" w:pos="765"/>
                <w:tab w:val="decimal" w:pos="1479"/>
              </w:tabs>
              <w:spacing w:line="240" w:lineRule="atLeast"/>
              <w:ind w:left="-108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119,570</w:t>
            </w:r>
          </w:p>
        </w:tc>
        <w:tc>
          <w:tcPr>
            <w:tcW w:w="270" w:type="dxa"/>
          </w:tcPr>
          <w:p w14:paraId="7AF5ACB5" w14:textId="77777777" w:rsidR="00350966" w:rsidRPr="00F61C23" w:rsidRDefault="00350966" w:rsidP="00350966">
            <w:pPr>
              <w:pStyle w:val="acctfourfigures"/>
              <w:tabs>
                <w:tab w:val="clear" w:pos="765"/>
              </w:tabs>
              <w:spacing w:line="240" w:lineRule="atLeast"/>
              <w:ind w:left="-108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F8CBF" w14:textId="1CF5D2E6" w:rsidR="00350966" w:rsidRPr="00F61C23" w:rsidRDefault="00350966" w:rsidP="00350966">
            <w:pPr>
              <w:pStyle w:val="acctfourfigures"/>
              <w:tabs>
                <w:tab w:val="clear" w:pos="765"/>
                <w:tab w:val="decimal" w:pos="142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25,000</w:t>
            </w:r>
          </w:p>
        </w:tc>
        <w:tc>
          <w:tcPr>
            <w:tcW w:w="270" w:type="dxa"/>
          </w:tcPr>
          <w:p w14:paraId="29F75D78" w14:textId="77777777" w:rsidR="00350966" w:rsidRPr="00F61C23" w:rsidRDefault="00350966" w:rsidP="0035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C99585" w14:textId="5FC38839" w:rsidR="00350966" w:rsidRPr="00F61C23" w:rsidRDefault="00350966" w:rsidP="00350966">
            <w:pPr>
              <w:pStyle w:val="acctfourfigures"/>
              <w:tabs>
                <w:tab w:val="clear" w:pos="765"/>
                <w:tab w:val="decimal" w:pos="1389"/>
              </w:tabs>
              <w:spacing w:line="240" w:lineRule="atLeast"/>
              <w:ind w:left="-108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28,768</w:t>
            </w:r>
          </w:p>
        </w:tc>
        <w:tc>
          <w:tcPr>
            <w:tcW w:w="270" w:type="dxa"/>
          </w:tcPr>
          <w:p w14:paraId="7D79C962" w14:textId="77777777" w:rsidR="00350966" w:rsidRPr="00F61C23" w:rsidRDefault="00350966" w:rsidP="0035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EF327" w14:textId="2EE74918" w:rsidR="00350966" w:rsidRPr="00F61C23" w:rsidRDefault="00350966" w:rsidP="00D944C2">
            <w:pPr>
              <w:pStyle w:val="acctfourfigures"/>
              <w:tabs>
                <w:tab w:val="clear" w:pos="765"/>
                <w:tab w:val="decimal" w:pos="1303"/>
              </w:tabs>
              <w:spacing w:line="240" w:lineRule="atLeast"/>
              <w:ind w:left="-108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188,609</w:t>
            </w:r>
          </w:p>
        </w:tc>
      </w:tr>
    </w:tbl>
    <w:p w14:paraId="02BAFF57" w14:textId="6333ADC9" w:rsidR="00882BDD" w:rsidRPr="00F61C23" w:rsidRDefault="00882BDD">
      <w:pPr>
        <w:rPr>
          <w:rFonts w:ascii="Angsana New" w:hAnsi="Angsana New"/>
          <w:cs/>
        </w:rPr>
      </w:pPr>
    </w:p>
    <w:p w14:paraId="509EF6A6" w14:textId="77777777" w:rsidR="00882BDD" w:rsidRPr="00F61C23" w:rsidRDefault="00882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  <w:r w:rsidRPr="00F61C23">
        <w:rPr>
          <w:rFonts w:ascii="Angsana New" w:hAnsi="Angsana New"/>
          <w:cs/>
        </w:rPr>
        <w:br w:type="page"/>
      </w:r>
    </w:p>
    <w:tbl>
      <w:tblPr>
        <w:tblW w:w="13680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3960"/>
        <w:gridCol w:w="270"/>
        <w:gridCol w:w="1800"/>
        <w:gridCol w:w="270"/>
        <w:gridCol w:w="1800"/>
        <w:gridCol w:w="270"/>
        <w:gridCol w:w="1710"/>
        <w:gridCol w:w="270"/>
        <w:gridCol w:w="1620"/>
        <w:gridCol w:w="270"/>
        <w:gridCol w:w="1440"/>
      </w:tblGrid>
      <w:tr w:rsidR="00677DC0" w:rsidRPr="00F61C23" w14:paraId="0BCD3C24" w14:textId="77777777" w:rsidTr="00677DC0">
        <w:tc>
          <w:tcPr>
            <w:tcW w:w="3960" w:type="dxa"/>
            <w:shd w:val="clear" w:color="auto" w:fill="auto"/>
          </w:tcPr>
          <w:p w14:paraId="0403CD26" w14:textId="77777777" w:rsidR="00677DC0" w:rsidRPr="00F61C23" w:rsidRDefault="00677DC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678CEB3" w14:textId="77777777" w:rsidR="00677DC0" w:rsidRPr="00F61C23" w:rsidRDefault="00677DC0" w:rsidP="00420406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450" w:type="dxa"/>
            <w:gridSpan w:val="9"/>
            <w:vAlign w:val="bottom"/>
          </w:tcPr>
          <w:p w14:paraId="5041EA7A" w14:textId="10BE7AC7" w:rsidR="00677DC0" w:rsidRPr="00F61C23" w:rsidRDefault="00677DC0" w:rsidP="00420406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77DC0" w:rsidRPr="00F61C23" w14:paraId="4F7AAA97" w14:textId="77777777" w:rsidTr="00677DC0">
        <w:tc>
          <w:tcPr>
            <w:tcW w:w="3960" w:type="dxa"/>
            <w:shd w:val="clear" w:color="auto" w:fill="auto"/>
          </w:tcPr>
          <w:p w14:paraId="2CB8A346" w14:textId="77777777" w:rsidR="00677DC0" w:rsidRPr="00F61C23" w:rsidRDefault="00677DC0" w:rsidP="0042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7B55ADB" w14:textId="77777777" w:rsidR="00677DC0" w:rsidRPr="00F61C23" w:rsidRDefault="00677DC0" w:rsidP="00B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425C723F" w14:textId="139EA1E4" w:rsidR="00677DC0" w:rsidRPr="00F61C23" w:rsidRDefault="00677DC0" w:rsidP="00B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270" w:type="dxa"/>
            <w:vAlign w:val="bottom"/>
          </w:tcPr>
          <w:p w14:paraId="6F97AF1B" w14:textId="77777777" w:rsidR="00677DC0" w:rsidRPr="00F61C23" w:rsidRDefault="00677DC0" w:rsidP="0042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9257EF1" w14:textId="6CCE92C5" w:rsidR="00677DC0" w:rsidRPr="00F61C23" w:rsidRDefault="00677DC0" w:rsidP="00B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สิทธิในสัญญาการประกอบธุรกิจสถานีบริการก๊าซธรรมชาติ</w:t>
            </w:r>
          </w:p>
        </w:tc>
        <w:tc>
          <w:tcPr>
            <w:tcW w:w="270" w:type="dxa"/>
          </w:tcPr>
          <w:p w14:paraId="1E83BF31" w14:textId="77777777" w:rsidR="00677DC0" w:rsidRPr="00F61C23" w:rsidRDefault="00677DC0" w:rsidP="00420406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F4A73E6" w14:textId="4BE174A5" w:rsidR="00677DC0" w:rsidRPr="00F61C23" w:rsidRDefault="00677DC0" w:rsidP="00B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สิทธิในการขายไฟฟ้า</w:t>
            </w:r>
          </w:p>
        </w:tc>
        <w:tc>
          <w:tcPr>
            <w:tcW w:w="270" w:type="dxa"/>
            <w:vAlign w:val="bottom"/>
          </w:tcPr>
          <w:p w14:paraId="264D01C4" w14:textId="77777777" w:rsidR="00677DC0" w:rsidRPr="00F61C23" w:rsidRDefault="00677DC0" w:rsidP="0042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349936B" w14:textId="2344B922" w:rsidR="00677DC0" w:rsidRPr="00F61C23" w:rsidRDefault="00677DC0" w:rsidP="00B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สินทรัพย์ไม่มีตัวตนจากการพัฒนาผลิตภัณฑ์</w:t>
            </w:r>
          </w:p>
        </w:tc>
        <w:tc>
          <w:tcPr>
            <w:tcW w:w="270" w:type="dxa"/>
            <w:vAlign w:val="bottom"/>
          </w:tcPr>
          <w:p w14:paraId="68A95A31" w14:textId="77777777" w:rsidR="00677DC0" w:rsidRPr="00F61C23" w:rsidRDefault="00677DC0" w:rsidP="0042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E7F0301" w14:textId="77777777" w:rsidR="00677DC0" w:rsidRPr="00F61C23" w:rsidRDefault="00677DC0" w:rsidP="00420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3F6006A" w14:textId="09A2F2F1" w:rsidR="00677DC0" w:rsidRPr="00F61C23" w:rsidRDefault="00677DC0" w:rsidP="00BF3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677DC0" w:rsidRPr="00F61C23" w14:paraId="06421945" w14:textId="77777777" w:rsidTr="00677DC0">
        <w:tc>
          <w:tcPr>
            <w:tcW w:w="3960" w:type="dxa"/>
            <w:shd w:val="clear" w:color="auto" w:fill="auto"/>
          </w:tcPr>
          <w:p w14:paraId="31A8E50B" w14:textId="77777777" w:rsidR="00677DC0" w:rsidRPr="00F61C23" w:rsidRDefault="00677DC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2D57C6" w14:textId="77777777" w:rsidR="00677DC0" w:rsidRPr="00F61C23" w:rsidRDefault="00677DC0" w:rsidP="00420406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450" w:type="dxa"/>
            <w:gridSpan w:val="9"/>
            <w:vAlign w:val="bottom"/>
          </w:tcPr>
          <w:p w14:paraId="2A22707C" w14:textId="136B51C9" w:rsidR="00677DC0" w:rsidRPr="00F61C23" w:rsidRDefault="00677DC0" w:rsidP="00420406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7DC0" w:rsidRPr="00F61C23" w14:paraId="0B444C08" w14:textId="77777777" w:rsidTr="00677DC0">
        <w:tc>
          <w:tcPr>
            <w:tcW w:w="3960" w:type="dxa"/>
            <w:shd w:val="clear" w:color="auto" w:fill="auto"/>
          </w:tcPr>
          <w:p w14:paraId="5ACE7448" w14:textId="77777777" w:rsidR="00677DC0" w:rsidRPr="00F61C23" w:rsidRDefault="00677DC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ค่าตัดจำหน่ายและขาดทุนจากการด้อยค่า</w:t>
            </w:r>
          </w:p>
        </w:tc>
        <w:tc>
          <w:tcPr>
            <w:tcW w:w="270" w:type="dxa"/>
          </w:tcPr>
          <w:p w14:paraId="5C1B2F2A" w14:textId="77777777" w:rsidR="00677DC0" w:rsidRPr="00F61C23" w:rsidRDefault="00677DC0" w:rsidP="00B45EF8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D4FC838" w14:textId="418D12E8" w:rsidR="00677DC0" w:rsidRPr="00F61C23" w:rsidRDefault="00677DC0" w:rsidP="00B45EF8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C0F2EC" w14:textId="77777777" w:rsidR="00677DC0" w:rsidRPr="00F61C23" w:rsidRDefault="00677DC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D3414C2" w14:textId="77777777" w:rsidR="00677DC0" w:rsidRPr="00F61C23" w:rsidRDefault="00677DC0" w:rsidP="00B45EF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0D4C31" w14:textId="77777777" w:rsidR="00677DC0" w:rsidRPr="00F61C23" w:rsidRDefault="00677DC0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330B4FD" w14:textId="77777777" w:rsidR="00677DC0" w:rsidRPr="00F61C23" w:rsidRDefault="00677DC0" w:rsidP="00B45EF8">
            <w:pPr>
              <w:pStyle w:val="acctfourfigures"/>
              <w:tabs>
                <w:tab w:val="clear" w:pos="765"/>
                <w:tab w:val="decimal" w:pos="100"/>
                <w:tab w:val="decimal" w:pos="1080"/>
                <w:tab w:val="decimal" w:pos="11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9C28CC" w14:textId="77777777" w:rsidR="00677DC0" w:rsidRPr="00F61C23" w:rsidRDefault="00677DC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7D6009D" w14:textId="77777777" w:rsidR="00677DC0" w:rsidRPr="00F61C23" w:rsidRDefault="00677DC0" w:rsidP="00300D60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E24D18" w14:textId="77777777" w:rsidR="00677DC0" w:rsidRPr="00F61C23" w:rsidRDefault="00677DC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B356A85" w14:textId="77777777" w:rsidR="00677DC0" w:rsidRPr="00F61C23" w:rsidRDefault="00677DC0" w:rsidP="00300D60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7DC0" w:rsidRPr="00F61C23" w14:paraId="7E61A88B" w14:textId="77777777" w:rsidTr="00677DC0">
        <w:tc>
          <w:tcPr>
            <w:tcW w:w="3960" w:type="dxa"/>
            <w:shd w:val="clear" w:color="auto" w:fill="auto"/>
          </w:tcPr>
          <w:p w14:paraId="56258EF8" w14:textId="2C7B2634" w:rsidR="00677DC0" w:rsidRPr="00F61C23" w:rsidRDefault="00677DC0" w:rsidP="00BF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61C23">
              <w:rPr>
                <w:rFonts w:ascii="Angsana New" w:hAnsi="Angsana New"/>
                <w:sz w:val="30"/>
                <w:szCs w:val="30"/>
              </w:rPr>
              <w:t>1</w:t>
            </w:r>
            <w:r w:rsidRPr="00F61C2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F61C2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BC1D1F0" w14:textId="77777777" w:rsidR="00677DC0" w:rsidRPr="00F61C23" w:rsidRDefault="00677DC0" w:rsidP="00BF1F92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9EAA58B" w14:textId="1308912E" w:rsidR="00677DC0" w:rsidRPr="00F61C23" w:rsidRDefault="00677DC0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(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215</w:t>
            </w:r>
            <w:r w:rsidRPr="00F61C2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9DDC374" w14:textId="77777777" w:rsidR="00677DC0" w:rsidRPr="00F61C23" w:rsidRDefault="00677DC0" w:rsidP="00BF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B9FF9A8" w14:textId="310D0BEB" w:rsidR="00677DC0" w:rsidRPr="00F61C23" w:rsidRDefault="00677DC0" w:rsidP="00BF1F92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(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688</w:t>
            </w:r>
            <w:r w:rsidRPr="00F61C2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3396492" w14:textId="77777777" w:rsidR="00677DC0" w:rsidRPr="00F61C23" w:rsidRDefault="00677DC0" w:rsidP="00BF1F92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BD3F3E8" w14:textId="49C3354D" w:rsidR="00677DC0" w:rsidRPr="00F61C23" w:rsidRDefault="00677DC0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(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 w:rsidRPr="00F61C2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D40CDF8" w14:textId="77777777" w:rsidR="00677DC0" w:rsidRPr="00F61C23" w:rsidRDefault="00677DC0" w:rsidP="00BF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A2A6FE6" w14:textId="4CF5C3D4" w:rsidR="00677DC0" w:rsidRPr="00F61C23" w:rsidRDefault="00677DC0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(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982</w:t>
            </w:r>
            <w:r w:rsidRPr="00F61C2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9138500" w14:textId="77777777" w:rsidR="00677DC0" w:rsidRPr="00F61C23" w:rsidRDefault="00677DC0" w:rsidP="00BF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156149E" w14:textId="71B8FCFA" w:rsidR="00677DC0" w:rsidRPr="00F61C23" w:rsidRDefault="00677DC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(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885</w:t>
            </w:r>
            <w:r w:rsidRPr="00F61C2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77DC0" w:rsidRPr="00F61C23" w14:paraId="72E2E5B6" w14:textId="77777777" w:rsidTr="00677DC0">
        <w:tc>
          <w:tcPr>
            <w:tcW w:w="3960" w:type="dxa"/>
            <w:shd w:val="clear" w:color="auto" w:fill="auto"/>
          </w:tcPr>
          <w:p w14:paraId="1618C03F" w14:textId="1C8E28A3" w:rsidR="00677DC0" w:rsidRPr="00F61C23" w:rsidRDefault="00677DC0" w:rsidP="00BF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</w:tcPr>
          <w:p w14:paraId="1B1130EF" w14:textId="77777777" w:rsidR="00677DC0" w:rsidRPr="00F61C23" w:rsidRDefault="00677DC0" w:rsidP="00BF1F92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D8EFD10" w14:textId="29ADBA66" w:rsidR="00677DC0" w:rsidRPr="00F61C23" w:rsidRDefault="00677DC0" w:rsidP="00BF1F92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(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371</w:t>
            </w:r>
            <w:r w:rsidRPr="00F61C2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18F5083" w14:textId="77777777" w:rsidR="00677DC0" w:rsidRPr="00F61C23" w:rsidRDefault="00677DC0" w:rsidP="00BF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2109B9E" w14:textId="0170CD33" w:rsidR="00677DC0" w:rsidRPr="00F61C23" w:rsidRDefault="00677DC0" w:rsidP="00BF1F92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(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093</w:t>
            </w:r>
            <w:r w:rsidRPr="00F61C2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22EB0C5" w14:textId="77777777" w:rsidR="00677DC0" w:rsidRPr="00F61C23" w:rsidRDefault="00677DC0" w:rsidP="00BF1F92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4407480" w14:textId="499BB851" w:rsidR="00677DC0" w:rsidRPr="00F61C23" w:rsidRDefault="00677DC0" w:rsidP="00BF1F92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(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 w:rsidRPr="00F61C2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7C1FA96" w14:textId="77777777" w:rsidR="00677DC0" w:rsidRPr="00F61C23" w:rsidRDefault="00677DC0" w:rsidP="00BF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7B72D27" w14:textId="72079374" w:rsidR="00677DC0" w:rsidRPr="00F61C23" w:rsidRDefault="00677DC0" w:rsidP="00BF1F92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(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875</w:t>
            </w:r>
            <w:r w:rsidRPr="00F61C2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94BF0C8" w14:textId="77777777" w:rsidR="00677DC0" w:rsidRPr="00F61C23" w:rsidRDefault="00677DC0" w:rsidP="00BF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1610AAA" w14:textId="17831EF5" w:rsidR="00677DC0" w:rsidRPr="00F61C23" w:rsidRDefault="00677DC0" w:rsidP="00BF1F9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(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339</w:t>
            </w:r>
            <w:r w:rsidRPr="00F61C2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77DC0" w:rsidRPr="00F61C23" w14:paraId="6CB9865A" w14:textId="77777777" w:rsidTr="00677DC0">
        <w:tc>
          <w:tcPr>
            <w:tcW w:w="3960" w:type="dxa"/>
            <w:shd w:val="clear" w:color="auto" w:fill="auto"/>
          </w:tcPr>
          <w:p w14:paraId="10A1E0A3" w14:textId="14B9AE03" w:rsidR="00677DC0" w:rsidRPr="00F61C23" w:rsidRDefault="00677DC0" w:rsidP="00BF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</w:tcPr>
          <w:p w14:paraId="2E49BC0A" w14:textId="77777777" w:rsidR="00677DC0" w:rsidRPr="00F61C23" w:rsidRDefault="00677DC0" w:rsidP="00BF1F92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DBF9D3A" w14:textId="781802A5" w:rsidR="00677DC0" w:rsidRPr="00F61C23" w:rsidRDefault="00677DC0" w:rsidP="00D944C2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2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1AFFB2DB" w14:textId="77777777" w:rsidR="00677DC0" w:rsidRPr="00F61C23" w:rsidRDefault="00677DC0" w:rsidP="00BF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E7D4DE7" w14:textId="5BE37A21" w:rsidR="00677DC0" w:rsidRPr="00F61C23" w:rsidRDefault="00677DC0" w:rsidP="004C53D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670" w:right="101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2288AA" w14:textId="77777777" w:rsidR="00677DC0" w:rsidRPr="00F61C23" w:rsidRDefault="00677DC0" w:rsidP="00BF1F92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FE18AE5" w14:textId="40D12D1D" w:rsidR="00677DC0" w:rsidRPr="00F61C23" w:rsidRDefault="00677DC0" w:rsidP="004C53D0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670" w:right="101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9A4250" w14:textId="77777777" w:rsidR="00677DC0" w:rsidRPr="00F61C23" w:rsidRDefault="00677DC0" w:rsidP="00BF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AEEF013" w14:textId="33BC854E" w:rsidR="00677DC0" w:rsidRPr="00F61C23" w:rsidRDefault="00677DC0" w:rsidP="004C53D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7CC9DE" w14:textId="77777777" w:rsidR="00677DC0" w:rsidRPr="00F61C23" w:rsidRDefault="00677DC0" w:rsidP="00BF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D590FA2" w14:textId="116C1B93" w:rsidR="00677DC0" w:rsidRPr="00F61C23" w:rsidRDefault="00677DC0" w:rsidP="00BF1F9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</w:p>
        </w:tc>
      </w:tr>
      <w:tr w:rsidR="00677DC0" w:rsidRPr="00F61C23" w14:paraId="1C2CB6BB" w14:textId="77777777" w:rsidTr="00677DC0">
        <w:tc>
          <w:tcPr>
            <w:tcW w:w="3960" w:type="dxa"/>
            <w:shd w:val="clear" w:color="auto" w:fill="auto"/>
          </w:tcPr>
          <w:p w14:paraId="038BD0B7" w14:textId="13BB0B16" w:rsidR="00677DC0" w:rsidRPr="00F61C23" w:rsidRDefault="00677DC0" w:rsidP="00BF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270" w:type="dxa"/>
          </w:tcPr>
          <w:p w14:paraId="2A139DB2" w14:textId="77777777" w:rsidR="00677DC0" w:rsidRPr="00F61C23" w:rsidRDefault="00677DC0" w:rsidP="00BF1F92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5D2A578" w14:textId="7AB9940C" w:rsidR="00677DC0" w:rsidRPr="00F61C23" w:rsidRDefault="00677DC0" w:rsidP="004C53D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670" w:right="101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22ADC9" w14:textId="77777777" w:rsidR="00677DC0" w:rsidRPr="00F61C23" w:rsidRDefault="00677DC0" w:rsidP="00BF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671AC8B" w14:textId="0FB2FD26" w:rsidR="00677DC0" w:rsidRPr="00F61C23" w:rsidRDefault="00677DC0" w:rsidP="00BF1F92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(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975</w:t>
            </w:r>
            <w:r w:rsidRPr="00F61C2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1F536FF" w14:textId="77777777" w:rsidR="00677DC0" w:rsidRPr="00F61C23" w:rsidRDefault="00677DC0" w:rsidP="00BF1F92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74BC110" w14:textId="74015970" w:rsidR="00677DC0" w:rsidRPr="00F61C23" w:rsidRDefault="00677DC0" w:rsidP="004C53D0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670" w:right="101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3A2FEB" w14:textId="77777777" w:rsidR="00677DC0" w:rsidRPr="00F61C23" w:rsidRDefault="00677DC0" w:rsidP="00BF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34D318C" w14:textId="5A5232B6" w:rsidR="00677DC0" w:rsidRPr="00F61C23" w:rsidRDefault="00677DC0" w:rsidP="004C53D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372A645" w14:textId="77777777" w:rsidR="00677DC0" w:rsidRPr="00F61C23" w:rsidRDefault="00677DC0" w:rsidP="00BF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9765878" w14:textId="726744E7" w:rsidR="00677DC0" w:rsidRPr="00F61C23" w:rsidRDefault="00677DC0" w:rsidP="00BF1F9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(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975</w:t>
            </w:r>
            <w:r w:rsidRPr="00F61C2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77DC0" w:rsidRPr="00F61C23" w14:paraId="284AB0DC" w14:textId="77777777" w:rsidTr="00677DC0">
        <w:tc>
          <w:tcPr>
            <w:tcW w:w="3960" w:type="dxa"/>
            <w:shd w:val="clear" w:color="auto" w:fill="auto"/>
          </w:tcPr>
          <w:p w14:paraId="7A6AF42E" w14:textId="0B0539E6" w:rsidR="00677DC0" w:rsidRPr="00F61C23" w:rsidRDefault="00677DC0" w:rsidP="00BF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8CCB1CA" w14:textId="77777777" w:rsidR="00677DC0" w:rsidRPr="00F61C23" w:rsidRDefault="00677DC0" w:rsidP="00BF1F92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74267727" w14:textId="407D92DF" w:rsidR="00677DC0" w:rsidRPr="00F61C23" w:rsidRDefault="00677DC0" w:rsidP="00BF1F92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,534)</w:t>
            </w:r>
          </w:p>
        </w:tc>
        <w:tc>
          <w:tcPr>
            <w:tcW w:w="270" w:type="dxa"/>
          </w:tcPr>
          <w:p w14:paraId="02B6097C" w14:textId="77777777" w:rsidR="00677DC0" w:rsidRPr="00F61C23" w:rsidRDefault="00677DC0" w:rsidP="00BF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C968655" w14:textId="488EBE68" w:rsidR="00677DC0" w:rsidRPr="00F61C23" w:rsidRDefault="00677DC0" w:rsidP="00BF1F92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756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5AC2BC5" w14:textId="77777777" w:rsidR="00677DC0" w:rsidRPr="00F61C23" w:rsidRDefault="00677DC0" w:rsidP="00BF1F92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917FA95" w14:textId="673B7E23" w:rsidR="00677DC0" w:rsidRPr="00F61C23" w:rsidRDefault="00677DC0" w:rsidP="00BF1F92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7F5140D" w14:textId="77777777" w:rsidR="00677DC0" w:rsidRPr="00F61C23" w:rsidRDefault="00677DC0" w:rsidP="00BF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00EFC1B" w14:textId="655573B5" w:rsidR="00677DC0" w:rsidRPr="00F61C23" w:rsidRDefault="00677DC0" w:rsidP="00BF1F92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857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9EA794A" w14:textId="77777777" w:rsidR="00677DC0" w:rsidRPr="00F61C23" w:rsidRDefault="00677DC0" w:rsidP="00BF1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C51886" w14:textId="5E08429A" w:rsidR="00677DC0" w:rsidRPr="00F61C23" w:rsidRDefault="00677DC0" w:rsidP="00BF1F92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147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677DC0" w:rsidRPr="00F61C23" w14:paraId="6753171E" w14:textId="77777777" w:rsidTr="00677DC0">
        <w:tc>
          <w:tcPr>
            <w:tcW w:w="3960" w:type="dxa"/>
          </w:tcPr>
          <w:p w14:paraId="546FBC24" w14:textId="77777777" w:rsidR="00677DC0" w:rsidRPr="00F61C23" w:rsidRDefault="00677DC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270" w:type="dxa"/>
          </w:tcPr>
          <w:p w14:paraId="6ADC8910" w14:textId="77777777" w:rsidR="00677DC0" w:rsidRPr="00F61C23" w:rsidRDefault="00677DC0" w:rsidP="00D1380E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D919136" w14:textId="3E1F2F94" w:rsidR="00677DC0" w:rsidRPr="00F61C23" w:rsidRDefault="00677DC0" w:rsidP="00D1380E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(1,301)</w:t>
            </w:r>
          </w:p>
        </w:tc>
        <w:tc>
          <w:tcPr>
            <w:tcW w:w="270" w:type="dxa"/>
          </w:tcPr>
          <w:p w14:paraId="347CA02E" w14:textId="77777777" w:rsidR="00677DC0" w:rsidRPr="00F61C23" w:rsidRDefault="00677DC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C19DD34" w14:textId="35B75CEF" w:rsidR="00677DC0" w:rsidRPr="00F61C23" w:rsidRDefault="00677DC0" w:rsidP="00B45EF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(4,994)</w:t>
            </w:r>
          </w:p>
        </w:tc>
        <w:tc>
          <w:tcPr>
            <w:tcW w:w="270" w:type="dxa"/>
          </w:tcPr>
          <w:p w14:paraId="7747DB38" w14:textId="77777777" w:rsidR="00677DC0" w:rsidRPr="00F61C23" w:rsidRDefault="00677DC0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AB1F08D" w14:textId="6C5A1BE9" w:rsidR="00677DC0" w:rsidRPr="00F61C23" w:rsidRDefault="00677DC0" w:rsidP="00B45EF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(1,000)</w:t>
            </w:r>
          </w:p>
        </w:tc>
        <w:tc>
          <w:tcPr>
            <w:tcW w:w="270" w:type="dxa"/>
          </w:tcPr>
          <w:p w14:paraId="376618C8" w14:textId="77777777" w:rsidR="00677DC0" w:rsidRPr="00F61C23" w:rsidRDefault="00677DC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2D1760A" w14:textId="0EB0BE6F" w:rsidR="00677DC0" w:rsidRPr="00F61C23" w:rsidRDefault="00677DC0" w:rsidP="00300D60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(2,883)</w:t>
            </w:r>
          </w:p>
        </w:tc>
        <w:tc>
          <w:tcPr>
            <w:tcW w:w="270" w:type="dxa"/>
          </w:tcPr>
          <w:p w14:paraId="18AA3F1E" w14:textId="77777777" w:rsidR="00677DC0" w:rsidRPr="00F61C23" w:rsidRDefault="00677DC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1F9CDA6" w14:textId="150F89B6" w:rsidR="00677DC0" w:rsidRPr="00F61C23" w:rsidRDefault="00677DC0" w:rsidP="00D1380E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(10,178)</w:t>
            </w:r>
          </w:p>
        </w:tc>
      </w:tr>
      <w:tr w:rsidR="00677DC0" w:rsidRPr="00F61C23" w14:paraId="1F74FC58" w14:textId="77777777" w:rsidTr="00677DC0">
        <w:tc>
          <w:tcPr>
            <w:tcW w:w="3960" w:type="dxa"/>
          </w:tcPr>
          <w:p w14:paraId="79AAD47B" w14:textId="77777777" w:rsidR="00677DC0" w:rsidRPr="00F61C23" w:rsidRDefault="00677DC0" w:rsidP="00E82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</w:tcPr>
          <w:p w14:paraId="27ABAF10" w14:textId="77777777" w:rsidR="00677DC0" w:rsidRPr="00F61C23" w:rsidRDefault="00677DC0" w:rsidP="00D1380E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2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9A669D2" w14:textId="79EBF6F5" w:rsidR="00677DC0" w:rsidRPr="00F61C23" w:rsidRDefault="00677DC0" w:rsidP="00D1380E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2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70366FEF" w14:textId="77777777" w:rsidR="00677DC0" w:rsidRPr="00F61C23" w:rsidRDefault="00677DC0" w:rsidP="00E82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3710B13" w14:textId="567508A7" w:rsidR="00677DC0" w:rsidRPr="00F61C23" w:rsidRDefault="00677DC0" w:rsidP="00E8272B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C2BD6E" w14:textId="77777777" w:rsidR="00677DC0" w:rsidRPr="00F61C23" w:rsidRDefault="00677DC0" w:rsidP="00E8272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3EA0399" w14:textId="57ED9EDF" w:rsidR="00677DC0" w:rsidRPr="00F61C23" w:rsidRDefault="00677DC0" w:rsidP="00E8272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98C7DF" w14:textId="77777777" w:rsidR="00677DC0" w:rsidRPr="00F61C23" w:rsidRDefault="00677DC0" w:rsidP="00E82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7386DD5" w14:textId="2D865E33" w:rsidR="00677DC0" w:rsidRPr="00F61C23" w:rsidRDefault="00677DC0" w:rsidP="00E8272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DA6A94" w14:textId="77777777" w:rsidR="00677DC0" w:rsidRPr="00F61C23" w:rsidRDefault="00677DC0" w:rsidP="00E82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E676405" w14:textId="6C6DFBA7" w:rsidR="00677DC0" w:rsidRPr="00F61C23" w:rsidRDefault="00677DC0" w:rsidP="00D1380E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52</w:t>
            </w:r>
          </w:p>
        </w:tc>
      </w:tr>
      <w:tr w:rsidR="00677DC0" w:rsidRPr="00F61C23" w14:paraId="2BDE22A9" w14:textId="77777777" w:rsidTr="00677DC0">
        <w:tc>
          <w:tcPr>
            <w:tcW w:w="3960" w:type="dxa"/>
          </w:tcPr>
          <w:p w14:paraId="5C759216" w14:textId="612A106B" w:rsidR="00677DC0" w:rsidRPr="00F61C23" w:rsidRDefault="00677DC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693C94A" w14:textId="77777777" w:rsidR="00677DC0" w:rsidRPr="00F61C23" w:rsidRDefault="00677DC0" w:rsidP="00D1380E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7248C9" w14:textId="525C302D" w:rsidR="00677DC0" w:rsidRPr="00F61C23" w:rsidRDefault="00677DC0" w:rsidP="00D1380E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(10,783)</w:t>
            </w:r>
          </w:p>
        </w:tc>
        <w:tc>
          <w:tcPr>
            <w:tcW w:w="270" w:type="dxa"/>
          </w:tcPr>
          <w:p w14:paraId="2C5F04FD" w14:textId="77777777" w:rsidR="00677DC0" w:rsidRPr="00F61C23" w:rsidRDefault="00677DC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544F19B4" w14:textId="35B10797" w:rsidR="00677DC0" w:rsidRPr="00F61C23" w:rsidRDefault="00677DC0" w:rsidP="00B45EF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(54,750)</w:t>
            </w:r>
          </w:p>
        </w:tc>
        <w:tc>
          <w:tcPr>
            <w:tcW w:w="270" w:type="dxa"/>
          </w:tcPr>
          <w:p w14:paraId="7999E647" w14:textId="77777777" w:rsidR="00677DC0" w:rsidRPr="00F61C23" w:rsidRDefault="00677DC0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243478" w14:textId="3B3F0358" w:rsidR="00677DC0" w:rsidRPr="00F61C23" w:rsidRDefault="00677DC0" w:rsidP="00B45EF8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(4,000)</w:t>
            </w:r>
          </w:p>
        </w:tc>
        <w:tc>
          <w:tcPr>
            <w:tcW w:w="270" w:type="dxa"/>
          </w:tcPr>
          <w:p w14:paraId="27FDB10B" w14:textId="77777777" w:rsidR="00677DC0" w:rsidRPr="00F61C23" w:rsidRDefault="00677DC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7DB77B" w14:textId="637CEC24" w:rsidR="00677DC0" w:rsidRPr="00F61C23" w:rsidRDefault="00677DC0" w:rsidP="00300D60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(9,740)</w:t>
            </w:r>
          </w:p>
        </w:tc>
        <w:tc>
          <w:tcPr>
            <w:tcW w:w="270" w:type="dxa"/>
          </w:tcPr>
          <w:p w14:paraId="53F4C445" w14:textId="77777777" w:rsidR="00677DC0" w:rsidRPr="00F61C23" w:rsidRDefault="00677DC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22DF52" w14:textId="163562EB" w:rsidR="00677DC0" w:rsidRPr="00F61C23" w:rsidRDefault="00677DC0" w:rsidP="00D1380E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(79,273)</w:t>
            </w:r>
          </w:p>
        </w:tc>
      </w:tr>
      <w:tr w:rsidR="00677DC0" w:rsidRPr="00F61C23" w14:paraId="1B952F01" w14:textId="77777777" w:rsidTr="00677DC0">
        <w:tc>
          <w:tcPr>
            <w:tcW w:w="3960" w:type="dxa"/>
            <w:shd w:val="clear" w:color="auto" w:fill="auto"/>
          </w:tcPr>
          <w:p w14:paraId="03E46705" w14:textId="77777777" w:rsidR="00677DC0" w:rsidRPr="00F61C23" w:rsidRDefault="00677DC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3ADDE0C" w14:textId="77777777" w:rsidR="00677DC0" w:rsidRPr="00F61C23" w:rsidRDefault="00677DC0" w:rsidP="00B45EF8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C50D214" w14:textId="1E9E22E8" w:rsidR="00677DC0" w:rsidRPr="00F61C23" w:rsidRDefault="00677DC0" w:rsidP="00B45EF8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</w:tcPr>
          <w:p w14:paraId="739829FF" w14:textId="77777777" w:rsidR="00677DC0" w:rsidRPr="00F61C23" w:rsidRDefault="00677DC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F9008A9" w14:textId="77777777" w:rsidR="00677DC0" w:rsidRPr="00F61C23" w:rsidRDefault="00677DC0" w:rsidP="00D1380E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</w:tcPr>
          <w:p w14:paraId="43A8F9F6" w14:textId="77777777" w:rsidR="00677DC0" w:rsidRPr="00F61C23" w:rsidRDefault="00677DC0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48A1F8B" w14:textId="77777777" w:rsidR="00677DC0" w:rsidRPr="00F61C23" w:rsidRDefault="00677DC0" w:rsidP="00D1380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</w:tcPr>
          <w:p w14:paraId="01E8F4C9" w14:textId="77777777" w:rsidR="00677DC0" w:rsidRPr="00F61C23" w:rsidRDefault="00677DC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1037BF7" w14:textId="77777777" w:rsidR="00677DC0" w:rsidRPr="00F61C23" w:rsidRDefault="00677DC0" w:rsidP="00D1380E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</w:tcPr>
          <w:p w14:paraId="5DB78E5E" w14:textId="77777777" w:rsidR="00677DC0" w:rsidRPr="00F61C23" w:rsidRDefault="00677DC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838BC0" w14:textId="77777777" w:rsidR="00677DC0" w:rsidRPr="00F61C23" w:rsidRDefault="00677DC0" w:rsidP="00D1380E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-108"/>
              <w:rPr>
                <w:rFonts w:ascii="Angsana New" w:hAnsi="Angsana New"/>
                <w:szCs w:val="22"/>
              </w:rPr>
            </w:pPr>
          </w:p>
        </w:tc>
      </w:tr>
      <w:tr w:rsidR="00677DC0" w:rsidRPr="00F61C23" w14:paraId="69330084" w14:textId="77777777" w:rsidTr="00677DC0">
        <w:tc>
          <w:tcPr>
            <w:tcW w:w="3960" w:type="dxa"/>
            <w:shd w:val="clear" w:color="auto" w:fill="auto"/>
          </w:tcPr>
          <w:p w14:paraId="4538F335" w14:textId="77777777" w:rsidR="00677DC0" w:rsidRPr="00F61C23" w:rsidRDefault="00677DC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270" w:type="dxa"/>
          </w:tcPr>
          <w:p w14:paraId="2C044E44" w14:textId="77777777" w:rsidR="00677DC0" w:rsidRPr="00F61C23" w:rsidRDefault="00677DC0" w:rsidP="00B45EF8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4D71AC9" w14:textId="302C3BF1" w:rsidR="00677DC0" w:rsidRPr="00F61C23" w:rsidRDefault="00677DC0" w:rsidP="00B45EF8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2B6564" w14:textId="77777777" w:rsidR="00677DC0" w:rsidRPr="00F61C23" w:rsidRDefault="00677DC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ADD750A" w14:textId="77777777" w:rsidR="00677DC0" w:rsidRPr="00F61C23" w:rsidRDefault="00677DC0" w:rsidP="00D1380E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DFAD96" w14:textId="77777777" w:rsidR="00677DC0" w:rsidRPr="00F61C23" w:rsidRDefault="00677DC0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C135318" w14:textId="77777777" w:rsidR="00677DC0" w:rsidRPr="00F61C23" w:rsidRDefault="00677DC0" w:rsidP="00D1380E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67A671" w14:textId="77777777" w:rsidR="00677DC0" w:rsidRPr="00F61C23" w:rsidRDefault="00677DC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F693E60" w14:textId="77777777" w:rsidR="00677DC0" w:rsidRPr="00F61C23" w:rsidRDefault="00677DC0" w:rsidP="00D1380E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8AD67E" w14:textId="77777777" w:rsidR="00677DC0" w:rsidRPr="00F61C23" w:rsidRDefault="00677DC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789B6B5" w14:textId="77777777" w:rsidR="00677DC0" w:rsidRPr="00F61C23" w:rsidRDefault="00677DC0" w:rsidP="00D1380E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7DC0" w:rsidRPr="00F61C23" w14:paraId="73EBFC01" w14:textId="77777777" w:rsidTr="00677DC0">
        <w:tc>
          <w:tcPr>
            <w:tcW w:w="3960" w:type="dxa"/>
            <w:shd w:val="clear" w:color="auto" w:fill="auto"/>
          </w:tcPr>
          <w:p w14:paraId="64A7B2B9" w14:textId="3CA13373" w:rsidR="00677DC0" w:rsidRPr="00F61C23" w:rsidRDefault="00677DC0" w:rsidP="004C5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8EB9498" w14:textId="77777777" w:rsidR="00677DC0" w:rsidRPr="00F61C23" w:rsidRDefault="00677DC0" w:rsidP="004C53D0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2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vAlign w:val="bottom"/>
          </w:tcPr>
          <w:p w14:paraId="10805D32" w14:textId="703A8D44" w:rsidR="00677DC0" w:rsidRPr="00F61C23" w:rsidRDefault="00677DC0" w:rsidP="004C53D0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2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877</w:t>
            </w:r>
          </w:p>
        </w:tc>
        <w:tc>
          <w:tcPr>
            <w:tcW w:w="270" w:type="dxa"/>
          </w:tcPr>
          <w:p w14:paraId="2783EF8D" w14:textId="77777777" w:rsidR="00677DC0" w:rsidRPr="00F61C23" w:rsidRDefault="00677DC0" w:rsidP="004C5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0B89CA65" w14:textId="7822D15A" w:rsidR="00677DC0" w:rsidRPr="00F61C23" w:rsidRDefault="00677DC0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882</w:t>
            </w:r>
          </w:p>
        </w:tc>
        <w:tc>
          <w:tcPr>
            <w:tcW w:w="270" w:type="dxa"/>
          </w:tcPr>
          <w:p w14:paraId="402633D2" w14:textId="77777777" w:rsidR="00677DC0" w:rsidRPr="00F61C23" w:rsidRDefault="00677DC0" w:rsidP="004C53D0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149EE2CC" w14:textId="0A9A49B0" w:rsidR="00677DC0" w:rsidRPr="00F61C23" w:rsidRDefault="00677DC0" w:rsidP="004C53D0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2E6F67FA" w14:textId="77777777" w:rsidR="00677DC0" w:rsidRPr="00F61C23" w:rsidRDefault="00677DC0" w:rsidP="004C5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02F4C0AF" w14:textId="5D1236EC" w:rsidR="00677DC0" w:rsidRPr="00F61C23" w:rsidRDefault="00677DC0" w:rsidP="004C53D0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786</w:t>
            </w:r>
          </w:p>
        </w:tc>
        <w:tc>
          <w:tcPr>
            <w:tcW w:w="270" w:type="dxa"/>
          </w:tcPr>
          <w:p w14:paraId="0290AB68" w14:textId="77777777" w:rsidR="00677DC0" w:rsidRPr="00F61C23" w:rsidRDefault="00677DC0" w:rsidP="004C5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62CD2AB3" w14:textId="0653AE49" w:rsidR="00677DC0" w:rsidRPr="00F61C23" w:rsidRDefault="00677DC0" w:rsidP="004C53D0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148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677DC0" w:rsidRPr="00F61C23" w14:paraId="54BFDF53" w14:textId="77777777" w:rsidTr="00677DC0">
        <w:tc>
          <w:tcPr>
            <w:tcW w:w="3960" w:type="dxa"/>
            <w:shd w:val="clear" w:color="auto" w:fill="auto"/>
          </w:tcPr>
          <w:p w14:paraId="3F2FA9A6" w14:textId="00686E74" w:rsidR="00677DC0" w:rsidRPr="00F61C23" w:rsidRDefault="00677DC0" w:rsidP="00AC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D4F3D85" w14:textId="77777777" w:rsidR="00677DC0" w:rsidRPr="00F61C23" w:rsidRDefault="00677DC0" w:rsidP="00D1380E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2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8C25BD" w14:textId="675CF861" w:rsidR="00677DC0" w:rsidRPr="00F61C23" w:rsidRDefault="00677DC0" w:rsidP="00D1380E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2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5,376</w:t>
            </w:r>
          </w:p>
        </w:tc>
        <w:tc>
          <w:tcPr>
            <w:tcW w:w="270" w:type="dxa"/>
          </w:tcPr>
          <w:p w14:paraId="759094BB" w14:textId="77777777" w:rsidR="00677DC0" w:rsidRPr="00F61C23" w:rsidRDefault="00677DC0" w:rsidP="00AC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</w:tcPr>
          <w:p w14:paraId="46A6B84E" w14:textId="482BFB19" w:rsidR="00677DC0" w:rsidRPr="00F61C23" w:rsidRDefault="00677DC0" w:rsidP="00AC2966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69,814</w:t>
            </w:r>
          </w:p>
        </w:tc>
        <w:tc>
          <w:tcPr>
            <w:tcW w:w="270" w:type="dxa"/>
          </w:tcPr>
          <w:p w14:paraId="04F9513F" w14:textId="77777777" w:rsidR="00677DC0" w:rsidRPr="00F61C23" w:rsidRDefault="00677DC0" w:rsidP="00AC2966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BAE873F" w14:textId="732F658C" w:rsidR="00677DC0" w:rsidRPr="00F61C23" w:rsidRDefault="00677DC0" w:rsidP="00AC2966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22,000</w:t>
            </w:r>
          </w:p>
        </w:tc>
        <w:tc>
          <w:tcPr>
            <w:tcW w:w="270" w:type="dxa"/>
          </w:tcPr>
          <w:p w14:paraId="21875FEB" w14:textId="77777777" w:rsidR="00677DC0" w:rsidRPr="00F61C23" w:rsidRDefault="00677DC0" w:rsidP="00AC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17780BA" w14:textId="20453F93" w:rsidR="00677DC0" w:rsidRPr="00F61C23" w:rsidRDefault="00677DC0" w:rsidP="00AC2966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21,911</w:t>
            </w:r>
          </w:p>
        </w:tc>
        <w:tc>
          <w:tcPr>
            <w:tcW w:w="270" w:type="dxa"/>
          </w:tcPr>
          <w:p w14:paraId="40924EEA" w14:textId="77777777" w:rsidR="00677DC0" w:rsidRPr="00F61C23" w:rsidRDefault="00677DC0" w:rsidP="00AC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5FB4CD8" w14:textId="7C857F25" w:rsidR="00677DC0" w:rsidRPr="00F61C23" w:rsidRDefault="00677DC0" w:rsidP="00D1380E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119,101</w:t>
            </w:r>
          </w:p>
        </w:tc>
      </w:tr>
      <w:tr w:rsidR="00677DC0" w:rsidRPr="00F61C23" w14:paraId="59435E79" w14:textId="77777777" w:rsidTr="00677DC0">
        <w:tc>
          <w:tcPr>
            <w:tcW w:w="3960" w:type="dxa"/>
            <w:shd w:val="clear" w:color="auto" w:fill="auto"/>
          </w:tcPr>
          <w:p w14:paraId="5FE747BF" w14:textId="64D548D8" w:rsidR="00677DC0" w:rsidRPr="00F61C23" w:rsidRDefault="00677DC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D4C9647" w14:textId="77777777" w:rsidR="00677DC0" w:rsidRPr="00F61C23" w:rsidRDefault="00677DC0" w:rsidP="00D1380E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2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6B846FF" w14:textId="690DD3B2" w:rsidR="00677DC0" w:rsidRPr="00F61C23" w:rsidRDefault="00677DC0" w:rsidP="00D1380E">
            <w:pPr>
              <w:pStyle w:val="acctfourfigures"/>
              <w:tabs>
                <w:tab w:val="clear" w:pos="765"/>
                <w:tab w:val="decimal" w:pos="1033"/>
              </w:tabs>
              <w:spacing w:line="240" w:lineRule="atLeast"/>
              <w:ind w:left="-108" w:right="2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4,488</w:t>
            </w:r>
          </w:p>
        </w:tc>
        <w:tc>
          <w:tcPr>
            <w:tcW w:w="270" w:type="dxa"/>
          </w:tcPr>
          <w:p w14:paraId="268891F5" w14:textId="77777777" w:rsidR="00677DC0" w:rsidRPr="00F61C23" w:rsidRDefault="00677DC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</w:tcPr>
          <w:p w14:paraId="60543E5E" w14:textId="5FEA6EA0" w:rsidR="00677DC0" w:rsidRPr="00F61C23" w:rsidRDefault="00677DC0" w:rsidP="00B45EF8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64,820</w:t>
            </w:r>
          </w:p>
        </w:tc>
        <w:tc>
          <w:tcPr>
            <w:tcW w:w="270" w:type="dxa"/>
          </w:tcPr>
          <w:p w14:paraId="1AE9783D" w14:textId="77777777" w:rsidR="00677DC0" w:rsidRPr="00F61C23" w:rsidRDefault="00677DC0" w:rsidP="00FB74F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9B678B5" w14:textId="46F5D46A" w:rsidR="00677DC0" w:rsidRPr="00F61C23" w:rsidRDefault="00677DC0" w:rsidP="00D944C2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21,000</w:t>
            </w:r>
          </w:p>
        </w:tc>
        <w:tc>
          <w:tcPr>
            <w:tcW w:w="270" w:type="dxa"/>
          </w:tcPr>
          <w:p w14:paraId="3841623D" w14:textId="77777777" w:rsidR="00677DC0" w:rsidRPr="00F61C23" w:rsidRDefault="00677DC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F6297A0" w14:textId="0A77AC46" w:rsidR="00677DC0" w:rsidRPr="00F61C23" w:rsidRDefault="00677DC0" w:rsidP="00300D60">
            <w:pPr>
              <w:pStyle w:val="acctfourfigures"/>
              <w:tabs>
                <w:tab w:val="clear" w:pos="765"/>
                <w:tab w:val="decimal" w:pos="1213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19,028</w:t>
            </w:r>
          </w:p>
        </w:tc>
        <w:tc>
          <w:tcPr>
            <w:tcW w:w="270" w:type="dxa"/>
          </w:tcPr>
          <w:p w14:paraId="445FAA52" w14:textId="77777777" w:rsidR="00677DC0" w:rsidRPr="00F61C23" w:rsidRDefault="00677DC0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9D631DA" w14:textId="6F0D3E97" w:rsidR="00677DC0" w:rsidRPr="00F61C23" w:rsidRDefault="00677DC0" w:rsidP="00D1380E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109,336</w:t>
            </w:r>
          </w:p>
        </w:tc>
      </w:tr>
    </w:tbl>
    <w:p w14:paraId="088C1F7A" w14:textId="77777777" w:rsidR="009964E9" w:rsidRPr="00F61C23" w:rsidRDefault="009964E9" w:rsidP="00E7439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2"/>
          <w:szCs w:val="2"/>
        </w:rPr>
      </w:pPr>
    </w:p>
    <w:tbl>
      <w:tblPr>
        <w:tblW w:w="13500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4410"/>
        <w:gridCol w:w="1980"/>
        <w:gridCol w:w="360"/>
        <w:gridCol w:w="1890"/>
        <w:gridCol w:w="360"/>
        <w:gridCol w:w="2070"/>
        <w:gridCol w:w="360"/>
        <w:gridCol w:w="2070"/>
      </w:tblGrid>
      <w:tr w:rsidR="004956B1" w:rsidRPr="00F61C23" w14:paraId="00378E4E" w14:textId="77777777" w:rsidTr="00A66E38">
        <w:trPr>
          <w:tblHeader/>
        </w:trPr>
        <w:tc>
          <w:tcPr>
            <w:tcW w:w="4410" w:type="dxa"/>
            <w:shd w:val="clear" w:color="auto" w:fill="auto"/>
          </w:tcPr>
          <w:p w14:paraId="02A044CB" w14:textId="77777777" w:rsidR="004956B1" w:rsidRPr="00F61C23" w:rsidRDefault="004956B1" w:rsidP="000D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0" w:type="dxa"/>
            <w:gridSpan w:val="7"/>
          </w:tcPr>
          <w:p w14:paraId="597BDF6F" w14:textId="77777777" w:rsidR="004956B1" w:rsidRPr="00F61C23" w:rsidRDefault="009964E9" w:rsidP="000D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D12D6" w:rsidRPr="00F61C23" w14:paraId="74E57E8A" w14:textId="77777777" w:rsidTr="00A66E38">
        <w:trPr>
          <w:tblHeader/>
        </w:trPr>
        <w:tc>
          <w:tcPr>
            <w:tcW w:w="4410" w:type="dxa"/>
          </w:tcPr>
          <w:p w14:paraId="6E5AFCCE" w14:textId="77777777" w:rsidR="00DD12D6" w:rsidRPr="00F61C23" w:rsidRDefault="00DD12D6" w:rsidP="000D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33A16D10" w14:textId="77777777" w:rsidR="00DD12D6" w:rsidRPr="00F61C23" w:rsidRDefault="00DD12D6" w:rsidP="00124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360" w:type="dxa"/>
            <w:vAlign w:val="bottom"/>
          </w:tcPr>
          <w:p w14:paraId="52E1DB33" w14:textId="77777777" w:rsidR="00DD12D6" w:rsidRPr="00F61C23" w:rsidRDefault="00DD12D6" w:rsidP="000D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3DA30BF1" w14:textId="77777777" w:rsidR="00DD12D6" w:rsidRPr="00F61C23" w:rsidRDefault="00DD12D6" w:rsidP="00124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</w:rPr>
              <w:t>สิทธิในการ</w:t>
            </w:r>
          </w:p>
          <w:p w14:paraId="330E0347" w14:textId="77777777" w:rsidR="00DD12D6" w:rsidRPr="00F61C23" w:rsidRDefault="00DD12D6" w:rsidP="00124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</w:rPr>
              <w:t>ขายไฟฟ้า</w:t>
            </w:r>
          </w:p>
        </w:tc>
        <w:tc>
          <w:tcPr>
            <w:tcW w:w="360" w:type="dxa"/>
            <w:vAlign w:val="bottom"/>
          </w:tcPr>
          <w:p w14:paraId="3BA095C2" w14:textId="77777777" w:rsidR="00DD12D6" w:rsidRPr="00F61C23" w:rsidRDefault="00DD12D6" w:rsidP="00124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1A9DFA96" w14:textId="77777777" w:rsidR="00DD12D6" w:rsidRPr="00F61C23" w:rsidRDefault="00DD12D6" w:rsidP="00124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</w:rPr>
              <w:t>สินทรัพย์ไม่มีตัวตนจากการพัฒนาผลิตภัณฑ์</w:t>
            </w:r>
          </w:p>
        </w:tc>
        <w:tc>
          <w:tcPr>
            <w:tcW w:w="360" w:type="dxa"/>
            <w:vAlign w:val="bottom"/>
          </w:tcPr>
          <w:p w14:paraId="39A30E6E" w14:textId="77777777" w:rsidR="00DD12D6" w:rsidRPr="00F61C23" w:rsidRDefault="00DD12D6" w:rsidP="00124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64467293" w14:textId="77777777" w:rsidR="00DD12D6" w:rsidRPr="00F61C23" w:rsidRDefault="00DD12D6" w:rsidP="00124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DA66E61" w14:textId="77777777" w:rsidR="00DD12D6" w:rsidRPr="00F61C23" w:rsidRDefault="00DD12D6" w:rsidP="00124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DD12D6" w:rsidRPr="00F61C23" w14:paraId="113C89E1" w14:textId="77777777" w:rsidTr="00A66E38">
        <w:trPr>
          <w:tblHeader/>
        </w:trPr>
        <w:tc>
          <w:tcPr>
            <w:tcW w:w="4410" w:type="dxa"/>
          </w:tcPr>
          <w:p w14:paraId="7CB68E77" w14:textId="77777777" w:rsidR="00DD12D6" w:rsidRPr="00F61C23" w:rsidRDefault="00DD12D6" w:rsidP="000D4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90" w:type="dxa"/>
            <w:gridSpan w:val="7"/>
            <w:vAlign w:val="bottom"/>
          </w:tcPr>
          <w:p w14:paraId="3F4D3D7C" w14:textId="756F17ED" w:rsidR="00DD12D6" w:rsidRPr="00F61C23" w:rsidRDefault="00DD12D6" w:rsidP="00124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F61C23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DD12D6" w:rsidRPr="00F61C23" w14:paraId="7B12DE2D" w14:textId="77777777" w:rsidTr="00A66E38">
        <w:tc>
          <w:tcPr>
            <w:tcW w:w="4410" w:type="dxa"/>
          </w:tcPr>
          <w:p w14:paraId="46A0729E" w14:textId="77777777" w:rsidR="00DD12D6" w:rsidRPr="00F61C23" w:rsidRDefault="00DD12D6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980" w:type="dxa"/>
            <w:vAlign w:val="bottom"/>
          </w:tcPr>
          <w:p w14:paraId="1459F151" w14:textId="77777777" w:rsidR="00DD12D6" w:rsidRPr="00F61C23" w:rsidRDefault="00DD12D6" w:rsidP="00000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598B62B4" w14:textId="77777777" w:rsidR="00DD12D6" w:rsidRPr="00F61C23" w:rsidRDefault="00DD12D6" w:rsidP="00FB74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535668A8" w14:textId="77777777" w:rsidR="00DD12D6" w:rsidRPr="00F61C23" w:rsidRDefault="00DD12D6" w:rsidP="00000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34F9E9FF" w14:textId="77777777" w:rsidR="00DD12D6" w:rsidRPr="00F61C23" w:rsidRDefault="00DD12D6" w:rsidP="00000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7292A3DD" w14:textId="77777777" w:rsidR="00DD12D6" w:rsidRPr="00F61C23" w:rsidRDefault="00DD12D6" w:rsidP="00000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7EA55961" w14:textId="77777777" w:rsidR="00DD12D6" w:rsidRPr="00F61C23" w:rsidRDefault="00DD12D6" w:rsidP="00000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66022358" w14:textId="77777777" w:rsidR="00DD12D6" w:rsidRPr="00F61C23" w:rsidRDefault="00DD12D6" w:rsidP="000006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34409" w:rsidRPr="00F61C23" w14:paraId="065F3B98" w14:textId="77777777" w:rsidTr="00A66E38">
        <w:tc>
          <w:tcPr>
            <w:tcW w:w="4410" w:type="dxa"/>
            <w:shd w:val="clear" w:color="auto" w:fill="auto"/>
          </w:tcPr>
          <w:p w14:paraId="1DE2642E" w14:textId="77491AAE" w:rsidR="00F34409" w:rsidRPr="00F61C23" w:rsidRDefault="00F34409" w:rsidP="00F3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A453AA" w:rsidRPr="00F61C23">
              <w:rPr>
                <w:rFonts w:ascii="Angsana New" w:hAnsi="Angsana New"/>
                <w:sz w:val="24"/>
                <w:szCs w:val="24"/>
              </w:rPr>
              <w:t>1</w:t>
            </w:r>
            <w:r w:rsidRPr="00F61C23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="00A453AA" w:rsidRPr="00F61C23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980" w:type="dxa"/>
            <w:vAlign w:val="bottom"/>
          </w:tcPr>
          <w:p w14:paraId="1129E7B2" w14:textId="34229515" w:rsidR="00F34409" w:rsidRPr="00F61C23" w:rsidRDefault="00A45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12</w:t>
            </w:r>
            <w:r w:rsidR="00F34409" w:rsidRPr="00F61C23">
              <w:rPr>
                <w:rFonts w:ascii="Angsana New" w:hAnsi="Angsana New"/>
                <w:sz w:val="24"/>
                <w:szCs w:val="24"/>
              </w:rPr>
              <w:t>,</w:t>
            </w:r>
            <w:r w:rsidRPr="00F61C23">
              <w:rPr>
                <w:rFonts w:ascii="Angsana New" w:hAnsi="Angsana New"/>
                <w:sz w:val="24"/>
                <w:szCs w:val="24"/>
              </w:rPr>
              <w:t>236</w:t>
            </w:r>
          </w:p>
        </w:tc>
        <w:tc>
          <w:tcPr>
            <w:tcW w:w="360" w:type="dxa"/>
          </w:tcPr>
          <w:p w14:paraId="0FAA46DF" w14:textId="77777777" w:rsidR="00F34409" w:rsidRPr="00F61C23" w:rsidRDefault="00F34409" w:rsidP="00F3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126D9D20" w14:textId="6BCBD7A3" w:rsidR="00F34409" w:rsidRPr="00F61C23" w:rsidRDefault="00A45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25</w:t>
            </w:r>
            <w:r w:rsidR="00F34409" w:rsidRPr="00F61C23">
              <w:rPr>
                <w:rFonts w:ascii="Angsana New" w:hAnsi="Angsana New"/>
                <w:sz w:val="24"/>
                <w:szCs w:val="24"/>
              </w:rPr>
              <w:t>,</w:t>
            </w:r>
            <w:r w:rsidRPr="00F61C23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360" w:type="dxa"/>
          </w:tcPr>
          <w:p w14:paraId="12318C60" w14:textId="77777777" w:rsidR="00F34409" w:rsidRPr="00F61C23" w:rsidRDefault="00F34409" w:rsidP="00F3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11E2F7C0" w14:textId="5AE8A029" w:rsidR="00F34409" w:rsidRPr="00F61C23" w:rsidRDefault="00A45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28</w:t>
            </w:r>
            <w:r w:rsidR="00F34409" w:rsidRPr="00F61C23">
              <w:rPr>
                <w:rFonts w:ascii="Angsana New" w:hAnsi="Angsana New"/>
                <w:sz w:val="24"/>
                <w:szCs w:val="24"/>
              </w:rPr>
              <w:t>,</w:t>
            </w:r>
            <w:r w:rsidRPr="00F61C23">
              <w:rPr>
                <w:rFonts w:ascii="Angsana New" w:hAnsi="Angsana New"/>
                <w:sz w:val="24"/>
                <w:szCs w:val="24"/>
              </w:rPr>
              <w:t>768</w:t>
            </w:r>
          </w:p>
        </w:tc>
        <w:tc>
          <w:tcPr>
            <w:tcW w:w="360" w:type="dxa"/>
          </w:tcPr>
          <w:p w14:paraId="4B472F0E" w14:textId="77777777" w:rsidR="00F34409" w:rsidRPr="00F61C23" w:rsidRDefault="00F34409" w:rsidP="00F3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4F9AF2BE" w14:textId="2286B92B" w:rsidR="00F34409" w:rsidRPr="00F61C23" w:rsidRDefault="00A453AA" w:rsidP="00F3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66</w:t>
            </w:r>
            <w:r w:rsidR="00F34409" w:rsidRPr="00F61C23">
              <w:rPr>
                <w:rFonts w:ascii="Angsana New" w:hAnsi="Angsana New"/>
                <w:sz w:val="24"/>
                <w:szCs w:val="24"/>
              </w:rPr>
              <w:t>,</w:t>
            </w:r>
            <w:r w:rsidRPr="00F61C23">
              <w:rPr>
                <w:rFonts w:ascii="Angsana New" w:hAnsi="Angsana New"/>
                <w:sz w:val="24"/>
                <w:szCs w:val="24"/>
              </w:rPr>
              <w:t>004</w:t>
            </w:r>
          </w:p>
        </w:tc>
      </w:tr>
      <w:tr w:rsidR="00F34409" w:rsidRPr="00F61C23" w14:paraId="60A1A3D8" w14:textId="77777777" w:rsidTr="00A66E38">
        <w:tc>
          <w:tcPr>
            <w:tcW w:w="4410" w:type="dxa"/>
            <w:shd w:val="clear" w:color="auto" w:fill="auto"/>
          </w:tcPr>
          <w:p w14:paraId="72DB5019" w14:textId="5174B53B" w:rsidR="00F34409" w:rsidRPr="00F61C23" w:rsidRDefault="00F34409" w:rsidP="00F3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980" w:type="dxa"/>
            <w:vAlign w:val="bottom"/>
          </w:tcPr>
          <w:p w14:paraId="629CB0F0" w14:textId="0B629ED5" w:rsidR="00F34409" w:rsidRPr="00F61C23" w:rsidRDefault="00A45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806</w:t>
            </w:r>
          </w:p>
        </w:tc>
        <w:tc>
          <w:tcPr>
            <w:tcW w:w="360" w:type="dxa"/>
          </w:tcPr>
          <w:p w14:paraId="303CC9B8" w14:textId="77777777" w:rsidR="00F34409" w:rsidRPr="00F61C23" w:rsidRDefault="00F34409" w:rsidP="00F3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27136C37" w14:textId="6A94F7A3" w:rsidR="00F34409" w:rsidRPr="00F61C23" w:rsidRDefault="00F34409" w:rsidP="00F3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2F2B41B0" w14:textId="77777777" w:rsidR="00F34409" w:rsidRPr="00F61C23" w:rsidRDefault="00F34409" w:rsidP="00F3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2983D042" w14:textId="6FED2AD0" w:rsidR="00F34409" w:rsidRPr="00F61C23" w:rsidRDefault="00F34409" w:rsidP="00F3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40D94D37" w14:textId="77777777" w:rsidR="00F34409" w:rsidRPr="00F61C23" w:rsidRDefault="00F34409" w:rsidP="00F3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6B741DA1" w14:textId="3462F359" w:rsidR="00F34409" w:rsidRPr="00F61C23" w:rsidRDefault="00A453AA" w:rsidP="00F3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806</w:t>
            </w:r>
          </w:p>
        </w:tc>
      </w:tr>
      <w:tr w:rsidR="00F34409" w:rsidRPr="00F61C23" w14:paraId="064ED2E2" w14:textId="77777777" w:rsidTr="00A66E38">
        <w:tc>
          <w:tcPr>
            <w:tcW w:w="4410" w:type="dxa"/>
          </w:tcPr>
          <w:p w14:paraId="0E7DDE29" w14:textId="559E20CA" w:rsidR="00F34409" w:rsidRPr="00F61C23" w:rsidRDefault="00F34409" w:rsidP="00F3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980" w:type="dxa"/>
            <w:vAlign w:val="bottom"/>
          </w:tcPr>
          <w:p w14:paraId="0DC07741" w14:textId="4F0E8FDA" w:rsidR="00F34409" w:rsidRPr="00F61C23" w:rsidRDefault="00F34409" w:rsidP="00F3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="00A453AA" w:rsidRPr="00F61C23">
              <w:rPr>
                <w:rFonts w:ascii="Angsana New" w:hAnsi="Angsana New"/>
                <w:sz w:val="24"/>
                <w:szCs w:val="24"/>
              </w:rPr>
              <w:t>55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60" w:type="dxa"/>
          </w:tcPr>
          <w:p w14:paraId="2BABC079" w14:textId="77777777" w:rsidR="00F34409" w:rsidRPr="00F61C23" w:rsidRDefault="00F34409" w:rsidP="00F3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77039CD9" w14:textId="4AFA5B5D" w:rsidR="00F34409" w:rsidRPr="00F61C23" w:rsidRDefault="00F34409" w:rsidP="00F3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60A52831" w14:textId="77777777" w:rsidR="00F34409" w:rsidRPr="00F61C23" w:rsidRDefault="00F34409" w:rsidP="00F3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3B03C747" w14:textId="09C07DE8" w:rsidR="00F34409" w:rsidRPr="00F61C23" w:rsidRDefault="00F34409" w:rsidP="00F3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1B00C2B7" w14:textId="77777777" w:rsidR="00F34409" w:rsidRPr="00F61C23" w:rsidRDefault="00F34409" w:rsidP="00F3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6AE8F6BE" w14:textId="3E934BBC" w:rsidR="00F34409" w:rsidRPr="00F61C23" w:rsidRDefault="00F34409" w:rsidP="00F3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="00A453AA" w:rsidRPr="00F61C23">
              <w:rPr>
                <w:rFonts w:ascii="Angsana New" w:hAnsi="Angsana New"/>
                <w:sz w:val="24"/>
                <w:szCs w:val="24"/>
              </w:rPr>
              <w:t>55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F34409" w:rsidRPr="00F61C23" w14:paraId="7D260BFC" w14:textId="77777777" w:rsidTr="00A66E38">
        <w:tc>
          <w:tcPr>
            <w:tcW w:w="4410" w:type="dxa"/>
            <w:shd w:val="clear" w:color="auto" w:fill="auto"/>
          </w:tcPr>
          <w:p w14:paraId="18FCE552" w14:textId="5D47B711" w:rsidR="00F34409" w:rsidRPr="00F61C23" w:rsidRDefault="00F34409" w:rsidP="00F3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453AA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A453AA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และ </w:t>
            </w:r>
            <w:r w:rsidR="00A453AA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A453AA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38F63DA0" w14:textId="0A300902" w:rsidR="00F34409" w:rsidRPr="00F61C23" w:rsidRDefault="00A453AA" w:rsidP="00F3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12</w:t>
            </w:r>
            <w:r w:rsidR="00F34409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987</w:t>
            </w:r>
          </w:p>
        </w:tc>
        <w:tc>
          <w:tcPr>
            <w:tcW w:w="360" w:type="dxa"/>
          </w:tcPr>
          <w:p w14:paraId="59A6FDDD" w14:textId="77777777" w:rsidR="00F34409" w:rsidRPr="00F61C23" w:rsidRDefault="00F34409" w:rsidP="00F3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7665DFD9" w14:textId="438538F9" w:rsidR="00F34409" w:rsidRPr="00F61C23" w:rsidRDefault="00A453AA" w:rsidP="00F3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25</w:t>
            </w:r>
            <w:r w:rsidR="00F34409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360" w:type="dxa"/>
          </w:tcPr>
          <w:p w14:paraId="3D497C7F" w14:textId="77777777" w:rsidR="00F34409" w:rsidRPr="00F61C23" w:rsidRDefault="00F34409" w:rsidP="00F3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4739E6EF" w14:textId="468DE9FF" w:rsidR="00F34409" w:rsidRPr="00F61C23" w:rsidRDefault="00A453AA" w:rsidP="00F3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28</w:t>
            </w:r>
            <w:r w:rsidR="00F34409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768</w:t>
            </w:r>
          </w:p>
        </w:tc>
        <w:tc>
          <w:tcPr>
            <w:tcW w:w="360" w:type="dxa"/>
          </w:tcPr>
          <w:p w14:paraId="135D2DA7" w14:textId="77777777" w:rsidR="00F34409" w:rsidRPr="00F61C23" w:rsidRDefault="00F34409" w:rsidP="00F3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52901943" w14:textId="5B50AAB4" w:rsidR="00F34409" w:rsidRPr="00F61C23" w:rsidRDefault="00A453AA" w:rsidP="00F3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66</w:t>
            </w:r>
            <w:r w:rsidR="00F34409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755</w:t>
            </w:r>
          </w:p>
        </w:tc>
      </w:tr>
      <w:tr w:rsidR="00DD12D6" w:rsidRPr="00F61C23" w14:paraId="4EF8A81C" w14:textId="77777777" w:rsidTr="00A66E38">
        <w:tc>
          <w:tcPr>
            <w:tcW w:w="4410" w:type="dxa"/>
          </w:tcPr>
          <w:p w14:paraId="37A6AAEC" w14:textId="77777777" w:rsidR="00DD12D6" w:rsidRPr="00F61C23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980" w:type="dxa"/>
            <w:vAlign w:val="bottom"/>
          </w:tcPr>
          <w:p w14:paraId="0FF7FAA0" w14:textId="4A496B84" w:rsidR="00DD12D6" w:rsidRPr="00F61C23" w:rsidRDefault="004417D0" w:rsidP="008D5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412</w:t>
            </w:r>
          </w:p>
        </w:tc>
        <w:tc>
          <w:tcPr>
            <w:tcW w:w="360" w:type="dxa"/>
          </w:tcPr>
          <w:p w14:paraId="37568C44" w14:textId="77777777" w:rsidR="00DD12D6" w:rsidRPr="00F61C23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0E4FD2C4" w14:textId="1543A50A" w:rsidR="00DD12D6" w:rsidRPr="00F61C23" w:rsidRDefault="004417D0" w:rsidP="003603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27555650" w14:textId="77777777" w:rsidR="00DD12D6" w:rsidRPr="00F61C23" w:rsidRDefault="00DD12D6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0FDCFBE1" w14:textId="6FAB7EAD" w:rsidR="00DD12D6" w:rsidRPr="00F61C23" w:rsidRDefault="004417D0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2BB79EC9" w14:textId="77777777" w:rsidR="00DD12D6" w:rsidRPr="00F61C23" w:rsidRDefault="00DD12D6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19C2530C" w14:textId="58314E61" w:rsidR="00DD12D6" w:rsidRPr="00F61C23" w:rsidRDefault="004417D0" w:rsidP="00A66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412</w:t>
            </w:r>
          </w:p>
        </w:tc>
      </w:tr>
      <w:tr w:rsidR="00DD12D6" w:rsidRPr="00F61C23" w14:paraId="4A09E722" w14:textId="77777777" w:rsidTr="00A66E38">
        <w:tc>
          <w:tcPr>
            <w:tcW w:w="4410" w:type="dxa"/>
            <w:shd w:val="clear" w:color="auto" w:fill="auto"/>
          </w:tcPr>
          <w:p w14:paraId="71EE2CC8" w14:textId="4C512045" w:rsidR="00DD12D6" w:rsidRPr="00F61C23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453AA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A453AA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8E3B3" w14:textId="60B4DB08" w:rsidR="00DD12D6" w:rsidRPr="00F61C23" w:rsidRDefault="004417D0" w:rsidP="008D5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13,399</w:t>
            </w:r>
          </w:p>
        </w:tc>
        <w:tc>
          <w:tcPr>
            <w:tcW w:w="360" w:type="dxa"/>
          </w:tcPr>
          <w:p w14:paraId="76842B5B" w14:textId="77777777" w:rsidR="00DD12D6" w:rsidRPr="00F61C23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804063" w14:textId="35EA116E" w:rsidR="00DD12D6" w:rsidRPr="00F61C23" w:rsidRDefault="004417D0" w:rsidP="003755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25,000</w:t>
            </w:r>
          </w:p>
        </w:tc>
        <w:tc>
          <w:tcPr>
            <w:tcW w:w="360" w:type="dxa"/>
          </w:tcPr>
          <w:p w14:paraId="1E32F966" w14:textId="77777777" w:rsidR="00DD12D6" w:rsidRPr="00F61C23" w:rsidRDefault="00DD12D6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9672F5" w14:textId="53E7475B" w:rsidR="00DD12D6" w:rsidRPr="00F61C23" w:rsidRDefault="004417D0" w:rsidP="00507A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28,768</w:t>
            </w:r>
          </w:p>
        </w:tc>
        <w:tc>
          <w:tcPr>
            <w:tcW w:w="360" w:type="dxa"/>
          </w:tcPr>
          <w:p w14:paraId="3AC4DD9F" w14:textId="77777777" w:rsidR="00DD12D6" w:rsidRPr="00F61C23" w:rsidRDefault="00DD12D6" w:rsidP="009512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C4B2BE" w14:textId="1D14B76A" w:rsidR="00DD12D6" w:rsidRPr="00F61C23" w:rsidRDefault="004417D0" w:rsidP="00A66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67,167</w:t>
            </w:r>
          </w:p>
        </w:tc>
      </w:tr>
      <w:tr w:rsidR="00DD12D6" w:rsidRPr="00F61C23" w14:paraId="15EB3E16" w14:textId="77777777" w:rsidTr="00BB40B2">
        <w:trPr>
          <w:trHeight w:val="98"/>
        </w:trPr>
        <w:tc>
          <w:tcPr>
            <w:tcW w:w="4410" w:type="dxa"/>
            <w:shd w:val="clear" w:color="auto" w:fill="auto"/>
          </w:tcPr>
          <w:p w14:paraId="78F4E175" w14:textId="77777777" w:rsidR="00DD12D6" w:rsidRPr="00F61C23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80" w:type="dxa"/>
            <w:vAlign w:val="bottom"/>
          </w:tcPr>
          <w:p w14:paraId="657A4B19" w14:textId="77777777" w:rsidR="00DD12D6" w:rsidRPr="00F61C23" w:rsidRDefault="00DD12D6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1F9FF931" w14:textId="77777777" w:rsidR="00DD12D6" w:rsidRPr="00F61C23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572790FC" w14:textId="77777777" w:rsidR="00DD12D6" w:rsidRPr="00F61C23" w:rsidRDefault="00DD12D6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23F1F8A1" w14:textId="77777777" w:rsidR="00DD12D6" w:rsidRPr="00F61C23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14DBED3E" w14:textId="77777777" w:rsidR="00DD12D6" w:rsidRPr="00F61C23" w:rsidRDefault="00DD12D6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54291234" w14:textId="77777777" w:rsidR="00DD12D6" w:rsidRPr="00F61C23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36DEA1A0" w14:textId="77777777" w:rsidR="00DD12D6" w:rsidRPr="00F61C23" w:rsidRDefault="00DD12D6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D12D6" w:rsidRPr="00F61C23" w14:paraId="708B7B0A" w14:textId="77777777" w:rsidTr="00A66E38">
        <w:tc>
          <w:tcPr>
            <w:tcW w:w="4410" w:type="dxa"/>
            <w:shd w:val="clear" w:color="auto" w:fill="auto"/>
          </w:tcPr>
          <w:p w14:paraId="326F4491" w14:textId="77777777" w:rsidR="00DD12D6" w:rsidRPr="00F61C23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980" w:type="dxa"/>
            <w:vAlign w:val="bottom"/>
          </w:tcPr>
          <w:p w14:paraId="71A62FF0" w14:textId="77777777" w:rsidR="00DD12D6" w:rsidRPr="00F61C23" w:rsidRDefault="00DD12D6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0F89EC0C" w14:textId="77777777" w:rsidR="00DD12D6" w:rsidRPr="00F61C23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39314487" w14:textId="77777777" w:rsidR="00DD12D6" w:rsidRPr="00F61C23" w:rsidRDefault="00DD12D6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321EC36A" w14:textId="77777777" w:rsidR="00DD12D6" w:rsidRPr="00F61C23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613B8136" w14:textId="77777777" w:rsidR="00DD12D6" w:rsidRPr="00F61C23" w:rsidRDefault="00DD12D6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42D8EE4D" w14:textId="77777777" w:rsidR="00DD12D6" w:rsidRPr="00F61C23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25D4D210" w14:textId="77777777" w:rsidR="00DD12D6" w:rsidRPr="00F61C23" w:rsidRDefault="00DD12D6" w:rsidP="0095125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34409" w:rsidRPr="00F61C23" w14:paraId="0D76C919" w14:textId="77777777" w:rsidTr="00A66E38">
        <w:tc>
          <w:tcPr>
            <w:tcW w:w="4410" w:type="dxa"/>
            <w:shd w:val="clear" w:color="auto" w:fill="auto"/>
          </w:tcPr>
          <w:p w14:paraId="31FC168F" w14:textId="3608861B" w:rsidR="00F34409" w:rsidRPr="00F61C23" w:rsidRDefault="00F34409" w:rsidP="00F3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A453AA" w:rsidRPr="00F61C23">
              <w:rPr>
                <w:rFonts w:ascii="Angsana New" w:hAnsi="Angsana New"/>
                <w:sz w:val="24"/>
                <w:szCs w:val="24"/>
              </w:rPr>
              <w:t>1</w:t>
            </w:r>
            <w:r w:rsidRPr="00F61C23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="00A453AA" w:rsidRPr="00F61C23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980" w:type="dxa"/>
            <w:vAlign w:val="bottom"/>
          </w:tcPr>
          <w:p w14:paraId="2EFA4364" w14:textId="3C04D029" w:rsidR="00F34409" w:rsidRPr="00F61C23" w:rsidRDefault="00F34409" w:rsidP="00F3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="00A453AA" w:rsidRPr="00F61C23">
              <w:rPr>
                <w:rFonts w:ascii="Angsana New" w:hAnsi="Angsana New"/>
                <w:sz w:val="24"/>
                <w:szCs w:val="24"/>
              </w:rPr>
              <w:t>7</w:t>
            </w:r>
            <w:r w:rsidRPr="00F61C23">
              <w:rPr>
                <w:rFonts w:ascii="Angsana New" w:hAnsi="Angsana New"/>
                <w:sz w:val="24"/>
                <w:szCs w:val="24"/>
              </w:rPr>
              <w:t>,</w:t>
            </w:r>
            <w:r w:rsidR="00A453AA" w:rsidRPr="00F61C23">
              <w:rPr>
                <w:rFonts w:ascii="Angsana New" w:hAnsi="Angsana New"/>
                <w:sz w:val="24"/>
                <w:szCs w:val="24"/>
              </w:rPr>
              <w:t>588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60" w:type="dxa"/>
          </w:tcPr>
          <w:p w14:paraId="51F82C31" w14:textId="77777777" w:rsidR="00F34409" w:rsidRPr="00F61C23" w:rsidRDefault="00F34409" w:rsidP="00F3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38C43DFA" w14:textId="13358757" w:rsidR="00F34409" w:rsidRPr="00F61C23" w:rsidRDefault="00F34409" w:rsidP="00F3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6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="00A453AA" w:rsidRPr="00F61C23">
              <w:rPr>
                <w:rFonts w:ascii="Angsana New" w:hAnsi="Angsana New"/>
                <w:sz w:val="24"/>
                <w:szCs w:val="24"/>
              </w:rPr>
              <w:t>2</w:t>
            </w:r>
            <w:r w:rsidRPr="00F61C23">
              <w:rPr>
                <w:rFonts w:ascii="Angsana New" w:hAnsi="Angsana New"/>
                <w:sz w:val="24"/>
                <w:szCs w:val="24"/>
              </w:rPr>
              <w:t>,</w:t>
            </w:r>
            <w:r w:rsidR="00A453AA" w:rsidRPr="00F61C23">
              <w:rPr>
                <w:rFonts w:ascii="Angsana New" w:hAnsi="Angsana New"/>
                <w:sz w:val="24"/>
                <w:szCs w:val="24"/>
              </w:rPr>
              <w:t>000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60" w:type="dxa"/>
          </w:tcPr>
          <w:p w14:paraId="5B8A620E" w14:textId="77777777" w:rsidR="00F34409" w:rsidRPr="00F61C23" w:rsidRDefault="00F34409" w:rsidP="00F3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66E0A2CD" w14:textId="49EB61E9" w:rsidR="00F34409" w:rsidRPr="00F61C23" w:rsidRDefault="00F34409" w:rsidP="00F3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="00A453AA" w:rsidRPr="00F61C23">
              <w:rPr>
                <w:rFonts w:ascii="Angsana New" w:hAnsi="Angsana New"/>
                <w:sz w:val="24"/>
                <w:szCs w:val="24"/>
              </w:rPr>
              <w:t>3</w:t>
            </w:r>
            <w:r w:rsidRPr="00F61C23">
              <w:rPr>
                <w:rFonts w:ascii="Angsana New" w:hAnsi="Angsana New"/>
                <w:sz w:val="24"/>
                <w:szCs w:val="24"/>
              </w:rPr>
              <w:t>,</w:t>
            </w:r>
            <w:r w:rsidR="00A453AA" w:rsidRPr="00F61C23">
              <w:rPr>
                <w:rFonts w:ascii="Angsana New" w:hAnsi="Angsana New"/>
                <w:sz w:val="24"/>
                <w:szCs w:val="24"/>
              </w:rPr>
              <w:t>982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60" w:type="dxa"/>
          </w:tcPr>
          <w:p w14:paraId="52D28C01" w14:textId="77777777" w:rsidR="00F34409" w:rsidRPr="00F61C23" w:rsidRDefault="00F34409" w:rsidP="00F3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51F05EEF" w14:textId="758D43CB" w:rsidR="00F34409" w:rsidRPr="00F61C23" w:rsidRDefault="00F34409" w:rsidP="00F3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="00A453AA" w:rsidRPr="00F61C23">
              <w:rPr>
                <w:rFonts w:ascii="Angsana New" w:hAnsi="Angsana New"/>
                <w:sz w:val="24"/>
                <w:szCs w:val="24"/>
              </w:rPr>
              <w:t>13</w:t>
            </w:r>
            <w:r w:rsidRPr="00F61C23">
              <w:rPr>
                <w:rFonts w:ascii="Angsana New" w:hAnsi="Angsana New"/>
                <w:sz w:val="24"/>
                <w:szCs w:val="24"/>
              </w:rPr>
              <w:t>,</w:t>
            </w:r>
            <w:r w:rsidR="00A453AA" w:rsidRPr="00F61C23">
              <w:rPr>
                <w:rFonts w:ascii="Angsana New" w:hAnsi="Angsana New"/>
                <w:sz w:val="24"/>
                <w:szCs w:val="24"/>
              </w:rPr>
              <w:t>570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F34409" w:rsidRPr="00F61C23" w14:paraId="3BE609B8" w14:textId="77777777" w:rsidTr="00A66E38">
        <w:tc>
          <w:tcPr>
            <w:tcW w:w="4410" w:type="dxa"/>
            <w:shd w:val="clear" w:color="auto" w:fill="auto"/>
          </w:tcPr>
          <w:p w14:paraId="3B5610A4" w14:textId="7D21E3E3" w:rsidR="00F34409" w:rsidRPr="00F61C23" w:rsidRDefault="00F34409" w:rsidP="00F3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980" w:type="dxa"/>
            <w:vAlign w:val="bottom"/>
          </w:tcPr>
          <w:p w14:paraId="6FC93612" w14:textId="14CBE475" w:rsidR="00F34409" w:rsidRPr="00F61C23" w:rsidRDefault="00F34409" w:rsidP="00F3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="00A453AA" w:rsidRPr="00F61C23">
              <w:rPr>
                <w:rFonts w:ascii="Angsana New" w:hAnsi="Angsana New"/>
                <w:sz w:val="24"/>
                <w:szCs w:val="24"/>
              </w:rPr>
              <w:t>1</w:t>
            </w:r>
            <w:r w:rsidRPr="00F61C23">
              <w:rPr>
                <w:rFonts w:ascii="Angsana New" w:hAnsi="Angsana New"/>
                <w:sz w:val="24"/>
                <w:szCs w:val="24"/>
              </w:rPr>
              <w:t>,</w:t>
            </w:r>
            <w:r w:rsidR="00A453AA" w:rsidRPr="00F61C23">
              <w:rPr>
                <w:rFonts w:ascii="Angsana New" w:hAnsi="Angsana New"/>
                <w:sz w:val="24"/>
                <w:szCs w:val="24"/>
              </w:rPr>
              <w:t>166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60" w:type="dxa"/>
          </w:tcPr>
          <w:p w14:paraId="152C5038" w14:textId="77777777" w:rsidR="00F34409" w:rsidRPr="00F61C23" w:rsidRDefault="00F34409" w:rsidP="00F3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600E3B99" w14:textId="289022F3" w:rsidR="00F34409" w:rsidRPr="00F61C23" w:rsidRDefault="00F34409" w:rsidP="00F3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6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="00A453AA" w:rsidRPr="00F61C23">
              <w:rPr>
                <w:rFonts w:ascii="Angsana New" w:hAnsi="Angsana New"/>
                <w:sz w:val="24"/>
                <w:szCs w:val="24"/>
              </w:rPr>
              <w:t>1</w:t>
            </w:r>
            <w:r w:rsidRPr="00F61C23">
              <w:rPr>
                <w:rFonts w:ascii="Angsana New" w:hAnsi="Angsana New"/>
                <w:sz w:val="24"/>
                <w:szCs w:val="24"/>
              </w:rPr>
              <w:t>,</w:t>
            </w:r>
            <w:r w:rsidR="00A453AA" w:rsidRPr="00F61C23">
              <w:rPr>
                <w:rFonts w:ascii="Angsana New" w:hAnsi="Angsana New"/>
                <w:sz w:val="24"/>
                <w:szCs w:val="24"/>
              </w:rPr>
              <w:t>000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60" w:type="dxa"/>
          </w:tcPr>
          <w:p w14:paraId="1D1152D2" w14:textId="77777777" w:rsidR="00F34409" w:rsidRPr="00F61C23" w:rsidRDefault="00F34409" w:rsidP="00F3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3CA30DE4" w14:textId="01787E36" w:rsidR="00F34409" w:rsidRPr="00F61C23" w:rsidRDefault="00F34409" w:rsidP="00F3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="00A453AA" w:rsidRPr="00F61C23">
              <w:rPr>
                <w:rFonts w:ascii="Angsana New" w:hAnsi="Angsana New"/>
                <w:sz w:val="24"/>
                <w:szCs w:val="24"/>
              </w:rPr>
              <w:t>2</w:t>
            </w:r>
            <w:r w:rsidRPr="00F61C23">
              <w:rPr>
                <w:rFonts w:ascii="Angsana New" w:hAnsi="Angsana New"/>
                <w:sz w:val="24"/>
                <w:szCs w:val="24"/>
              </w:rPr>
              <w:t>,</w:t>
            </w:r>
            <w:r w:rsidR="00A453AA" w:rsidRPr="00F61C23">
              <w:rPr>
                <w:rFonts w:ascii="Angsana New" w:hAnsi="Angsana New"/>
                <w:sz w:val="24"/>
                <w:szCs w:val="24"/>
              </w:rPr>
              <w:t>875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360" w:type="dxa"/>
          </w:tcPr>
          <w:p w14:paraId="5658C83B" w14:textId="77777777" w:rsidR="00F34409" w:rsidRPr="00F61C23" w:rsidRDefault="00F34409" w:rsidP="00F3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2706688F" w14:textId="4275CAEB" w:rsidR="00F34409" w:rsidRPr="00F61C23" w:rsidRDefault="00F34409" w:rsidP="00F3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="00A453AA" w:rsidRPr="00F61C23">
              <w:rPr>
                <w:rFonts w:ascii="Angsana New" w:hAnsi="Angsana New"/>
                <w:sz w:val="24"/>
                <w:szCs w:val="24"/>
              </w:rPr>
              <w:t>5</w:t>
            </w:r>
            <w:r w:rsidRPr="00F61C23">
              <w:rPr>
                <w:rFonts w:ascii="Angsana New" w:hAnsi="Angsana New"/>
                <w:sz w:val="24"/>
                <w:szCs w:val="24"/>
              </w:rPr>
              <w:t>,</w:t>
            </w:r>
            <w:r w:rsidR="00A453AA" w:rsidRPr="00F61C23">
              <w:rPr>
                <w:rFonts w:ascii="Angsana New" w:hAnsi="Angsana New"/>
                <w:sz w:val="24"/>
                <w:szCs w:val="24"/>
              </w:rPr>
              <w:t>041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F34409" w:rsidRPr="00F61C23" w14:paraId="7966D333" w14:textId="77777777" w:rsidTr="00A66E38">
        <w:tc>
          <w:tcPr>
            <w:tcW w:w="4410" w:type="dxa"/>
            <w:shd w:val="clear" w:color="auto" w:fill="auto"/>
          </w:tcPr>
          <w:p w14:paraId="210D887E" w14:textId="154794D7" w:rsidR="00F34409" w:rsidRPr="00F61C23" w:rsidRDefault="00F34409" w:rsidP="00F3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980" w:type="dxa"/>
            <w:vAlign w:val="bottom"/>
          </w:tcPr>
          <w:p w14:paraId="1F3A1D65" w14:textId="7616AE29" w:rsidR="00F34409" w:rsidRPr="00F61C23" w:rsidRDefault="00A453AA" w:rsidP="00F3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52</w:t>
            </w:r>
          </w:p>
        </w:tc>
        <w:tc>
          <w:tcPr>
            <w:tcW w:w="360" w:type="dxa"/>
          </w:tcPr>
          <w:p w14:paraId="13867A72" w14:textId="77777777" w:rsidR="00F34409" w:rsidRPr="00F61C23" w:rsidRDefault="00F34409" w:rsidP="00F3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29141738" w14:textId="4DDC9983" w:rsidR="00F34409" w:rsidRPr="00F61C23" w:rsidRDefault="00F34409" w:rsidP="00F3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02CB94D7" w14:textId="77777777" w:rsidR="00F34409" w:rsidRPr="00F61C23" w:rsidRDefault="00F34409" w:rsidP="00F3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5719B93F" w14:textId="71C4B60E" w:rsidR="00F34409" w:rsidRPr="00F61C23" w:rsidRDefault="00F34409" w:rsidP="00F3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14:paraId="10E48820" w14:textId="77777777" w:rsidR="00F34409" w:rsidRPr="00F61C23" w:rsidRDefault="00F34409" w:rsidP="00F3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5C8F1D60" w14:textId="0FA54CF8" w:rsidR="00F34409" w:rsidRPr="00F61C23" w:rsidRDefault="00A453AA" w:rsidP="00F3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52</w:t>
            </w:r>
          </w:p>
        </w:tc>
      </w:tr>
      <w:tr w:rsidR="00F34409" w:rsidRPr="00F61C23" w14:paraId="4EC337A8" w14:textId="77777777" w:rsidTr="00A66E38">
        <w:tc>
          <w:tcPr>
            <w:tcW w:w="4410" w:type="dxa"/>
            <w:shd w:val="clear" w:color="auto" w:fill="auto"/>
          </w:tcPr>
          <w:p w14:paraId="78C137DF" w14:textId="16898D5B" w:rsidR="00F34409" w:rsidRPr="00F61C23" w:rsidRDefault="00F34409" w:rsidP="00F3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453AA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A453AA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และ </w:t>
            </w:r>
            <w:r w:rsidR="00A453AA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A453AA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27895907" w14:textId="2C8D1B03" w:rsidR="00F34409" w:rsidRPr="00F61C23" w:rsidRDefault="00F34409" w:rsidP="00F3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A453AA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A453AA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702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60" w:type="dxa"/>
          </w:tcPr>
          <w:p w14:paraId="5B29347D" w14:textId="77777777" w:rsidR="00F34409" w:rsidRPr="00F61C23" w:rsidRDefault="00F34409" w:rsidP="00F3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56CF7C2C" w14:textId="3CB7A6F4" w:rsidR="00F34409" w:rsidRPr="00F61C23" w:rsidRDefault="00F34409" w:rsidP="00F3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A453AA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A453AA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000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60" w:type="dxa"/>
          </w:tcPr>
          <w:p w14:paraId="70DB78E0" w14:textId="77777777" w:rsidR="00F34409" w:rsidRPr="00F61C23" w:rsidRDefault="00F34409" w:rsidP="00F3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2EB921DC" w14:textId="1C112C33" w:rsidR="00F34409" w:rsidRPr="00F61C23" w:rsidRDefault="00F34409" w:rsidP="00F3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A453AA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A453AA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857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60" w:type="dxa"/>
          </w:tcPr>
          <w:p w14:paraId="0F54D1C3" w14:textId="77777777" w:rsidR="00F34409" w:rsidRPr="00F61C23" w:rsidRDefault="00F34409" w:rsidP="00F34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77032584" w14:textId="719E269C" w:rsidR="00F34409" w:rsidRPr="00F61C23" w:rsidRDefault="00F34409" w:rsidP="00F344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A453AA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18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A453AA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559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</w:tr>
      <w:tr w:rsidR="00DD12D6" w:rsidRPr="00F61C23" w14:paraId="0777CFB4" w14:textId="77777777" w:rsidTr="00A66E38">
        <w:tc>
          <w:tcPr>
            <w:tcW w:w="4410" w:type="dxa"/>
          </w:tcPr>
          <w:p w14:paraId="323B07DE" w14:textId="77777777" w:rsidR="00DD12D6" w:rsidRPr="00F61C23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DA98F57" w14:textId="7B03D56E" w:rsidR="00DD12D6" w:rsidRPr="00F61C23" w:rsidRDefault="004417D0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(1,089)</w:t>
            </w:r>
          </w:p>
        </w:tc>
        <w:tc>
          <w:tcPr>
            <w:tcW w:w="360" w:type="dxa"/>
          </w:tcPr>
          <w:p w14:paraId="0CECBF38" w14:textId="77777777" w:rsidR="00DD12D6" w:rsidRPr="00F61C23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71708D2D" w14:textId="529DF85E" w:rsidR="00DD12D6" w:rsidRPr="00F61C23" w:rsidRDefault="004417D0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6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(1,000)</w:t>
            </w:r>
          </w:p>
        </w:tc>
        <w:tc>
          <w:tcPr>
            <w:tcW w:w="360" w:type="dxa"/>
          </w:tcPr>
          <w:p w14:paraId="05E4DC48" w14:textId="77777777" w:rsidR="00DD12D6" w:rsidRPr="00F61C23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37E35D0B" w14:textId="274EF8FA" w:rsidR="00DD12D6" w:rsidRPr="00F61C23" w:rsidRDefault="004417D0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(2,883)</w:t>
            </w:r>
          </w:p>
        </w:tc>
        <w:tc>
          <w:tcPr>
            <w:tcW w:w="360" w:type="dxa"/>
          </w:tcPr>
          <w:p w14:paraId="28755340" w14:textId="77777777" w:rsidR="00DD12D6" w:rsidRPr="00F61C23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1C3063F8" w14:textId="290A8A3D" w:rsidR="00DD12D6" w:rsidRPr="00F61C23" w:rsidRDefault="004417D0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(4,972)</w:t>
            </w:r>
          </w:p>
        </w:tc>
      </w:tr>
      <w:tr w:rsidR="00DD12D6" w:rsidRPr="00F61C23" w14:paraId="560CC401" w14:textId="77777777" w:rsidTr="00A66E38">
        <w:tc>
          <w:tcPr>
            <w:tcW w:w="4410" w:type="dxa"/>
          </w:tcPr>
          <w:p w14:paraId="03D21B45" w14:textId="4F08FDAA" w:rsidR="00DD12D6" w:rsidRPr="00F61C23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453AA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A453AA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6CC8E9" w14:textId="3E72D856" w:rsidR="00DD12D6" w:rsidRPr="00F61C23" w:rsidRDefault="004417D0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(9,791)</w:t>
            </w:r>
          </w:p>
        </w:tc>
        <w:tc>
          <w:tcPr>
            <w:tcW w:w="360" w:type="dxa"/>
          </w:tcPr>
          <w:p w14:paraId="1E6457E1" w14:textId="77777777" w:rsidR="00DD12D6" w:rsidRPr="00F61C23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C2649" w14:textId="4D9DDB8B" w:rsidR="00DD12D6" w:rsidRPr="00F61C23" w:rsidRDefault="004417D0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(4,000)</w:t>
            </w:r>
          </w:p>
        </w:tc>
        <w:tc>
          <w:tcPr>
            <w:tcW w:w="360" w:type="dxa"/>
          </w:tcPr>
          <w:p w14:paraId="3DA5864D" w14:textId="77777777" w:rsidR="00DD12D6" w:rsidRPr="00F61C23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E1244" w14:textId="6A271CF1" w:rsidR="00DD12D6" w:rsidRPr="00F61C23" w:rsidRDefault="004417D0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(9,74</w:t>
            </w:r>
            <w:r w:rsidR="00982E07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60" w:type="dxa"/>
          </w:tcPr>
          <w:p w14:paraId="26AF6976" w14:textId="77777777" w:rsidR="00DD12D6" w:rsidRPr="00F61C23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D095B9" w14:textId="5F8D57A3" w:rsidR="00DD12D6" w:rsidRPr="00F61C23" w:rsidRDefault="004417D0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(23,531)</w:t>
            </w:r>
          </w:p>
        </w:tc>
      </w:tr>
      <w:tr w:rsidR="00DD12D6" w:rsidRPr="00F61C23" w14:paraId="521EE5AA" w14:textId="77777777" w:rsidTr="00A66E38">
        <w:tc>
          <w:tcPr>
            <w:tcW w:w="4410" w:type="dxa"/>
            <w:shd w:val="clear" w:color="auto" w:fill="auto"/>
          </w:tcPr>
          <w:p w14:paraId="42C8467C" w14:textId="77777777" w:rsidR="00DD12D6" w:rsidRPr="00F61C23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1844E102" w14:textId="77777777" w:rsidR="00DD12D6" w:rsidRPr="00F61C23" w:rsidRDefault="00DD12D6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after="0"/>
              <w:ind w:left="-108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60" w:type="dxa"/>
          </w:tcPr>
          <w:p w14:paraId="2578DB07" w14:textId="77777777" w:rsidR="00DD12D6" w:rsidRPr="00F61C23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28775218" w14:textId="77777777" w:rsidR="00DD12D6" w:rsidRPr="00F61C23" w:rsidRDefault="00DD12D6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6"/>
              </w:tabs>
              <w:spacing w:after="0"/>
              <w:ind w:left="-108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60" w:type="dxa"/>
          </w:tcPr>
          <w:p w14:paraId="04951F31" w14:textId="77777777" w:rsidR="00DD12D6" w:rsidRPr="00F61C23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67DA3E51" w14:textId="77777777" w:rsidR="00DD12D6" w:rsidRPr="00F61C23" w:rsidRDefault="00DD12D6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after="0"/>
              <w:ind w:left="-108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60" w:type="dxa"/>
          </w:tcPr>
          <w:p w14:paraId="3A958703" w14:textId="77777777" w:rsidR="00DD12D6" w:rsidRPr="00F61C23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4F999611" w14:textId="77777777" w:rsidR="00DD12D6" w:rsidRPr="00F61C23" w:rsidRDefault="00DD12D6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after="0"/>
              <w:ind w:left="-108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D12D6" w:rsidRPr="00F61C23" w14:paraId="53851C9A" w14:textId="77777777" w:rsidTr="00A66E38">
        <w:tc>
          <w:tcPr>
            <w:tcW w:w="4410" w:type="dxa"/>
            <w:shd w:val="clear" w:color="auto" w:fill="auto"/>
          </w:tcPr>
          <w:p w14:paraId="065D7C49" w14:textId="77777777" w:rsidR="00DD12D6" w:rsidRPr="00F61C23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980" w:type="dxa"/>
            <w:vAlign w:val="bottom"/>
          </w:tcPr>
          <w:p w14:paraId="4B75A19C" w14:textId="77777777" w:rsidR="00DD12D6" w:rsidRPr="00F61C23" w:rsidRDefault="00DD12D6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7AC5B423" w14:textId="77777777" w:rsidR="00DD12D6" w:rsidRPr="00F61C23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0D9C9416" w14:textId="77777777" w:rsidR="00DD12D6" w:rsidRPr="00F61C23" w:rsidRDefault="00DD12D6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6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4AE9BCB9" w14:textId="77777777" w:rsidR="00DD12D6" w:rsidRPr="00F61C23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03F9EFE9" w14:textId="77777777" w:rsidR="00DD12D6" w:rsidRPr="00F61C23" w:rsidRDefault="00DD12D6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" w:type="dxa"/>
          </w:tcPr>
          <w:p w14:paraId="267563EF" w14:textId="77777777" w:rsidR="00DD12D6" w:rsidRPr="00F61C23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vAlign w:val="bottom"/>
          </w:tcPr>
          <w:p w14:paraId="42EE8585" w14:textId="77777777" w:rsidR="00DD12D6" w:rsidRPr="00F61C23" w:rsidRDefault="00DD12D6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E6C29" w:rsidRPr="00F61C23" w14:paraId="3EA30ABA" w14:textId="77777777" w:rsidTr="00A66E38">
        <w:tc>
          <w:tcPr>
            <w:tcW w:w="4410" w:type="dxa"/>
            <w:shd w:val="clear" w:color="auto" w:fill="auto"/>
          </w:tcPr>
          <w:p w14:paraId="34A71F41" w14:textId="466A1689" w:rsidR="00BE6C29" w:rsidRPr="00F61C23" w:rsidRDefault="00BE6C29" w:rsidP="00BE6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453AA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A453AA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980" w:type="dxa"/>
            <w:tcBorders>
              <w:bottom w:val="double" w:sz="4" w:space="0" w:color="auto"/>
            </w:tcBorders>
            <w:vAlign w:val="bottom"/>
          </w:tcPr>
          <w:p w14:paraId="0A66DC41" w14:textId="6AF50DBD" w:rsidR="00BE6C29" w:rsidRPr="00F61C23" w:rsidRDefault="00A453AA" w:rsidP="00BE6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BE6C29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648</w:t>
            </w:r>
          </w:p>
        </w:tc>
        <w:tc>
          <w:tcPr>
            <w:tcW w:w="360" w:type="dxa"/>
          </w:tcPr>
          <w:p w14:paraId="271C62B6" w14:textId="77777777" w:rsidR="00BE6C29" w:rsidRPr="00F61C23" w:rsidRDefault="00BE6C29" w:rsidP="00BE6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14:paraId="0703A355" w14:textId="15EFACF1" w:rsidR="00BE6C29" w:rsidRPr="00F61C23" w:rsidRDefault="00A453AA" w:rsidP="00BE6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23</w:t>
            </w:r>
            <w:r w:rsidR="00BE6C29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360" w:type="dxa"/>
          </w:tcPr>
          <w:p w14:paraId="319DA4BC" w14:textId="77777777" w:rsidR="00BE6C29" w:rsidRPr="00F61C23" w:rsidRDefault="00BE6C29" w:rsidP="00BE6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double" w:sz="4" w:space="0" w:color="auto"/>
            </w:tcBorders>
            <w:vAlign w:val="bottom"/>
          </w:tcPr>
          <w:p w14:paraId="07C58443" w14:textId="2D50E9FC" w:rsidR="00BE6C29" w:rsidRPr="00F61C23" w:rsidRDefault="00A453AA" w:rsidP="00BE6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24</w:t>
            </w:r>
            <w:r w:rsidR="00BE6C29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786</w:t>
            </w:r>
          </w:p>
        </w:tc>
        <w:tc>
          <w:tcPr>
            <w:tcW w:w="360" w:type="dxa"/>
          </w:tcPr>
          <w:p w14:paraId="3F6FA826" w14:textId="77777777" w:rsidR="00BE6C29" w:rsidRPr="00F61C23" w:rsidRDefault="00BE6C29" w:rsidP="00BE6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double" w:sz="4" w:space="0" w:color="auto"/>
            </w:tcBorders>
            <w:vAlign w:val="bottom"/>
          </w:tcPr>
          <w:p w14:paraId="08159287" w14:textId="31E18364" w:rsidR="00BE6C29" w:rsidRPr="00F61C23" w:rsidRDefault="00A45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52</w:t>
            </w:r>
            <w:r w:rsidR="00BE6C29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434</w:t>
            </w:r>
          </w:p>
        </w:tc>
      </w:tr>
      <w:tr w:rsidR="00BE6C29" w:rsidRPr="00F61C23" w14:paraId="35C457F2" w14:textId="77777777" w:rsidTr="00A66E38">
        <w:tc>
          <w:tcPr>
            <w:tcW w:w="4410" w:type="dxa"/>
            <w:shd w:val="clear" w:color="auto" w:fill="auto"/>
          </w:tcPr>
          <w:p w14:paraId="0FDF5891" w14:textId="0741F922" w:rsidR="00BE6C29" w:rsidRPr="00F61C23" w:rsidRDefault="00BE6C29" w:rsidP="00BE6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453AA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A453AA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และ </w:t>
            </w:r>
            <w:r w:rsidR="00A453AA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A453AA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9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65561BC" w14:textId="664D6974" w:rsidR="00BE6C29" w:rsidRPr="00F61C23" w:rsidRDefault="00A453AA" w:rsidP="00BE6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BE6C29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285</w:t>
            </w:r>
          </w:p>
        </w:tc>
        <w:tc>
          <w:tcPr>
            <w:tcW w:w="360" w:type="dxa"/>
          </w:tcPr>
          <w:p w14:paraId="14931F79" w14:textId="77777777" w:rsidR="00BE6C29" w:rsidRPr="00F61C23" w:rsidRDefault="00BE6C29" w:rsidP="00BE6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B2B24F2" w14:textId="3055850B" w:rsidR="00BE6C29" w:rsidRPr="00F61C23" w:rsidRDefault="00A453AA" w:rsidP="00BE6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22</w:t>
            </w:r>
            <w:r w:rsidR="00BE6C29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360" w:type="dxa"/>
          </w:tcPr>
          <w:p w14:paraId="71353665" w14:textId="77777777" w:rsidR="00BE6C29" w:rsidRPr="00F61C23" w:rsidRDefault="00BE6C29" w:rsidP="00BE6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174C2D8" w14:textId="7BD2BEC6" w:rsidR="00BE6C29" w:rsidRPr="00F61C23" w:rsidRDefault="00A453AA" w:rsidP="00BE6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21</w:t>
            </w:r>
            <w:r w:rsidR="00BE6C29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911</w:t>
            </w:r>
          </w:p>
        </w:tc>
        <w:tc>
          <w:tcPr>
            <w:tcW w:w="360" w:type="dxa"/>
          </w:tcPr>
          <w:p w14:paraId="17639F94" w14:textId="77777777" w:rsidR="00BE6C29" w:rsidRPr="00F61C23" w:rsidRDefault="00BE6C29" w:rsidP="00BE6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1041C74" w14:textId="244679D9" w:rsidR="00BE6C29" w:rsidRPr="00F61C23" w:rsidRDefault="00A453AA" w:rsidP="00BE6C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48</w:t>
            </w:r>
            <w:r w:rsidR="00BE6C29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196</w:t>
            </w:r>
          </w:p>
        </w:tc>
      </w:tr>
      <w:tr w:rsidR="00DD12D6" w:rsidRPr="00F61C23" w14:paraId="3F6451BC" w14:textId="77777777" w:rsidTr="00A66E38">
        <w:tc>
          <w:tcPr>
            <w:tcW w:w="4410" w:type="dxa"/>
            <w:shd w:val="clear" w:color="auto" w:fill="auto"/>
          </w:tcPr>
          <w:p w14:paraId="486EB588" w14:textId="06F7EB79" w:rsidR="00DD12D6" w:rsidRPr="00F61C23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453AA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A453AA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9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A36FB58" w14:textId="423279E4" w:rsidR="00DD12D6" w:rsidRPr="00F61C23" w:rsidRDefault="004417D0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3,608</w:t>
            </w:r>
          </w:p>
        </w:tc>
        <w:tc>
          <w:tcPr>
            <w:tcW w:w="360" w:type="dxa"/>
          </w:tcPr>
          <w:p w14:paraId="0A55501D" w14:textId="77777777" w:rsidR="00DD12D6" w:rsidRPr="00F61C23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5EF26A8" w14:textId="4C4F004F" w:rsidR="00DD12D6" w:rsidRPr="00F61C23" w:rsidRDefault="004417D0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21,000</w:t>
            </w:r>
          </w:p>
        </w:tc>
        <w:tc>
          <w:tcPr>
            <w:tcW w:w="360" w:type="dxa"/>
          </w:tcPr>
          <w:p w14:paraId="42AA9E66" w14:textId="77777777" w:rsidR="00DD12D6" w:rsidRPr="00F61C23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8B7EB5" w14:textId="798E2D94" w:rsidR="00DD12D6" w:rsidRPr="00F61C23" w:rsidRDefault="004417D0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19,02</w:t>
            </w:r>
            <w:r w:rsidR="00982E07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60" w:type="dxa"/>
          </w:tcPr>
          <w:p w14:paraId="50889C73" w14:textId="77777777" w:rsidR="00DD12D6" w:rsidRPr="00F61C23" w:rsidRDefault="00DD12D6" w:rsidP="0095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E00CA79" w14:textId="5E777369" w:rsidR="00DD12D6" w:rsidRPr="00F61C23" w:rsidRDefault="004417D0" w:rsidP="00F421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43,63</w:t>
            </w:r>
            <w:r w:rsidR="00982E07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</w:tr>
    </w:tbl>
    <w:p w14:paraId="06A0619B" w14:textId="77777777" w:rsidR="004956B1" w:rsidRPr="00F61C23" w:rsidRDefault="004956B1" w:rsidP="0040265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  <w:cs/>
        </w:rPr>
        <w:sectPr w:rsidR="004956B1" w:rsidRPr="00F61C23" w:rsidSect="001D6A9F">
          <w:headerReference w:type="default" r:id="rId16"/>
          <w:pgSz w:w="16834" w:h="11909" w:orient="landscape" w:code="9"/>
          <w:pgMar w:top="1080" w:right="691" w:bottom="1152" w:left="576" w:header="720" w:footer="720" w:gutter="0"/>
          <w:cols w:space="720"/>
          <w:docGrid w:linePitch="245"/>
        </w:sectPr>
      </w:pPr>
    </w:p>
    <w:p w14:paraId="2E191992" w14:textId="77777777" w:rsidR="00437D55" w:rsidRPr="00F61C23" w:rsidRDefault="00437D55" w:rsidP="0034621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F61C23">
        <w:rPr>
          <w:rFonts w:ascii="Angsana New" w:hAnsi="Angsana New"/>
          <w:bCs/>
          <w:sz w:val="30"/>
          <w:szCs w:val="30"/>
          <w:cs/>
        </w:rPr>
        <w:t>หนี้สินที่มีภาระดอกเบี้ย</w:t>
      </w:r>
    </w:p>
    <w:p w14:paraId="13F6B49B" w14:textId="77777777" w:rsidR="00391A7F" w:rsidRPr="00F61C23" w:rsidRDefault="00391A7F" w:rsidP="00391A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417"/>
        <w:gridCol w:w="809"/>
        <w:gridCol w:w="1238"/>
        <w:gridCol w:w="241"/>
        <w:gridCol w:w="1087"/>
        <w:gridCol w:w="240"/>
        <w:gridCol w:w="1068"/>
        <w:gridCol w:w="270"/>
        <w:gridCol w:w="990"/>
      </w:tblGrid>
      <w:tr w:rsidR="00CA1D19" w:rsidRPr="00F61C23" w14:paraId="63CAA716" w14:textId="77777777" w:rsidTr="00CA1D19">
        <w:trPr>
          <w:tblHeader/>
        </w:trPr>
        <w:tc>
          <w:tcPr>
            <w:tcW w:w="3417" w:type="dxa"/>
          </w:tcPr>
          <w:p w14:paraId="7A7B6B7B" w14:textId="77777777" w:rsidR="00421EDE" w:rsidRPr="00F61C23" w:rsidRDefault="00421EDE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09" w:type="dxa"/>
          </w:tcPr>
          <w:p w14:paraId="6BD75155" w14:textId="77777777" w:rsidR="00421EDE" w:rsidRPr="00F61C23" w:rsidRDefault="00421EDE" w:rsidP="000405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566" w:type="dxa"/>
            <w:gridSpan w:val="3"/>
          </w:tcPr>
          <w:p w14:paraId="3E580943" w14:textId="77777777" w:rsidR="00421EDE" w:rsidRPr="00F61C23" w:rsidRDefault="00421EDE" w:rsidP="00AE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52683205" w14:textId="77777777" w:rsidR="00421EDE" w:rsidRPr="00F61C23" w:rsidRDefault="00421EDE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328" w:type="dxa"/>
            <w:gridSpan w:val="3"/>
          </w:tcPr>
          <w:p w14:paraId="0253CC20" w14:textId="77777777" w:rsidR="00421EDE" w:rsidRPr="00F61C23" w:rsidRDefault="00421EDE" w:rsidP="00AE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  <w:r w:rsidR="00F83350" w:rsidRPr="00F61C23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CA1D19" w:rsidRPr="00F61C23" w14:paraId="7BFA8B91" w14:textId="77777777" w:rsidTr="00D944C2">
        <w:trPr>
          <w:tblHeader/>
        </w:trPr>
        <w:tc>
          <w:tcPr>
            <w:tcW w:w="3417" w:type="dxa"/>
          </w:tcPr>
          <w:p w14:paraId="7078F16D" w14:textId="77777777" w:rsidR="00846C84" w:rsidRPr="00F61C23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09" w:type="dxa"/>
          </w:tcPr>
          <w:p w14:paraId="6AD2CBCB" w14:textId="77777777" w:rsidR="00846C84" w:rsidRPr="00F61C23" w:rsidRDefault="00846C84" w:rsidP="001379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90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33E12BD9" w14:textId="66716281" w:rsidR="00846C84" w:rsidRPr="00F61C23" w:rsidRDefault="00A453AA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605BFC78" w14:textId="77777777" w:rsidR="00846C84" w:rsidRPr="00F61C23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3F1833A" w14:textId="0A9CA043" w:rsidR="00846C84" w:rsidRPr="00F61C23" w:rsidRDefault="00A453AA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40" w:type="dxa"/>
            <w:shd w:val="clear" w:color="auto" w:fill="auto"/>
          </w:tcPr>
          <w:p w14:paraId="234416AC" w14:textId="77777777" w:rsidR="00846C84" w:rsidRPr="00F61C23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vAlign w:val="center"/>
          </w:tcPr>
          <w:p w14:paraId="06268CB8" w14:textId="0E866356" w:rsidR="00846C84" w:rsidRPr="00F61C23" w:rsidRDefault="00A453AA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FF12638" w14:textId="77777777" w:rsidR="00846C84" w:rsidRPr="00F61C23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153EEBD" w14:textId="73386654" w:rsidR="00846C84" w:rsidRPr="00F61C23" w:rsidRDefault="00A453AA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3" w:right="-12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46C84" w:rsidRPr="00F61C23" w14:paraId="53130A49" w14:textId="77777777" w:rsidTr="00D944C2">
        <w:trPr>
          <w:tblHeader/>
        </w:trPr>
        <w:tc>
          <w:tcPr>
            <w:tcW w:w="3417" w:type="dxa"/>
          </w:tcPr>
          <w:p w14:paraId="55C941BF" w14:textId="77777777" w:rsidR="00846C84" w:rsidRPr="00F61C23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09" w:type="dxa"/>
          </w:tcPr>
          <w:p w14:paraId="24EC10D5" w14:textId="77777777" w:rsidR="00846C84" w:rsidRPr="00F61C23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134" w:type="dxa"/>
            <w:gridSpan w:val="7"/>
          </w:tcPr>
          <w:p w14:paraId="0F4E8A0F" w14:textId="77777777" w:rsidR="00846C84" w:rsidRPr="00F61C23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A1D19" w:rsidRPr="00F61C23" w14:paraId="2590782C" w14:textId="77777777" w:rsidTr="00D944C2">
        <w:tc>
          <w:tcPr>
            <w:tcW w:w="3417" w:type="dxa"/>
          </w:tcPr>
          <w:p w14:paraId="1C7E6C23" w14:textId="77777777" w:rsidR="00846C84" w:rsidRPr="00F61C23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809" w:type="dxa"/>
          </w:tcPr>
          <w:p w14:paraId="3907377C" w14:textId="77777777" w:rsidR="00846C84" w:rsidRPr="00F61C23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4E84F6F" w14:textId="77777777" w:rsidR="00846C84" w:rsidRPr="00F61C23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3F3C48CA" w14:textId="77777777" w:rsidR="00846C84" w:rsidRPr="00F61C23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06C143B4" w14:textId="77777777" w:rsidR="00846C84" w:rsidRPr="00F61C23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3F4F0D75" w14:textId="77777777" w:rsidR="00846C84" w:rsidRPr="00F61C23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56C41CC4" w14:textId="77777777" w:rsidR="00846C84" w:rsidRPr="00F61C23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906E2F" w14:textId="77777777" w:rsidR="00846C84" w:rsidRPr="00F61C23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BDFD8E5" w14:textId="77777777" w:rsidR="00846C84" w:rsidRPr="00F61C23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1D19" w:rsidRPr="00F61C23" w14:paraId="3EA487C6" w14:textId="77777777" w:rsidTr="00D944C2">
        <w:tc>
          <w:tcPr>
            <w:tcW w:w="3417" w:type="dxa"/>
          </w:tcPr>
          <w:p w14:paraId="325F058E" w14:textId="77777777" w:rsidR="00846C84" w:rsidRPr="00F61C23" w:rsidRDefault="00846C84" w:rsidP="00402659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6"/>
                <w:tab w:val="left" w:pos="752"/>
              </w:tabs>
              <w:ind w:left="882" w:hanging="86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09" w:type="dxa"/>
          </w:tcPr>
          <w:p w14:paraId="0264DCB3" w14:textId="77777777" w:rsidR="00846C84" w:rsidRPr="00F61C23" w:rsidRDefault="00846C84" w:rsidP="0084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27376C5" w14:textId="77777777" w:rsidR="00846C84" w:rsidRPr="00F61C23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52A0692A" w14:textId="77777777" w:rsidR="00846C84" w:rsidRPr="00F61C23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6EEF5BED" w14:textId="77777777" w:rsidR="00846C84" w:rsidRPr="00F61C23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6FA693F9" w14:textId="77777777" w:rsidR="00846C84" w:rsidRPr="00F61C23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6487A17B" w14:textId="77777777" w:rsidR="00846C84" w:rsidRPr="00F61C23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4AC66C" w14:textId="77777777" w:rsidR="00846C84" w:rsidRPr="00F61C23" w:rsidRDefault="00846C84" w:rsidP="0084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9AAF5CD" w14:textId="77777777" w:rsidR="00846C84" w:rsidRPr="00F61C23" w:rsidRDefault="00846C84" w:rsidP="00846C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1D19" w:rsidRPr="00F61C23" w14:paraId="290021AF" w14:textId="77777777" w:rsidTr="00D944C2">
        <w:trPr>
          <w:trHeight w:val="758"/>
        </w:trPr>
        <w:tc>
          <w:tcPr>
            <w:tcW w:w="3417" w:type="dxa"/>
          </w:tcPr>
          <w:p w14:paraId="48F989A6" w14:textId="77777777" w:rsidR="00047FCD" w:rsidRPr="00F61C23" w:rsidRDefault="00047FCD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306" w:hanging="90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เงินกู้ยืมระยะสั้นจากบุคคลหรือกิจการ</w:t>
            </w:r>
          </w:p>
          <w:p w14:paraId="28229387" w14:textId="77777777" w:rsidR="00047FCD" w:rsidRPr="00F61C23" w:rsidRDefault="00047FCD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ind w:left="306"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809" w:type="dxa"/>
          </w:tcPr>
          <w:p w14:paraId="51825CF0" w14:textId="77777777" w:rsidR="00047FCD" w:rsidRPr="00F61C23" w:rsidRDefault="00047FCD" w:rsidP="00047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  <w:p w14:paraId="11343430" w14:textId="55BAA983" w:rsidR="00047FCD" w:rsidRPr="00F61C23" w:rsidRDefault="00A453AA" w:rsidP="00047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F61C23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238" w:type="dxa"/>
            <w:vAlign w:val="bottom"/>
          </w:tcPr>
          <w:p w14:paraId="1AC2D67A" w14:textId="5F3D6B58" w:rsidR="00047FCD" w:rsidRPr="00F61C23" w:rsidRDefault="005D59F5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-2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3FAAD346" w14:textId="77777777" w:rsidR="00047FCD" w:rsidRPr="00F61C23" w:rsidRDefault="00047FCD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1777ECD0" w14:textId="2575DF80" w:rsidR="00047FCD" w:rsidRPr="00F61C23" w:rsidRDefault="00047FCD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-2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6EC4ACDE" w14:textId="77777777" w:rsidR="00047FCD" w:rsidRPr="00F61C23" w:rsidRDefault="00047FCD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0A28C187" w14:textId="1C942F4D" w:rsidR="00047FCD" w:rsidRPr="00F61C23" w:rsidRDefault="00EA3359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A3359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4661FF" w:rsidRPr="00F61C23">
              <w:rPr>
                <w:rFonts w:ascii="Angsana New" w:hAnsi="Angsana New" w:hint="cs"/>
                <w:sz w:val="28"/>
                <w:szCs w:val="28"/>
                <w:lang w:val="en-US" w:bidi="th-TH"/>
              </w:rPr>
              <w:t>7</w:t>
            </w:r>
            <w:r w:rsidR="005D59F5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,985</w:t>
            </w:r>
          </w:p>
        </w:tc>
        <w:tc>
          <w:tcPr>
            <w:tcW w:w="270" w:type="dxa"/>
          </w:tcPr>
          <w:p w14:paraId="58951BB4" w14:textId="77777777" w:rsidR="00047FCD" w:rsidRPr="00F61C23" w:rsidRDefault="00047FCD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B54A30D" w14:textId="75EED874" w:rsidR="00047FCD" w:rsidRPr="00F61C23" w:rsidRDefault="00A453AA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74</w:t>
            </w:r>
            <w:r w:rsidR="00047FCD" w:rsidRPr="00F61C23">
              <w:rPr>
                <w:rFonts w:ascii="Angsana New" w:hAnsi="Angsana New"/>
                <w:sz w:val="28"/>
                <w:szCs w:val="28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750</w:t>
            </w:r>
          </w:p>
        </w:tc>
      </w:tr>
      <w:tr w:rsidR="00CA1D19" w:rsidRPr="00F61C23" w14:paraId="01D087BC" w14:textId="77777777" w:rsidTr="00D944C2">
        <w:tc>
          <w:tcPr>
            <w:tcW w:w="3417" w:type="dxa"/>
          </w:tcPr>
          <w:p w14:paraId="05190913" w14:textId="77777777" w:rsidR="00047FCD" w:rsidRPr="00F61C23" w:rsidRDefault="00047FCD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06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09" w:type="dxa"/>
          </w:tcPr>
          <w:p w14:paraId="2C7DD0DB" w14:textId="77777777" w:rsidR="00047FCD" w:rsidRPr="00F61C23" w:rsidRDefault="00047FCD" w:rsidP="00047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1C228D0" w14:textId="77777777" w:rsidR="00047FCD" w:rsidRPr="00F61C23" w:rsidRDefault="00047FCD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40A4A9CD" w14:textId="77777777" w:rsidR="00047FCD" w:rsidRPr="00F61C23" w:rsidRDefault="00047FCD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0812E93B" w14:textId="77777777" w:rsidR="00047FCD" w:rsidRPr="00F61C23" w:rsidRDefault="00047FCD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588A220C" w14:textId="77777777" w:rsidR="00047FCD" w:rsidRPr="00F61C23" w:rsidRDefault="00047FCD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4649073E" w14:textId="77777777" w:rsidR="00047FCD" w:rsidRPr="00F61C23" w:rsidRDefault="00047FCD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A7AA0A" w14:textId="77777777" w:rsidR="00047FCD" w:rsidRPr="00F61C23" w:rsidRDefault="00047FCD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D333DA4" w14:textId="77777777" w:rsidR="00047FCD" w:rsidRPr="00F61C23" w:rsidRDefault="00047FCD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1D19" w:rsidRPr="00F61C23" w14:paraId="4D13B042" w14:textId="77777777" w:rsidTr="00D944C2">
        <w:trPr>
          <w:trHeight w:val="254"/>
        </w:trPr>
        <w:tc>
          <w:tcPr>
            <w:tcW w:w="3417" w:type="dxa"/>
          </w:tcPr>
          <w:p w14:paraId="37F3F1E4" w14:textId="77777777" w:rsidR="00047FCD" w:rsidRPr="00F61C23" w:rsidRDefault="00047FCD" w:rsidP="00047FCD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6"/>
              </w:tabs>
              <w:ind w:left="216" w:hanging="21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809" w:type="dxa"/>
          </w:tcPr>
          <w:p w14:paraId="24939352" w14:textId="77777777" w:rsidR="00047FCD" w:rsidRPr="00F61C23" w:rsidRDefault="00047FCD" w:rsidP="00047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C8772F3" w14:textId="77777777" w:rsidR="00047FCD" w:rsidRPr="00F61C23" w:rsidRDefault="00047FCD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0351BD08" w14:textId="77777777" w:rsidR="00047FCD" w:rsidRPr="00F61C23" w:rsidRDefault="00047FCD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71CD8CD5" w14:textId="77777777" w:rsidR="00047FCD" w:rsidRPr="00F61C23" w:rsidRDefault="00047FCD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75A0B8AB" w14:textId="77777777" w:rsidR="00047FCD" w:rsidRPr="00F61C23" w:rsidRDefault="00047FCD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31D9819E" w14:textId="77777777" w:rsidR="00047FCD" w:rsidRPr="00F61C23" w:rsidRDefault="00047FCD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04E49DE" w14:textId="77777777" w:rsidR="00047FCD" w:rsidRPr="00F61C23" w:rsidRDefault="00047FCD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74775B" w14:textId="77777777" w:rsidR="00047FCD" w:rsidRPr="00F61C23" w:rsidRDefault="00047FCD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A1D19" w:rsidRPr="00F61C23" w14:paraId="5AA331CE" w14:textId="77777777" w:rsidTr="00D944C2">
        <w:tc>
          <w:tcPr>
            <w:tcW w:w="3417" w:type="dxa"/>
          </w:tcPr>
          <w:p w14:paraId="075D9FCF" w14:textId="77777777" w:rsidR="00047FCD" w:rsidRPr="00F61C23" w:rsidRDefault="00047FCD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06" w:hanging="90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09" w:type="dxa"/>
          </w:tcPr>
          <w:p w14:paraId="2DC874C8" w14:textId="77777777" w:rsidR="00047FCD" w:rsidRPr="00F61C23" w:rsidRDefault="00047FCD" w:rsidP="00047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E34F96A" w14:textId="2CF2E5ED" w:rsidR="00047FCD" w:rsidRPr="00F61C23" w:rsidRDefault="005D59F5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1,587,869</w:t>
            </w:r>
          </w:p>
        </w:tc>
        <w:tc>
          <w:tcPr>
            <w:tcW w:w="241" w:type="dxa"/>
          </w:tcPr>
          <w:p w14:paraId="515152C4" w14:textId="77777777" w:rsidR="00047FCD" w:rsidRPr="00F61C23" w:rsidRDefault="00047FCD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37E0FB66" w14:textId="4E0A5EAB" w:rsidR="00047FCD" w:rsidRPr="00F61C23" w:rsidRDefault="00A453AA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675</w:t>
            </w:r>
            <w:r w:rsidR="00047FCD" w:rsidRPr="00F61C2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207</w:t>
            </w:r>
          </w:p>
        </w:tc>
        <w:tc>
          <w:tcPr>
            <w:tcW w:w="240" w:type="dxa"/>
          </w:tcPr>
          <w:p w14:paraId="4D195BDC" w14:textId="77777777" w:rsidR="00047FCD" w:rsidRPr="00F61C23" w:rsidRDefault="00047FCD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60E5DEA9" w14:textId="0D365782" w:rsidR="00047FCD" w:rsidRPr="00F61C23" w:rsidRDefault="005D59F5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1,587,869</w:t>
            </w:r>
          </w:p>
        </w:tc>
        <w:tc>
          <w:tcPr>
            <w:tcW w:w="270" w:type="dxa"/>
          </w:tcPr>
          <w:p w14:paraId="6D9BEE21" w14:textId="77777777" w:rsidR="00047FCD" w:rsidRPr="00F61C23" w:rsidRDefault="00047FCD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20B680B" w14:textId="644E4164" w:rsidR="00047FCD" w:rsidRPr="00F61C23" w:rsidRDefault="00A453AA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675</w:t>
            </w:r>
            <w:r w:rsidR="00047FCD" w:rsidRPr="00F61C23">
              <w:rPr>
                <w:rFonts w:ascii="Angsana New" w:hAnsi="Angsana New"/>
                <w:sz w:val="28"/>
                <w:szCs w:val="28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207</w:t>
            </w:r>
          </w:p>
        </w:tc>
      </w:tr>
      <w:tr w:rsidR="00CA1D19" w:rsidRPr="00F61C23" w14:paraId="22E3ABCE" w14:textId="77777777" w:rsidTr="00D944C2">
        <w:tc>
          <w:tcPr>
            <w:tcW w:w="3417" w:type="dxa"/>
          </w:tcPr>
          <w:p w14:paraId="41BA9470" w14:textId="77777777" w:rsidR="00047FCD" w:rsidRPr="00F61C23" w:rsidRDefault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06" w:hanging="90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809" w:type="dxa"/>
          </w:tcPr>
          <w:p w14:paraId="2DDD560B" w14:textId="77777777" w:rsidR="00047FCD" w:rsidRPr="00F61C23" w:rsidRDefault="00047FCD" w:rsidP="00047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F3AB72B" w14:textId="6CFACC0C" w:rsidR="00047FCD" w:rsidRPr="00F61C23" w:rsidRDefault="005D59F5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1</w:t>
            </w:r>
            <w:r w:rsidR="00C77916" w:rsidRPr="00F61C23">
              <w:rPr>
                <w:rFonts w:ascii="Angsana New" w:hAnsi="Angsana New"/>
                <w:sz w:val="28"/>
                <w:szCs w:val="28"/>
              </w:rPr>
              <w:t>75</w:t>
            </w:r>
            <w:r w:rsidRPr="00F61C23">
              <w:rPr>
                <w:rFonts w:ascii="Angsana New" w:hAnsi="Angsana New"/>
                <w:sz w:val="28"/>
                <w:szCs w:val="28"/>
              </w:rPr>
              <w:t>,</w:t>
            </w:r>
            <w:r w:rsidR="00EC386A">
              <w:rPr>
                <w:rFonts w:ascii="Angsana New" w:hAnsi="Angsana New"/>
                <w:sz w:val="28"/>
                <w:szCs w:val="28"/>
              </w:rPr>
              <w:t>220</w:t>
            </w:r>
          </w:p>
        </w:tc>
        <w:tc>
          <w:tcPr>
            <w:tcW w:w="241" w:type="dxa"/>
          </w:tcPr>
          <w:p w14:paraId="2A91B7ED" w14:textId="77777777" w:rsidR="00047FCD" w:rsidRPr="00F61C23" w:rsidRDefault="00047FCD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3349C7A1" w14:textId="13532130" w:rsidR="00047FCD" w:rsidRPr="00F61C23" w:rsidRDefault="00A453AA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284</w:t>
            </w:r>
            <w:r w:rsidR="00047FCD" w:rsidRPr="00F61C23">
              <w:rPr>
                <w:rFonts w:ascii="Angsana New" w:hAnsi="Angsana New"/>
                <w:sz w:val="28"/>
                <w:szCs w:val="28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994</w:t>
            </w:r>
          </w:p>
        </w:tc>
        <w:tc>
          <w:tcPr>
            <w:tcW w:w="240" w:type="dxa"/>
          </w:tcPr>
          <w:p w14:paraId="307C3EBC" w14:textId="77777777" w:rsidR="00047FCD" w:rsidRPr="00F61C23" w:rsidRDefault="00047FCD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297F8492" w14:textId="59518496" w:rsidR="00047FCD" w:rsidRPr="00F61C23" w:rsidRDefault="005D59F5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148,</w:t>
            </w:r>
            <w:r w:rsidR="00EC386A">
              <w:rPr>
                <w:rFonts w:ascii="Angsana New" w:hAnsi="Angsana New"/>
                <w:sz w:val="28"/>
                <w:szCs w:val="28"/>
              </w:rPr>
              <w:t>039</w:t>
            </w:r>
          </w:p>
        </w:tc>
        <w:tc>
          <w:tcPr>
            <w:tcW w:w="270" w:type="dxa"/>
          </w:tcPr>
          <w:p w14:paraId="1C0D9973" w14:textId="77777777" w:rsidR="00047FCD" w:rsidRPr="00F61C23" w:rsidRDefault="00047FCD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0C4A466" w14:textId="3F064D0E" w:rsidR="00047FCD" w:rsidRPr="00F61C23" w:rsidRDefault="00A453AA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225</w:t>
            </w:r>
            <w:r w:rsidR="00047FCD" w:rsidRPr="00F61C23">
              <w:rPr>
                <w:rFonts w:ascii="Angsana New" w:hAnsi="Angsana New"/>
                <w:sz w:val="28"/>
                <w:szCs w:val="28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954</w:t>
            </w:r>
          </w:p>
        </w:tc>
      </w:tr>
      <w:tr w:rsidR="00CA1D19" w:rsidRPr="00F61C23" w14:paraId="3132860F" w14:textId="77777777" w:rsidTr="00D944C2">
        <w:tc>
          <w:tcPr>
            <w:tcW w:w="3417" w:type="dxa"/>
          </w:tcPr>
          <w:p w14:paraId="1342D402" w14:textId="77777777" w:rsidR="00047FCD" w:rsidRPr="00F61C23" w:rsidRDefault="00047FCD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06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 ค่าธรรมเนียมทางการเงินรอตัดบัญชี</w:t>
            </w:r>
          </w:p>
        </w:tc>
        <w:tc>
          <w:tcPr>
            <w:tcW w:w="809" w:type="dxa"/>
          </w:tcPr>
          <w:p w14:paraId="05CBFFDC" w14:textId="77777777" w:rsidR="00047FCD" w:rsidRPr="00F61C23" w:rsidRDefault="00047FCD" w:rsidP="00047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7E23580F" w14:textId="36D45444" w:rsidR="00047FCD" w:rsidRPr="00F61C23" w:rsidRDefault="005D59F5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(</w:t>
            </w:r>
            <w:r w:rsidR="00C77916" w:rsidRPr="00F61C23">
              <w:rPr>
                <w:rFonts w:ascii="Angsana New" w:hAnsi="Angsana New"/>
                <w:sz w:val="28"/>
                <w:szCs w:val="28"/>
              </w:rPr>
              <w:t>414</w:t>
            </w:r>
            <w:r w:rsidRPr="00F61C2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1" w:type="dxa"/>
          </w:tcPr>
          <w:p w14:paraId="2CF6400C" w14:textId="77777777" w:rsidR="00047FCD" w:rsidRPr="00F61C23" w:rsidRDefault="00047FCD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7E03C4ED" w14:textId="2D9F3C1C" w:rsidR="00047FCD" w:rsidRPr="00F61C23" w:rsidRDefault="00047FCD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(</w:t>
            </w:r>
            <w:r w:rsidR="00A453AA" w:rsidRPr="00F61C23">
              <w:rPr>
                <w:rFonts w:ascii="Angsana New" w:hAnsi="Angsana New"/>
                <w:sz w:val="28"/>
                <w:szCs w:val="28"/>
                <w:lang w:val="en-US"/>
              </w:rPr>
              <w:t>467</w:t>
            </w:r>
            <w:r w:rsidRPr="00F61C2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71A6BD9E" w14:textId="77777777" w:rsidR="00047FCD" w:rsidRPr="00F61C23" w:rsidRDefault="00047FCD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24C54A9D" w14:textId="39CF6F4C" w:rsidR="00047FCD" w:rsidRPr="00F61C23" w:rsidRDefault="005D59F5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(325)</w:t>
            </w:r>
          </w:p>
        </w:tc>
        <w:tc>
          <w:tcPr>
            <w:tcW w:w="270" w:type="dxa"/>
          </w:tcPr>
          <w:p w14:paraId="3FCC3862" w14:textId="77777777" w:rsidR="00047FCD" w:rsidRPr="00F61C23" w:rsidRDefault="00047FCD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89BEF28" w14:textId="1605C5D6" w:rsidR="00047FCD" w:rsidRPr="00F61C23" w:rsidRDefault="00047FCD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(</w:t>
            </w:r>
            <w:r w:rsidR="00A453AA" w:rsidRPr="00F61C23">
              <w:rPr>
                <w:rFonts w:ascii="Angsana New" w:hAnsi="Angsana New"/>
                <w:sz w:val="28"/>
                <w:szCs w:val="28"/>
                <w:lang w:val="en-US"/>
              </w:rPr>
              <w:t>325</w:t>
            </w:r>
            <w:r w:rsidRPr="00F61C2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A1D19" w:rsidRPr="00F61C23" w14:paraId="43F4936D" w14:textId="77777777" w:rsidTr="00D944C2">
        <w:tc>
          <w:tcPr>
            <w:tcW w:w="3417" w:type="dxa"/>
          </w:tcPr>
          <w:p w14:paraId="7A4DAD96" w14:textId="77777777" w:rsidR="00047FCD" w:rsidRPr="00F61C23" w:rsidRDefault="00047FCD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06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809" w:type="dxa"/>
          </w:tcPr>
          <w:p w14:paraId="11093FEB" w14:textId="77777777" w:rsidR="00047FCD" w:rsidRPr="00F61C23" w:rsidRDefault="00047FCD" w:rsidP="00047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2AE5C78E" w14:textId="27A18095" w:rsidR="00047FCD" w:rsidRPr="00F61C23" w:rsidRDefault="007D5BAB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17</w:t>
            </w:r>
            <w:r w:rsidR="00EC386A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EC386A">
              <w:rPr>
                <w:rFonts w:ascii="Angsana New" w:hAnsi="Angsana New"/>
                <w:sz w:val="28"/>
                <w:szCs w:val="28"/>
                <w:lang w:val="en-US"/>
              </w:rPr>
              <w:t>806</w:t>
            </w:r>
          </w:p>
        </w:tc>
        <w:tc>
          <w:tcPr>
            <w:tcW w:w="241" w:type="dxa"/>
          </w:tcPr>
          <w:p w14:paraId="4C255A5E" w14:textId="77777777" w:rsidR="00047FCD" w:rsidRPr="00F61C23" w:rsidRDefault="00047FCD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5008A270" w14:textId="7A7D4143" w:rsidR="00047FCD" w:rsidRPr="00F61C23" w:rsidRDefault="00A453AA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284</w:t>
            </w:r>
            <w:r w:rsidR="00047FCD" w:rsidRPr="00F61C2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527</w:t>
            </w:r>
          </w:p>
        </w:tc>
        <w:tc>
          <w:tcPr>
            <w:tcW w:w="240" w:type="dxa"/>
          </w:tcPr>
          <w:p w14:paraId="764C77CE" w14:textId="77777777" w:rsidR="00047FCD" w:rsidRPr="00F61C23" w:rsidRDefault="00047FCD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14:paraId="6E9D00DC" w14:textId="30A6A8DD" w:rsidR="00047FCD" w:rsidRPr="00F61C23" w:rsidRDefault="005D59F5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956D2C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EC386A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956D2C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EC386A">
              <w:rPr>
                <w:rFonts w:ascii="Angsana New" w:hAnsi="Angsana New"/>
                <w:sz w:val="28"/>
                <w:szCs w:val="28"/>
                <w:lang w:val="en-US" w:bidi="th-TH"/>
              </w:rPr>
              <w:t>714</w:t>
            </w:r>
          </w:p>
        </w:tc>
        <w:tc>
          <w:tcPr>
            <w:tcW w:w="270" w:type="dxa"/>
          </w:tcPr>
          <w:p w14:paraId="1836EED6" w14:textId="77777777" w:rsidR="00047FCD" w:rsidRPr="00F61C23" w:rsidRDefault="00047FCD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E754569" w14:textId="76982E5D" w:rsidR="00047FCD" w:rsidRPr="00F61C23" w:rsidRDefault="00A453AA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225</w:t>
            </w:r>
            <w:r w:rsidR="00047FCD" w:rsidRPr="00F61C23">
              <w:rPr>
                <w:rFonts w:ascii="Angsana New" w:hAnsi="Angsana New"/>
                <w:sz w:val="28"/>
                <w:szCs w:val="28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629</w:t>
            </w:r>
          </w:p>
        </w:tc>
      </w:tr>
      <w:tr w:rsidR="00CA1D19" w:rsidRPr="00F61C23" w14:paraId="48C33D98" w14:textId="77777777" w:rsidTr="00D944C2">
        <w:tc>
          <w:tcPr>
            <w:tcW w:w="3417" w:type="dxa"/>
          </w:tcPr>
          <w:p w14:paraId="18C8A4FA" w14:textId="77777777" w:rsidR="00047FCD" w:rsidRPr="00F61C23" w:rsidRDefault="00047FCD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06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09" w:type="dxa"/>
          </w:tcPr>
          <w:p w14:paraId="646DBF45" w14:textId="77777777" w:rsidR="00047FCD" w:rsidRPr="00F61C23" w:rsidRDefault="00047FCD" w:rsidP="00047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14F9999" w14:textId="77777777" w:rsidR="00047FCD" w:rsidRPr="00F61C23" w:rsidRDefault="00047FCD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45C47320" w14:textId="77777777" w:rsidR="00047FCD" w:rsidRPr="00F61C23" w:rsidRDefault="00047FCD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1C8165B9" w14:textId="77777777" w:rsidR="00047FCD" w:rsidRPr="00F61C23" w:rsidRDefault="00047FCD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2B282E8B" w14:textId="77777777" w:rsidR="00047FCD" w:rsidRPr="00F61C23" w:rsidRDefault="00047FCD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3F8E5726" w14:textId="77777777" w:rsidR="00047FCD" w:rsidRPr="00F61C23" w:rsidRDefault="00047FCD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B21FAD" w14:textId="77777777" w:rsidR="00047FCD" w:rsidRPr="00F61C23" w:rsidRDefault="00047FCD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67605A5" w14:textId="77777777" w:rsidR="00047FCD" w:rsidRPr="00F61C23" w:rsidRDefault="00047FCD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1D19" w:rsidRPr="00F61C23" w14:paraId="664AA2A7" w14:textId="77777777" w:rsidTr="00D944C2">
        <w:tc>
          <w:tcPr>
            <w:tcW w:w="3417" w:type="dxa"/>
          </w:tcPr>
          <w:p w14:paraId="051EC1F8" w14:textId="53950128" w:rsidR="00047FCD" w:rsidRPr="00F61C23" w:rsidRDefault="00047FCD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06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09" w:type="dxa"/>
          </w:tcPr>
          <w:p w14:paraId="08040118" w14:textId="77777777" w:rsidR="00047FCD" w:rsidRPr="00F61C23" w:rsidRDefault="00047FCD" w:rsidP="00047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1CAA9976" w14:textId="07E6A0ED" w:rsidR="00047FCD" w:rsidRPr="00F61C23" w:rsidRDefault="005D59F5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28,18</w:t>
            </w:r>
            <w:r w:rsidR="00EC386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1" w:type="dxa"/>
          </w:tcPr>
          <w:p w14:paraId="57CE0FFE" w14:textId="77777777" w:rsidR="00047FCD" w:rsidRPr="00F61C23" w:rsidRDefault="00047FCD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17487218" w14:textId="42924E8A" w:rsidR="00047FCD" w:rsidRPr="00F61C23" w:rsidRDefault="00A453AA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69</w:t>
            </w:r>
            <w:r w:rsidR="00047FCD" w:rsidRPr="00F61C23">
              <w:rPr>
                <w:rFonts w:ascii="Angsana New" w:hAnsi="Angsana New"/>
                <w:sz w:val="28"/>
                <w:szCs w:val="28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331</w:t>
            </w:r>
          </w:p>
        </w:tc>
        <w:tc>
          <w:tcPr>
            <w:tcW w:w="240" w:type="dxa"/>
          </w:tcPr>
          <w:p w14:paraId="514DCEFF" w14:textId="77777777" w:rsidR="00047FCD" w:rsidRPr="00F61C23" w:rsidRDefault="00047FCD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310AE308" w14:textId="4BF82660" w:rsidR="00047FCD" w:rsidRPr="00F61C23" w:rsidRDefault="005D59F5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7,873</w:t>
            </w:r>
          </w:p>
        </w:tc>
        <w:tc>
          <w:tcPr>
            <w:tcW w:w="270" w:type="dxa"/>
          </w:tcPr>
          <w:p w14:paraId="09B46DF2" w14:textId="77777777" w:rsidR="00047FCD" w:rsidRPr="00F61C23" w:rsidRDefault="00047FCD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9EA8DB1" w14:textId="70AB665F" w:rsidR="00047FCD" w:rsidRPr="00F61C23" w:rsidRDefault="00A453AA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49</w:t>
            </w:r>
            <w:r w:rsidR="00047FCD" w:rsidRPr="00F61C23">
              <w:rPr>
                <w:rFonts w:ascii="Angsana New" w:hAnsi="Angsana New"/>
                <w:sz w:val="28"/>
                <w:szCs w:val="28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888</w:t>
            </w:r>
          </w:p>
        </w:tc>
      </w:tr>
      <w:tr w:rsidR="00CA1D19" w:rsidRPr="00F61C23" w14:paraId="3C726E62" w14:textId="77777777" w:rsidTr="00D944C2">
        <w:tc>
          <w:tcPr>
            <w:tcW w:w="3417" w:type="dxa"/>
          </w:tcPr>
          <w:p w14:paraId="584EDB53" w14:textId="77777777" w:rsidR="00047FCD" w:rsidRPr="00F61C23" w:rsidRDefault="00047FCD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809" w:type="dxa"/>
          </w:tcPr>
          <w:p w14:paraId="6440E640" w14:textId="77777777" w:rsidR="00047FCD" w:rsidRPr="00F61C23" w:rsidRDefault="00047FCD" w:rsidP="00047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E230E" w14:textId="66E84973" w:rsidR="00047FCD" w:rsidRPr="00F61C23" w:rsidRDefault="005D59F5" w:rsidP="00D944C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1,7</w:t>
            </w:r>
            <w:r w:rsidR="004376DE"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</w:t>
            </w:r>
            <w:r w:rsidR="00EC386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EC386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858</w:t>
            </w:r>
          </w:p>
        </w:tc>
        <w:tc>
          <w:tcPr>
            <w:tcW w:w="241" w:type="dxa"/>
          </w:tcPr>
          <w:p w14:paraId="0723A8F4" w14:textId="77777777" w:rsidR="00047FCD" w:rsidRPr="00F61C23" w:rsidRDefault="00047FCD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55C73" w14:textId="1020890D" w:rsidR="00047FCD" w:rsidRPr="00F61C23" w:rsidRDefault="00A453AA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047FCD"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029</w:t>
            </w:r>
            <w:r w:rsidR="00047FCD"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065</w:t>
            </w:r>
          </w:p>
        </w:tc>
        <w:tc>
          <w:tcPr>
            <w:tcW w:w="240" w:type="dxa"/>
          </w:tcPr>
          <w:p w14:paraId="14889061" w14:textId="77777777" w:rsidR="00047FCD" w:rsidRPr="00F61C23" w:rsidRDefault="00047FCD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17A298" w14:textId="2202E330" w:rsidR="00047FCD" w:rsidRPr="00F61C23" w:rsidRDefault="005D59F5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</w:t>
            </w:r>
            <w:r w:rsidR="00EC386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="00C0558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71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EC386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C0558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41</w:t>
            </w:r>
          </w:p>
        </w:tc>
        <w:tc>
          <w:tcPr>
            <w:tcW w:w="270" w:type="dxa"/>
          </w:tcPr>
          <w:p w14:paraId="63C57463" w14:textId="77777777" w:rsidR="00047FCD" w:rsidRPr="00F61C23" w:rsidRDefault="00047FCD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EEBA2" w14:textId="4007C045" w:rsidR="00047FCD" w:rsidRPr="00F61C23" w:rsidRDefault="00A453AA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047FCD"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025</w:t>
            </w:r>
            <w:r w:rsidR="00047FCD"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474</w:t>
            </w:r>
          </w:p>
        </w:tc>
      </w:tr>
      <w:tr w:rsidR="00CA1D19" w:rsidRPr="00F61C23" w14:paraId="32BF082B" w14:textId="77777777" w:rsidTr="00D944C2">
        <w:tc>
          <w:tcPr>
            <w:tcW w:w="3417" w:type="dxa"/>
          </w:tcPr>
          <w:p w14:paraId="0D0178DA" w14:textId="77777777" w:rsidR="00C52ED9" w:rsidRPr="00F61C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09" w:type="dxa"/>
          </w:tcPr>
          <w:p w14:paraId="0C85EF1B" w14:textId="77777777" w:rsidR="00C52ED9" w:rsidRPr="00F61C23" w:rsidRDefault="00C52ED9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0932A339" w14:textId="77777777" w:rsidR="00C52ED9" w:rsidRPr="00F61C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14:paraId="76AC6EF6" w14:textId="77777777" w:rsidR="00C52ED9" w:rsidRPr="00F61C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5029C87B" w14:textId="77777777" w:rsidR="00C52ED9" w:rsidRPr="00F61C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-26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0" w:type="dxa"/>
          </w:tcPr>
          <w:p w14:paraId="6DFCECEC" w14:textId="77777777" w:rsidR="00C52ED9" w:rsidRPr="00F61C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14:paraId="1B1A1C90" w14:textId="77777777" w:rsidR="00C52ED9" w:rsidRPr="00F61C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3C6797B" w14:textId="77777777" w:rsidR="00C52ED9" w:rsidRPr="00F61C23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02F543B" w14:textId="77777777" w:rsidR="00C52ED9" w:rsidRPr="00F61C23" w:rsidRDefault="00C52ED9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CA1D19" w:rsidRPr="00F61C23" w14:paraId="0F282254" w14:textId="77777777" w:rsidTr="00D944C2">
        <w:tc>
          <w:tcPr>
            <w:tcW w:w="3417" w:type="dxa"/>
          </w:tcPr>
          <w:p w14:paraId="65A91DF5" w14:textId="77777777" w:rsidR="004376DE" w:rsidRPr="00F61C23" w:rsidRDefault="004376DE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809" w:type="dxa"/>
          </w:tcPr>
          <w:p w14:paraId="26ED4313" w14:textId="77777777" w:rsidR="004376DE" w:rsidRPr="00F61C23" w:rsidRDefault="004376DE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732EDB7" w14:textId="77777777" w:rsidR="004376DE" w:rsidRPr="00F61C23" w:rsidRDefault="004376DE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77D6800F" w14:textId="77777777" w:rsidR="004376DE" w:rsidRPr="00F61C23" w:rsidRDefault="004376DE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7AFBC5F1" w14:textId="77777777" w:rsidR="004376DE" w:rsidRPr="00F61C23" w:rsidRDefault="004376DE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27E5B08E" w14:textId="77777777" w:rsidR="004376DE" w:rsidRPr="00F61C23" w:rsidRDefault="004376DE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31B2F0C2" w14:textId="77777777" w:rsidR="004376DE" w:rsidRPr="00F61C23" w:rsidRDefault="004376DE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8CB0CA8" w14:textId="77777777" w:rsidR="004376DE" w:rsidRPr="00F61C23" w:rsidRDefault="004376DE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0B15C20" w14:textId="77777777" w:rsidR="004376DE" w:rsidRPr="00F61C23" w:rsidRDefault="004376DE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A1D19" w:rsidRPr="00F61C23" w14:paraId="55F476EF" w14:textId="77777777" w:rsidTr="00D944C2">
        <w:tc>
          <w:tcPr>
            <w:tcW w:w="3417" w:type="dxa"/>
          </w:tcPr>
          <w:p w14:paraId="11B996CF" w14:textId="77777777" w:rsidR="004376DE" w:rsidRPr="00F61C23" w:rsidRDefault="004376DE" w:rsidP="00C52ED9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809" w:type="dxa"/>
          </w:tcPr>
          <w:p w14:paraId="4EC2088C" w14:textId="77777777" w:rsidR="004376DE" w:rsidRPr="00F61C23" w:rsidRDefault="004376DE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4CEBBE1" w14:textId="77777777" w:rsidR="004376DE" w:rsidRPr="00F61C23" w:rsidRDefault="004376DE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0A0A5220" w14:textId="77777777" w:rsidR="004376DE" w:rsidRPr="00F61C23" w:rsidRDefault="004376DE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48FD4F9F" w14:textId="77777777" w:rsidR="004376DE" w:rsidRPr="00F61C23" w:rsidRDefault="004376DE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38E450DE" w14:textId="77777777" w:rsidR="004376DE" w:rsidRPr="00F61C23" w:rsidRDefault="004376DE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29FF20C7" w14:textId="77777777" w:rsidR="004376DE" w:rsidRPr="00F61C23" w:rsidRDefault="004376DE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B993AC0" w14:textId="77777777" w:rsidR="004376DE" w:rsidRPr="00F61C23" w:rsidRDefault="004376DE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06FA408" w14:textId="77777777" w:rsidR="004376DE" w:rsidRPr="00F61C23" w:rsidRDefault="004376DE" w:rsidP="00C52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A1D19" w:rsidRPr="00F61C23" w14:paraId="248CB0AF" w14:textId="77777777" w:rsidTr="00D944C2">
        <w:tc>
          <w:tcPr>
            <w:tcW w:w="3417" w:type="dxa"/>
          </w:tcPr>
          <w:p w14:paraId="1E83993A" w14:textId="77777777" w:rsidR="004376DE" w:rsidRPr="00F61C23" w:rsidRDefault="004376DE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90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09" w:type="dxa"/>
          </w:tcPr>
          <w:p w14:paraId="64579266" w14:textId="77777777" w:rsidR="004376DE" w:rsidRPr="00F61C23" w:rsidRDefault="004376DE" w:rsidP="00047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E983D02" w14:textId="08B17F13" w:rsidR="004376DE" w:rsidRPr="00F61C23" w:rsidRDefault="004376DE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8</w:t>
            </w:r>
            <w:r w:rsidR="00956D2C" w:rsidRPr="00F61C23">
              <w:rPr>
                <w:rFonts w:ascii="Angsana New" w:hAnsi="Angsana New"/>
                <w:sz w:val="28"/>
                <w:szCs w:val="28"/>
              </w:rPr>
              <w:t>06</w:t>
            </w:r>
            <w:r w:rsidRPr="00F61C23">
              <w:rPr>
                <w:rFonts w:ascii="Angsana New" w:hAnsi="Angsana New"/>
                <w:sz w:val="28"/>
                <w:szCs w:val="28"/>
              </w:rPr>
              <w:t>,</w:t>
            </w:r>
            <w:r w:rsidR="00956D2C" w:rsidRPr="00F61C23">
              <w:rPr>
                <w:rFonts w:ascii="Angsana New" w:hAnsi="Angsana New"/>
                <w:sz w:val="28"/>
                <w:szCs w:val="28"/>
              </w:rPr>
              <w:t>32</w:t>
            </w:r>
            <w:r w:rsidRPr="00F61C23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41" w:type="dxa"/>
          </w:tcPr>
          <w:p w14:paraId="01692310" w14:textId="77777777" w:rsidR="004376DE" w:rsidRPr="00F61C23" w:rsidRDefault="004376DE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vAlign w:val="bottom"/>
          </w:tcPr>
          <w:p w14:paraId="3972CC2B" w14:textId="4E569683" w:rsidR="004376DE" w:rsidRPr="00F61C23" w:rsidRDefault="004376DE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822</w:t>
            </w:r>
            <w:r w:rsidRPr="00F61C23">
              <w:rPr>
                <w:rFonts w:ascii="Angsana New" w:hAnsi="Angsana New"/>
                <w:sz w:val="28"/>
                <w:szCs w:val="28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926</w:t>
            </w:r>
          </w:p>
        </w:tc>
        <w:tc>
          <w:tcPr>
            <w:tcW w:w="240" w:type="dxa"/>
          </w:tcPr>
          <w:p w14:paraId="040F5FAC" w14:textId="77777777" w:rsidR="004376DE" w:rsidRPr="00F61C23" w:rsidRDefault="004376DE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vAlign w:val="bottom"/>
          </w:tcPr>
          <w:p w14:paraId="5CD60474" w14:textId="45F677D6" w:rsidR="004376DE" w:rsidRPr="00F61C23" w:rsidRDefault="004376DE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671,500</w:t>
            </w:r>
          </w:p>
        </w:tc>
        <w:tc>
          <w:tcPr>
            <w:tcW w:w="270" w:type="dxa"/>
          </w:tcPr>
          <w:p w14:paraId="1975AE1C" w14:textId="77777777" w:rsidR="004376DE" w:rsidRPr="00F61C23" w:rsidRDefault="004376DE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2A52516" w14:textId="1C97F5C6" w:rsidR="004376DE" w:rsidRPr="00F61C23" w:rsidRDefault="004376DE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748</w:t>
            </w:r>
            <w:r w:rsidRPr="00F61C23">
              <w:rPr>
                <w:rFonts w:ascii="Angsana New" w:hAnsi="Angsana New"/>
                <w:sz w:val="28"/>
                <w:szCs w:val="28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166</w:t>
            </w:r>
          </w:p>
        </w:tc>
      </w:tr>
      <w:tr w:rsidR="00CA1D19" w:rsidRPr="00F61C23" w14:paraId="43D6AFB0" w14:textId="77777777" w:rsidTr="00D944C2">
        <w:tc>
          <w:tcPr>
            <w:tcW w:w="3417" w:type="dxa"/>
          </w:tcPr>
          <w:p w14:paraId="4462EE6F" w14:textId="77777777" w:rsidR="004376DE" w:rsidRPr="00F61C23" w:rsidRDefault="004376DE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 ค่าธรรมเนียมทางการเงินรอตัดบัญชี</w:t>
            </w:r>
          </w:p>
        </w:tc>
        <w:tc>
          <w:tcPr>
            <w:tcW w:w="809" w:type="dxa"/>
          </w:tcPr>
          <w:p w14:paraId="2229ABB8" w14:textId="77777777" w:rsidR="004376DE" w:rsidRPr="00F61C23" w:rsidRDefault="004376DE" w:rsidP="00047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33AD63E6" w14:textId="56DC56D3" w:rsidR="004376DE" w:rsidRPr="00F61C23" w:rsidRDefault="004376DE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(1,076)</w:t>
            </w:r>
          </w:p>
        </w:tc>
        <w:tc>
          <w:tcPr>
            <w:tcW w:w="241" w:type="dxa"/>
          </w:tcPr>
          <w:p w14:paraId="1DDE2EEC" w14:textId="77777777" w:rsidR="004376DE" w:rsidRPr="00F61C23" w:rsidRDefault="004376DE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6FBAC855" w14:textId="13D41542" w:rsidR="004376DE" w:rsidRPr="00F61C23" w:rsidRDefault="004376DE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(</w:t>
            </w: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F61C23">
              <w:rPr>
                <w:rFonts w:ascii="Angsana New" w:hAnsi="Angsana New"/>
                <w:sz w:val="28"/>
                <w:szCs w:val="28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490</w:t>
            </w:r>
            <w:r w:rsidRPr="00F61C2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6BA45259" w14:textId="77777777" w:rsidR="004376DE" w:rsidRPr="00F61C23" w:rsidRDefault="004376DE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19F808B6" w14:textId="63040429" w:rsidR="004376DE" w:rsidRPr="00F61C23" w:rsidRDefault="004376DE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(1,076)</w:t>
            </w:r>
          </w:p>
        </w:tc>
        <w:tc>
          <w:tcPr>
            <w:tcW w:w="270" w:type="dxa"/>
          </w:tcPr>
          <w:p w14:paraId="5B72E2A4" w14:textId="77777777" w:rsidR="004376DE" w:rsidRPr="00F61C23" w:rsidRDefault="004376DE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16D9414" w14:textId="71117DF9" w:rsidR="004376DE" w:rsidRPr="00F61C23" w:rsidRDefault="004376DE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(</w:t>
            </w: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F61C23">
              <w:rPr>
                <w:rFonts w:ascii="Angsana New" w:hAnsi="Angsana New"/>
                <w:sz w:val="28"/>
                <w:szCs w:val="28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401</w:t>
            </w:r>
            <w:r w:rsidRPr="00F61C2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A1D19" w:rsidRPr="00F61C23" w14:paraId="7755F805" w14:textId="77777777" w:rsidTr="00D944C2">
        <w:tc>
          <w:tcPr>
            <w:tcW w:w="3417" w:type="dxa"/>
          </w:tcPr>
          <w:p w14:paraId="1E1EC669" w14:textId="77777777" w:rsidR="004376DE" w:rsidRPr="00F61C23" w:rsidRDefault="004376DE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809" w:type="dxa"/>
          </w:tcPr>
          <w:p w14:paraId="474A176A" w14:textId="77777777" w:rsidR="004376DE" w:rsidRPr="00F61C23" w:rsidRDefault="004376DE" w:rsidP="00047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00711242" w14:textId="3DA4BD91" w:rsidR="004376DE" w:rsidRPr="00F61C23" w:rsidRDefault="00956D2C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805,244</w:t>
            </w:r>
          </w:p>
        </w:tc>
        <w:tc>
          <w:tcPr>
            <w:tcW w:w="241" w:type="dxa"/>
          </w:tcPr>
          <w:p w14:paraId="0CD60BCD" w14:textId="77777777" w:rsidR="004376DE" w:rsidRPr="00F61C23" w:rsidRDefault="004376DE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0A8F7631" w14:textId="49F38FB4" w:rsidR="004376DE" w:rsidRPr="00F61C23" w:rsidRDefault="004376DE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821</w:t>
            </w:r>
            <w:r w:rsidRPr="00F61C23">
              <w:rPr>
                <w:rFonts w:ascii="Angsana New" w:hAnsi="Angsana New"/>
                <w:sz w:val="28"/>
                <w:szCs w:val="28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436</w:t>
            </w:r>
          </w:p>
        </w:tc>
        <w:tc>
          <w:tcPr>
            <w:tcW w:w="240" w:type="dxa"/>
          </w:tcPr>
          <w:p w14:paraId="3CB5F60D" w14:textId="77777777" w:rsidR="004376DE" w:rsidRPr="00F61C23" w:rsidRDefault="004376DE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14:paraId="2BAD346B" w14:textId="64A86E3B" w:rsidR="004376DE" w:rsidRPr="00F61C23" w:rsidRDefault="00956D2C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670,424</w:t>
            </w:r>
          </w:p>
        </w:tc>
        <w:tc>
          <w:tcPr>
            <w:tcW w:w="270" w:type="dxa"/>
          </w:tcPr>
          <w:p w14:paraId="2EC0A704" w14:textId="77777777" w:rsidR="004376DE" w:rsidRPr="00F61C23" w:rsidRDefault="004376DE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FD41C7F" w14:textId="69EAA26F" w:rsidR="004376DE" w:rsidRPr="00F61C23" w:rsidRDefault="004376DE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746</w:t>
            </w:r>
            <w:r w:rsidRPr="00F61C23">
              <w:rPr>
                <w:rFonts w:ascii="Angsana New" w:hAnsi="Angsana New"/>
                <w:sz w:val="28"/>
                <w:szCs w:val="28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765</w:t>
            </w:r>
          </w:p>
        </w:tc>
      </w:tr>
      <w:tr w:rsidR="00CA1D19" w:rsidRPr="00F61C23" w14:paraId="6F2D40FF" w14:textId="77777777" w:rsidTr="00D944C2">
        <w:tc>
          <w:tcPr>
            <w:tcW w:w="3417" w:type="dxa"/>
          </w:tcPr>
          <w:p w14:paraId="3818C763" w14:textId="22A059BD" w:rsidR="004376DE" w:rsidRPr="00F61C23" w:rsidRDefault="004376DE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306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809" w:type="dxa"/>
          </w:tcPr>
          <w:p w14:paraId="5C7FE5F1" w14:textId="77777777" w:rsidR="004376DE" w:rsidRPr="00F61C23" w:rsidRDefault="004376DE" w:rsidP="00047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31A53893" w14:textId="26F952A4" w:rsidR="004376DE" w:rsidRPr="00F61C23" w:rsidRDefault="004376DE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47,778</w:t>
            </w:r>
          </w:p>
        </w:tc>
        <w:tc>
          <w:tcPr>
            <w:tcW w:w="241" w:type="dxa"/>
          </w:tcPr>
          <w:p w14:paraId="2A783A11" w14:textId="77777777" w:rsidR="004376DE" w:rsidRPr="00F61C23" w:rsidRDefault="004376DE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61586FC5" w14:textId="6E12FC4A" w:rsidR="004376DE" w:rsidRPr="00F61C23" w:rsidRDefault="004376DE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71</w:t>
            </w:r>
            <w:r w:rsidRPr="00F61C23">
              <w:rPr>
                <w:rFonts w:ascii="Angsana New" w:hAnsi="Angsana New"/>
                <w:sz w:val="28"/>
                <w:szCs w:val="28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816</w:t>
            </w:r>
          </w:p>
        </w:tc>
        <w:tc>
          <w:tcPr>
            <w:tcW w:w="240" w:type="dxa"/>
          </w:tcPr>
          <w:p w14:paraId="18C4D15B" w14:textId="77777777" w:rsidR="004376DE" w:rsidRPr="00F61C23" w:rsidRDefault="004376DE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51A03C0A" w14:textId="447D6044" w:rsidR="004376DE" w:rsidRPr="00F61C23" w:rsidRDefault="004376DE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8,536</w:t>
            </w:r>
          </w:p>
        </w:tc>
        <w:tc>
          <w:tcPr>
            <w:tcW w:w="270" w:type="dxa"/>
          </w:tcPr>
          <w:p w14:paraId="0B2C3D61" w14:textId="77777777" w:rsidR="004376DE" w:rsidRPr="00F61C23" w:rsidRDefault="004376DE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B3B5B60" w14:textId="1E748B88" w:rsidR="004376DE" w:rsidRPr="00F61C23" w:rsidRDefault="004376DE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Pr="00F61C23">
              <w:rPr>
                <w:rFonts w:ascii="Angsana New" w:hAnsi="Angsana New"/>
                <w:sz w:val="28"/>
                <w:szCs w:val="28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263</w:t>
            </w:r>
          </w:p>
        </w:tc>
      </w:tr>
      <w:tr w:rsidR="00CA1D19" w:rsidRPr="00F61C23" w14:paraId="5A88D3AA" w14:textId="77777777" w:rsidTr="00D944C2">
        <w:tc>
          <w:tcPr>
            <w:tcW w:w="3417" w:type="dxa"/>
          </w:tcPr>
          <w:p w14:paraId="36236FA6" w14:textId="77777777" w:rsidR="00DF3462" w:rsidRPr="00F61C23" w:rsidRDefault="00DF3462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809" w:type="dxa"/>
          </w:tcPr>
          <w:p w14:paraId="096DC10E" w14:textId="77777777" w:rsidR="00DF3462" w:rsidRPr="00F61C23" w:rsidRDefault="00DF3462" w:rsidP="00047F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3DC39" w14:textId="5F359C10" w:rsidR="00DF3462" w:rsidRPr="00F61C23" w:rsidRDefault="00DF3462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85</w:t>
            </w:r>
            <w:r w:rsidR="00956D2C" w:rsidRPr="00F61C2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956D2C" w:rsidRPr="00F61C23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956D2C" w:rsidRPr="00F61C2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" w:type="dxa"/>
          </w:tcPr>
          <w:p w14:paraId="0D746202" w14:textId="77777777" w:rsidR="00DF3462" w:rsidRPr="00F61C23" w:rsidRDefault="00DF3462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09E66" w14:textId="7D89BA57" w:rsidR="00DF3462" w:rsidRPr="00F61C23" w:rsidRDefault="00DF3462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893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252</w:t>
            </w:r>
          </w:p>
        </w:tc>
        <w:tc>
          <w:tcPr>
            <w:tcW w:w="240" w:type="dxa"/>
          </w:tcPr>
          <w:p w14:paraId="78298751" w14:textId="77777777" w:rsidR="00DF3462" w:rsidRPr="00F61C23" w:rsidRDefault="00DF3462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92D94" w14:textId="6B98CA83" w:rsidR="00DF3462" w:rsidRPr="00F61C23" w:rsidRDefault="00DF3462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678,960</w:t>
            </w:r>
          </w:p>
        </w:tc>
        <w:tc>
          <w:tcPr>
            <w:tcW w:w="270" w:type="dxa"/>
          </w:tcPr>
          <w:p w14:paraId="68966A0B" w14:textId="77777777" w:rsidR="00DF3462" w:rsidRPr="00F61C23" w:rsidRDefault="00DF3462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F1BC2" w14:textId="1788BD66" w:rsidR="00DF3462" w:rsidRPr="00F61C23" w:rsidRDefault="00DF3462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759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028</w:t>
            </w:r>
          </w:p>
        </w:tc>
      </w:tr>
      <w:tr w:rsidR="00CA1D19" w:rsidRPr="00F61C23" w14:paraId="190B552C" w14:textId="77777777" w:rsidTr="00D944C2">
        <w:tc>
          <w:tcPr>
            <w:tcW w:w="3417" w:type="dxa"/>
          </w:tcPr>
          <w:p w14:paraId="4E2D1A11" w14:textId="77777777" w:rsidR="00DF3462" w:rsidRPr="00F61C23" w:rsidRDefault="00DF3462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รวมทั้งหมด</w:t>
            </w:r>
          </w:p>
        </w:tc>
        <w:tc>
          <w:tcPr>
            <w:tcW w:w="809" w:type="dxa"/>
          </w:tcPr>
          <w:p w14:paraId="4CD4FE15" w14:textId="77777777" w:rsidR="00DF3462" w:rsidRPr="00F61C23" w:rsidRDefault="00DF3462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243DC1" w14:textId="1F4124F4" w:rsidR="00DF3462" w:rsidRPr="00F61C23" w:rsidRDefault="00DF3462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2,64</w:t>
            </w:r>
            <w:r w:rsidR="00EC386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EC386A">
              <w:rPr>
                <w:rFonts w:ascii="Angsana New" w:hAnsi="Angsana New"/>
                <w:b/>
                <w:bCs/>
                <w:sz w:val="28"/>
                <w:szCs w:val="28"/>
              </w:rPr>
              <w:t>880</w:t>
            </w:r>
          </w:p>
        </w:tc>
        <w:tc>
          <w:tcPr>
            <w:tcW w:w="241" w:type="dxa"/>
          </w:tcPr>
          <w:p w14:paraId="6361CB96" w14:textId="77777777" w:rsidR="00DF3462" w:rsidRPr="00F61C23" w:rsidRDefault="00DF3462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CC155B" w14:textId="1D79F777" w:rsidR="00DF3462" w:rsidRPr="00F61C23" w:rsidRDefault="00DF3462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922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317</w:t>
            </w:r>
          </w:p>
        </w:tc>
        <w:tc>
          <w:tcPr>
            <w:tcW w:w="240" w:type="dxa"/>
          </w:tcPr>
          <w:p w14:paraId="655C120F" w14:textId="77777777" w:rsidR="00DF3462" w:rsidRPr="00F61C23" w:rsidRDefault="00DF3462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2DA6AA" w14:textId="1E01F29A" w:rsidR="00DF3462" w:rsidRPr="00F61C23" w:rsidRDefault="00DF3462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2,4</w:t>
            </w:r>
            <w:r w:rsidR="00C05581">
              <w:rPr>
                <w:rFonts w:ascii="Angsana New" w:hAnsi="Angsana New"/>
                <w:b/>
                <w:bCs/>
                <w:sz w:val="28"/>
                <w:szCs w:val="28"/>
              </w:rPr>
              <w:t>50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EC386A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C05581">
              <w:rPr>
                <w:rFonts w:ascii="Angsana New" w:hAnsi="Angsana New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270" w:type="dxa"/>
          </w:tcPr>
          <w:p w14:paraId="2A5F79BD" w14:textId="77777777" w:rsidR="00DF3462" w:rsidRPr="00F61C23" w:rsidRDefault="00DF3462" w:rsidP="00047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CE010F" w14:textId="3AE89678" w:rsidR="00DF3462" w:rsidRPr="00F61C23" w:rsidRDefault="00DF3462" w:rsidP="00047FC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784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502</w:t>
            </w:r>
          </w:p>
        </w:tc>
      </w:tr>
    </w:tbl>
    <w:p w14:paraId="62CF3FB7" w14:textId="73A3CCE5" w:rsidR="00B94870" w:rsidRPr="00F61C23" w:rsidRDefault="00B94870" w:rsidP="00C46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43CC3B4D" w14:textId="5971B704" w:rsidR="005B2807" w:rsidRPr="00F61C23" w:rsidRDefault="00B94870" w:rsidP="00C46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F61C2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453AA" w:rsidRPr="00F61C23">
        <w:rPr>
          <w:rFonts w:ascii="Angsana New" w:hAnsi="Angsana New"/>
          <w:sz w:val="30"/>
          <w:szCs w:val="30"/>
        </w:rPr>
        <w:t>31</w:t>
      </w:r>
      <w:r w:rsidR="007004C3" w:rsidRPr="00F61C23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F61C23">
        <w:rPr>
          <w:rFonts w:ascii="Angsana New" w:hAnsi="Angsana New"/>
          <w:sz w:val="30"/>
          <w:szCs w:val="30"/>
          <w:cs/>
        </w:rPr>
        <w:t xml:space="preserve"> </w:t>
      </w:r>
      <w:r w:rsidR="00A453AA" w:rsidRPr="00F61C23">
        <w:rPr>
          <w:rFonts w:ascii="Angsana New" w:hAnsi="Angsana New"/>
          <w:sz w:val="30"/>
          <w:szCs w:val="30"/>
        </w:rPr>
        <w:t>2563</w:t>
      </w:r>
      <w:r w:rsidR="001D1116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อัตราดอกเบี้ยของเงินกู้ยืมระยะยาวของกลุ่มบริษัท</w:t>
      </w:r>
      <w:r w:rsidR="00D86D7E" w:rsidRPr="00F61C23">
        <w:rPr>
          <w:rFonts w:ascii="Angsana New" w:hAnsi="Angsana New"/>
          <w:sz w:val="30"/>
          <w:szCs w:val="30"/>
          <w:cs/>
        </w:rPr>
        <w:t>และบริษัท</w:t>
      </w:r>
      <w:r w:rsidRPr="00F61C23">
        <w:rPr>
          <w:rFonts w:ascii="Angsana New" w:hAnsi="Angsana New"/>
          <w:sz w:val="30"/>
          <w:szCs w:val="30"/>
          <w:cs/>
        </w:rPr>
        <w:t xml:space="preserve">คือร้อยละ </w:t>
      </w:r>
      <w:r w:rsidR="00956D2C" w:rsidRPr="00F61C23">
        <w:rPr>
          <w:rFonts w:ascii="Angsana New" w:hAnsi="Angsana New"/>
          <w:sz w:val="30"/>
          <w:szCs w:val="30"/>
        </w:rPr>
        <w:t>2</w:t>
      </w:r>
      <w:r w:rsidR="00692595" w:rsidRPr="00F61C23">
        <w:rPr>
          <w:rFonts w:ascii="Angsana New" w:hAnsi="Angsana New"/>
          <w:sz w:val="30"/>
          <w:szCs w:val="30"/>
        </w:rPr>
        <w:t>.</w:t>
      </w:r>
      <w:r w:rsidR="00956D2C" w:rsidRPr="00F61C23">
        <w:rPr>
          <w:rFonts w:ascii="Angsana New" w:hAnsi="Angsana New"/>
          <w:sz w:val="30"/>
          <w:szCs w:val="30"/>
        </w:rPr>
        <w:t>55</w:t>
      </w:r>
      <w:r w:rsidR="001D1116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 xml:space="preserve">ต่อปี </w:t>
      </w:r>
      <w:r w:rsidRPr="00F61C23">
        <w:rPr>
          <w:rFonts w:ascii="Angsana New" w:hAnsi="Angsana New"/>
          <w:spacing w:val="-10"/>
          <w:sz w:val="30"/>
          <w:szCs w:val="30"/>
          <w:cs/>
        </w:rPr>
        <w:t xml:space="preserve">ถึงร้อยละ </w:t>
      </w:r>
      <w:r w:rsidR="00956D2C" w:rsidRPr="00F61C23">
        <w:rPr>
          <w:rFonts w:ascii="Angsana New" w:hAnsi="Angsana New"/>
          <w:spacing w:val="-10"/>
          <w:sz w:val="30"/>
          <w:szCs w:val="30"/>
        </w:rPr>
        <w:t>3.80</w:t>
      </w:r>
      <w:r w:rsidR="00F67D7B" w:rsidRPr="00F61C23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pacing w:val="-10"/>
          <w:sz w:val="30"/>
          <w:szCs w:val="30"/>
          <w:cs/>
        </w:rPr>
        <w:t xml:space="preserve"> ต่อปี</w:t>
      </w:r>
      <w:r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i/>
          <w:iCs/>
          <w:sz w:val="30"/>
          <w:szCs w:val="30"/>
          <w:cs/>
        </w:rPr>
        <w:t>(</w:t>
      </w:r>
      <w:r w:rsidR="00A453AA" w:rsidRPr="00F61C23">
        <w:rPr>
          <w:rFonts w:ascii="Angsana New" w:hAnsi="Angsana New"/>
          <w:i/>
          <w:iCs/>
          <w:sz w:val="30"/>
          <w:szCs w:val="30"/>
        </w:rPr>
        <w:t>2562</w:t>
      </w:r>
      <w:r w:rsidRPr="00F61C23">
        <w:rPr>
          <w:rFonts w:ascii="Angsana New" w:hAnsi="Angsana New"/>
          <w:i/>
          <w:iCs/>
          <w:sz w:val="30"/>
          <w:szCs w:val="30"/>
        </w:rPr>
        <w:t>:</w:t>
      </w:r>
      <w:r w:rsidR="001D1116" w:rsidRPr="00F61C2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A453AA" w:rsidRPr="00F61C23">
        <w:rPr>
          <w:rFonts w:ascii="Angsana New" w:hAnsi="Angsana New"/>
          <w:i/>
          <w:iCs/>
          <w:sz w:val="30"/>
          <w:szCs w:val="30"/>
        </w:rPr>
        <w:t>3</w:t>
      </w:r>
      <w:r w:rsidRPr="00F61C23">
        <w:rPr>
          <w:rFonts w:ascii="Angsana New" w:hAnsi="Angsana New"/>
          <w:i/>
          <w:iCs/>
          <w:sz w:val="30"/>
          <w:szCs w:val="30"/>
        </w:rPr>
        <w:t>.</w:t>
      </w:r>
      <w:r w:rsidR="00A453AA" w:rsidRPr="00F61C23">
        <w:rPr>
          <w:rFonts w:ascii="Angsana New" w:hAnsi="Angsana New"/>
          <w:i/>
          <w:iCs/>
          <w:sz w:val="30"/>
          <w:szCs w:val="30"/>
        </w:rPr>
        <w:t>75</w:t>
      </w:r>
      <w:r w:rsidRPr="00F61C23">
        <w:rPr>
          <w:rFonts w:ascii="Angsana New" w:hAnsi="Angsana New"/>
          <w:i/>
          <w:iCs/>
          <w:sz w:val="30"/>
          <w:szCs w:val="30"/>
          <w:cs/>
        </w:rPr>
        <w:t xml:space="preserve"> ต่อปี ถึงร้อยละ </w:t>
      </w:r>
      <w:r w:rsidR="00A453AA" w:rsidRPr="00F61C23">
        <w:rPr>
          <w:rFonts w:ascii="Angsana New" w:hAnsi="Angsana New"/>
          <w:i/>
          <w:iCs/>
          <w:sz w:val="30"/>
          <w:szCs w:val="30"/>
        </w:rPr>
        <w:t>4</w:t>
      </w:r>
      <w:r w:rsidRPr="00F61C23">
        <w:rPr>
          <w:rFonts w:ascii="Angsana New" w:hAnsi="Angsana New"/>
          <w:i/>
          <w:iCs/>
          <w:sz w:val="30"/>
          <w:szCs w:val="30"/>
        </w:rPr>
        <w:t>.</w:t>
      </w:r>
      <w:r w:rsidR="00A453AA" w:rsidRPr="00F61C23">
        <w:rPr>
          <w:rFonts w:ascii="Angsana New" w:hAnsi="Angsana New"/>
          <w:i/>
          <w:iCs/>
          <w:sz w:val="30"/>
          <w:szCs w:val="30"/>
        </w:rPr>
        <w:t>50</w:t>
      </w:r>
      <w:r w:rsidR="001D1116" w:rsidRPr="00F61C2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i/>
          <w:iCs/>
          <w:sz w:val="30"/>
          <w:szCs w:val="30"/>
          <w:cs/>
        </w:rPr>
        <w:t>ต่อปี)</w:t>
      </w:r>
    </w:p>
    <w:tbl>
      <w:tblPr>
        <w:tblW w:w="9331" w:type="dxa"/>
        <w:tblInd w:w="360" w:type="dxa"/>
        <w:tblLook w:val="01E0" w:firstRow="1" w:lastRow="1" w:firstColumn="1" w:lastColumn="1" w:noHBand="0" w:noVBand="0"/>
      </w:tblPr>
      <w:tblGrid>
        <w:gridCol w:w="3150"/>
        <w:gridCol w:w="954"/>
        <w:gridCol w:w="973"/>
        <w:gridCol w:w="263"/>
        <w:gridCol w:w="1478"/>
        <w:gridCol w:w="264"/>
        <w:gridCol w:w="1031"/>
        <w:gridCol w:w="264"/>
        <w:gridCol w:w="954"/>
      </w:tblGrid>
      <w:tr w:rsidR="000667B6" w:rsidRPr="00F61C23" w14:paraId="66D9BF91" w14:textId="77777777" w:rsidTr="00781F03">
        <w:trPr>
          <w:tblHeader/>
        </w:trPr>
        <w:tc>
          <w:tcPr>
            <w:tcW w:w="3150" w:type="dxa"/>
            <w:vMerge w:val="restart"/>
            <w:shd w:val="clear" w:color="auto" w:fill="auto"/>
          </w:tcPr>
          <w:p w14:paraId="2D9F7AE2" w14:textId="77777777" w:rsidR="005B2807" w:rsidRPr="00F61C23" w:rsidRDefault="005B280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สินทรัพย์ที่ใช้เป็นหลักประกันหนี้สิน</w:t>
            </w:r>
          </w:p>
          <w:p w14:paraId="5A3A025F" w14:textId="74CA6210" w:rsidR="005B2807" w:rsidRPr="00F61C23" w:rsidRDefault="00AD7612" w:rsidP="005B2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5B2807" w:rsidRPr="00F61C2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A453AA" w:rsidRPr="00F61C2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="00B60682" w:rsidRPr="00F61C2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5B2807" w:rsidRPr="00F61C2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54" w:type="dxa"/>
          </w:tcPr>
          <w:p w14:paraId="7E79E148" w14:textId="77777777" w:rsidR="005B2807" w:rsidRPr="00F61C23" w:rsidRDefault="005B280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14" w:type="dxa"/>
            <w:gridSpan w:val="3"/>
          </w:tcPr>
          <w:p w14:paraId="24C48124" w14:textId="77777777" w:rsidR="005B2807" w:rsidRPr="00F61C23" w:rsidRDefault="005B280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4" w:type="dxa"/>
          </w:tcPr>
          <w:p w14:paraId="219B10D4" w14:textId="77777777" w:rsidR="005B2807" w:rsidRPr="00F61C23" w:rsidRDefault="005B280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249" w:type="dxa"/>
            <w:gridSpan w:val="3"/>
          </w:tcPr>
          <w:p w14:paraId="54E16B2F" w14:textId="77777777" w:rsidR="005B2807" w:rsidRPr="00F61C23" w:rsidRDefault="005B280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67B6" w:rsidRPr="00F61C23" w14:paraId="78399974" w14:textId="77777777" w:rsidTr="00781F03">
        <w:trPr>
          <w:tblHeader/>
        </w:trPr>
        <w:tc>
          <w:tcPr>
            <w:tcW w:w="3150" w:type="dxa"/>
            <w:vMerge/>
          </w:tcPr>
          <w:p w14:paraId="4A97012E" w14:textId="77777777" w:rsidR="005B2807" w:rsidRPr="00F61C23" w:rsidRDefault="005B280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4" w:type="dxa"/>
          </w:tcPr>
          <w:p w14:paraId="1E1523F2" w14:textId="77777777" w:rsidR="005B2807" w:rsidRPr="00F61C23" w:rsidRDefault="005B280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73" w:type="dxa"/>
            <w:shd w:val="clear" w:color="auto" w:fill="auto"/>
            <w:vAlign w:val="center"/>
          </w:tcPr>
          <w:p w14:paraId="2C10B369" w14:textId="559406B9" w:rsidR="005B2807" w:rsidRPr="00F61C23" w:rsidRDefault="00A453AA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17BF9B57" w14:textId="77777777" w:rsidR="005B2807" w:rsidRPr="00F61C23" w:rsidRDefault="005B280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78" w:type="dxa"/>
            <w:shd w:val="clear" w:color="auto" w:fill="auto"/>
            <w:vAlign w:val="center"/>
          </w:tcPr>
          <w:p w14:paraId="2CB70411" w14:textId="28FFCBD3" w:rsidR="005B2807" w:rsidRPr="00F61C23" w:rsidRDefault="00A453AA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64" w:type="dxa"/>
            <w:shd w:val="clear" w:color="auto" w:fill="auto"/>
          </w:tcPr>
          <w:p w14:paraId="0423C125" w14:textId="77777777" w:rsidR="005B2807" w:rsidRPr="00F61C23" w:rsidRDefault="005B280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1" w:type="dxa"/>
            <w:shd w:val="clear" w:color="auto" w:fill="auto"/>
            <w:vAlign w:val="center"/>
          </w:tcPr>
          <w:p w14:paraId="6AB5480F" w14:textId="61122EA0" w:rsidR="005B2807" w:rsidRPr="00F61C23" w:rsidRDefault="00A453AA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64" w:type="dxa"/>
            <w:shd w:val="clear" w:color="auto" w:fill="auto"/>
            <w:vAlign w:val="center"/>
          </w:tcPr>
          <w:p w14:paraId="479A5A50" w14:textId="77777777" w:rsidR="005B2807" w:rsidRPr="00F61C23" w:rsidRDefault="005B280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4" w:type="dxa"/>
            <w:shd w:val="clear" w:color="auto" w:fill="auto"/>
            <w:vAlign w:val="center"/>
          </w:tcPr>
          <w:p w14:paraId="07879A5D" w14:textId="57E49E33" w:rsidR="005B2807" w:rsidRPr="00F61C23" w:rsidRDefault="00A453AA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0667B6" w:rsidRPr="00F61C23" w14:paraId="54010FD7" w14:textId="77777777" w:rsidTr="00781F03">
        <w:trPr>
          <w:tblHeader/>
        </w:trPr>
        <w:tc>
          <w:tcPr>
            <w:tcW w:w="3150" w:type="dxa"/>
          </w:tcPr>
          <w:p w14:paraId="54C0F5C5" w14:textId="77777777" w:rsidR="005B2807" w:rsidRPr="00F61C23" w:rsidRDefault="005B280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4" w:type="dxa"/>
          </w:tcPr>
          <w:p w14:paraId="09A15F83" w14:textId="77777777" w:rsidR="005B2807" w:rsidRPr="00F61C23" w:rsidRDefault="005B280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27" w:type="dxa"/>
            <w:gridSpan w:val="7"/>
          </w:tcPr>
          <w:p w14:paraId="0ED9C902" w14:textId="18DC7736" w:rsidR="005B2807" w:rsidRPr="00F61C23" w:rsidRDefault="005B2807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</w:t>
            </w:r>
            <w:r w:rsidR="008F3ED5" w:rsidRPr="00F61C23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พัน</w:t>
            </w:r>
            <w:r w:rsidRPr="00F61C23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0667B6" w:rsidRPr="00F61C23" w14:paraId="4A5A2809" w14:textId="77777777" w:rsidTr="00781F03">
        <w:tc>
          <w:tcPr>
            <w:tcW w:w="3150" w:type="dxa"/>
          </w:tcPr>
          <w:p w14:paraId="47C99B33" w14:textId="77777777" w:rsidR="006B6F9B" w:rsidRPr="00F61C23" w:rsidRDefault="006B6F9B" w:rsidP="006B6F9B">
            <w:pPr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954" w:type="dxa"/>
          </w:tcPr>
          <w:p w14:paraId="1C53C32E" w14:textId="0D29A955" w:rsidR="006B6F9B" w:rsidRPr="00F61C23" w:rsidRDefault="006B6F9B" w:rsidP="006B6F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973" w:type="dxa"/>
          </w:tcPr>
          <w:p w14:paraId="54737268" w14:textId="53B6E76A" w:rsidR="006B6F9B" w:rsidRPr="00F61C23" w:rsidRDefault="00E77960" w:rsidP="00D944C2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3" w:type="dxa"/>
          </w:tcPr>
          <w:p w14:paraId="6BF8F08C" w14:textId="77777777" w:rsidR="006B6F9B" w:rsidRPr="00F61C23" w:rsidRDefault="006B6F9B" w:rsidP="006B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78" w:type="dxa"/>
          </w:tcPr>
          <w:p w14:paraId="483112DC" w14:textId="1378872C" w:rsidR="006B6F9B" w:rsidRPr="00F61C23" w:rsidRDefault="001759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7,200</w:t>
            </w:r>
          </w:p>
        </w:tc>
        <w:tc>
          <w:tcPr>
            <w:tcW w:w="264" w:type="dxa"/>
          </w:tcPr>
          <w:p w14:paraId="1DAD6042" w14:textId="77777777" w:rsidR="006B6F9B" w:rsidRPr="00F61C23" w:rsidRDefault="006B6F9B" w:rsidP="006B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1" w:type="dxa"/>
          </w:tcPr>
          <w:p w14:paraId="1F5291C1" w14:textId="6DF8703D" w:rsidR="006B6F9B" w:rsidRPr="00F61C23" w:rsidRDefault="00E77960" w:rsidP="00D944C2">
            <w:pPr>
              <w:pStyle w:val="acctfourfigures"/>
              <w:tabs>
                <w:tab w:val="clear" w:pos="765"/>
              </w:tabs>
              <w:spacing w:line="240" w:lineRule="atLeast"/>
              <w:ind w:left="-79" w:right="-17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64" w:type="dxa"/>
          </w:tcPr>
          <w:p w14:paraId="3DAE616B" w14:textId="77777777" w:rsidR="006B6F9B" w:rsidRPr="00F61C23" w:rsidRDefault="006B6F9B" w:rsidP="006B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4" w:type="dxa"/>
          </w:tcPr>
          <w:p w14:paraId="65DC2A93" w14:textId="28BA3300" w:rsidR="006B6F9B" w:rsidRPr="00F61C23" w:rsidRDefault="00A453AA" w:rsidP="006B6F9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6B6F9B" w:rsidRPr="00F61C23">
              <w:rPr>
                <w:rFonts w:ascii="Angsana New" w:hAnsi="Angsana New"/>
                <w:sz w:val="28"/>
                <w:szCs w:val="28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200</w:t>
            </w:r>
          </w:p>
        </w:tc>
      </w:tr>
      <w:tr w:rsidR="0017590E" w:rsidRPr="00F61C23" w14:paraId="2C9D82F2" w14:textId="77777777" w:rsidTr="00781F03">
        <w:tc>
          <w:tcPr>
            <w:tcW w:w="3150" w:type="dxa"/>
          </w:tcPr>
          <w:p w14:paraId="4F497C59" w14:textId="29490E79" w:rsidR="0017590E" w:rsidRPr="00F61C23" w:rsidRDefault="0017590E" w:rsidP="006B6F9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954" w:type="dxa"/>
          </w:tcPr>
          <w:p w14:paraId="513433C7" w14:textId="481E955D" w:rsidR="0017590E" w:rsidRPr="00F61C23" w:rsidRDefault="00C85ED7" w:rsidP="006B6F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973" w:type="dxa"/>
          </w:tcPr>
          <w:p w14:paraId="5AB34424" w14:textId="45A2220C" w:rsidR="0017590E" w:rsidRPr="00F61C23" w:rsidRDefault="0017590E" w:rsidP="00D944C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1,500</w:t>
            </w:r>
          </w:p>
        </w:tc>
        <w:tc>
          <w:tcPr>
            <w:tcW w:w="263" w:type="dxa"/>
          </w:tcPr>
          <w:p w14:paraId="2A49F3AB" w14:textId="77777777" w:rsidR="0017590E" w:rsidRPr="00F61C23" w:rsidRDefault="0017590E" w:rsidP="006B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78" w:type="dxa"/>
          </w:tcPr>
          <w:p w14:paraId="7215B1BF" w14:textId="3D0B76EF" w:rsidR="0017590E" w:rsidRPr="00F61C23" w:rsidDel="002F13DF" w:rsidRDefault="0017590E" w:rsidP="00D944C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1,500</w:t>
            </w:r>
          </w:p>
        </w:tc>
        <w:tc>
          <w:tcPr>
            <w:tcW w:w="264" w:type="dxa"/>
          </w:tcPr>
          <w:p w14:paraId="4550E94B" w14:textId="77777777" w:rsidR="0017590E" w:rsidRPr="00F61C23" w:rsidRDefault="0017590E" w:rsidP="006B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1" w:type="dxa"/>
          </w:tcPr>
          <w:p w14:paraId="4C12B44B" w14:textId="0E453078" w:rsidR="0017590E" w:rsidRPr="00F61C23" w:rsidRDefault="0017590E" w:rsidP="00D944C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bidi="th-TH"/>
              </w:rPr>
              <w:t>1,500</w:t>
            </w:r>
          </w:p>
        </w:tc>
        <w:tc>
          <w:tcPr>
            <w:tcW w:w="264" w:type="dxa"/>
          </w:tcPr>
          <w:p w14:paraId="049B771E" w14:textId="77777777" w:rsidR="0017590E" w:rsidRPr="00F61C23" w:rsidRDefault="0017590E" w:rsidP="006B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4" w:type="dxa"/>
          </w:tcPr>
          <w:p w14:paraId="5B357384" w14:textId="62D15493" w:rsidR="0017590E" w:rsidRPr="00F61C23" w:rsidRDefault="0017590E" w:rsidP="006B6F9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1,500</w:t>
            </w:r>
          </w:p>
        </w:tc>
      </w:tr>
      <w:tr w:rsidR="000667B6" w:rsidRPr="00F61C23" w14:paraId="16452679" w14:textId="77777777" w:rsidTr="00781F03">
        <w:tc>
          <w:tcPr>
            <w:tcW w:w="3150" w:type="dxa"/>
          </w:tcPr>
          <w:p w14:paraId="3ACB88B4" w14:textId="2728133C" w:rsidR="006B6F9B" w:rsidRPr="00F61C23" w:rsidRDefault="006B6F9B" w:rsidP="006B6F9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954" w:type="dxa"/>
          </w:tcPr>
          <w:p w14:paraId="2D484067" w14:textId="51B54A14" w:rsidR="006B6F9B" w:rsidRPr="00F61C23" w:rsidRDefault="00A453AA" w:rsidP="006B6F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14</w:t>
            </w:r>
          </w:p>
        </w:tc>
        <w:tc>
          <w:tcPr>
            <w:tcW w:w="973" w:type="dxa"/>
          </w:tcPr>
          <w:p w14:paraId="47DB6F2F" w14:textId="3882A994" w:rsidR="006B6F9B" w:rsidRPr="00F61C23" w:rsidRDefault="000667B6" w:rsidP="006B6F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73</w:t>
            </w:r>
            <w:r w:rsidR="0017590E" w:rsidRPr="00F61C23">
              <w:rPr>
                <w:rFonts w:ascii="Angsana New" w:hAnsi="Angsana New"/>
                <w:sz w:val="28"/>
                <w:szCs w:val="28"/>
              </w:rPr>
              <w:t>7</w:t>
            </w:r>
            <w:r w:rsidRPr="00F61C23">
              <w:rPr>
                <w:rFonts w:ascii="Angsana New" w:hAnsi="Angsana New"/>
                <w:sz w:val="28"/>
                <w:szCs w:val="28"/>
              </w:rPr>
              <w:t>,</w:t>
            </w:r>
            <w:r w:rsidR="0017590E" w:rsidRPr="00F61C23">
              <w:rPr>
                <w:rFonts w:ascii="Angsana New" w:hAnsi="Angsana New"/>
                <w:sz w:val="28"/>
                <w:szCs w:val="28"/>
              </w:rPr>
              <w:t>3</w:t>
            </w:r>
            <w:r w:rsidRPr="00F61C23">
              <w:rPr>
                <w:rFonts w:ascii="Angsana New" w:hAnsi="Angsana New"/>
                <w:sz w:val="28"/>
                <w:szCs w:val="28"/>
              </w:rPr>
              <w:t>04</w:t>
            </w:r>
          </w:p>
        </w:tc>
        <w:tc>
          <w:tcPr>
            <w:tcW w:w="263" w:type="dxa"/>
          </w:tcPr>
          <w:p w14:paraId="484527A7" w14:textId="77777777" w:rsidR="006B6F9B" w:rsidRPr="00F61C23" w:rsidRDefault="006B6F9B" w:rsidP="006B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78" w:type="dxa"/>
          </w:tcPr>
          <w:p w14:paraId="200F19BF" w14:textId="587F5B65" w:rsidR="006B6F9B" w:rsidRPr="00F61C23" w:rsidRDefault="0017590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999,055</w:t>
            </w:r>
          </w:p>
        </w:tc>
        <w:tc>
          <w:tcPr>
            <w:tcW w:w="264" w:type="dxa"/>
          </w:tcPr>
          <w:p w14:paraId="7E5B7353" w14:textId="77777777" w:rsidR="006B6F9B" w:rsidRPr="00F61C23" w:rsidRDefault="006B6F9B" w:rsidP="006B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1" w:type="dxa"/>
          </w:tcPr>
          <w:p w14:paraId="1564272C" w14:textId="6518A902" w:rsidR="006B6F9B" w:rsidRPr="00F61C23" w:rsidRDefault="0017590E" w:rsidP="006B6F9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400,018</w:t>
            </w:r>
          </w:p>
        </w:tc>
        <w:tc>
          <w:tcPr>
            <w:tcW w:w="264" w:type="dxa"/>
          </w:tcPr>
          <w:p w14:paraId="3E3F8BBD" w14:textId="77777777" w:rsidR="006B6F9B" w:rsidRPr="00F61C23" w:rsidRDefault="006B6F9B" w:rsidP="006B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4" w:type="dxa"/>
          </w:tcPr>
          <w:p w14:paraId="26E0B9D0" w14:textId="1BE692EA" w:rsidR="006B6F9B" w:rsidRPr="00F61C23" w:rsidRDefault="0017590E" w:rsidP="00D944C2">
            <w:pPr>
              <w:pStyle w:val="acctfourfigures"/>
              <w:tabs>
                <w:tab w:val="clear" w:pos="765"/>
              </w:tabs>
              <w:spacing w:line="240" w:lineRule="atLeast"/>
              <w:ind w:left="-4220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567,471</w:t>
            </w:r>
          </w:p>
        </w:tc>
      </w:tr>
      <w:tr w:rsidR="000667B6" w:rsidRPr="00F61C23" w14:paraId="76F3BAA3" w14:textId="77777777" w:rsidTr="00781F03">
        <w:tc>
          <w:tcPr>
            <w:tcW w:w="3150" w:type="dxa"/>
          </w:tcPr>
          <w:p w14:paraId="51C8DF6A" w14:textId="77777777" w:rsidR="006B6F9B" w:rsidRPr="00F61C23" w:rsidRDefault="006B6F9B" w:rsidP="006B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54" w:type="dxa"/>
          </w:tcPr>
          <w:p w14:paraId="222FC4D2" w14:textId="77777777" w:rsidR="006B6F9B" w:rsidRPr="00F61C23" w:rsidRDefault="006B6F9B" w:rsidP="006B6F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14:paraId="1D9E6191" w14:textId="06F990AF" w:rsidR="006B6F9B" w:rsidRPr="00F61C23" w:rsidRDefault="002F13DF" w:rsidP="006B6F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738,804</w:t>
            </w:r>
          </w:p>
        </w:tc>
        <w:tc>
          <w:tcPr>
            <w:tcW w:w="263" w:type="dxa"/>
          </w:tcPr>
          <w:p w14:paraId="6011B0C5" w14:textId="77777777" w:rsidR="006B6F9B" w:rsidRPr="00F61C23" w:rsidRDefault="006B6F9B" w:rsidP="006B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double" w:sz="4" w:space="0" w:color="auto"/>
            </w:tcBorders>
          </w:tcPr>
          <w:p w14:paraId="21B75F24" w14:textId="2E17385B" w:rsidR="006B6F9B" w:rsidRPr="00F61C23" w:rsidRDefault="00771FF7" w:rsidP="006B6F9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1,00</w:t>
            </w:r>
            <w:r w:rsidR="0028443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28443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55</w:t>
            </w:r>
          </w:p>
        </w:tc>
        <w:tc>
          <w:tcPr>
            <w:tcW w:w="264" w:type="dxa"/>
          </w:tcPr>
          <w:p w14:paraId="12C9BF4C" w14:textId="77777777" w:rsidR="006B6F9B" w:rsidRPr="00F61C23" w:rsidRDefault="006B6F9B" w:rsidP="006B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60BC8A91" w14:textId="276B76E1" w:rsidR="006B6F9B" w:rsidRPr="00F61C23" w:rsidRDefault="002F13DF" w:rsidP="006B6F9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401,518</w:t>
            </w:r>
          </w:p>
        </w:tc>
        <w:tc>
          <w:tcPr>
            <w:tcW w:w="264" w:type="dxa"/>
          </w:tcPr>
          <w:p w14:paraId="3C1CD337" w14:textId="77777777" w:rsidR="006B6F9B" w:rsidRPr="00F61C23" w:rsidRDefault="006B6F9B" w:rsidP="006B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38DFA618" w14:textId="180D7F82" w:rsidR="006B6F9B" w:rsidRPr="00F61C23" w:rsidRDefault="00A453AA" w:rsidP="006B6F9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576</w:t>
            </w:r>
            <w:r w:rsidR="006B6F9B" w:rsidRPr="00F61C2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171</w:t>
            </w:r>
          </w:p>
        </w:tc>
      </w:tr>
    </w:tbl>
    <w:p w14:paraId="542AA973" w14:textId="77777777" w:rsidR="00585871" w:rsidRPr="00F61C23" w:rsidRDefault="00585871" w:rsidP="00C46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0CBBE56F" w14:textId="3DEDECD6" w:rsidR="0031768E" w:rsidRPr="00F61C23" w:rsidRDefault="0031768E" w:rsidP="003807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  <w:cs/>
        </w:rPr>
      </w:pPr>
      <w:r w:rsidRPr="00F61C23">
        <w:rPr>
          <w:rFonts w:ascii="Angsana New" w:hAnsi="Angsana New"/>
          <w:sz w:val="30"/>
          <w:szCs w:val="30"/>
          <w:cs/>
        </w:rPr>
        <w:t>ณ</w:t>
      </w:r>
      <w:r w:rsidR="00F83350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วันที่</w:t>
      </w:r>
      <w:r w:rsidR="00F83350" w:rsidRPr="00F61C23">
        <w:rPr>
          <w:rFonts w:ascii="Angsana New" w:hAnsi="Angsana New"/>
          <w:sz w:val="30"/>
          <w:szCs w:val="30"/>
          <w:cs/>
        </w:rPr>
        <w:t xml:space="preserve"> </w:t>
      </w:r>
      <w:r w:rsidR="00A453AA" w:rsidRPr="00F61C23">
        <w:rPr>
          <w:rFonts w:ascii="Angsana New" w:hAnsi="Angsana New"/>
          <w:sz w:val="30"/>
          <w:szCs w:val="30"/>
        </w:rPr>
        <w:t>31</w:t>
      </w:r>
      <w:r w:rsidR="001D1116" w:rsidRPr="00F61C23">
        <w:rPr>
          <w:rFonts w:ascii="Angsana New" w:hAnsi="Angsana New"/>
          <w:sz w:val="30"/>
          <w:szCs w:val="30"/>
          <w:cs/>
        </w:rPr>
        <w:t xml:space="preserve"> </w:t>
      </w:r>
      <w:r w:rsidR="003807DC" w:rsidRPr="00F61C23">
        <w:rPr>
          <w:rFonts w:ascii="Angsana New" w:hAnsi="Angsana New"/>
          <w:sz w:val="30"/>
          <w:szCs w:val="30"/>
          <w:cs/>
        </w:rPr>
        <w:t>ธันวาคม</w:t>
      </w:r>
      <w:r w:rsidR="00F83350" w:rsidRPr="00F61C23">
        <w:rPr>
          <w:rFonts w:ascii="Angsana New" w:hAnsi="Angsana New"/>
          <w:sz w:val="30"/>
          <w:szCs w:val="30"/>
          <w:cs/>
        </w:rPr>
        <w:t xml:space="preserve"> </w:t>
      </w:r>
      <w:r w:rsidR="00A453AA" w:rsidRPr="00F61C23">
        <w:rPr>
          <w:rFonts w:ascii="Angsana New" w:hAnsi="Angsana New"/>
          <w:sz w:val="30"/>
          <w:szCs w:val="30"/>
        </w:rPr>
        <w:t>2563</w:t>
      </w:r>
      <w:r w:rsidR="00F83350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กลุ่มบริษัทและบริษัทมีเ</w:t>
      </w:r>
      <w:r w:rsidR="005B311A" w:rsidRPr="00F61C23">
        <w:rPr>
          <w:rFonts w:ascii="Angsana New" w:hAnsi="Angsana New"/>
          <w:sz w:val="30"/>
          <w:szCs w:val="30"/>
          <w:cs/>
        </w:rPr>
        <w:t>งิน</w:t>
      </w:r>
      <w:r w:rsidR="00CE0CC1" w:rsidRPr="00F61C23">
        <w:rPr>
          <w:rFonts w:ascii="Angsana New" w:hAnsi="Angsana New"/>
          <w:sz w:val="30"/>
          <w:szCs w:val="30"/>
          <w:cs/>
        </w:rPr>
        <w:t>กู้ยืมระยะยาว</w:t>
      </w:r>
      <w:r w:rsidRPr="00F61C23">
        <w:rPr>
          <w:rFonts w:ascii="Angsana New" w:hAnsi="Angsana New"/>
          <w:sz w:val="30"/>
          <w:szCs w:val="30"/>
          <w:cs/>
        </w:rPr>
        <w:t>เป็นสั</w:t>
      </w:r>
      <w:r w:rsidR="00744083" w:rsidRPr="00F61C23">
        <w:rPr>
          <w:rFonts w:ascii="Angsana New" w:hAnsi="Angsana New"/>
          <w:sz w:val="30"/>
          <w:szCs w:val="30"/>
          <w:cs/>
        </w:rPr>
        <w:t>ญญากู้ยืมระยะยาวจากสถาบันการเงิน</w:t>
      </w:r>
      <w:r w:rsidR="00666AC3" w:rsidRPr="00F61C23">
        <w:rPr>
          <w:rFonts w:ascii="Angsana New" w:hAnsi="Angsana New"/>
          <w:sz w:val="30"/>
          <w:szCs w:val="30"/>
        </w:rPr>
        <w:br/>
      </w:r>
      <w:r w:rsidRPr="00F61C23">
        <w:rPr>
          <w:rFonts w:ascii="Angsana New" w:hAnsi="Angsana New"/>
          <w:sz w:val="30"/>
          <w:szCs w:val="30"/>
          <w:cs/>
        </w:rPr>
        <w:t>ในประเทศหลายแห่งเพื่อใช้ในการดำเนินงานซื้อเครื่องจักร และก่อสร้างอาคารโรงงาน เงินกู้ยืมระยะยาวของ</w:t>
      </w:r>
      <w:r w:rsidR="00186752">
        <w:rPr>
          <w:rFonts w:ascii="Angsana New" w:hAnsi="Angsana New" w:hint="cs"/>
          <w:sz w:val="30"/>
          <w:szCs w:val="30"/>
          <w:cs/>
        </w:rPr>
        <w:t xml:space="preserve">        </w:t>
      </w:r>
      <w:r w:rsidR="0061077E">
        <w:rPr>
          <w:rFonts w:ascii="Angsana New" w:hAnsi="Angsana New" w:hint="cs"/>
          <w:sz w:val="30"/>
          <w:szCs w:val="30"/>
          <w:cs/>
        </w:rPr>
        <w:t>กลุ่ม</w:t>
      </w:r>
      <w:r w:rsidRPr="00F61C23">
        <w:rPr>
          <w:rFonts w:ascii="Angsana New" w:hAnsi="Angsana New"/>
          <w:sz w:val="30"/>
          <w:szCs w:val="30"/>
          <w:cs/>
        </w:rPr>
        <w:t>บริษัทและบริษัทค้ำ</w:t>
      </w:r>
      <w:r w:rsidR="003B2885">
        <w:rPr>
          <w:rFonts w:ascii="Angsana New" w:hAnsi="Angsana New" w:hint="cs"/>
          <w:sz w:val="30"/>
          <w:szCs w:val="30"/>
          <w:cs/>
        </w:rPr>
        <w:t>ประกันโดย</w:t>
      </w:r>
      <w:r w:rsidRPr="00F61C23">
        <w:rPr>
          <w:rFonts w:ascii="Angsana New" w:hAnsi="Angsana New"/>
          <w:sz w:val="30"/>
          <w:szCs w:val="30"/>
          <w:cs/>
        </w:rPr>
        <w:t>อสังหาริมทรัพย์เพื่อการลงทุน และที่ดิน อาคารและอุปกรณ์ของกลุ่มบริษัทและบริษัท</w:t>
      </w:r>
      <w:r w:rsidR="00D37CD5">
        <w:rPr>
          <w:rFonts w:ascii="Angsana New" w:hAnsi="Angsana New" w:hint="cs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โดยกลุ่มบริษัทและบริษัทจะต้องปฏิบัติตามเงื่อนไขที่ระบุไว้ในสัญญาวงเงินสินเชื่อรวมทั้งรักษาอัตราส่วนทางการเงินบางประการ</w:t>
      </w:r>
    </w:p>
    <w:p w14:paraId="1F5D79C4" w14:textId="77777777" w:rsidR="00C46C24" w:rsidRPr="00F61C23" w:rsidRDefault="00C46C24" w:rsidP="00317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60150EA5" w14:textId="5E31A64A" w:rsidR="0060546A" w:rsidRPr="00F61C23" w:rsidRDefault="0060546A" w:rsidP="00611A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กลุ่มบริษัทได้ลงนามในสัญญาเงินกู้ยืมหลายฉบับกับธนาคารในประเทศแห่งหนึ่งสำหรับวงเงินกู้ยืมรวม</w:t>
      </w:r>
      <w:r w:rsidR="001D1116" w:rsidRPr="00F61C23">
        <w:rPr>
          <w:rFonts w:ascii="Angsana New" w:hAnsi="Angsana New"/>
          <w:sz w:val="30"/>
          <w:szCs w:val="30"/>
          <w:cs/>
        </w:rPr>
        <w:t xml:space="preserve"> </w:t>
      </w:r>
      <w:r w:rsidR="00A453AA" w:rsidRPr="00F61C23">
        <w:rPr>
          <w:rFonts w:ascii="Angsana New" w:hAnsi="Angsana New"/>
          <w:sz w:val="30"/>
          <w:szCs w:val="30"/>
        </w:rPr>
        <w:t>311</w:t>
      </w:r>
      <w:r w:rsidR="001D1116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ล้านบาท โดยมีอัตราดอกเบี้ย</w:t>
      </w:r>
      <w:r w:rsidR="001D1116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</w:rPr>
        <w:t>THBFIX</w:t>
      </w:r>
      <w:r w:rsidR="001D1116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บวกร้อยละ</w:t>
      </w:r>
      <w:r w:rsidR="001D1116" w:rsidRPr="00F61C23">
        <w:rPr>
          <w:rFonts w:ascii="Angsana New" w:hAnsi="Angsana New"/>
          <w:sz w:val="30"/>
          <w:szCs w:val="30"/>
          <w:cs/>
        </w:rPr>
        <w:t xml:space="preserve"> </w:t>
      </w:r>
      <w:r w:rsidR="00A453AA" w:rsidRPr="00F61C23">
        <w:rPr>
          <w:rFonts w:ascii="Angsana New" w:hAnsi="Angsana New"/>
          <w:sz w:val="30"/>
          <w:szCs w:val="30"/>
        </w:rPr>
        <w:t>2</w:t>
      </w:r>
      <w:r w:rsidRPr="00F61C23">
        <w:rPr>
          <w:rFonts w:ascii="Angsana New" w:hAnsi="Angsana New"/>
          <w:sz w:val="30"/>
          <w:szCs w:val="30"/>
        </w:rPr>
        <w:t>.</w:t>
      </w:r>
      <w:r w:rsidR="00A453AA" w:rsidRPr="00F61C23">
        <w:rPr>
          <w:rFonts w:ascii="Angsana New" w:hAnsi="Angsana New"/>
          <w:sz w:val="30"/>
          <w:szCs w:val="30"/>
        </w:rPr>
        <w:t>10</w:t>
      </w:r>
      <w:r w:rsidR="001D1116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ต่อปี เงินกู้ยืมเหล่านี้ม</w:t>
      </w:r>
      <w:r w:rsidR="003807DC" w:rsidRPr="00F61C23">
        <w:rPr>
          <w:rFonts w:ascii="Angsana New" w:hAnsi="Angsana New"/>
          <w:sz w:val="30"/>
          <w:szCs w:val="30"/>
          <w:cs/>
        </w:rPr>
        <w:t xml:space="preserve">ีกำหนดชำระคืนเงินต้นทุกเดือน </w:t>
      </w:r>
      <w:r w:rsidRPr="00F61C23">
        <w:rPr>
          <w:rFonts w:ascii="Angsana New" w:hAnsi="Angsana New"/>
          <w:sz w:val="30"/>
          <w:szCs w:val="30"/>
          <w:cs/>
        </w:rPr>
        <w:t>กลุ่มบริษัทได้ทำสัญญาแลกเปลี่ยนอัตราดอกเบี้ยกับธนาคารแห่งหนึ่งเพื่อป้องกันความเสี่ยงส่วนหนึ่งจากอัตราดอกเบี้ยดังกล่าวข้างต้น ตามที่กล่าวไว้ในหมายเหตุประกอบงบการเงินข้อ</w:t>
      </w:r>
      <w:r w:rsidR="001D1116" w:rsidRPr="00F61C23">
        <w:rPr>
          <w:rFonts w:ascii="Angsana New" w:hAnsi="Angsana New"/>
          <w:sz w:val="30"/>
          <w:szCs w:val="30"/>
          <w:cs/>
        </w:rPr>
        <w:t xml:space="preserve"> </w:t>
      </w:r>
      <w:r w:rsidR="00A453AA" w:rsidRPr="00F61C23">
        <w:rPr>
          <w:rFonts w:ascii="Angsana New" w:hAnsi="Angsana New"/>
          <w:sz w:val="30"/>
          <w:szCs w:val="30"/>
        </w:rPr>
        <w:t>3</w:t>
      </w:r>
      <w:r w:rsidR="00460FB0">
        <w:rPr>
          <w:rFonts w:ascii="Angsana New" w:hAnsi="Angsana New"/>
          <w:sz w:val="30"/>
          <w:szCs w:val="30"/>
        </w:rPr>
        <w:t>0</w:t>
      </w:r>
      <w:r w:rsidR="001D1116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ภายใต้สัญญาแลกเปลี่ยนนี้ กลุ่มบริษัทมีภาระที่ต้องจ่ายและได้รับเงินต้นและดอกเบี้ยจากคู่สัญญาในอัตราและเงื่อนไขตามที่กำหนดไว้ในสัญญา สัญญานี้มีผลบังคับใช้จนถึงเดือนสิงหาคม</w:t>
      </w:r>
      <w:r w:rsidR="001D1116" w:rsidRPr="00F61C23">
        <w:rPr>
          <w:rFonts w:ascii="Angsana New" w:hAnsi="Angsana New"/>
          <w:sz w:val="30"/>
          <w:szCs w:val="30"/>
          <w:cs/>
        </w:rPr>
        <w:t xml:space="preserve"> </w:t>
      </w:r>
      <w:r w:rsidR="00A453AA" w:rsidRPr="00F61C23">
        <w:rPr>
          <w:rFonts w:ascii="Angsana New" w:hAnsi="Angsana New"/>
          <w:sz w:val="30"/>
          <w:szCs w:val="30"/>
        </w:rPr>
        <w:t>2565</w:t>
      </w:r>
      <w:r w:rsidR="001D1116" w:rsidRPr="00F61C23">
        <w:rPr>
          <w:rFonts w:ascii="Angsana New" w:hAnsi="Angsana New"/>
          <w:sz w:val="30"/>
          <w:szCs w:val="30"/>
          <w:cs/>
        </w:rPr>
        <w:t xml:space="preserve">  </w:t>
      </w:r>
    </w:p>
    <w:p w14:paraId="44BF67F3" w14:textId="58318648" w:rsidR="00B00433" w:rsidRPr="00F61C23" w:rsidRDefault="00B00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22DFC3DC" w14:textId="68706AF4" w:rsidR="0060546A" w:rsidRDefault="00F06A68" w:rsidP="00605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F06A68">
        <w:rPr>
          <w:rFonts w:ascii="Angsana New" w:hAnsi="Angsana New"/>
          <w:sz w:val="30"/>
          <w:szCs w:val="30"/>
          <w:cs/>
        </w:rPr>
        <w:t xml:space="preserve">ในปี </w:t>
      </w:r>
      <w:r w:rsidR="00A57583" w:rsidRPr="00A57583">
        <w:rPr>
          <w:rFonts w:ascii="Angsana New" w:hAnsi="Angsana New"/>
          <w:sz w:val="30"/>
          <w:szCs w:val="30"/>
        </w:rPr>
        <w:t>2563</w:t>
      </w:r>
      <w:r w:rsidRPr="00F06A68">
        <w:rPr>
          <w:rFonts w:ascii="Angsana New" w:hAnsi="Angsana New"/>
          <w:sz w:val="30"/>
          <w:szCs w:val="30"/>
          <w:cs/>
        </w:rPr>
        <w:t xml:space="preserve"> กลุ่มบริษัทและบริษัทได้รับอนุมัติการพักชำระเงินต้นสำหรับเงินกู้ยืมระยะยาวจากสถาบันการเงินสองแห่ง ตั้งแต่</w:t>
      </w:r>
      <w:r w:rsidR="0095298C" w:rsidRPr="00F06A68">
        <w:rPr>
          <w:rFonts w:ascii="Angsana New" w:hAnsi="Angsana New"/>
          <w:sz w:val="30"/>
          <w:szCs w:val="30"/>
          <w:cs/>
        </w:rPr>
        <w:t xml:space="preserve">งวดเดือนพฤษภาคม </w:t>
      </w:r>
      <w:r w:rsidR="0095298C" w:rsidRPr="00A57583">
        <w:rPr>
          <w:rFonts w:ascii="Angsana New" w:hAnsi="Angsana New"/>
          <w:sz w:val="30"/>
          <w:szCs w:val="30"/>
        </w:rPr>
        <w:t>2563</w:t>
      </w:r>
      <w:r w:rsidR="0095298C" w:rsidRPr="00F06A68">
        <w:rPr>
          <w:rFonts w:ascii="Angsana New" w:hAnsi="Angsana New"/>
          <w:sz w:val="30"/>
          <w:szCs w:val="30"/>
          <w:cs/>
        </w:rPr>
        <w:t xml:space="preserve"> ถึงเดือนเมษายน </w:t>
      </w:r>
      <w:r w:rsidR="0095298C" w:rsidRPr="00A57583">
        <w:rPr>
          <w:rFonts w:ascii="Angsana New" w:hAnsi="Angsana New"/>
          <w:sz w:val="30"/>
          <w:szCs w:val="30"/>
        </w:rPr>
        <w:t>256</w:t>
      </w:r>
      <w:r w:rsidR="0095298C" w:rsidRPr="00A36556">
        <w:rPr>
          <w:rFonts w:ascii="Angsana New" w:hAnsi="Angsana New"/>
          <w:sz w:val="30"/>
          <w:szCs w:val="30"/>
        </w:rPr>
        <w:t>4</w:t>
      </w:r>
      <w:r w:rsidR="0095298C" w:rsidRPr="00F06A68">
        <w:rPr>
          <w:rFonts w:ascii="Angsana New" w:hAnsi="Angsana New"/>
          <w:sz w:val="30"/>
          <w:szCs w:val="30"/>
          <w:cs/>
        </w:rPr>
        <w:t xml:space="preserve"> </w:t>
      </w:r>
      <w:r w:rsidR="0095298C">
        <w:rPr>
          <w:rFonts w:ascii="Angsana New" w:hAnsi="Angsana New" w:hint="cs"/>
          <w:sz w:val="30"/>
          <w:szCs w:val="30"/>
          <w:cs/>
        </w:rPr>
        <w:t>และงวด</w:t>
      </w:r>
      <w:r w:rsidRPr="00F06A68">
        <w:rPr>
          <w:rFonts w:ascii="Angsana New" w:hAnsi="Angsana New"/>
          <w:sz w:val="30"/>
          <w:szCs w:val="30"/>
          <w:cs/>
        </w:rPr>
        <w:t xml:space="preserve">เดือนกรกฎาคม </w:t>
      </w:r>
      <w:r w:rsidR="00A57583" w:rsidRPr="00A57583">
        <w:rPr>
          <w:rFonts w:ascii="Angsana New" w:hAnsi="Angsana New"/>
          <w:sz w:val="30"/>
          <w:szCs w:val="30"/>
        </w:rPr>
        <w:t>2563</w:t>
      </w:r>
      <w:r w:rsidRPr="00F06A68">
        <w:rPr>
          <w:rFonts w:ascii="Angsana New" w:hAnsi="Angsana New"/>
          <w:sz w:val="30"/>
          <w:szCs w:val="30"/>
          <w:cs/>
        </w:rPr>
        <w:t xml:space="preserve"> ถึงเดือนมิถุนายน</w:t>
      </w:r>
      <w:r w:rsidR="000467A0">
        <w:rPr>
          <w:rFonts w:ascii="Angsana New" w:hAnsi="Angsana New" w:hint="cs"/>
          <w:sz w:val="30"/>
          <w:szCs w:val="30"/>
          <w:cs/>
        </w:rPr>
        <w:t xml:space="preserve"> </w:t>
      </w:r>
      <w:r w:rsidR="000467A0">
        <w:rPr>
          <w:rFonts w:ascii="Angsana New" w:hAnsi="Angsana New"/>
          <w:sz w:val="30"/>
          <w:szCs w:val="30"/>
        </w:rPr>
        <w:t>2564</w:t>
      </w:r>
      <w:r w:rsidRPr="00F06A68">
        <w:rPr>
          <w:rFonts w:ascii="Angsana New" w:hAnsi="Angsana New"/>
          <w:sz w:val="30"/>
          <w:szCs w:val="30"/>
          <w:cs/>
        </w:rPr>
        <w:t>ตามลำดับ</w:t>
      </w:r>
    </w:p>
    <w:p w14:paraId="4C12F98F" w14:textId="77777777" w:rsidR="00F06A68" w:rsidRPr="00F61C23" w:rsidRDefault="00F06A68" w:rsidP="00605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0CC4D326" w14:textId="5EA5905C" w:rsidR="00611A93" w:rsidRPr="00F61C23" w:rsidRDefault="00611A93" w:rsidP="00F06A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F61C23">
        <w:rPr>
          <w:rFonts w:ascii="Angsana New" w:hAnsi="Angsana New"/>
          <w:i/>
          <w:iCs/>
          <w:spacing w:val="-4"/>
          <w:sz w:val="30"/>
          <w:szCs w:val="30"/>
          <w:cs/>
        </w:rPr>
        <w:t>วงเงินสินเชื่อ</w:t>
      </w:r>
    </w:p>
    <w:p w14:paraId="75E50742" w14:textId="7CF4FB4E" w:rsidR="00611A93" w:rsidRPr="00F61C23" w:rsidRDefault="00611A93" w:rsidP="00611A93">
      <w:pPr>
        <w:autoSpaceDE w:val="0"/>
        <w:autoSpaceDN w:val="0"/>
        <w:spacing w:line="240" w:lineRule="auto"/>
        <w:ind w:left="450" w:firstLine="576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A0A1816" w14:textId="2F8CCAF2" w:rsidR="006B6F9B" w:rsidRPr="00F61C23" w:rsidRDefault="006B6F9B" w:rsidP="00F06A68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460FB0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A453AA" w:rsidRPr="00460FB0">
        <w:rPr>
          <w:rFonts w:ascii="Angsana New" w:hAnsi="Angsana New"/>
          <w:spacing w:val="-4"/>
          <w:sz w:val="30"/>
          <w:szCs w:val="30"/>
        </w:rPr>
        <w:t>31</w:t>
      </w:r>
      <w:r w:rsidRPr="00460FB0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A453AA" w:rsidRPr="00460FB0">
        <w:rPr>
          <w:rFonts w:ascii="Angsana New" w:hAnsi="Angsana New"/>
          <w:spacing w:val="-4"/>
          <w:sz w:val="30"/>
          <w:szCs w:val="30"/>
        </w:rPr>
        <w:t>2563</w:t>
      </w:r>
      <w:r w:rsidRPr="00460FB0">
        <w:rPr>
          <w:rFonts w:ascii="Angsana New" w:hAnsi="Angsana New"/>
          <w:spacing w:val="-4"/>
          <w:sz w:val="30"/>
          <w:szCs w:val="30"/>
          <w:cs/>
        </w:rPr>
        <w:t xml:space="preserve"> กลุ่มบริษัท</w:t>
      </w:r>
      <w:r w:rsidR="00675B93">
        <w:rPr>
          <w:rFonts w:ascii="Angsana New" w:hAnsi="Angsana New" w:hint="cs"/>
          <w:spacing w:val="-4"/>
          <w:sz w:val="30"/>
          <w:szCs w:val="30"/>
          <w:cs/>
        </w:rPr>
        <w:t>และบริษัท</w:t>
      </w:r>
      <w:r w:rsidRPr="00460FB0">
        <w:rPr>
          <w:rFonts w:ascii="Angsana New" w:hAnsi="Angsana New"/>
          <w:spacing w:val="-4"/>
          <w:sz w:val="30"/>
          <w:szCs w:val="30"/>
          <w:cs/>
        </w:rPr>
        <w:t xml:space="preserve">มีวงเงินสินเชื่อที่ยังไม่ได้เบิกใช้เป็นจำนวนเงิน </w:t>
      </w:r>
      <w:r w:rsidR="00DC3536" w:rsidRPr="00460FB0">
        <w:rPr>
          <w:rFonts w:ascii="Angsana New" w:hAnsi="Angsana New"/>
          <w:spacing w:val="-4"/>
          <w:sz w:val="30"/>
          <w:szCs w:val="30"/>
        </w:rPr>
        <w:t>1,147.55</w:t>
      </w:r>
      <w:r w:rsidR="004661FF" w:rsidRPr="00460FB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460FB0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675B93">
        <w:rPr>
          <w:rFonts w:ascii="Angsana New" w:hAnsi="Angsana New" w:hint="cs"/>
          <w:spacing w:val="-4"/>
          <w:sz w:val="30"/>
          <w:szCs w:val="30"/>
          <w:cs/>
        </w:rPr>
        <w:t xml:space="preserve"> และ </w:t>
      </w:r>
      <w:r w:rsidR="00675B93">
        <w:rPr>
          <w:rFonts w:ascii="Angsana New" w:hAnsi="Angsana New"/>
          <w:spacing w:val="-4"/>
          <w:sz w:val="30"/>
          <w:szCs w:val="30"/>
        </w:rPr>
        <w:t xml:space="preserve">1,131.55 </w:t>
      </w:r>
      <w:r w:rsidR="00675B93">
        <w:rPr>
          <w:rFonts w:ascii="Angsana New" w:hAnsi="Angsana New" w:hint="cs"/>
          <w:spacing w:val="-4"/>
          <w:sz w:val="30"/>
          <w:szCs w:val="30"/>
          <w:cs/>
        </w:rPr>
        <w:t>ล้านบาท ตามลำดับ</w:t>
      </w:r>
      <w:r w:rsidRPr="00F06A68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A453AA" w:rsidRPr="00F61C23">
        <w:rPr>
          <w:rFonts w:ascii="Angsana New" w:hAnsi="Angsana New"/>
          <w:i/>
          <w:iCs/>
          <w:spacing w:val="-4"/>
          <w:sz w:val="30"/>
          <w:szCs w:val="30"/>
        </w:rPr>
        <w:t>2562</w:t>
      </w:r>
      <w:r w:rsidRPr="00F61C23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Pr="00F61C23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จำนวน </w:t>
      </w:r>
      <w:r w:rsidR="00A453AA" w:rsidRPr="00F61C23">
        <w:rPr>
          <w:rFonts w:ascii="Angsana New" w:hAnsi="Angsana New"/>
          <w:i/>
          <w:iCs/>
          <w:spacing w:val="-4"/>
          <w:sz w:val="30"/>
          <w:szCs w:val="30"/>
        </w:rPr>
        <w:t>2</w:t>
      </w:r>
      <w:r w:rsidRPr="00F61C23">
        <w:rPr>
          <w:rFonts w:ascii="Angsana New" w:hAnsi="Angsana New"/>
          <w:i/>
          <w:iCs/>
          <w:spacing w:val="-4"/>
          <w:sz w:val="30"/>
          <w:szCs w:val="30"/>
        </w:rPr>
        <w:t>,</w:t>
      </w:r>
      <w:r w:rsidR="00A453AA" w:rsidRPr="00F61C23">
        <w:rPr>
          <w:rFonts w:ascii="Angsana New" w:hAnsi="Angsana New"/>
          <w:i/>
          <w:iCs/>
          <w:spacing w:val="-4"/>
          <w:sz w:val="30"/>
          <w:szCs w:val="30"/>
        </w:rPr>
        <w:t>204</w:t>
      </w:r>
      <w:r w:rsidRPr="00F61C23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A453AA" w:rsidRPr="00F61C23">
        <w:rPr>
          <w:rFonts w:ascii="Angsana New" w:hAnsi="Angsana New"/>
          <w:i/>
          <w:iCs/>
          <w:spacing w:val="-4"/>
          <w:sz w:val="30"/>
          <w:szCs w:val="30"/>
        </w:rPr>
        <w:t>12</w:t>
      </w:r>
      <w:r w:rsidRPr="00F61C23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ล้านบาท</w:t>
      </w:r>
      <w:r w:rsidR="00675B93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และ </w:t>
      </w:r>
      <w:r w:rsidR="00675B93">
        <w:rPr>
          <w:rFonts w:ascii="Angsana New" w:hAnsi="Angsana New"/>
          <w:i/>
          <w:iCs/>
          <w:spacing w:val="-4"/>
          <w:sz w:val="30"/>
          <w:szCs w:val="30"/>
        </w:rPr>
        <w:t xml:space="preserve">1,998.94 </w:t>
      </w:r>
      <w:r w:rsidR="00675B93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 ตามลำดับ</w:t>
      </w:r>
      <w:r w:rsidRPr="00F61C23">
        <w:rPr>
          <w:rFonts w:ascii="Angsana New" w:hAnsi="Angsana New"/>
          <w:i/>
          <w:iCs/>
          <w:spacing w:val="-4"/>
          <w:sz w:val="30"/>
          <w:szCs w:val="30"/>
          <w:cs/>
        </w:rPr>
        <w:t>)</w:t>
      </w:r>
    </w:p>
    <w:p w14:paraId="5D59D340" w14:textId="685ED676" w:rsidR="00D1177E" w:rsidRDefault="00D11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cs/>
        </w:rPr>
      </w:pPr>
      <w:r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37A09B5E" w14:textId="77777777" w:rsidR="00040512" w:rsidRPr="00F61C23" w:rsidRDefault="00040512" w:rsidP="00C46C24">
      <w:pPr>
        <w:autoSpaceDE w:val="0"/>
        <w:autoSpaceDN w:val="0"/>
        <w:spacing w:line="240" w:lineRule="auto"/>
        <w:ind w:left="45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61C23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หนี้สินตามสัญญาเช่าการเงิน</w:t>
      </w:r>
    </w:p>
    <w:p w14:paraId="5E129880" w14:textId="77777777" w:rsidR="00CB1EA9" w:rsidRPr="00F61C23" w:rsidRDefault="00CB1EA9" w:rsidP="00E64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72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246"/>
        <w:gridCol w:w="1152"/>
        <w:gridCol w:w="261"/>
        <w:gridCol w:w="839"/>
        <w:gridCol w:w="270"/>
        <w:gridCol w:w="1050"/>
        <w:gridCol w:w="29"/>
        <w:gridCol w:w="241"/>
        <w:gridCol w:w="29"/>
        <w:gridCol w:w="1008"/>
        <w:gridCol w:w="29"/>
        <w:gridCol w:w="241"/>
        <w:gridCol w:w="29"/>
        <w:gridCol w:w="944"/>
        <w:gridCol w:w="269"/>
        <w:gridCol w:w="8"/>
        <w:gridCol w:w="1077"/>
      </w:tblGrid>
      <w:tr w:rsidR="00040512" w:rsidRPr="00F61C23" w14:paraId="66F5FD0E" w14:textId="77777777" w:rsidTr="006B6F9B">
        <w:trPr>
          <w:tblHeader/>
        </w:trPr>
        <w:tc>
          <w:tcPr>
            <w:tcW w:w="2246" w:type="dxa"/>
          </w:tcPr>
          <w:p w14:paraId="0A713FBE" w14:textId="77777777" w:rsidR="00040512" w:rsidRPr="00F61C23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6" w:type="dxa"/>
            <w:gridSpan w:val="16"/>
          </w:tcPr>
          <w:p w14:paraId="35A71C50" w14:textId="77777777" w:rsidR="00040512" w:rsidRPr="00F61C23" w:rsidRDefault="00040512" w:rsidP="00395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040512" w:rsidRPr="00F61C23" w14:paraId="6A17E628" w14:textId="77777777" w:rsidTr="006B6F9B">
        <w:trPr>
          <w:tblHeader/>
        </w:trPr>
        <w:tc>
          <w:tcPr>
            <w:tcW w:w="2246" w:type="dxa"/>
          </w:tcPr>
          <w:p w14:paraId="05F9F3AE" w14:textId="77777777" w:rsidR="00040512" w:rsidRPr="00F61C23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61061BC6" w14:textId="2D280066" w:rsidR="00040512" w:rsidRPr="00F61C23" w:rsidRDefault="00A453AA" w:rsidP="00F63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264524C" w14:textId="77777777" w:rsidR="00040512" w:rsidRPr="00F61C23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605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1DB5FF82" w14:textId="7110CC22" w:rsidR="00040512" w:rsidRPr="00F61C23" w:rsidRDefault="00A453AA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040512" w:rsidRPr="00F61C23" w14:paraId="31B8CC95" w14:textId="77777777" w:rsidTr="006B6F9B">
        <w:trPr>
          <w:tblHeader/>
        </w:trPr>
        <w:tc>
          <w:tcPr>
            <w:tcW w:w="2246" w:type="dxa"/>
            <w:shd w:val="clear" w:color="auto" w:fill="auto"/>
          </w:tcPr>
          <w:p w14:paraId="31E574C2" w14:textId="77777777" w:rsidR="00040512" w:rsidRPr="00F61C23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0367B78" w14:textId="0F14EC25" w:rsidR="00040512" w:rsidRPr="00F61C23" w:rsidRDefault="00040512" w:rsidP="00F6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จำนวนเงินขั้นต่ำที่ต้องจ่าย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52B9A63" w14:textId="77777777" w:rsidR="00040512" w:rsidRPr="00F61C23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4CEA21C" w14:textId="77777777" w:rsidR="00040512" w:rsidRPr="00F61C23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2DACFF" w14:textId="77777777" w:rsidR="00040512" w:rsidRPr="00F61C23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152552E" w14:textId="77777777" w:rsidR="00040512" w:rsidRPr="00F61C23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6E9A956F" w14:textId="77777777" w:rsidR="00040512" w:rsidRPr="00F61C23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9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B63A75B" w14:textId="77777777" w:rsidR="00040512" w:rsidRPr="00F61C23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  <w:gridSpan w:val="2"/>
            <w:shd w:val="clear" w:color="auto" w:fill="auto"/>
            <w:vAlign w:val="bottom"/>
          </w:tcPr>
          <w:p w14:paraId="7918146A" w14:textId="6ACF4160" w:rsidR="00040512" w:rsidRPr="00F61C23" w:rsidRDefault="00040512" w:rsidP="00C9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33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จำนวนเงินขั้นต่ำที่ต้องจ่าย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BD415DA" w14:textId="77777777" w:rsidR="00040512" w:rsidRPr="00F61C23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3" w:type="dxa"/>
            <w:gridSpan w:val="2"/>
            <w:shd w:val="clear" w:color="auto" w:fill="auto"/>
            <w:vAlign w:val="bottom"/>
          </w:tcPr>
          <w:p w14:paraId="0257230B" w14:textId="77777777" w:rsidR="00040512" w:rsidRPr="00F61C23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3E7FE1D" w14:textId="77777777" w:rsidR="00040512" w:rsidRPr="00F61C23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bottom"/>
          </w:tcPr>
          <w:p w14:paraId="560C8351" w14:textId="77777777" w:rsidR="00040512" w:rsidRPr="00F61C23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391690AB" w14:textId="77777777" w:rsidR="00040512" w:rsidRPr="00F61C23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040512" w:rsidRPr="00F61C23" w14:paraId="1DC25481" w14:textId="77777777" w:rsidTr="006B6F9B">
        <w:trPr>
          <w:tblHeader/>
        </w:trPr>
        <w:tc>
          <w:tcPr>
            <w:tcW w:w="2246" w:type="dxa"/>
          </w:tcPr>
          <w:p w14:paraId="198D4F84" w14:textId="77777777" w:rsidR="00040512" w:rsidRPr="00F61C23" w:rsidRDefault="00040512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6" w:type="dxa"/>
            <w:gridSpan w:val="16"/>
          </w:tcPr>
          <w:p w14:paraId="5D303732" w14:textId="77777777" w:rsidR="00040512" w:rsidRPr="00F61C23" w:rsidRDefault="00040512" w:rsidP="00F77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61C2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="00F7731F" w:rsidRPr="00F61C2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</w:t>
            </w:r>
            <w:r w:rsidRPr="00F61C2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B80B55" w:rsidRPr="00F61C23" w14:paraId="70975B37" w14:textId="77777777" w:rsidTr="006B6F9B">
        <w:trPr>
          <w:tblHeader/>
        </w:trPr>
        <w:tc>
          <w:tcPr>
            <w:tcW w:w="2246" w:type="dxa"/>
          </w:tcPr>
          <w:p w14:paraId="4220E023" w14:textId="4DC24057" w:rsidR="00B80B55" w:rsidRPr="00F61C23" w:rsidRDefault="00B80B55" w:rsidP="00040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ระยะเวลาที่จะครบกำหนด</w:t>
            </w:r>
          </w:p>
        </w:tc>
        <w:tc>
          <w:tcPr>
            <w:tcW w:w="7476" w:type="dxa"/>
            <w:gridSpan w:val="16"/>
          </w:tcPr>
          <w:p w14:paraId="024372CA" w14:textId="77777777" w:rsidR="00B80B55" w:rsidRPr="00F61C23" w:rsidRDefault="00B80B55" w:rsidP="00F77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6B6F9B" w:rsidRPr="00F61C23" w14:paraId="223F6441" w14:textId="77777777" w:rsidTr="006B6F9B">
        <w:tc>
          <w:tcPr>
            <w:tcW w:w="2246" w:type="dxa"/>
          </w:tcPr>
          <w:p w14:paraId="43309C73" w14:textId="2C743441" w:rsidR="006B6F9B" w:rsidRPr="00F61C23" w:rsidRDefault="006B6F9B" w:rsidP="006B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="00A453AA" w:rsidRPr="00F61C23">
              <w:rPr>
                <w:rFonts w:ascii="Angsana New" w:hAnsi="Angsana New"/>
                <w:sz w:val="28"/>
                <w:szCs w:val="28"/>
              </w:rPr>
              <w:t>1</w:t>
            </w: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2" w:type="dxa"/>
            <w:shd w:val="clear" w:color="auto" w:fill="auto"/>
          </w:tcPr>
          <w:p w14:paraId="739AE6AC" w14:textId="24F57A82" w:rsidR="006B6F9B" w:rsidRPr="00F61C23" w:rsidRDefault="003C51F4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30,</w:t>
            </w:r>
            <w:r w:rsidR="00DC3536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97</w:t>
            </w:r>
            <w:r w:rsidR="00D61AEA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61" w:type="dxa"/>
            <w:shd w:val="clear" w:color="auto" w:fill="auto"/>
          </w:tcPr>
          <w:p w14:paraId="18904CE6" w14:textId="77777777" w:rsidR="006B6F9B" w:rsidRPr="00F61C23" w:rsidRDefault="006B6F9B" w:rsidP="006B6F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39" w:type="dxa"/>
            <w:shd w:val="clear" w:color="auto" w:fill="auto"/>
          </w:tcPr>
          <w:p w14:paraId="0064D64F" w14:textId="060D61F1" w:rsidR="006B6F9B" w:rsidRPr="00F61C23" w:rsidRDefault="003C51F4" w:rsidP="006B6F9B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(2,</w:t>
            </w:r>
            <w:r w:rsidR="00DC3536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79</w:t>
            </w:r>
            <w:r w:rsidR="00D61AEA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77E37FE" w14:textId="77777777" w:rsidR="006B6F9B" w:rsidRPr="00F61C23" w:rsidRDefault="006B6F9B" w:rsidP="006B6F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526E2735" w14:textId="0CC9894B" w:rsidR="006B6F9B" w:rsidRPr="00F61C23" w:rsidRDefault="003C51F4" w:rsidP="006B6F9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28,1</w:t>
            </w:r>
            <w:r w:rsidR="00DC3536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95156A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6E307DA" w14:textId="77777777" w:rsidR="006B6F9B" w:rsidRPr="00F61C23" w:rsidRDefault="006B6F9B" w:rsidP="006B6F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37" w:type="dxa"/>
            <w:gridSpan w:val="2"/>
            <w:shd w:val="clear" w:color="auto" w:fill="auto"/>
          </w:tcPr>
          <w:p w14:paraId="5AF76CF9" w14:textId="08CC7C6D" w:rsidR="006B6F9B" w:rsidRPr="00F61C23" w:rsidRDefault="00A453AA" w:rsidP="006B6F9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74</w:t>
            </w:r>
            <w:r w:rsidR="006B6F9B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167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11C7521" w14:textId="77777777" w:rsidR="006B6F9B" w:rsidRPr="00F61C23" w:rsidRDefault="006B6F9B" w:rsidP="006B6F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44" w:type="dxa"/>
            <w:shd w:val="clear" w:color="auto" w:fill="auto"/>
          </w:tcPr>
          <w:p w14:paraId="25D0E0E6" w14:textId="7AB5FE97" w:rsidR="006B6F9B" w:rsidRPr="00F61C23" w:rsidRDefault="006B6F9B">
            <w:pPr>
              <w:pStyle w:val="acctfourfigures"/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453AA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A453AA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836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5950A33B" w14:textId="77777777" w:rsidR="006B6F9B" w:rsidRPr="00F61C23" w:rsidRDefault="006B6F9B" w:rsidP="006B6F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</w:tcPr>
          <w:p w14:paraId="728638D6" w14:textId="3F424BC7" w:rsidR="006B6F9B" w:rsidRPr="00F61C23" w:rsidRDefault="00A453AA" w:rsidP="006B6F9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69</w:t>
            </w:r>
            <w:r w:rsidR="006B6F9B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331</w:t>
            </w:r>
          </w:p>
        </w:tc>
      </w:tr>
      <w:tr w:rsidR="006B6F9B" w:rsidRPr="00F61C23" w14:paraId="26C453CD" w14:textId="77777777" w:rsidTr="006B6F9B">
        <w:tc>
          <w:tcPr>
            <w:tcW w:w="2246" w:type="dxa"/>
          </w:tcPr>
          <w:p w14:paraId="74F5C47D" w14:textId="5D530DE1" w:rsidR="006B6F9B" w:rsidRPr="00F61C23" w:rsidRDefault="00A453AA" w:rsidP="006B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1</w:t>
            </w:r>
            <w:r w:rsidR="006B6F9B" w:rsidRPr="00F61C2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B6F9B" w:rsidRPr="00F61C23">
              <w:rPr>
                <w:rFonts w:ascii="Angsana New" w:hAnsi="Angsana New"/>
                <w:sz w:val="28"/>
                <w:szCs w:val="28"/>
              </w:rPr>
              <w:t>-</w:t>
            </w:r>
            <w:r w:rsidR="006B6F9B" w:rsidRPr="00F61C2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61C23">
              <w:rPr>
                <w:rFonts w:ascii="Angsana New" w:hAnsi="Angsana New"/>
                <w:sz w:val="28"/>
                <w:szCs w:val="28"/>
              </w:rPr>
              <w:t>5</w:t>
            </w:r>
            <w:r w:rsidR="006B6F9B" w:rsidRPr="00F61C23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2" w:type="dxa"/>
            <w:shd w:val="clear" w:color="auto" w:fill="auto"/>
          </w:tcPr>
          <w:p w14:paraId="0C8C4B2C" w14:textId="2590B55B" w:rsidR="006B6F9B" w:rsidRPr="00F61C23" w:rsidRDefault="00DC3536" w:rsidP="006B6F9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50</w:t>
            </w:r>
            <w:r w:rsidR="003C51F4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008</w:t>
            </w:r>
          </w:p>
        </w:tc>
        <w:tc>
          <w:tcPr>
            <w:tcW w:w="261" w:type="dxa"/>
            <w:shd w:val="clear" w:color="auto" w:fill="auto"/>
          </w:tcPr>
          <w:p w14:paraId="7D2C904D" w14:textId="77777777" w:rsidR="006B6F9B" w:rsidRPr="00F61C23" w:rsidRDefault="006B6F9B" w:rsidP="006B6F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9" w:type="dxa"/>
            <w:shd w:val="clear" w:color="auto" w:fill="auto"/>
          </w:tcPr>
          <w:p w14:paraId="3CBA8FB9" w14:textId="3B8A2BC4" w:rsidR="006B6F9B" w:rsidRPr="00F61C23" w:rsidRDefault="003C51F4" w:rsidP="006B6F9B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(2,2</w:t>
            </w:r>
            <w:r w:rsidR="00DC3536" w:rsidRPr="00F61C23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C2871D0" w14:textId="77777777" w:rsidR="006B6F9B" w:rsidRPr="00F61C23" w:rsidRDefault="006B6F9B" w:rsidP="006B6F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5D18A316" w14:textId="15D5713F" w:rsidR="006B6F9B" w:rsidRPr="00F61C23" w:rsidRDefault="003C51F4" w:rsidP="006B6F9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47,778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5356CDE" w14:textId="77777777" w:rsidR="006B6F9B" w:rsidRPr="00F61C23" w:rsidRDefault="006B6F9B" w:rsidP="006B6F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  <w:gridSpan w:val="2"/>
            <w:shd w:val="clear" w:color="auto" w:fill="auto"/>
          </w:tcPr>
          <w:p w14:paraId="32187F27" w14:textId="2A9F89EB" w:rsidR="006B6F9B" w:rsidRPr="00F61C23" w:rsidRDefault="00A453AA" w:rsidP="006B6F9B">
            <w:pPr>
              <w:pStyle w:val="acctfourfigures"/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74</w:t>
            </w:r>
            <w:r w:rsidR="006B6F9B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172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0D2D4B4" w14:textId="77777777" w:rsidR="006B6F9B" w:rsidRPr="00F61C23" w:rsidRDefault="006B6F9B" w:rsidP="006B6F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4" w:type="dxa"/>
            <w:shd w:val="clear" w:color="auto" w:fill="auto"/>
          </w:tcPr>
          <w:p w14:paraId="5C2F7391" w14:textId="0A60D0D5" w:rsidR="006B6F9B" w:rsidRPr="00F61C23" w:rsidRDefault="006B6F9B" w:rsidP="00D944C2">
            <w:pPr>
              <w:pStyle w:val="acctfourfigures"/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A453AA" w:rsidRPr="00F61C23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A453AA" w:rsidRPr="00F61C23">
              <w:rPr>
                <w:rFonts w:ascii="Angsana New" w:hAnsi="Angsana New"/>
                <w:sz w:val="28"/>
                <w:szCs w:val="28"/>
                <w:lang w:val="en-US"/>
              </w:rPr>
              <w:t>788</w:t>
            </w: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237179A3" w14:textId="77777777" w:rsidR="006B6F9B" w:rsidRPr="00F61C23" w:rsidRDefault="006B6F9B" w:rsidP="006B6F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28516B0" w14:textId="1F1323B1" w:rsidR="006B6F9B" w:rsidRPr="00F61C23" w:rsidRDefault="00A453AA" w:rsidP="006B6F9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69</w:t>
            </w:r>
            <w:r w:rsidR="006B6F9B" w:rsidRPr="00F61C23">
              <w:rPr>
                <w:rFonts w:ascii="Angsana New" w:hAnsi="Angsana New"/>
                <w:sz w:val="28"/>
                <w:szCs w:val="28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384</w:t>
            </w:r>
          </w:p>
        </w:tc>
      </w:tr>
      <w:tr w:rsidR="006B6F9B" w:rsidRPr="00F61C23" w14:paraId="557D73BB" w14:textId="77777777" w:rsidTr="006B6F9B">
        <w:tc>
          <w:tcPr>
            <w:tcW w:w="2246" w:type="dxa"/>
          </w:tcPr>
          <w:p w14:paraId="3E69F63A" w14:textId="3C4CFA38" w:rsidR="006B6F9B" w:rsidRPr="00F61C23" w:rsidRDefault="006B6F9B" w:rsidP="006B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="00A453AA" w:rsidRPr="00F61C23">
              <w:rPr>
                <w:rFonts w:ascii="Angsana New" w:hAnsi="Angsana New"/>
                <w:sz w:val="28"/>
                <w:szCs w:val="28"/>
              </w:rPr>
              <w:t>5</w:t>
            </w: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C518D2A" w14:textId="0A6DB390" w:rsidR="006B6F9B" w:rsidRPr="00F61C23" w:rsidRDefault="003C51F4" w:rsidP="00D944C2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0FA17B40" w14:textId="77777777" w:rsidR="006B6F9B" w:rsidRPr="00F61C23" w:rsidRDefault="006B6F9B" w:rsidP="006B6F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</w:tcPr>
          <w:p w14:paraId="041B2324" w14:textId="2EC03BA8" w:rsidR="006B6F9B" w:rsidRPr="00F61C23" w:rsidRDefault="003C51F4" w:rsidP="00D944C2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1FDF4B" w14:textId="77777777" w:rsidR="006B6F9B" w:rsidRPr="00F61C23" w:rsidRDefault="006B6F9B" w:rsidP="006B6F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BF3668" w14:textId="38663BB4" w:rsidR="006B6F9B" w:rsidRPr="00F61C23" w:rsidRDefault="003C51F4" w:rsidP="00D944C2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F9703F5" w14:textId="77777777" w:rsidR="006B6F9B" w:rsidRPr="00F61C23" w:rsidRDefault="006B6F9B" w:rsidP="006B6F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3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14BE1D" w14:textId="3791D287" w:rsidR="006B6F9B" w:rsidRPr="00F61C23" w:rsidRDefault="00A453AA" w:rsidP="006B6F9B">
            <w:pPr>
              <w:pStyle w:val="acctfourfigures"/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6B6F9B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475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9CE49FB" w14:textId="77777777" w:rsidR="006B6F9B" w:rsidRPr="00F61C23" w:rsidRDefault="006B6F9B" w:rsidP="006B6F9B">
            <w:pPr>
              <w:pStyle w:val="acctfourfigures"/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44" w:type="dxa"/>
            <w:tcBorders>
              <w:bottom w:val="single" w:sz="4" w:space="0" w:color="auto"/>
            </w:tcBorders>
            <w:shd w:val="clear" w:color="auto" w:fill="auto"/>
          </w:tcPr>
          <w:p w14:paraId="42A6A44C" w14:textId="55DE1F58" w:rsidR="006B6F9B" w:rsidRPr="00F61C23" w:rsidRDefault="006B6F9B" w:rsidP="006B6F9B">
            <w:pPr>
              <w:pStyle w:val="acctfourfigures"/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(</w:t>
            </w:r>
            <w:r w:rsidR="00A453AA" w:rsidRPr="00F61C23">
              <w:rPr>
                <w:rFonts w:ascii="Angsana New" w:hAnsi="Angsana New"/>
                <w:sz w:val="28"/>
                <w:szCs w:val="28"/>
                <w:lang w:val="en-US"/>
              </w:rPr>
              <w:t>43</w:t>
            </w:r>
            <w:r w:rsidRPr="00F61C2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0DF9C8E9" w14:textId="77777777" w:rsidR="006B6F9B" w:rsidRPr="00F61C23" w:rsidRDefault="006B6F9B" w:rsidP="006B6F9B">
            <w:pPr>
              <w:pStyle w:val="acctfourfigures"/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270DBFA2" w14:textId="6E3C6D27" w:rsidR="006B6F9B" w:rsidRPr="00F61C23" w:rsidRDefault="00A453AA" w:rsidP="006B6F9B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6B6F9B" w:rsidRPr="00F61C23">
              <w:rPr>
                <w:rFonts w:ascii="Angsana New" w:hAnsi="Angsana New"/>
                <w:sz w:val="28"/>
                <w:szCs w:val="28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432</w:t>
            </w:r>
          </w:p>
        </w:tc>
      </w:tr>
      <w:tr w:rsidR="006B6F9B" w:rsidRPr="00F61C23" w14:paraId="77BF3ADF" w14:textId="77777777" w:rsidTr="006B6F9B">
        <w:tc>
          <w:tcPr>
            <w:tcW w:w="2246" w:type="dxa"/>
          </w:tcPr>
          <w:p w14:paraId="48CDAA85" w14:textId="77777777" w:rsidR="006B6F9B" w:rsidRPr="00F61C23" w:rsidRDefault="006B6F9B" w:rsidP="006B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138523" w14:textId="6EEB67E4" w:rsidR="006B6F9B" w:rsidRPr="00F61C23" w:rsidRDefault="003C51F4" w:rsidP="00D944C2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80,</w:t>
            </w:r>
            <w:r w:rsidR="00DC3536" w:rsidRPr="00F61C2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98</w:t>
            </w:r>
            <w:r w:rsidR="00D61AE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28E75ADF" w14:textId="77777777" w:rsidR="006B6F9B" w:rsidRPr="00F61C23" w:rsidRDefault="006B6F9B" w:rsidP="006B6F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95D79B" w14:textId="39F0FF99" w:rsidR="006B6F9B" w:rsidRPr="00F61C23" w:rsidRDefault="003C51F4" w:rsidP="006B6F9B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</w:t>
            </w:r>
            <w:r w:rsidR="00DC3536" w:rsidRPr="00F61C2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,0</w:t>
            </w:r>
            <w:r w:rsidR="00DC3536" w:rsidRPr="00F61C2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</w:t>
            </w:r>
            <w:r w:rsidR="00D61AE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7D30CB" w14:textId="77777777" w:rsidR="006B6F9B" w:rsidRPr="00F61C23" w:rsidRDefault="006B6F9B" w:rsidP="006B6F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C5D3A2" w14:textId="2CF26557" w:rsidR="006B6F9B" w:rsidRPr="00F61C23" w:rsidRDefault="003C51F4" w:rsidP="006B6F9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75,9</w:t>
            </w:r>
            <w:r w:rsidR="0095156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654B94E" w14:textId="77777777" w:rsidR="006B6F9B" w:rsidRPr="00F61C23" w:rsidRDefault="006B6F9B" w:rsidP="006B6F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55BBCF" w14:textId="407C05E8" w:rsidR="006B6F9B" w:rsidRPr="00F61C23" w:rsidRDefault="00A453AA" w:rsidP="006B6F9B">
            <w:pPr>
              <w:pStyle w:val="acctfourfigures"/>
              <w:spacing w:line="240" w:lineRule="atLeast"/>
              <w:ind w:left="-38" w:right="-7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150</w:t>
            </w:r>
            <w:r w:rsidR="006B6F9B" w:rsidRPr="00F61C2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814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31298D6" w14:textId="77777777" w:rsidR="006B6F9B" w:rsidRPr="00F61C23" w:rsidRDefault="006B6F9B" w:rsidP="006B6F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7E4321" w14:textId="62DB2537" w:rsidR="006B6F9B" w:rsidRPr="00F61C23" w:rsidRDefault="006B6F9B" w:rsidP="00D944C2">
            <w:pPr>
              <w:pStyle w:val="acctfourfigures"/>
              <w:spacing w:line="240" w:lineRule="atLeast"/>
              <w:ind w:right="-7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</w:t>
            </w:r>
            <w:r w:rsidR="00A453AA"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="00A453AA"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667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25E2065B" w14:textId="77777777" w:rsidR="006B6F9B" w:rsidRPr="00F61C23" w:rsidRDefault="006B6F9B" w:rsidP="006B6F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1AA1D4" w14:textId="10854899" w:rsidR="006B6F9B" w:rsidRPr="00F61C23" w:rsidRDefault="00A453AA" w:rsidP="006B6F9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141</w:t>
            </w:r>
            <w:r w:rsidR="006B6F9B" w:rsidRPr="00F61C2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147</w:t>
            </w:r>
          </w:p>
        </w:tc>
      </w:tr>
    </w:tbl>
    <w:p w14:paraId="7E427CC3" w14:textId="28902E2F" w:rsidR="00B00433" w:rsidRPr="00F61C23" w:rsidRDefault="00B00433" w:rsidP="0061378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81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250"/>
        <w:gridCol w:w="1151"/>
        <w:gridCol w:w="261"/>
        <w:gridCol w:w="927"/>
        <w:gridCol w:w="270"/>
        <w:gridCol w:w="1049"/>
        <w:gridCol w:w="29"/>
        <w:gridCol w:w="241"/>
        <w:gridCol w:w="29"/>
        <w:gridCol w:w="1007"/>
        <w:gridCol w:w="29"/>
        <w:gridCol w:w="241"/>
        <w:gridCol w:w="29"/>
        <w:gridCol w:w="945"/>
        <w:gridCol w:w="269"/>
        <w:gridCol w:w="8"/>
        <w:gridCol w:w="1069"/>
        <w:gridCol w:w="6"/>
      </w:tblGrid>
      <w:tr w:rsidR="0016714D" w:rsidRPr="00F61C23" w14:paraId="292B577B" w14:textId="77777777" w:rsidTr="003942DB">
        <w:trPr>
          <w:gridAfter w:val="1"/>
          <w:wAfter w:w="6" w:type="dxa"/>
          <w:tblHeader/>
        </w:trPr>
        <w:tc>
          <w:tcPr>
            <w:tcW w:w="2250" w:type="dxa"/>
          </w:tcPr>
          <w:p w14:paraId="77DFDCA8" w14:textId="77777777" w:rsidR="0016714D" w:rsidRPr="00F61C23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4" w:type="dxa"/>
            <w:gridSpan w:val="16"/>
          </w:tcPr>
          <w:p w14:paraId="62210E38" w14:textId="77777777" w:rsidR="0016714D" w:rsidRPr="00F61C23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714D" w:rsidRPr="00F61C23" w14:paraId="5317524A" w14:textId="77777777" w:rsidTr="00363020">
        <w:trPr>
          <w:gridAfter w:val="1"/>
          <w:wAfter w:w="6" w:type="dxa"/>
          <w:tblHeader/>
        </w:trPr>
        <w:tc>
          <w:tcPr>
            <w:tcW w:w="2250" w:type="dxa"/>
          </w:tcPr>
          <w:p w14:paraId="7EC7DB0D" w14:textId="77777777" w:rsidR="0016714D" w:rsidRPr="00F61C23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5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42B8BF7" w14:textId="503DB122" w:rsidR="0016714D" w:rsidRPr="00F61C23" w:rsidRDefault="00A453AA" w:rsidP="00B04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5A56184" w14:textId="77777777" w:rsidR="0016714D" w:rsidRPr="00F61C23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626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549AD62D" w14:textId="005EB36A" w:rsidR="0016714D" w:rsidRPr="00F61C23" w:rsidRDefault="00A453AA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6714D" w:rsidRPr="00F61C23" w14:paraId="60F9FE89" w14:textId="77777777" w:rsidTr="00363020">
        <w:trPr>
          <w:tblHeader/>
        </w:trPr>
        <w:tc>
          <w:tcPr>
            <w:tcW w:w="2250" w:type="dxa"/>
            <w:shd w:val="clear" w:color="auto" w:fill="auto"/>
          </w:tcPr>
          <w:p w14:paraId="40BCC7D6" w14:textId="77777777" w:rsidR="0016714D" w:rsidRPr="00F61C23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F071FFE" w14:textId="0E7ED4D5" w:rsidR="0016714D" w:rsidRPr="00F61C23" w:rsidRDefault="0016714D" w:rsidP="000A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จำนวนเงินขั้นต่ำที่ต้องจ่าย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5F633CB2" w14:textId="77777777" w:rsidR="0016714D" w:rsidRPr="00F61C23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D1C684E" w14:textId="77777777" w:rsidR="0016714D" w:rsidRPr="00F61C23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DA6AE7" w14:textId="77777777" w:rsidR="0016714D" w:rsidRPr="00F61C23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6743EF6A" w14:textId="77777777" w:rsidR="0016714D" w:rsidRPr="00F61C23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3444AAFF" w14:textId="77777777" w:rsidR="0016714D" w:rsidRPr="00F61C23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9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960CB48" w14:textId="77777777" w:rsidR="0016714D" w:rsidRPr="00F61C23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14:paraId="21637069" w14:textId="531381BF" w:rsidR="0016714D" w:rsidRPr="00F61C23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33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จำนวนเงินขั้นต่ำที่ต้องจ่าย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EDC2B28" w14:textId="77777777" w:rsidR="0016714D" w:rsidRPr="00F61C23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4" w:type="dxa"/>
            <w:gridSpan w:val="2"/>
            <w:shd w:val="clear" w:color="auto" w:fill="auto"/>
            <w:vAlign w:val="bottom"/>
          </w:tcPr>
          <w:p w14:paraId="5F709484" w14:textId="77777777" w:rsidR="0016714D" w:rsidRPr="00F61C23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CFE76DF" w14:textId="77777777" w:rsidR="0016714D" w:rsidRPr="00F61C23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  <w:gridSpan w:val="3"/>
            <w:shd w:val="clear" w:color="auto" w:fill="auto"/>
            <w:vAlign w:val="bottom"/>
          </w:tcPr>
          <w:p w14:paraId="492350EE" w14:textId="77777777" w:rsidR="0016714D" w:rsidRPr="00F61C23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6AE4A77B" w14:textId="77777777" w:rsidR="0016714D" w:rsidRPr="00F61C23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16714D" w:rsidRPr="00F61C23" w14:paraId="42208EF5" w14:textId="77777777" w:rsidTr="003942DB">
        <w:trPr>
          <w:gridAfter w:val="1"/>
          <w:wAfter w:w="6" w:type="dxa"/>
          <w:tblHeader/>
        </w:trPr>
        <w:tc>
          <w:tcPr>
            <w:tcW w:w="2250" w:type="dxa"/>
          </w:tcPr>
          <w:p w14:paraId="71A6BA7D" w14:textId="77777777" w:rsidR="0016714D" w:rsidRPr="00F61C23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54" w:type="dxa"/>
            <w:gridSpan w:val="16"/>
          </w:tcPr>
          <w:p w14:paraId="244D3CC1" w14:textId="77777777" w:rsidR="0016714D" w:rsidRPr="00F61C23" w:rsidRDefault="0016714D" w:rsidP="004B1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61C2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942DB" w:rsidRPr="00F61C23" w14:paraId="232903E8" w14:textId="77777777" w:rsidTr="003942DB">
        <w:trPr>
          <w:gridAfter w:val="1"/>
          <w:wAfter w:w="6" w:type="dxa"/>
          <w:tblHeader/>
        </w:trPr>
        <w:tc>
          <w:tcPr>
            <w:tcW w:w="2250" w:type="dxa"/>
          </w:tcPr>
          <w:p w14:paraId="1E6A6A23" w14:textId="5E22C998" w:rsidR="003942DB" w:rsidRPr="00F61C23" w:rsidRDefault="003942DB" w:rsidP="00394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61C2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ระยะเวลาที่จะครบกำหนด</w:t>
            </w:r>
          </w:p>
        </w:tc>
        <w:tc>
          <w:tcPr>
            <w:tcW w:w="7554" w:type="dxa"/>
            <w:gridSpan w:val="16"/>
          </w:tcPr>
          <w:p w14:paraId="737679BC" w14:textId="77777777" w:rsidR="003942DB" w:rsidRPr="00F61C23" w:rsidRDefault="003942DB" w:rsidP="00394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6B6F9B" w:rsidRPr="00F61C23" w14:paraId="569C6EEE" w14:textId="77777777" w:rsidTr="00363020">
        <w:tc>
          <w:tcPr>
            <w:tcW w:w="2250" w:type="dxa"/>
          </w:tcPr>
          <w:p w14:paraId="7619147C" w14:textId="4C1598B6" w:rsidR="006B6F9B" w:rsidRPr="00F61C23" w:rsidRDefault="006B6F9B" w:rsidP="006B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="00A453AA" w:rsidRPr="00F61C23">
              <w:rPr>
                <w:rFonts w:ascii="Angsana New" w:hAnsi="Angsana New"/>
                <w:sz w:val="28"/>
                <w:szCs w:val="28"/>
              </w:rPr>
              <w:t>1</w:t>
            </w: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1" w:type="dxa"/>
            <w:shd w:val="clear" w:color="auto" w:fill="auto"/>
          </w:tcPr>
          <w:p w14:paraId="4B062D54" w14:textId="76B33DD1" w:rsidR="006B6F9B" w:rsidRPr="00F61C23" w:rsidRDefault="003C51F4" w:rsidP="006B6F9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8,</w:t>
            </w:r>
            <w:r w:rsidR="00235744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44</w:t>
            </w:r>
            <w:r w:rsidR="00790ABB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61" w:type="dxa"/>
            <w:shd w:val="clear" w:color="auto" w:fill="auto"/>
          </w:tcPr>
          <w:p w14:paraId="4705DC03" w14:textId="77777777" w:rsidR="006B6F9B" w:rsidRPr="00F61C23" w:rsidRDefault="006B6F9B" w:rsidP="006B6F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27" w:type="dxa"/>
            <w:shd w:val="clear" w:color="auto" w:fill="auto"/>
          </w:tcPr>
          <w:p w14:paraId="2369D31A" w14:textId="398FC3E2" w:rsidR="006B6F9B" w:rsidRPr="00F61C23" w:rsidRDefault="003C51F4" w:rsidP="006B6F9B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235744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573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DD444DE" w14:textId="77777777" w:rsidR="006B6F9B" w:rsidRPr="00F61C23" w:rsidRDefault="006B6F9B" w:rsidP="006B6F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14:paraId="3FE745F4" w14:textId="3160963F" w:rsidR="006B6F9B" w:rsidRPr="00F61C23" w:rsidRDefault="003C51F4" w:rsidP="006B6F9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7,873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6738898" w14:textId="77777777" w:rsidR="006B6F9B" w:rsidRPr="00F61C23" w:rsidRDefault="006B6F9B" w:rsidP="006B6F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36" w:type="dxa"/>
            <w:gridSpan w:val="2"/>
            <w:shd w:val="clear" w:color="auto" w:fill="auto"/>
          </w:tcPr>
          <w:p w14:paraId="3291B251" w14:textId="36669B91" w:rsidR="006B6F9B" w:rsidRPr="00F61C23" w:rsidRDefault="00A453AA" w:rsidP="006B6F9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51</w:t>
            </w:r>
            <w:r w:rsidR="006B6F9B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633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A72907D" w14:textId="77777777" w:rsidR="006B6F9B" w:rsidRPr="00F61C23" w:rsidRDefault="006B6F9B" w:rsidP="006B6F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45" w:type="dxa"/>
            <w:shd w:val="clear" w:color="auto" w:fill="auto"/>
          </w:tcPr>
          <w:p w14:paraId="6B755680" w14:textId="1186C5DD" w:rsidR="006B6F9B" w:rsidRPr="00F61C23" w:rsidRDefault="006B6F9B" w:rsidP="006B6F9B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453AA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A453AA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745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0F84624A" w14:textId="77777777" w:rsidR="006B6F9B" w:rsidRPr="00F61C23" w:rsidRDefault="006B6F9B" w:rsidP="006B6F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75" w:type="dxa"/>
            <w:gridSpan w:val="2"/>
          </w:tcPr>
          <w:p w14:paraId="071F4B67" w14:textId="4404D70F" w:rsidR="006B6F9B" w:rsidRPr="00F61C23" w:rsidRDefault="00A453AA" w:rsidP="006B6F9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49</w:t>
            </w:r>
            <w:r w:rsidR="006B6F9B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888</w:t>
            </w:r>
          </w:p>
        </w:tc>
      </w:tr>
      <w:tr w:rsidR="006B6F9B" w:rsidRPr="00F61C23" w14:paraId="55016397" w14:textId="77777777" w:rsidTr="00363020">
        <w:tc>
          <w:tcPr>
            <w:tcW w:w="2250" w:type="dxa"/>
          </w:tcPr>
          <w:p w14:paraId="4A58895C" w14:textId="10D4AC6E" w:rsidR="006B6F9B" w:rsidRPr="00F61C23" w:rsidRDefault="00A453AA" w:rsidP="006B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9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1</w:t>
            </w:r>
            <w:r w:rsidR="006B6F9B" w:rsidRPr="00F61C2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B6F9B" w:rsidRPr="00F61C23">
              <w:rPr>
                <w:rFonts w:ascii="Angsana New" w:hAnsi="Angsana New"/>
                <w:sz w:val="28"/>
                <w:szCs w:val="28"/>
              </w:rPr>
              <w:t>-</w:t>
            </w:r>
            <w:r w:rsidR="006B6F9B" w:rsidRPr="00F61C2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61C23">
              <w:rPr>
                <w:rFonts w:ascii="Angsana New" w:hAnsi="Angsana New"/>
                <w:sz w:val="28"/>
                <w:szCs w:val="28"/>
              </w:rPr>
              <w:t>5</w:t>
            </w:r>
            <w:r w:rsidR="006B6F9B" w:rsidRPr="00F61C23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1" w:type="dxa"/>
            <w:shd w:val="clear" w:color="auto" w:fill="auto"/>
          </w:tcPr>
          <w:p w14:paraId="69D5BFDC" w14:textId="5B5A86FF" w:rsidR="006B6F9B" w:rsidRPr="00F61C23" w:rsidRDefault="003C51F4" w:rsidP="006B6F9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8,7</w:t>
            </w:r>
            <w:r w:rsidR="00235744" w:rsidRPr="00F61C23">
              <w:rPr>
                <w:rFonts w:ascii="Angsana New" w:hAnsi="Angsana New"/>
                <w:sz w:val="28"/>
                <w:szCs w:val="28"/>
                <w:lang w:val="en-US"/>
              </w:rPr>
              <w:t>39</w:t>
            </w:r>
          </w:p>
        </w:tc>
        <w:tc>
          <w:tcPr>
            <w:tcW w:w="261" w:type="dxa"/>
            <w:shd w:val="clear" w:color="auto" w:fill="auto"/>
          </w:tcPr>
          <w:p w14:paraId="482E3BBB" w14:textId="77777777" w:rsidR="006B6F9B" w:rsidRPr="00F61C23" w:rsidRDefault="006B6F9B" w:rsidP="006B6F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7" w:type="dxa"/>
            <w:shd w:val="clear" w:color="auto" w:fill="auto"/>
          </w:tcPr>
          <w:p w14:paraId="2BBEBE44" w14:textId="3AF9D2EF" w:rsidR="006B6F9B" w:rsidRPr="00F61C23" w:rsidRDefault="003C51F4" w:rsidP="006B6F9B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235744" w:rsidRPr="00F61C23">
              <w:rPr>
                <w:rFonts w:ascii="Angsana New" w:hAnsi="Angsana New"/>
                <w:sz w:val="28"/>
                <w:szCs w:val="28"/>
                <w:lang w:val="en-US"/>
              </w:rPr>
              <w:t>203</w:t>
            </w: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F961437" w14:textId="77777777" w:rsidR="006B6F9B" w:rsidRPr="00F61C23" w:rsidRDefault="006B6F9B" w:rsidP="006B6F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gridSpan w:val="2"/>
            <w:shd w:val="clear" w:color="auto" w:fill="auto"/>
          </w:tcPr>
          <w:p w14:paraId="69348040" w14:textId="6786302E" w:rsidR="006B6F9B" w:rsidRPr="00F61C23" w:rsidRDefault="003C51F4" w:rsidP="006B6F9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8,536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E28F643" w14:textId="77777777" w:rsidR="006B6F9B" w:rsidRPr="00F61C23" w:rsidRDefault="006B6F9B" w:rsidP="006B6F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gridSpan w:val="2"/>
            <w:shd w:val="clear" w:color="auto" w:fill="auto"/>
          </w:tcPr>
          <w:p w14:paraId="16DA870B" w14:textId="3E1E03A1" w:rsidR="006B6F9B" w:rsidRPr="00F61C23" w:rsidRDefault="00A453AA" w:rsidP="006B6F9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="006B6F9B" w:rsidRPr="00F61C23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844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87B6FEF" w14:textId="77777777" w:rsidR="006B6F9B" w:rsidRPr="00F61C23" w:rsidRDefault="006B6F9B" w:rsidP="006B6F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" w:type="dxa"/>
            <w:shd w:val="clear" w:color="auto" w:fill="auto"/>
          </w:tcPr>
          <w:p w14:paraId="6B6BA8FC" w14:textId="2D1C9949" w:rsidR="006B6F9B" w:rsidRPr="00F61C23" w:rsidRDefault="006B6F9B" w:rsidP="006B6F9B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A453AA" w:rsidRPr="00F61C23">
              <w:rPr>
                <w:rFonts w:ascii="Angsana New" w:hAnsi="Angsana New"/>
                <w:sz w:val="28"/>
                <w:szCs w:val="28"/>
                <w:lang w:val="en-US"/>
              </w:rPr>
              <w:t>581</w:t>
            </w: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1C3EBBF1" w14:textId="77777777" w:rsidR="006B6F9B" w:rsidRPr="00F61C23" w:rsidRDefault="006B6F9B" w:rsidP="006B6F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5" w:type="dxa"/>
            <w:gridSpan w:val="2"/>
          </w:tcPr>
          <w:p w14:paraId="29EF1B91" w14:textId="50E3D2D3" w:rsidR="006B6F9B" w:rsidRPr="00F61C23" w:rsidRDefault="00A453AA" w:rsidP="006B6F9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="006B6F9B" w:rsidRPr="00F61C23">
              <w:rPr>
                <w:rFonts w:ascii="Angsana New" w:hAnsi="Angsana New"/>
                <w:sz w:val="28"/>
                <w:szCs w:val="28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263</w:t>
            </w:r>
          </w:p>
        </w:tc>
      </w:tr>
      <w:tr w:rsidR="006B6F9B" w:rsidRPr="00F61C23" w14:paraId="0ED35469" w14:textId="77777777" w:rsidTr="00363020">
        <w:tc>
          <w:tcPr>
            <w:tcW w:w="2250" w:type="dxa"/>
          </w:tcPr>
          <w:p w14:paraId="3156707F" w14:textId="77777777" w:rsidR="006B6F9B" w:rsidRPr="00F61C23" w:rsidRDefault="006B6F9B" w:rsidP="006B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268D67" w14:textId="18355180" w:rsidR="006B6F9B" w:rsidRPr="00F61C23" w:rsidRDefault="003C51F4" w:rsidP="006B6F9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38" w:right="-73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</w:t>
            </w:r>
            <w:r w:rsidR="00235744" w:rsidRPr="00F61C2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="00235744" w:rsidRPr="00F61C2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18</w:t>
            </w:r>
            <w:r w:rsidR="00790ABB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261" w:type="dxa"/>
            <w:shd w:val="clear" w:color="auto" w:fill="auto"/>
            <w:vAlign w:val="bottom"/>
          </w:tcPr>
          <w:p w14:paraId="4E0B9D61" w14:textId="77777777" w:rsidR="006B6F9B" w:rsidRPr="00F61C23" w:rsidRDefault="006B6F9B" w:rsidP="006B6F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A180D5" w14:textId="54CCCB56" w:rsidR="006B6F9B" w:rsidRPr="00F61C23" w:rsidRDefault="003C51F4" w:rsidP="006B6F9B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</w:t>
            </w:r>
            <w:r w:rsidR="00235744" w:rsidRPr="00F61C2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776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D8491E" w14:textId="77777777" w:rsidR="006B6F9B" w:rsidRPr="00F61C23" w:rsidRDefault="006B6F9B" w:rsidP="006B6F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79C04A" w14:textId="5331E1BC" w:rsidR="006B6F9B" w:rsidRPr="00F61C23" w:rsidRDefault="003C51F4" w:rsidP="006B6F9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16,409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1D2C028" w14:textId="77777777" w:rsidR="006B6F9B" w:rsidRPr="00F61C23" w:rsidRDefault="006B6F9B" w:rsidP="006B6F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22A050" w14:textId="1AE161A3" w:rsidR="006B6F9B" w:rsidRPr="00F61C23" w:rsidRDefault="00A453AA" w:rsidP="006B6F9B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38" w:right="-7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64</w:t>
            </w:r>
            <w:r w:rsidR="006B6F9B" w:rsidRPr="00F61C2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477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46CF88C" w14:textId="77777777" w:rsidR="006B6F9B" w:rsidRPr="00F61C23" w:rsidRDefault="006B6F9B" w:rsidP="006B6F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880ABF" w14:textId="4EE9A76E" w:rsidR="006B6F9B" w:rsidRPr="00F61C23" w:rsidRDefault="006B6F9B" w:rsidP="006B6F9B">
            <w:pPr>
              <w:pStyle w:val="acctfourfigures"/>
              <w:tabs>
                <w:tab w:val="clear" w:pos="765"/>
                <w:tab w:val="decimal" w:pos="71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</w:t>
            </w:r>
            <w:r w:rsidR="00A453AA"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="00A453AA"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326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65110CD6" w14:textId="77777777" w:rsidR="006B6F9B" w:rsidRPr="00F61C23" w:rsidRDefault="006B6F9B" w:rsidP="006B6F9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266A92" w14:textId="2F656D52" w:rsidR="006B6F9B" w:rsidRPr="00F61C23" w:rsidRDefault="00A453AA" w:rsidP="006B6F9B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62</w:t>
            </w:r>
            <w:r w:rsidR="006B6F9B" w:rsidRPr="00F61C2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151</w:t>
            </w:r>
          </w:p>
        </w:tc>
      </w:tr>
      <w:bookmarkEnd w:id="4"/>
    </w:tbl>
    <w:p w14:paraId="038AF4E6" w14:textId="0E09716C" w:rsidR="00317730" w:rsidRDefault="00317730" w:rsidP="00DB48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bCs/>
          <w:i/>
          <w:iCs/>
          <w:sz w:val="30"/>
          <w:szCs w:val="30"/>
          <w:cs/>
        </w:rPr>
      </w:pPr>
    </w:p>
    <w:p w14:paraId="1B510358" w14:textId="77777777" w:rsidR="00317730" w:rsidRDefault="003177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i/>
          <w:iCs/>
          <w:sz w:val="30"/>
          <w:szCs w:val="30"/>
          <w:cs/>
        </w:rPr>
      </w:pPr>
      <w:r>
        <w:rPr>
          <w:rFonts w:ascii="Angsana New" w:hAnsi="Angsana New"/>
          <w:bCs/>
          <w:i/>
          <w:iCs/>
          <w:sz w:val="30"/>
          <w:szCs w:val="30"/>
          <w:cs/>
        </w:rPr>
        <w:br w:type="page"/>
      </w:r>
    </w:p>
    <w:p w14:paraId="00DE5835" w14:textId="1735BC71" w:rsidR="00DB483A" w:rsidRPr="00F61C23" w:rsidRDefault="00DB483A" w:rsidP="00DB48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F61C23">
        <w:rPr>
          <w:rFonts w:ascii="Angsana New" w:hAnsi="Angsana New"/>
          <w:bCs/>
          <w:i/>
          <w:iCs/>
          <w:sz w:val="30"/>
          <w:szCs w:val="30"/>
          <w:cs/>
        </w:rPr>
        <w:t xml:space="preserve">การเปลี่ยนแปลงหนี้สินที่เกิดจากกิจกรรมจัดหาเงิน </w:t>
      </w:r>
    </w:p>
    <w:p w14:paraId="6CEA93A9" w14:textId="77777777" w:rsidR="00DB483A" w:rsidRPr="00F61C23" w:rsidRDefault="00DB483A" w:rsidP="00DB483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621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630"/>
        <w:gridCol w:w="1339"/>
        <w:gridCol w:w="180"/>
        <w:gridCol w:w="1631"/>
        <w:gridCol w:w="180"/>
        <w:gridCol w:w="1159"/>
        <w:gridCol w:w="180"/>
        <w:gridCol w:w="1352"/>
      </w:tblGrid>
      <w:tr w:rsidR="006B4EF9" w:rsidRPr="00F61C23" w14:paraId="34E7BBC4" w14:textId="77777777" w:rsidTr="006B4EF9">
        <w:trPr>
          <w:cantSplit/>
          <w:tblHeader/>
        </w:trPr>
        <w:tc>
          <w:tcPr>
            <w:tcW w:w="2970" w:type="dxa"/>
          </w:tcPr>
          <w:p w14:paraId="7E2FB340" w14:textId="77777777" w:rsidR="006B4EF9" w:rsidRPr="00F61C23" w:rsidRDefault="006B4EF9" w:rsidP="0085356B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260106C0" w14:textId="77777777" w:rsidR="006B4EF9" w:rsidRPr="00F61C23" w:rsidRDefault="006B4EF9" w:rsidP="0085356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6021" w:type="dxa"/>
            <w:gridSpan w:val="7"/>
            <w:vAlign w:val="bottom"/>
          </w:tcPr>
          <w:p w14:paraId="106CB1A5" w14:textId="77777777" w:rsidR="006B4EF9" w:rsidRPr="00F61C23" w:rsidRDefault="006B4EF9" w:rsidP="0085356B">
            <w:pPr>
              <w:pStyle w:val="acctmergecolhdg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</w:tr>
      <w:tr w:rsidR="006B4EF9" w:rsidRPr="00F61C23" w14:paraId="2AC314E6" w14:textId="77777777" w:rsidTr="006B4EF9">
        <w:trPr>
          <w:cantSplit/>
          <w:tblHeader/>
        </w:trPr>
        <w:tc>
          <w:tcPr>
            <w:tcW w:w="2970" w:type="dxa"/>
          </w:tcPr>
          <w:p w14:paraId="391B2A37" w14:textId="77777777" w:rsidR="006B4EF9" w:rsidRPr="00F61C23" w:rsidRDefault="006B4EF9" w:rsidP="0085356B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4DE61B57" w14:textId="77777777" w:rsidR="006B4EF9" w:rsidRPr="00F61C23" w:rsidRDefault="006B4EF9" w:rsidP="0085356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FB3B1B3" w14:textId="77777777" w:rsidR="006B4EF9" w:rsidRPr="00F61C23" w:rsidRDefault="006B4EF9" w:rsidP="0085356B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F61C23">
              <w:rPr>
                <w:rFonts w:ascii="Angsana New" w:eastAsia="Calibri" w:hAnsi="Angsana New"/>
                <w:b w:val="0"/>
                <w:sz w:val="28"/>
                <w:szCs w:val="28"/>
                <w:cs/>
                <w:lang w:val="en-US" w:bidi="th-TH"/>
              </w:rPr>
              <w:t>เงินกู้ยืมอื่น</w:t>
            </w:r>
          </w:p>
        </w:tc>
        <w:tc>
          <w:tcPr>
            <w:tcW w:w="180" w:type="dxa"/>
            <w:vAlign w:val="bottom"/>
          </w:tcPr>
          <w:p w14:paraId="7BB4D260" w14:textId="77777777" w:rsidR="006B4EF9" w:rsidRPr="00F61C23" w:rsidRDefault="006B4EF9" w:rsidP="0085356B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631" w:type="dxa"/>
            <w:vAlign w:val="bottom"/>
          </w:tcPr>
          <w:p w14:paraId="62F7AF79" w14:textId="18CEBE1B" w:rsidR="006B4EF9" w:rsidRPr="00F61C23" w:rsidRDefault="006B4EF9" w:rsidP="0085356B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eastAsia="Calibri" w:hAnsi="Angsana New"/>
                <w:b w:val="0"/>
                <w:sz w:val="28"/>
                <w:szCs w:val="28"/>
                <w:cs/>
                <w:lang w:val="en-US" w:bidi="th-TH"/>
              </w:rPr>
              <w:t xml:space="preserve">หนี้สินตามสัญญาเช่า </w:t>
            </w:r>
          </w:p>
        </w:tc>
        <w:tc>
          <w:tcPr>
            <w:tcW w:w="180" w:type="dxa"/>
            <w:vAlign w:val="bottom"/>
          </w:tcPr>
          <w:p w14:paraId="5313A5E0" w14:textId="77777777" w:rsidR="006B4EF9" w:rsidRPr="00F61C23" w:rsidRDefault="006B4EF9" w:rsidP="0085356B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59" w:type="dxa"/>
            <w:vAlign w:val="bottom"/>
          </w:tcPr>
          <w:p w14:paraId="33CF51F3" w14:textId="77777777" w:rsidR="006B4EF9" w:rsidRPr="00F61C23" w:rsidRDefault="006B4EF9" w:rsidP="0085356B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28"/>
                <w:szCs w:val="28"/>
                <w:cs/>
                <w:lang w:val="en-US" w:bidi="th-TH"/>
              </w:rPr>
            </w:pPr>
            <w:r w:rsidRPr="00F61C23">
              <w:rPr>
                <w:rFonts w:ascii="Angsana New" w:eastAsia="Calibri" w:hAnsi="Angsana New"/>
                <w:b w:val="0"/>
                <w:sz w:val="28"/>
                <w:szCs w:val="28"/>
                <w:cs/>
                <w:lang w:val="en-US" w:bidi="th-TH"/>
              </w:rPr>
              <w:t>อื่น ๆ</w:t>
            </w:r>
          </w:p>
        </w:tc>
        <w:tc>
          <w:tcPr>
            <w:tcW w:w="180" w:type="dxa"/>
            <w:vAlign w:val="bottom"/>
          </w:tcPr>
          <w:p w14:paraId="3387AD5F" w14:textId="77777777" w:rsidR="006B4EF9" w:rsidRPr="00F61C23" w:rsidRDefault="006B4EF9" w:rsidP="0085356B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352" w:type="dxa"/>
            <w:vAlign w:val="bottom"/>
          </w:tcPr>
          <w:p w14:paraId="7712E409" w14:textId="77777777" w:rsidR="006B4EF9" w:rsidRPr="00F61C23" w:rsidRDefault="006B4EF9" w:rsidP="0085356B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eastAsia="Calibri" w:hAnsi="Angsana New"/>
                <w:b w:val="0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6B4EF9" w:rsidRPr="00F61C23" w14:paraId="2E4B1F15" w14:textId="77777777" w:rsidTr="006B4EF9">
        <w:trPr>
          <w:cantSplit/>
          <w:tblHeader/>
        </w:trPr>
        <w:tc>
          <w:tcPr>
            <w:tcW w:w="2970" w:type="dxa"/>
          </w:tcPr>
          <w:p w14:paraId="19057720" w14:textId="77777777" w:rsidR="006B4EF9" w:rsidRPr="00F61C23" w:rsidRDefault="006B4EF9" w:rsidP="0085356B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02BE4E5A" w14:textId="77777777" w:rsidR="006B4EF9" w:rsidRPr="00F61C23" w:rsidRDefault="006B4EF9" w:rsidP="0085356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6021" w:type="dxa"/>
            <w:gridSpan w:val="7"/>
            <w:vAlign w:val="bottom"/>
          </w:tcPr>
          <w:p w14:paraId="59D07CA8" w14:textId="77777777" w:rsidR="006B4EF9" w:rsidRPr="00F61C23" w:rsidRDefault="006B4EF9" w:rsidP="0085356B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i/>
                <w:iCs/>
                <w:spacing w:val="-8"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A13E2" w:rsidRPr="00F61C23" w14:paraId="7511B306" w14:textId="77777777" w:rsidTr="006B4EF9">
        <w:trPr>
          <w:cantSplit/>
        </w:trPr>
        <w:tc>
          <w:tcPr>
            <w:tcW w:w="2970" w:type="dxa"/>
          </w:tcPr>
          <w:p w14:paraId="12F4239A" w14:textId="7BEE0A42" w:rsidR="002A13E2" w:rsidRPr="00F61C23" w:rsidRDefault="002A13E2" w:rsidP="002A13E2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61C23">
              <w:rPr>
                <w:rFonts w:ascii="Angsana New" w:hAnsi="Angsana New"/>
                <w:sz w:val="28"/>
                <w:szCs w:val="28"/>
              </w:rPr>
              <w:t>1</w:t>
            </w: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F61C2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630" w:type="dxa"/>
            <w:vAlign w:val="bottom"/>
          </w:tcPr>
          <w:p w14:paraId="02E4EA25" w14:textId="77777777" w:rsidR="002A13E2" w:rsidRPr="00F61C23" w:rsidRDefault="002A13E2" w:rsidP="002A13E2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22F73468" w14:textId="2D540E27" w:rsidR="002A13E2" w:rsidRPr="002A13E2" w:rsidRDefault="002A13E2" w:rsidP="002A13E2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1,781,347</w:t>
            </w:r>
          </w:p>
        </w:tc>
        <w:tc>
          <w:tcPr>
            <w:tcW w:w="180" w:type="dxa"/>
            <w:vAlign w:val="bottom"/>
          </w:tcPr>
          <w:p w14:paraId="00A23EA6" w14:textId="77777777" w:rsidR="002A13E2" w:rsidRPr="002A13E2" w:rsidRDefault="002A13E2" w:rsidP="002A13E2">
            <w:pPr>
              <w:pStyle w:val="acctfourfigures"/>
              <w:tabs>
                <w:tab w:val="clear" w:pos="765"/>
                <w:tab w:val="decimal" w:pos="641"/>
                <w:tab w:val="center" w:pos="818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31" w:type="dxa"/>
            <w:vAlign w:val="bottom"/>
          </w:tcPr>
          <w:p w14:paraId="6B4A07A5" w14:textId="305F64C4" w:rsidR="002A13E2" w:rsidRPr="002A13E2" w:rsidRDefault="002A13E2" w:rsidP="002A13E2">
            <w:pPr>
              <w:pStyle w:val="acctfourfigures"/>
              <w:tabs>
                <w:tab w:val="clear" w:pos="765"/>
                <w:tab w:val="center" w:pos="818"/>
                <w:tab w:val="decimal" w:pos="1379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141,147</w:t>
            </w:r>
          </w:p>
        </w:tc>
        <w:tc>
          <w:tcPr>
            <w:tcW w:w="180" w:type="dxa"/>
            <w:vAlign w:val="bottom"/>
          </w:tcPr>
          <w:p w14:paraId="12143EA1" w14:textId="77777777" w:rsidR="002A13E2" w:rsidRPr="002A13E2" w:rsidRDefault="002A13E2" w:rsidP="002A13E2">
            <w:pPr>
              <w:pStyle w:val="acctfourfigures"/>
              <w:tabs>
                <w:tab w:val="center" w:pos="818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vAlign w:val="bottom"/>
          </w:tcPr>
          <w:p w14:paraId="2DB364E8" w14:textId="0AF6E014" w:rsidR="002A13E2" w:rsidRPr="002A13E2" w:rsidRDefault="002A13E2" w:rsidP="002A13E2">
            <w:pPr>
              <w:pStyle w:val="acctfourfigures"/>
              <w:tabs>
                <w:tab w:val="clear" w:pos="765"/>
                <w:tab w:val="center" w:pos="818"/>
                <w:tab w:val="decimal" w:pos="874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A13E2">
              <w:rPr>
                <w:rFonts w:ascii="Angsana New" w:hAnsi="Angsana New"/>
                <w:sz w:val="28"/>
                <w:szCs w:val="28"/>
                <w:lang w:val="en-US"/>
              </w:rPr>
              <w:t>301</w:t>
            </w:r>
          </w:p>
        </w:tc>
        <w:tc>
          <w:tcPr>
            <w:tcW w:w="180" w:type="dxa"/>
            <w:vAlign w:val="bottom"/>
          </w:tcPr>
          <w:p w14:paraId="5632D785" w14:textId="77777777" w:rsidR="002A13E2" w:rsidRPr="002A13E2" w:rsidRDefault="002A13E2" w:rsidP="002A13E2">
            <w:pPr>
              <w:pStyle w:val="acctfourfigures"/>
              <w:tabs>
                <w:tab w:val="center" w:pos="818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vAlign w:val="bottom"/>
          </w:tcPr>
          <w:p w14:paraId="7782EED7" w14:textId="37A01392" w:rsidR="002A13E2" w:rsidRPr="00F61C23" w:rsidRDefault="002A13E2" w:rsidP="002A13E2">
            <w:pPr>
              <w:pStyle w:val="acctfourfigures"/>
              <w:tabs>
                <w:tab w:val="clear" w:pos="765"/>
                <w:tab w:val="center" w:pos="818"/>
                <w:tab w:val="decimal" w:pos="1001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1,922,795</w:t>
            </w:r>
          </w:p>
        </w:tc>
      </w:tr>
      <w:tr w:rsidR="002A13E2" w:rsidRPr="00F61C23" w14:paraId="14DFF367" w14:textId="77777777" w:rsidTr="006B4EF9">
        <w:trPr>
          <w:cantSplit/>
        </w:trPr>
        <w:tc>
          <w:tcPr>
            <w:tcW w:w="2970" w:type="dxa"/>
          </w:tcPr>
          <w:p w14:paraId="690C2A96" w14:textId="77777777" w:rsidR="002A13E2" w:rsidRPr="00F61C23" w:rsidRDefault="002A13E2" w:rsidP="002A13E2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การเปลี่ยนแปลงจากกระแสเงินสด</w:t>
            </w:r>
          </w:p>
          <w:p w14:paraId="430DF660" w14:textId="4AD58540" w:rsidR="002A13E2" w:rsidRPr="00F61C23" w:rsidRDefault="002A13E2" w:rsidP="002A13E2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    จากการจัดหาเงิน</w:t>
            </w:r>
          </w:p>
        </w:tc>
        <w:tc>
          <w:tcPr>
            <w:tcW w:w="630" w:type="dxa"/>
            <w:vAlign w:val="bottom"/>
          </w:tcPr>
          <w:p w14:paraId="7B27CB91" w14:textId="77777777" w:rsidR="002A13E2" w:rsidRPr="00F61C23" w:rsidRDefault="002A13E2" w:rsidP="002A13E2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40B970BD" w14:textId="6F04542E" w:rsidR="002A13E2" w:rsidRPr="00F61C23" w:rsidRDefault="002A13E2" w:rsidP="002A13E2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719,776</w:t>
            </w:r>
          </w:p>
        </w:tc>
        <w:tc>
          <w:tcPr>
            <w:tcW w:w="180" w:type="dxa"/>
            <w:vAlign w:val="bottom"/>
          </w:tcPr>
          <w:p w14:paraId="2526CE44" w14:textId="77777777" w:rsidR="002A13E2" w:rsidRPr="002A13E2" w:rsidRDefault="002A13E2" w:rsidP="002A13E2">
            <w:pPr>
              <w:pStyle w:val="acctfourfigures"/>
              <w:tabs>
                <w:tab w:val="clear" w:pos="765"/>
                <w:tab w:val="decimal" w:pos="641"/>
                <w:tab w:val="center" w:pos="818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31" w:type="dxa"/>
            <w:vAlign w:val="bottom"/>
          </w:tcPr>
          <w:p w14:paraId="5CC3C4BE" w14:textId="15C18D0C" w:rsidR="002A13E2" w:rsidRPr="002A13E2" w:rsidRDefault="002A13E2" w:rsidP="002A13E2">
            <w:pPr>
              <w:pStyle w:val="acctfourfigures"/>
              <w:tabs>
                <w:tab w:val="clear" w:pos="765"/>
                <w:tab w:val="center" w:pos="818"/>
                <w:tab w:val="decimal" w:pos="922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76,690</w:t>
            </w: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5D5F9625" w14:textId="77777777" w:rsidR="002A13E2" w:rsidRPr="002A13E2" w:rsidRDefault="002A13E2" w:rsidP="002A13E2">
            <w:pPr>
              <w:pStyle w:val="acctfourfigures"/>
              <w:tabs>
                <w:tab w:val="center" w:pos="818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vAlign w:val="bottom"/>
          </w:tcPr>
          <w:p w14:paraId="37100393" w14:textId="27214B03" w:rsidR="002A13E2" w:rsidRPr="002A13E2" w:rsidRDefault="002A13E2" w:rsidP="002A13E2">
            <w:pPr>
              <w:pStyle w:val="acctfourfigures"/>
              <w:tabs>
                <w:tab w:val="clear" w:pos="765"/>
                <w:tab w:val="center" w:pos="640"/>
              </w:tabs>
              <w:spacing w:line="240" w:lineRule="atLeast"/>
              <w:ind w:right="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A13E2">
              <w:rPr>
                <w:rFonts w:ascii="Angsana New" w:hAnsi="Angsana New"/>
                <w:sz w:val="28"/>
                <w:szCs w:val="28"/>
                <w:lang w:val="en-US"/>
              </w:rPr>
              <w:t>(119,997)</w:t>
            </w:r>
          </w:p>
        </w:tc>
        <w:tc>
          <w:tcPr>
            <w:tcW w:w="180" w:type="dxa"/>
            <w:vAlign w:val="bottom"/>
          </w:tcPr>
          <w:p w14:paraId="7C65FB16" w14:textId="77777777" w:rsidR="002A13E2" w:rsidRPr="002A13E2" w:rsidRDefault="002A13E2" w:rsidP="002A13E2">
            <w:pPr>
              <w:pStyle w:val="acctfourfigures"/>
              <w:tabs>
                <w:tab w:val="center" w:pos="818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vAlign w:val="bottom"/>
          </w:tcPr>
          <w:p w14:paraId="6F5E6F47" w14:textId="3211082B" w:rsidR="002A13E2" w:rsidRPr="002A13E2" w:rsidRDefault="002A13E2" w:rsidP="002A13E2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523,089</w:t>
            </w:r>
          </w:p>
        </w:tc>
      </w:tr>
      <w:tr w:rsidR="002A13E2" w:rsidRPr="00F61C23" w14:paraId="5B0122AC" w14:textId="77777777" w:rsidTr="006B4EF9">
        <w:trPr>
          <w:cantSplit/>
        </w:trPr>
        <w:tc>
          <w:tcPr>
            <w:tcW w:w="2970" w:type="dxa"/>
          </w:tcPr>
          <w:p w14:paraId="6E896C97" w14:textId="77777777" w:rsidR="002A13E2" w:rsidRPr="00F61C23" w:rsidRDefault="002A13E2" w:rsidP="002A13E2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630" w:type="dxa"/>
            <w:vAlign w:val="bottom"/>
          </w:tcPr>
          <w:p w14:paraId="0FA8A6E4" w14:textId="77777777" w:rsidR="002A13E2" w:rsidRPr="00F61C23" w:rsidRDefault="002A13E2" w:rsidP="002A13E2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54173C1D" w14:textId="77777777" w:rsidR="002A13E2" w:rsidRPr="00F61C23" w:rsidRDefault="002A13E2" w:rsidP="002A13E2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A6A02B9" w14:textId="77777777" w:rsidR="002A13E2" w:rsidRPr="002A13E2" w:rsidRDefault="002A13E2" w:rsidP="002A13E2">
            <w:pPr>
              <w:pStyle w:val="acctfourfigures"/>
              <w:tabs>
                <w:tab w:val="clear" w:pos="765"/>
                <w:tab w:val="decimal" w:pos="641"/>
                <w:tab w:val="center" w:pos="818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31" w:type="dxa"/>
            <w:vAlign w:val="bottom"/>
          </w:tcPr>
          <w:p w14:paraId="6FF7330B" w14:textId="77777777" w:rsidR="002A13E2" w:rsidRPr="00F61C23" w:rsidRDefault="002A13E2" w:rsidP="002A13E2">
            <w:pPr>
              <w:pStyle w:val="acctfourfigures"/>
              <w:tabs>
                <w:tab w:val="clear" w:pos="765"/>
                <w:tab w:val="decimal" w:pos="551"/>
                <w:tab w:val="center" w:pos="818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96E23E7" w14:textId="77777777" w:rsidR="002A13E2" w:rsidRPr="002A13E2" w:rsidRDefault="002A13E2" w:rsidP="002A13E2">
            <w:pPr>
              <w:pStyle w:val="acctfourfigures"/>
              <w:tabs>
                <w:tab w:val="center" w:pos="818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vAlign w:val="bottom"/>
          </w:tcPr>
          <w:p w14:paraId="11645F50" w14:textId="77777777" w:rsidR="002A13E2" w:rsidRPr="00F61C23" w:rsidRDefault="002A13E2" w:rsidP="002A13E2">
            <w:pPr>
              <w:pStyle w:val="acctfourfigures"/>
              <w:tabs>
                <w:tab w:val="clear" w:pos="765"/>
                <w:tab w:val="decimal" w:pos="551"/>
                <w:tab w:val="center" w:pos="818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2A9466B" w14:textId="77777777" w:rsidR="002A13E2" w:rsidRPr="002A13E2" w:rsidRDefault="002A13E2" w:rsidP="002A13E2">
            <w:pPr>
              <w:pStyle w:val="acctfourfigures"/>
              <w:tabs>
                <w:tab w:val="center" w:pos="818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vAlign w:val="bottom"/>
          </w:tcPr>
          <w:p w14:paraId="42FF6637" w14:textId="604D3D63" w:rsidR="002A13E2" w:rsidRPr="002A13E2" w:rsidRDefault="002A13E2" w:rsidP="002A13E2">
            <w:pPr>
              <w:pStyle w:val="acctfourfigures"/>
              <w:tabs>
                <w:tab w:val="clear" w:pos="765"/>
                <w:tab w:val="center" w:pos="818"/>
                <w:tab w:val="decimal" w:pos="1102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2A13E2" w:rsidRPr="00F61C23" w14:paraId="60D5A988" w14:textId="77777777" w:rsidTr="006B4EF9">
        <w:trPr>
          <w:cantSplit/>
        </w:trPr>
        <w:tc>
          <w:tcPr>
            <w:tcW w:w="2970" w:type="dxa"/>
          </w:tcPr>
          <w:p w14:paraId="559C0064" w14:textId="77777777" w:rsidR="002A13E2" w:rsidRPr="00F61C23" w:rsidRDefault="002A13E2" w:rsidP="002A13E2">
            <w:pPr>
              <w:shd w:val="clear" w:color="auto" w:fill="FFFFFF"/>
              <w:ind w:left="180" w:right="-79" w:firstLine="11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630" w:type="dxa"/>
            <w:vAlign w:val="bottom"/>
          </w:tcPr>
          <w:p w14:paraId="7C4FE02F" w14:textId="77777777" w:rsidR="002A13E2" w:rsidRPr="00F61C23" w:rsidRDefault="002A13E2" w:rsidP="002A13E2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1F5857A6" w14:textId="28B67352" w:rsidR="002A13E2" w:rsidRPr="00F61C23" w:rsidRDefault="002A13E2" w:rsidP="002A13E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B27366D" w14:textId="77777777" w:rsidR="002A13E2" w:rsidRPr="002A13E2" w:rsidRDefault="002A13E2" w:rsidP="002A13E2">
            <w:pPr>
              <w:pStyle w:val="acctfourfigures"/>
              <w:tabs>
                <w:tab w:val="clear" w:pos="765"/>
                <w:tab w:val="decimal" w:pos="641"/>
                <w:tab w:val="center" w:pos="818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31" w:type="dxa"/>
            <w:vAlign w:val="bottom"/>
          </w:tcPr>
          <w:p w14:paraId="4A5FB323" w14:textId="7A72C72F" w:rsidR="002A13E2" w:rsidRPr="002A13E2" w:rsidRDefault="002A13E2" w:rsidP="002A13E2">
            <w:pPr>
              <w:pStyle w:val="acctfourfigures"/>
              <w:tabs>
                <w:tab w:val="clear" w:pos="765"/>
                <w:tab w:val="center" w:pos="818"/>
                <w:tab w:val="decimal" w:pos="922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6,397</w:t>
            </w:r>
          </w:p>
        </w:tc>
        <w:tc>
          <w:tcPr>
            <w:tcW w:w="180" w:type="dxa"/>
            <w:vAlign w:val="bottom"/>
          </w:tcPr>
          <w:p w14:paraId="546820C0" w14:textId="77777777" w:rsidR="002A13E2" w:rsidRPr="002A13E2" w:rsidRDefault="002A13E2" w:rsidP="002A13E2">
            <w:pPr>
              <w:pStyle w:val="acctfourfigures"/>
              <w:tabs>
                <w:tab w:val="center" w:pos="818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vAlign w:val="bottom"/>
          </w:tcPr>
          <w:p w14:paraId="39BD5A30" w14:textId="7F8AB345" w:rsidR="002A13E2" w:rsidRPr="002A13E2" w:rsidRDefault="002A13E2" w:rsidP="002A13E2">
            <w:pPr>
              <w:pStyle w:val="acctfourfigures"/>
              <w:shd w:val="clear" w:color="auto" w:fill="FFFFFF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039C79E" w14:textId="77777777" w:rsidR="002A13E2" w:rsidRPr="002A13E2" w:rsidRDefault="002A13E2" w:rsidP="002A13E2">
            <w:pPr>
              <w:pStyle w:val="acctfourfigures"/>
              <w:tabs>
                <w:tab w:val="center" w:pos="818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vAlign w:val="bottom"/>
          </w:tcPr>
          <w:p w14:paraId="33ABCC9E" w14:textId="444CFC13" w:rsidR="002A13E2" w:rsidRPr="002A13E2" w:rsidRDefault="002A13E2" w:rsidP="002A13E2">
            <w:pPr>
              <w:pStyle w:val="acctfourfigures"/>
              <w:tabs>
                <w:tab w:val="clear" w:pos="765"/>
                <w:tab w:val="center" w:pos="818"/>
                <w:tab w:val="decimal" w:pos="1102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A13E2">
              <w:rPr>
                <w:rFonts w:ascii="Angsana New" w:hAnsi="Angsana New"/>
                <w:sz w:val="28"/>
                <w:szCs w:val="28"/>
                <w:lang w:val="en-US"/>
              </w:rPr>
              <w:t>6,397</w:t>
            </w:r>
          </w:p>
        </w:tc>
      </w:tr>
      <w:tr w:rsidR="002A13E2" w:rsidRPr="00F61C23" w14:paraId="5EBFC4FB" w14:textId="77777777" w:rsidTr="006B4EF9">
        <w:trPr>
          <w:cantSplit/>
        </w:trPr>
        <w:tc>
          <w:tcPr>
            <w:tcW w:w="2970" w:type="dxa"/>
          </w:tcPr>
          <w:p w14:paraId="7FD5A1F7" w14:textId="77777777" w:rsidR="002A13E2" w:rsidRPr="00F61C23" w:rsidRDefault="002A13E2" w:rsidP="002A13E2">
            <w:pPr>
              <w:shd w:val="clear" w:color="auto" w:fill="FFFFFF"/>
              <w:ind w:left="180" w:right="-79" w:firstLine="11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30" w:type="dxa"/>
            <w:vAlign w:val="bottom"/>
          </w:tcPr>
          <w:p w14:paraId="1E3264E7" w14:textId="77777777" w:rsidR="002A13E2" w:rsidRPr="00F61C23" w:rsidRDefault="002A13E2" w:rsidP="002A13E2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E55A95E" w14:textId="23821E66" w:rsidR="002A13E2" w:rsidRPr="00F61C23" w:rsidRDefault="002A13E2" w:rsidP="002A13E2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68,614</w:t>
            </w:r>
          </w:p>
        </w:tc>
        <w:tc>
          <w:tcPr>
            <w:tcW w:w="180" w:type="dxa"/>
            <w:vAlign w:val="bottom"/>
          </w:tcPr>
          <w:p w14:paraId="074F3E83" w14:textId="77777777" w:rsidR="002A13E2" w:rsidRPr="002A13E2" w:rsidRDefault="002A13E2" w:rsidP="002A13E2">
            <w:pPr>
              <w:pStyle w:val="acctfourfigures"/>
              <w:tabs>
                <w:tab w:val="clear" w:pos="765"/>
                <w:tab w:val="decimal" w:pos="641"/>
                <w:tab w:val="center" w:pos="818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31" w:type="dxa"/>
            <w:vAlign w:val="bottom"/>
          </w:tcPr>
          <w:p w14:paraId="061DE662" w14:textId="58F38F5A" w:rsidR="002A13E2" w:rsidRPr="00F61C23" w:rsidRDefault="002A13E2" w:rsidP="002A13E2">
            <w:pPr>
              <w:pStyle w:val="acctfourfigures"/>
              <w:tabs>
                <w:tab w:val="clear" w:pos="765"/>
                <w:tab w:val="decimal" w:pos="650"/>
                <w:tab w:val="center" w:pos="818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5,107</w:t>
            </w:r>
          </w:p>
        </w:tc>
        <w:tc>
          <w:tcPr>
            <w:tcW w:w="180" w:type="dxa"/>
            <w:vAlign w:val="bottom"/>
          </w:tcPr>
          <w:p w14:paraId="441BF952" w14:textId="77777777" w:rsidR="002A13E2" w:rsidRPr="002A13E2" w:rsidRDefault="002A13E2" w:rsidP="002A13E2">
            <w:pPr>
              <w:pStyle w:val="acctfourfigures"/>
              <w:tabs>
                <w:tab w:val="center" w:pos="818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vAlign w:val="bottom"/>
          </w:tcPr>
          <w:p w14:paraId="00388FB7" w14:textId="7DC90E92" w:rsidR="002A13E2" w:rsidRPr="00F61C23" w:rsidRDefault="002A13E2" w:rsidP="002A13E2">
            <w:pPr>
              <w:pStyle w:val="acctfourfigures"/>
              <w:tabs>
                <w:tab w:val="clear" w:pos="765"/>
                <w:tab w:val="decimal" w:pos="640"/>
                <w:tab w:val="center" w:pos="818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80" w:type="dxa"/>
            <w:vAlign w:val="bottom"/>
          </w:tcPr>
          <w:p w14:paraId="14EE198E" w14:textId="77777777" w:rsidR="002A13E2" w:rsidRPr="002A13E2" w:rsidRDefault="002A13E2" w:rsidP="002A13E2">
            <w:pPr>
              <w:pStyle w:val="acctfourfigures"/>
              <w:tabs>
                <w:tab w:val="center" w:pos="818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vAlign w:val="bottom"/>
          </w:tcPr>
          <w:p w14:paraId="0D57074D" w14:textId="48F93704" w:rsidR="002A13E2" w:rsidRPr="002A13E2" w:rsidRDefault="002A13E2" w:rsidP="002A13E2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73,733</w:t>
            </w:r>
          </w:p>
        </w:tc>
      </w:tr>
      <w:tr w:rsidR="002A13E2" w:rsidRPr="00F61C23" w14:paraId="3CCE7D1D" w14:textId="77777777" w:rsidTr="006B4EF9">
        <w:trPr>
          <w:cantSplit/>
        </w:trPr>
        <w:tc>
          <w:tcPr>
            <w:tcW w:w="2970" w:type="dxa"/>
          </w:tcPr>
          <w:p w14:paraId="7DF4C36D" w14:textId="77777777" w:rsidR="002A13E2" w:rsidRPr="00F61C23" w:rsidRDefault="002A13E2" w:rsidP="002A13E2">
            <w:pPr>
              <w:shd w:val="clear" w:color="auto" w:fill="FFFFFF"/>
              <w:tabs>
                <w:tab w:val="clear" w:pos="227"/>
              </w:tabs>
              <w:ind w:left="371" w:right="-79" w:hanging="180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การเปลี่ยนแปลงของรายการอื่นที่ไม่ใช่เงินสด</w:t>
            </w:r>
          </w:p>
        </w:tc>
        <w:tc>
          <w:tcPr>
            <w:tcW w:w="630" w:type="dxa"/>
            <w:vAlign w:val="bottom"/>
          </w:tcPr>
          <w:p w14:paraId="66C63882" w14:textId="77777777" w:rsidR="002A13E2" w:rsidRPr="00F61C23" w:rsidRDefault="002A13E2" w:rsidP="002A13E2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5D72CB1C" w14:textId="472AC735" w:rsidR="002A13E2" w:rsidRPr="00F61C23" w:rsidRDefault="002A13E2" w:rsidP="002A13E2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469</w:t>
            </w:r>
          </w:p>
        </w:tc>
        <w:tc>
          <w:tcPr>
            <w:tcW w:w="180" w:type="dxa"/>
            <w:vAlign w:val="bottom"/>
          </w:tcPr>
          <w:p w14:paraId="17E6E2FE" w14:textId="77777777" w:rsidR="002A13E2" w:rsidRPr="002A13E2" w:rsidRDefault="002A13E2" w:rsidP="002A13E2">
            <w:pPr>
              <w:pStyle w:val="acctfourfigures"/>
              <w:tabs>
                <w:tab w:val="clear" w:pos="765"/>
                <w:tab w:val="decimal" w:pos="641"/>
                <w:tab w:val="center" w:pos="818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31" w:type="dxa"/>
            <w:vAlign w:val="bottom"/>
          </w:tcPr>
          <w:p w14:paraId="0F9EDA61" w14:textId="6EB15575" w:rsidR="002A13E2" w:rsidRPr="002A13E2" w:rsidRDefault="002A13E2" w:rsidP="002A13E2">
            <w:pPr>
              <w:pStyle w:val="acctfourfigures"/>
              <w:tabs>
                <w:tab w:val="clear" w:pos="765"/>
              </w:tabs>
              <w:spacing w:line="240" w:lineRule="atLeast"/>
              <w:ind w:right="-58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13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C2C863D" w14:textId="77777777" w:rsidR="002A13E2" w:rsidRPr="002A13E2" w:rsidRDefault="002A13E2" w:rsidP="002A13E2">
            <w:pPr>
              <w:pStyle w:val="acctfourfigures"/>
              <w:tabs>
                <w:tab w:val="center" w:pos="818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vAlign w:val="bottom"/>
          </w:tcPr>
          <w:p w14:paraId="3326CB8C" w14:textId="46740D33" w:rsidR="002A13E2" w:rsidRPr="002A13E2" w:rsidRDefault="002A13E2" w:rsidP="002A13E2">
            <w:pPr>
              <w:pStyle w:val="acctfourfigures"/>
              <w:shd w:val="clear" w:color="auto" w:fill="FFFFFF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25B7739" w14:textId="77777777" w:rsidR="002A13E2" w:rsidRPr="002A13E2" w:rsidRDefault="002A13E2" w:rsidP="002A13E2">
            <w:pPr>
              <w:pStyle w:val="acctfourfigures"/>
              <w:tabs>
                <w:tab w:val="center" w:pos="818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vAlign w:val="bottom"/>
          </w:tcPr>
          <w:p w14:paraId="39F9BCD8" w14:textId="4ABE9062" w:rsidR="002A13E2" w:rsidRPr="002A13E2" w:rsidRDefault="002A13E2" w:rsidP="002A13E2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469</w:t>
            </w:r>
          </w:p>
        </w:tc>
      </w:tr>
      <w:tr w:rsidR="002A13E2" w:rsidRPr="00F61C23" w14:paraId="721D8787" w14:textId="77777777" w:rsidTr="006B4EF9">
        <w:trPr>
          <w:cantSplit/>
        </w:trPr>
        <w:tc>
          <w:tcPr>
            <w:tcW w:w="2970" w:type="dxa"/>
          </w:tcPr>
          <w:p w14:paraId="58A2A8C9" w14:textId="6A0144E4" w:rsidR="002A13E2" w:rsidRPr="00F61C23" w:rsidRDefault="002A13E2" w:rsidP="002A13E2">
            <w:pPr>
              <w:shd w:val="clear" w:color="auto" w:fill="FFFFFF"/>
              <w:tabs>
                <w:tab w:val="clear" w:pos="227"/>
              </w:tabs>
              <w:ind w:left="371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630" w:type="dxa"/>
            <w:vAlign w:val="bottom"/>
          </w:tcPr>
          <w:p w14:paraId="621275AD" w14:textId="77777777" w:rsidR="002A13E2" w:rsidRPr="00F61C23" w:rsidRDefault="002A13E2" w:rsidP="002A13E2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793958C4" w14:textId="6348ACC4" w:rsidR="002A13E2" w:rsidRPr="00F61C23" w:rsidRDefault="002A13E2" w:rsidP="002A13E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80F5F20" w14:textId="77777777" w:rsidR="002A13E2" w:rsidRPr="002A13E2" w:rsidRDefault="002A13E2" w:rsidP="002A13E2">
            <w:pPr>
              <w:pStyle w:val="acctfourfigures"/>
              <w:tabs>
                <w:tab w:val="clear" w:pos="765"/>
                <w:tab w:val="decimal" w:pos="641"/>
                <w:tab w:val="center" w:pos="818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631" w:type="dxa"/>
            <w:vAlign w:val="bottom"/>
          </w:tcPr>
          <w:p w14:paraId="70C11548" w14:textId="7618D675" w:rsidR="002A13E2" w:rsidRPr="002A13E2" w:rsidRDefault="002A13E2" w:rsidP="002A13E2">
            <w:pPr>
              <w:pStyle w:val="acctfourfigures"/>
              <w:tabs>
                <w:tab w:val="clear" w:pos="765"/>
              </w:tabs>
              <w:spacing w:line="240" w:lineRule="atLeast"/>
              <w:ind w:right="-58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13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A5A5003" w14:textId="77777777" w:rsidR="002A13E2" w:rsidRPr="002A13E2" w:rsidRDefault="002A13E2" w:rsidP="002A13E2">
            <w:pPr>
              <w:pStyle w:val="acctfourfigures"/>
              <w:tabs>
                <w:tab w:val="center" w:pos="818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vAlign w:val="bottom"/>
          </w:tcPr>
          <w:p w14:paraId="35BC4973" w14:textId="31E83EFD" w:rsidR="002A13E2" w:rsidRPr="002A13E2" w:rsidRDefault="002A13E2" w:rsidP="002A13E2">
            <w:pPr>
              <w:pStyle w:val="acctfourfigures"/>
              <w:tabs>
                <w:tab w:val="clear" w:pos="765"/>
                <w:tab w:val="center" w:pos="818"/>
                <w:tab w:val="decimal" w:pos="911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A13E2">
              <w:rPr>
                <w:rFonts w:ascii="Angsana New" w:hAnsi="Angsana New"/>
                <w:sz w:val="28"/>
                <w:szCs w:val="28"/>
                <w:lang w:val="en-US"/>
              </w:rPr>
              <w:t>120,000</w:t>
            </w:r>
          </w:p>
        </w:tc>
        <w:tc>
          <w:tcPr>
            <w:tcW w:w="180" w:type="dxa"/>
            <w:vAlign w:val="bottom"/>
          </w:tcPr>
          <w:p w14:paraId="135A89C3" w14:textId="77777777" w:rsidR="002A13E2" w:rsidRPr="002A13E2" w:rsidRDefault="002A13E2" w:rsidP="002A13E2">
            <w:pPr>
              <w:pStyle w:val="acctfourfigures"/>
              <w:tabs>
                <w:tab w:val="center" w:pos="818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vAlign w:val="bottom"/>
          </w:tcPr>
          <w:p w14:paraId="1363AE2C" w14:textId="35C54CBF" w:rsidR="002A13E2" w:rsidRPr="002A13E2" w:rsidRDefault="002A13E2" w:rsidP="002A13E2">
            <w:pPr>
              <w:pStyle w:val="acctfourfigures"/>
              <w:tabs>
                <w:tab w:val="clear" w:pos="765"/>
                <w:tab w:val="center" w:pos="818"/>
                <w:tab w:val="decimal" w:pos="1102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A13E2">
              <w:rPr>
                <w:rFonts w:ascii="Angsana New" w:hAnsi="Angsana New"/>
                <w:sz w:val="28"/>
                <w:szCs w:val="28"/>
                <w:lang w:val="en-US"/>
              </w:rPr>
              <w:t>120,000</w:t>
            </w:r>
          </w:p>
        </w:tc>
      </w:tr>
      <w:tr w:rsidR="002A13E2" w:rsidRPr="00F61C23" w14:paraId="12AA4762" w14:textId="77777777" w:rsidTr="006B4EF9">
        <w:trPr>
          <w:cantSplit/>
        </w:trPr>
        <w:tc>
          <w:tcPr>
            <w:tcW w:w="2970" w:type="dxa"/>
          </w:tcPr>
          <w:p w14:paraId="71E53310" w14:textId="09BF9A11" w:rsidR="002A13E2" w:rsidRPr="00F61C23" w:rsidRDefault="002A13E2" w:rsidP="002A13E2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630" w:type="dxa"/>
            <w:vAlign w:val="bottom"/>
          </w:tcPr>
          <w:p w14:paraId="654F3346" w14:textId="77777777" w:rsidR="002A13E2" w:rsidRPr="00F61C23" w:rsidRDefault="002A13E2" w:rsidP="002A13E2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6EE8B0" w14:textId="46DF4419" w:rsidR="002A13E2" w:rsidRPr="002A13E2" w:rsidRDefault="002A13E2" w:rsidP="002A13E2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2,570,206</w:t>
            </w:r>
          </w:p>
        </w:tc>
        <w:tc>
          <w:tcPr>
            <w:tcW w:w="180" w:type="dxa"/>
            <w:vAlign w:val="bottom"/>
          </w:tcPr>
          <w:p w14:paraId="7BE16839" w14:textId="77777777" w:rsidR="002A13E2" w:rsidRPr="002A13E2" w:rsidRDefault="002A13E2" w:rsidP="002A13E2">
            <w:pPr>
              <w:pStyle w:val="acctfourfigures"/>
              <w:tabs>
                <w:tab w:val="clear" w:pos="765"/>
                <w:tab w:val="decimal" w:pos="641"/>
                <w:tab w:val="center" w:pos="818"/>
              </w:tabs>
              <w:spacing w:line="240" w:lineRule="atLeast"/>
              <w:ind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684D11" w14:textId="0C76A10F" w:rsidR="002A13E2" w:rsidRPr="002A13E2" w:rsidRDefault="002A13E2" w:rsidP="002A13E2">
            <w:pPr>
              <w:pStyle w:val="acctfourfigures"/>
              <w:tabs>
                <w:tab w:val="clear" w:pos="765"/>
                <w:tab w:val="center" w:pos="818"/>
                <w:tab w:val="decimal" w:pos="922"/>
              </w:tabs>
              <w:spacing w:line="240" w:lineRule="atLeast"/>
              <w:ind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75,961</w:t>
            </w:r>
          </w:p>
        </w:tc>
        <w:tc>
          <w:tcPr>
            <w:tcW w:w="180" w:type="dxa"/>
            <w:vAlign w:val="bottom"/>
          </w:tcPr>
          <w:p w14:paraId="6961507A" w14:textId="77777777" w:rsidR="002A13E2" w:rsidRPr="002A13E2" w:rsidRDefault="002A13E2" w:rsidP="002A13E2">
            <w:pPr>
              <w:pStyle w:val="acctfourfigures"/>
              <w:tabs>
                <w:tab w:val="center" w:pos="818"/>
              </w:tabs>
              <w:spacing w:line="240" w:lineRule="atLeast"/>
              <w:ind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594737" w14:textId="51D23489" w:rsidR="002A13E2" w:rsidRPr="002A13E2" w:rsidRDefault="002A13E2" w:rsidP="002A13E2">
            <w:pPr>
              <w:pStyle w:val="acctfourfigures"/>
              <w:tabs>
                <w:tab w:val="clear" w:pos="765"/>
                <w:tab w:val="center" w:pos="818"/>
                <w:tab w:val="decimal" w:pos="911"/>
              </w:tabs>
              <w:spacing w:line="240" w:lineRule="atLeast"/>
              <w:ind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A13E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316</w:t>
            </w:r>
          </w:p>
        </w:tc>
        <w:tc>
          <w:tcPr>
            <w:tcW w:w="180" w:type="dxa"/>
            <w:vAlign w:val="bottom"/>
          </w:tcPr>
          <w:p w14:paraId="5D0DDC39" w14:textId="77777777" w:rsidR="002A13E2" w:rsidRPr="002A13E2" w:rsidRDefault="002A13E2" w:rsidP="002A13E2">
            <w:pPr>
              <w:pStyle w:val="acctfourfigures"/>
              <w:tabs>
                <w:tab w:val="center" w:pos="818"/>
              </w:tabs>
              <w:spacing w:line="240" w:lineRule="atLeast"/>
              <w:ind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C66F57" w14:textId="6936AD24" w:rsidR="002A13E2" w:rsidRPr="002A13E2" w:rsidRDefault="002A13E2" w:rsidP="002A13E2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A13E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646</w:t>
            </w:r>
            <w:r w:rsidRPr="002A13E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483</w:t>
            </w:r>
          </w:p>
        </w:tc>
      </w:tr>
    </w:tbl>
    <w:p w14:paraId="298127EF" w14:textId="5D3526CF" w:rsidR="003F5F87" w:rsidRPr="00F61C23" w:rsidRDefault="003F5F87" w:rsidP="00E234F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0"/>
        <w:jc w:val="thaiDistribute"/>
        <w:rPr>
          <w:rFonts w:ascii="Angsana New" w:hAnsi="Angsana New"/>
          <w:bCs/>
          <w:sz w:val="30"/>
          <w:szCs w:val="30"/>
          <w:cs/>
        </w:rPr>
      </w:pPr>
    </w:p>
    <w:tbl>
      <w:tblPr>
        <w:tblW w:w="952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630"/>
        <w:gridCol w:w="1350"/>
        <w:gridCol w:w="180"/>
        <w:gridCol w:w="1620"/>
        <w:gridCol w:w="178"/>
        <w:gridCol w:w="1133"/>
        <w:gridCol w:w="178"/>
        <w:gridCol w:w="1283"/>
        <w:gridCol w:w="7"/>
      </w:tblGrid>
      <w:tr w:rsidR="006B4EF9" w:rsidRPr="00F61C23" w14:paraId="5CA0DF44" w14:textId="77777777" w:rsidTr="00C902DC">
        <w:trPr>
          <w:gridAfter w:val="1"/>
          <w:wAfter w:w="7" w:type="dxa"/>
          <w:cantSplit/>
          <w:tblHeader/>
        </w:trPr>
        <w:tc>
          <w:tcPr>
            <w:tcW w:w="2970" w:type="dxa"/>
          </w:tcPr>
          <w:p w14:paraId="5AE5D18A" w14:textId="77777777" w:rsidR="006B4EF9" w:rsidRPr="00F61C23" w:rsidRDefault="006B4EF9" w:rsidP="0085356B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6DBD115D" w14:textId="77777777" w:rsidR="006B4EF9" w:rsidRPr="00F61C23" w:rsidRDefault="006B4EF9" w:rsidP="0085356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922" w:type="dxa"/>
            <w:gridSpan w:val="7"/>
            <w:vAlign w:val="bottom"/>
          </w:tcPr>
          <w:p w14:paraId="094FFCC6" w14:textId="77777777" w:rsidR="006B4EF9" w:rsidRPr="00F61C23" w:rsidRDefault="006B4EF9" w:rsidP="0085356B">
            <w:pPr>
              <w:pStyle w:val="acctmergecolhdg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F61C23">
              <w:rPr>
                <w:rFonts w:ascii="Angsana New" w:hAnsi="Angsana New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6B4EF9" w:rsidRPr="00F61C23" w14:paraId="0DE265C0" w14:textId="77777777" w:rsidTr="00C902DC">
        <w:trPr>
          <w:cantSplit/>
          <w:tblHeader/>
        </w:trPr>
        <w:tc>
          <w:tcPr>
            <w:tcW w:w="2970" w:type="dxa"/>
          </w:tcPr>
          <w:p w14:paraId="22A21B68" w14:textId="77777777" w:rsidR="006B4EF9" w:rsidRPr="00F61C23" w:rsidRDefault="006B4EF9" w:rsidP="006B6F9B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2DA853C9" w14:textId="77777777" w:rsidR="006B4EF9" w:rsidRPr="00F61C23" w:rsidRDefault="006B4EF9" w:rsidP="006B6F9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A30CD4" w14:textId="77777777" w:rsidR="006B4EF9" w:rsidRPr="00F61C23" w:rsidRDefault="006B4EF9" w:rsidP="006B6F9B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F61C23">
              <w:rPr>
                <w:rFonts w:ascii="Angsana New" w:eastAsia="Calibri" w:hAnsi="Angsana New"/>
                <w:b w:val="0"/>
                <w:sz w:val="28"/>
                <w:szCs w:val="28"/>
                <w:cs/>
                <w:lang w:val="en-US" w:bidi="th-TH"/>
              </w:rPr>
              <w:t>เงินกู้ยืมอื่น</w:t>
            </w:r>
          </w:p>
        </w:tc>
        <w:tc>
          <w:tcPr>
            <w:tcW w:w="180" w:type="dxa"/>
            <w:vAlign w:val="bottom"/>
          </w:tcPr>
          <w:p w14:paraId="632FED71" w14:textId="77777777" w:rsidR="006B4EF9" w:rsidRPr="00F61C23" w:rsidRDefault="006B4EF9" w:rsidP="006B6F9B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0B4EC61" w14:textId="1376670D" w:rsidR="006B4EF9" w:rsidRPr="00F61C23" w:rsidRDefault="006B4EF9" w:rsidP="00C902DC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eastAsia="Calibri" w:hAnsi="Angsana New"/>
                <w:b w:val="0"/>
                <w:sz w:val="28"/>
                <w:szCs w:val="28"/>
                <w:cs/>
                <w:lang w:val="en-US" w:bidi="th-TH"/>
              </w:rPr>
              <w:t xml:space="preserve">หนี้สินตามสัญญาเช่า </w:t>
            </w:r>
          </w:p>
        </w:tc>
        <w:tc>
          <w:tcPr>
            <w:tcW w:w="178" w:type="dxa"/>
            <w:vAlign w:val="bottom"/>
          </w:tcPr>
          <w:p w14:paraId="77DD2764" w14:textId="77777777" w:rsidR="006B4EF9" w:rsidRPr="00F61C23" w:rsidRDefault="006B4EF9" w:rsidP="006B6F9B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133" w:type="dxa"/>
            <w:vAlign w:val="bottom"/>
          </w:tcPr>
          <w:p w14:paraId="7A3D2594" w14:textId="77777777" w:rsidR="006B4EF9" w:rsidRPr="00F61C23" w:rsidRDefault="006B4EF9" w:rsidP="006B6F9B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eastAsia="Calibri" w:hAnsi="Angsana New"/>
                <w:b w:val="0"/>
                <w:sz w:val="28"/>
                <w:szCs w:val="28"/>
                <w:cs/>
                <w:lang w:val="en-US" w:bidi="th-TH"/>
              </w:rPr>
              <w:t>อื่น ๆ</w:t>
            </w:r>
          </w:p>
        </w:tc>
        <w:tc>
          <w:tcPr>
            <w:tcW w:w="178" w:type="dxa"/>
            <w:vAlign w:val="bottom"/>
          </w:tcPr>
          <w:p w14:paraId="16D7A185" w14:textId="77777777" w:rsidR="006B4EF9" w:rsidRPr="00F61C23" w:rsidRDefault="006B4EF9" w:rsidP="006B6F9B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290" w:type="dxa"/>
            <w:gridSpan w:val="2"/>
            <w:vAlign w:val="bottom"/>
          </w:tcPr>
          <w:p w14:paraId="695C1D71" w14:textId="77777777" w:rsidR="006B4EF9" w:rsidRPr="00F61C23" w:rsidRDefault="006B4EF9" w:rsidP="006B6F9B">
            <w:pPr>
              <w:pStyle w:val="acctmergecolhdg"/>
              <w:spacing w:line="240" w:lineRule="atLeast"/>
              <w:ind w:left="-79" w:right="-79"/>
              <w:rPr>
                <w:rFonts w:ascii="Angsana New" w:eastAsia="Calibri" w:hAnsi="Angsana New"/>
                <w:b w:val="0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eastAsia="Calibri" w:hAnsi="Angsana New"/>
                <w:b w:val="0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:rsidR="006B4EF9" w:rsidRPr="00F61C23" w14:paraId="6AD8774A" w14:textId="77777777" w:rsidTr="00C902DC">
        <w:trPr>
          <w:gridAfter w:val="1"/>
          <w:wAfter w:w="7" w:type="dxa"/>
          <w:cantSplit/>
          <w:tblHeader/>
        </w:trPr>
        <w:tc>
          <w:tcPr>
            <w:tcW w:w="2970" w:type="dxa"/>
          </w:tcPr>
          <w:p w14:paraId="4166273B" w14:textId="77777777" w:rsidR="006B4EF9" w:rsidRPr="00F61C23" w:rsidRDefault="006B4EF9" w:rsidP="0085356B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vAlign w:val="bottom"/>
          </w:tcPr>
          <w:p w14:paraId="047DFACA" w14:textId="77777777" w:rsidR="006B4EF9" w:rsidRPr="00F61C23" w:rsidRDefault="006B4EF9" w:rsidP="0085356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5922" w:type="dxa"/>
            <w:gridSpan w:val="7"/>
            <w:vAlign w:val="bottom"/>
          </w:tcPr>
          <w:p w14:paraId="700AD69F" w14:textId="77777777" w:rsidR="006B4EF9" w:rsidRPr="00F61C23" w:rsidRDefault="006B4EF9" w:rsidP="0085356B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i/>
                <w:iCs/>
                <w:spacing w:val="-8"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B4EF9" w:rsidRPr="00F61C23" w14:paraId="1F51FB2C" w14:textId="77777777" w:rsidTr="00C902DC">
        <w:trPr>
          <w:cantSplit/>
        </w:trPr>
        <w:tc>
          <w:tcPr>
            <w:tcW w:w="2970" w:type="dxa"/>
          </w:tcPr>
          <w:p w14:paraId="0D653085" w14:textId="3FA0DBE0" w:rsidR="006B4EF9" w:rsidRPr="00F61C23" w:rsidRDefault="006B4EF9" w:rsidP="006B6F9B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F61C23">
              <w:rPr>
                <w:rFonts w:ascii="Angsana New" w:hAnsi="Angsana New"/>
                <w:sz w:val="28"/>
                <w:szCs w:val="28"/>
              </w:rPr>
              <w:t>1</w:t>
            </w: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F61C2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630" w:type="dxa"/>
            <w:vAlign w:val="bottom"/>
          </w:tcPr>
          <w:p w14:paraId="592FCF00" w14:textId="77777777" w:rsidR="006B4EF9" w:rsidRPr="00F61C23" w:rsidRDefault="006B4EF9" w:rsidP="006B6F9B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A25153C" w14:textId="2CC76483" w:rsidR="006B4EF9" w:rsidRPr="00F61C23" w:rsidRDefault="006B4EF9" w:rsidP="009C6E32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9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F61C23">
              <w:rPr>
                <w:rFonts w:ascii="Angsana New" w:hAnsi="Angsana New"/>
                <w:sz w:val="28"/>
                <w:szCs w:val="28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722</w:t>
            </w:r>
            <w:r w:rsidRPr="00F61C23">
              <w:rPr>
                <w:rFonts w:ascii="Angsana New" w:hAnsi="Angsana New"/>
                <w:sz w:val="28"/>
                <w:szCs w:val="28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713</w:t>
            </w:r>
          </w:p>
        </w:tc>
        <w:tc>
          <w:tcPr>
            <w:tcW w:w="180" w:type="dxa"/>
            <w:vAlign w:val="bottom"/>
          </w:tcPr>
          <w:p w14:paraId="1BAC574C" w14:textId="77777777" w:rsidR="006B4EF9" w:rsidRPr="00F61C23" w:rsidRDefault="006B4EF9" w:rsidP="006B6F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D9DB070" w14:textId="37DD783D" w:rsidR="006B4EF9" w:rsidRPr="00F61C23" w:rsidRDefault="006B4EF9" w:rsidP="00A007AD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62</w:t>
            </w:r>
            <w:r w:rsidRPr="00F61C23">
              <w:rPr>
                <w:rFonts w:ascii="Angsana New" w:hAnsi="Angsana New"/>
                <w:sz w:val="28"/>
                <w:szCs w:val="28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151</w:t>
            </w:r>
          </w:p>
        </w:tc>
        <w:tc>
          <w:tcPr>
            <w:tcW w:w="178" w:type="dxa"/>
            <w:vAlign w:val="bottom"/>
          </w:tcPr>
          <w:p w14:paraId="65868A82" w14:textId="77777777" w:rsidR="006B4EF9" w:rsidRPr="00F61C23" w:rsidRDefault="006B4EF9" w:rsidP="006B6F9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757C848D" w14:textId="2187512F" w:rsidR="006B4EF9" w:rsidRPr="00F61C23" w:rsidRDefault="006B4EF9" w:rsidP="009F6A94">
            <w:pPr>
              <w:pStyle w:val="acctfourfigures"/>
              <w:tabs>
                <w:tab w:val="clear" w:pos="765"/>
              </w:tabs>
              <w:spacing w:line="240" w:lineRule="atLeast"/>
              <w:ind w:right="8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301</w:t>
            </w:r>
          </w:p>
        </w:tc>
        <w:tc>
          <w:tcPr>
            <w:tcW w:w="178" w:type="dxa"/>
            <w:vAlign w:val="bottom"/>
          </w:tcPr>
          <w:p w14:paraId="44F60192" w14:textId="77777777" w:rsidR="006B4EF9" w:rsidRPr="00F61C23" w:rsidRDefault="006B4EF9" w:rsidP="006B6F9B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vAlign w:val="bottom"/>
          </w:tcPr>
          <w:p w14:paraId="2CA70AB1" w14:textId="48715769" w:rsidR="006B4EF9" w:rsidRPr="00F61C23" w:rsidRDefault="006B4EF9" w:rsidP="0099000E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1,78</w:t>
            </w:r>
            <w:r w:rsidR="00384497">
              <w:rPr>
                <w:rFonts w:ascii="Angsana New" w:hAnsi="Angsana New"/>
                <w:sz w:val="28"/>
                <w:szCs w:val="28"/>
                <w:lang w:val="en-US" w:bidi="th-TH"/>
              </w:rPr>
              <w:t>5,165</w:t>
            </w:r>
          </w:p>
        </w:tc>
      </w:tr>
      <w:tr w:rsidR="006B4EF9" w:rsidRPr="00F61C23" w14:paraId="5D4C126B" w14:textId="77777777" w:rsidTr="00C902DC">
        <w:trPr>
          <w:cantSplit/>
        </w:trPr>
        <w:tc>
          <w:tcPr>
            <w:tcW w:w="2970" w:type="dxa"/>
          </w:tcPr>
          <w:p w14:paraId="271D9CC7" w14:textId="77777777" w:rsidR="006B4EF9" w:rsidRPr="00F61C23" w:rsidRDefault="006B4EF9" w:rsidP="00D75828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การเปลี่ยนแปลงจากกระแส</w:t>
            </w:r>
            <w:r w:rsidRPr="00F61C23">
              <w:rPr>
                <w:rFonts w:ascii="Angsana New" w:hAnsi="Angsana New"/>
                <w:sz w:val="28"/>
                <w:szCs w:val="28"/>
              </w:rPr>
              <w:br/>
            </w:r>
            <w:r w:rsidRPr="00F61C23">
              <w:rPr>
                <w:rFonts w:ascii="Angsana New" w:hAnsi="Angsana New"/>
                <w:sz w:val="28"/>
                <w:szCs w:val="28"/>
                <w:cs/>
              </w:rPr>
              <w:t>เงินสดจากการจัดหาเงิน</w:t>
            </w:r>
          </w:p>
        </w:tc>
        <w:tc>
          <w:tcPr>
            <w:tcW w:w="630" w:type="dxa"/>
            <w:vAlign w:val="bottom"/>
          </w:tcPr>
          <w:p w14:paraId="45664372" w14:textId="77777777" w:rsidR="006B4EF9" w:rsidRPr="00F61C23" w:rsidRDefault="006B4EF9" w:rsidP="00D7582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F364CC5" w14:textId="5363DD2E" w:rsidR="006B4EF9" w:rsidRPr="00F61C23" w:rsidRDefault="006B4EF9" w:rsidP="009C6E32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10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646</w:t>
            </w:r>
            <w:r w:rsidRPr="00F61C23">
              <w:rPr>
                <w:rFonts w:ascii="Angsana New" w:hAnsi="Angsana New"/>
                <w:sz w:val="28"/>
                <w:szCs w:val="28"/>
              </w:rPr>
              <w:t>,746</w:t>
            </w:r>
          </w:p>
        </w:tc>
        <w:tc>
          <w:tcPr>
            <w:tcW w:w="180" w:type="dxa"/>
            <w:vAlign w:val="bottom"/>
          </w:tcPr>
          <w:p w14:paraId="612C1208" w14:textId="77777777" w:rsidR="006B4EF9" w:rsidRPr="00F61C23" w:rsidRDefault="006B4EF9" w:rsidP="00D7582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2BCAF78" w14:textId="75BC12CB" w:rsidR="006B4EF9" w:rsidRPr="00F61C23" w:rsidRDefault="006B4EF9" w:rsidP="00A007AD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2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(54,156)</w:t>
            </w:r>
          </w:p>
        </w:tc>
        <w:tc>
          <w:tcPr>
            <w:tcW w:w="178" w:type="dxa"/>
            <w:vAlign w:val="bottom"/>
          </w:tcPr>
          <w:p w14:paraId="4BA48461" w14:textId="77777777" w:rsidR="006B4EF9" w:rsidRPr="00F61C23" w:rsidRDefault="006B4EF9" w:rsidP="00D7582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01776BC3" w14:textId="18008AB4" w:rsidR="006B4EF9" w:rsidRPr="00F61C23" w:rsidRDefault="006B4EF9" w:rsidP="0099000E">
            <w:pPr>
              <w:pStyle w:val="acctfourfigures"/>
              <w:shd w:val="clear" w:color="auto" w:fill="FFFFFF"/>
              <w:tabs>
                <w:tab w:val="clear" w:pos="765"/>
                <w:tab w:val="decimal" w:pos="883"/>
              </w:tabs>
              <w:spacing w:line="240" w:lineRule="atLeast"/>
              <w:ind w:left="-79" w:right="-170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(</w:t>
            </w:r>
            <w:r w:rsidR="00384497">
              <w:rPr>
                <w:rFonts w:ascii="Angsana New" w:hAnsi="Angsana New"/>
                <w:sz w:val="28"/>
                <w:szCs w:val="28"/>
              </w:rPr>
              <w:t>119,997</w:t>
            </w:r>
            <w:r w:rsidRPr="00F61C2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5D6DC83E" w14:textId="77777777" w:rsidR="006B4EF9" w:rsidRPr="00F61C23" w:rsidRDefault="006B4EF9" w:rsidP="00D7582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vAlign w:val="bottom"/>
          </w:tcPr>
          <w:p w14:paraId="57A7D966" w14:textId="052465E2" w:rsidR="006B4EF9" w:rsidRPr="00F61C23" w:rsidRDefault="00384497" w:rsidP="00D75828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472,593</w:t>
            </w:r>
          </w:p>
        </w:tc>
      </w:tr>
      <w:tr w:rsidR="006B4EF9" w:rsidRPr="00F61C23" w14:paraId="6B92E93D" w14:textId="77777777" w:rsidTr="00C902DC">
        <w:trPr>
          <w:cantSplit/>
        </w:trPr>
        <w:tc>
          <w:tcPr>
            <w:tcW w:w="2970" w:type="dxa"/>
          </w:tcPr>
          <w:p w14:paraId="4A6B7015" w14:textId="77777777" w:rsidR="006B4EF9" w:rsidRPr="00F61C23" w:rsidRDefault="006B4EF9" w:rsidP="00D75828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การเปลี่ยนแปลงอื่น</w:t>
            </w:r>
          </w:p>
        </w:tc>
        <w:tc>
          <w:tcPr>
            <w:tcW w:w="630" w:type="dxa"/>
            <w:vAlign w:val="bottom"/>
          </w:tcPr>
          <w:p w14:paraId="1F99E2DB" w14:textId="77777777" w:rsidR="006B4EF9" w:rsidRPr="00F61C23" w:rsidRDefault="006B4EF9" w:rsidP="00D7582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DA0A447" w14:textId="392916C3" w:rsidR="006B4EF9" w:rsidRPr="00F61C23" w:rsidRDefault="006B4EF9" w:rsidP="00D75828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6CB24E3" w14:textId="77777777" w:rsidR="006B4EF9" w:rsidRPr="00F61C23" w:rsidRDefault="006B4EF9" w:rsidP="00D7582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A530449" w14:textId="77777777" w:rsidR="006B4EF9" w:rsidRPr="00F61C23" w:rsidRDefault="006B4EF9" w:rsidP="00D75828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5DD84CF8" w14:textId="77777777" w:rsidR="006B4EF9" w:rsidRPr="00F61C23" w:rsidRDefault="006B4EF9" w:rsidP="00D7582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4E0DA806" w14:textId="77777777" w:rsidR="006B4EF9" w:rsidRPr="00F61C23" w:rsidRDefault="006B4EF9" w:rsidP="00D75828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CF3D787" w14:textId="77777777" w:rsidR="006B4EF9" w:rsidRPr="00F61C23" w:rsidRDefault="006B4EF9" w:rsidP="00D7582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vAlign w:val="bottom"/>
          </w:tcPr>
          <w:p w14:paraId="31A03EB8" w14:textId="246FF50E" w:rsidR="006B4EF9" w:rsidRPr="00F61C23" w:rsidRDefault="006B4EF9" w:rsidP="00D75828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4EF9" w:rsidRPr="00F61C23" w14:paraId="58E64A39" w14:textId="77777777" w:rsidTr="00C902DC">
        <w:trPr>
          <w:cantSplit/>
        </w:trPr>
        <w:tc>
          <w:tcPr>
            <w:tcW w:w="2970" w:type="dxa"/>
          </w:tcPr>
          <w:p w14:paraId="7E0AC58A" w14:textId="77777777" w:rsidR="006B4EF9" w:rsidRPr="00F61C23" w:rsidRDefault="006B4EF9" w:rsidP="00D75828">
            <w:pPr>
              <w:shd w:val="clear" w:color="auto" w:fill="FFFFFF"/>
              <w:ind w:left="180" w:right="-79" w:firstLine="11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630" w:type="dxa"/>
            <w:vAlign w:val="bottom"/>
          </w:tcPr>
          <w:p w14:paraId="5852378B" w14:textId="77777777" w:rsidR="006B4EF9" w:rsidRPr="00F61C23" w:rsidRDefault="006B4EF9" w:rsidP="00D7582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529B805" w14:textId="2A4A16B9" w:rsidR="006B4EF9" w:rsidRPr="00F61C23" w:rsidRDefault="006B4EF9" w:rsidP="00A007A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C858092" w14:textId="77777777" w:rsidR="006B4EF9" w:rsidRPr="00F61C23" w:rsidRDefault="006B4EF9" w:rsidP="00D7582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8A211F7" w14:textId="7DF744EC" w:rsidR="006B4EF9" w:rsidRPr="00F61C23" w:rsidRDefault="006B4EF9" w:rsidP="00A007AD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10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6,397</w:t>
            </w:r>
          </w:p>
        </w:tc>
        <w:tc>
          <w:tcPr>
            <w:tcW w:w="178" w:type="dxa"/>
            <w:vAlign w:val="bottom"/>
          </w:tcPr>
          <w:p w14:paraId="7C982205" w14:textId="77777777" w:rsidR="006B4EF9" w:rsidRPr="00F61C23" w:rsidRDefault="006B4EF9" w:rsidP="00D7582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735E0C3B" w14:textId="5170D22B" w:rsidR="006B4EF9" w:rsidRPr="00F61C23" w:rsidRDefault="006B4EF9" w:rsidP="000B37AD">
            <w:pPr>
              <w:pStyle w:val="acctfourfigures"/>
              <w:shd w:val="clear" w:color="auto" w:fill="FFFFFF"/>
              <w:tabs>
                <w:tab w:val="clear" w:pos="765"/>
                <w:tab w:val="decimal" w:pos="568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7A081B5B" w14:textId="77777777" w:rsidR="006B4EF9" w:rsidRPr="00F61C23" w:rsidRDefault="006B4EF9" w:rsidP="00D7582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vAlign w:val="bottom"/>
          </w:tcPr>
          <w:p w14:paraId="240E6FDD" w14:textId="24B6F297" w:rsidR="006B4EF9" w:rsidRPr="00F61C23" w:rsidRDefault="006B4EF9" w:rsidP="00D75828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6,397</w:t>
            </w:r>
          </w:p>
        </w:tc>
      </w:tr>
      <w:tr w:rsidR="006B4EF9" w:rsidRPr="00F61C23" w14:paraId="654D5149" w14:textId="77777777" w:rsidTr="00C902DC">
        <w:trPr>
          <w:cantSplit/>
        </w:trPr>
        <w:tc>
          <w:tcPr>
            <w:tcW w:w="2970" w:type="dxa"/>
          </w:tcPr>
          <w:p w14:paraId="15BA5DDA" w14:textId="77777777" w:rsidR="006B4EF9" w:rsidRPr="00F61C23" w:rsidRDefault="006B4EF9" w:rsidP="00D75828">
            <w:pPr>
              <w:shd w:val="clear" w:color="auto" w:fill="FFFFFF"/>
              <w:ind w:left="180" w:right="-79" w:firstLine="11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30" w:type="dxa"/>
            <w:vAlign w:val="bottom"/>
          </w:tcPr>
          <w:p w14:paraId="4129F0CB" w14:textId="77777777" w:rsidR="006B4EF9" w:rsidRPr="00F61C23" w:rsidRDefault="006B4EF9" w:rsidP="00D7582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1076B66" w14:textId="0B4FE2DB" w:rsidR="006B4EF9" w:rsidRPr="00F61C23" w:rsidRDefault="006B4EF9" w:rsidP="00A007AD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8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64,661</w:t>
            </w:r>
          </w:p>
        </w:tc>
        <w:tc>
          <w:tcPr>
            <w:tcW w:w="180" w:type="dxa"/>
            <w:vAlign w:val="bottom"/>
          </w:tcPr>
          <w:p w14:paraId="14AFDEC1" w14:textId="77777777" w:rsidR="006B4EF9" w:rsidRPr="00F61C23" w:rsidRDefault="006B4EF9" w:rsidP="00D7582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A015C85" w14:textId="7CDD1997" w:rsidR="006B4EF9" w:rsidRPr="00F61C23" w:rsidRDefault="006B4EF9" w:rsidP="00A007AD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10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2,017</w:t>
            </w:r>
          </w:p>
        </w:tc>
        <w:tc>
          <w:tcPr>
            <w:tcW w:w="178" w:type="dxa"/>
            <w:vAlign w:val="bottom"/>
          </w:tcPr>
          <w:p w14:paraId="61472774" w14:textId="77777777" w:rsidR="006B4EF9" w:rsidRPr="00F61C23" w:rsidRDefault="006B4EF9" w:rsidP="00D7582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01C17A17" w14:textId="39B0983A" w:rsidR="006B4EF9" w:rsidRPr="00F61C23" w:rsidRDefault="006B4EF9" w:rsidP="0099000E">
            <w:pPr>
              <w:pStyle w:val="acctfourfigures"/>
              <w:tabs>
                <w:tab w:val="clear" w:pos="765"/>
              </w:tabs>
              <w:spacing w:line="240" w:lineRule="atLeast"/>
              <w:ind w:right="9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78" w:type="dxa"/>
            <w:vAlign w:val="bottom"/>
          </w:tcPr>
          <w:p w14:paraId="76757BE0" w14:textId="77777777" w:rsidR="006B4EF9" w:rsidRPr="00F61C23" w:rsidRDefault="006B4EF9" w:rsidP="00D7582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vAlign w:val="bottom"/>
          </w:tcPr>
          <w:p w14:paraId="141E3113" w14:textId="456651A8" w:rsidR="006B4EF9" w:rsidRPr="00F61C23" w:rsidRDefault="00384497" w:rsidP="00D75828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66,690</w:t>
            </w:r>
          </w:p>
        </w:tc>
      </w:tr>
      <w:tr w:rsidR="006B4EF9" w:rsidRPr="00F61C23" w14:paraId="29B352D9" w14:textId="77777777" w:rsidTr="00C902DC">
        <w:trPr>
          <w:cantSplit/>
        </w:trPr>
        <w:tc>
          <w:tcPr>
            <w:tcW w:w="2970" w:type="dxa"/>
          </w:tcPr>
          <w:p w14:paraId="62343DE0" w14:textId="77777777" w:rsidR="006B4EF9" w:rsidRPr="00F61C23" w:rsidRDefault="006B4EF9" w:rsidP="00D75828">
            <w:pPr>
              <w:shd w:val="clear" w:color="auto" w:fill="FFFFFF"/>
              <w:tabs>
                <w:tab w:val="clear" w:pos="227"/>
              </w:tabs>
              <w:ind w:left="371" w:right="-79" w:hanging="180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การเปลี่ยนแปลงของรายการอื่นที่ไม่ใช่เงินสด</w:t>
            </w:r>
          </w:p>
        </w:tc>
        <w:tc>
          <w:tcPr>
            <w:tcW w:w="630" w:type="dxa"/>
            <w:vAlign w:val="bottom"/>
          </w:tcPr>
          <w:p w14:paraId="1144EC99" w14:textId="77777777" w:rsidR="006B4EF9" w:rsidRPr="00F61C23" w:rsidRDefault="006B4EF9" w:rsidP="00D7582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C35720A" w14:textId="0AC4DC4F" w:rsidR="006B4EF9" w:rsidRPr="00F61C23" w:rsidRDefault="006B4EF9" w:rsidP="00A007AD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8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325</w:t>
            </w:r>
          </w:p>
        </w:tc>
        <w:tc>
          <w:tcPr>
            <w:tcW w:w="180" w:type="dxa"/>
            <w:vAlign w:val="bottom"/>
          </w:tcPr>
          <w:p w14:paraId="4964B5E9" w14:textId="77777777" w:rsidR="006B4EF9" w:rsidRPr="00F61C23" w:rsidRDefault="006B4EF9" w:rsidP="00D7582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7A3820A" w14:textId="77D81986" w:rsidR="006B4EF9" w:rsidRPr="00F61C23" w:rsidRDefault="006B4EF9" w:rsidP="00D11E5E">
            <w:pPr>
              <w:pStyle w:val="acctfourfigures"/>
              <w:tabs>
                <w:tab w:val="clear" w:pos="765"/>
              </w:tabs>
              <w:spacing w:line="240" w:lineRule="atLeast"/>
              <w:ind w:right="-58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16C07DAC" w14:textId="77777777" w:rsidR="006B4EF9" w:rsidRPr="00F61C23" w:rsidRDefault="006B4EF9" w:rsidP="00D7582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71A1E043" w14:textId="46CCCCCD" w:rsidR="006B4EF9" w:rsidRPr="00F61C23" w:rsidRDefault="006B4EF9" w:rsidP="000B37AD">
            <w:pPr>
              <w:pStyle w:val="acctfourfigures"/>
              <w:shd w:val="clear" w:color="auto" w:fill="FFFFFF"/>
              <w:tabs>
                <w:tab w:val="clear" w:pos="765"/>
                <w:tab w:val="decimal" w:pos="604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6A254DB1" w14:textId="77777777" w:rsidR="006B4EF9" w:rsidRPr="00F61C23" w:rsidRDefault="006B4EF9" w:rsidP="00D7582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vAlign w:val="bottom"/>
          </w:tcPr>
          <w:p w14:paraId="34227A1C" w14:textId="621D05A4" w:rsidR="006B4EF9" w:rsidRPr="00F61C23" w:rsidRDefault="006B4EF9" w:rsidP="00D75828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325</w:t>
            </w:r>
          </w:p>
        </w:tc>
      </w:tr>
      <w:tr w:rsidR="006B4EF9" w:rsidRPr="00F61C23" w14:paraId="19CB5EF9" w14:textId="77777777" w:rsidTr="00C902DC">
        <w:trPr>
          <w:cantSplit/>
        </w:trPr>
        <w:tc>
          <w:tcPr>
            <w:tcW w:w="2970" w:type="dxa"/>
          </w:tcPr>
          <w:p w14:paraId="5F7E1E08" w14:textId="5E38B072" w:rsidR="006B4EF9" w:rsidRPr="00F61C23" w:rsidRDefault="006B4EF9" w:rsidP="00D75828">
            <w:pPr>
              <w:shd w:val="clear" w:color="auto" w:fill="FFFFFF"/>
              <w:ind w:left="180" w:right="-79" w:firstLine="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630" w:type="dxa"/>
            <w:vAlign w:val="bottom"/>
          </w:tcPr>
          <w:p w14:paraId="7D2EBB71" w14:textId="77777777" w:rsidR="006B4EF9" w:rsidRPr="00F61C23" w:rsidRDefault="006B4EF9" w:rsidP="00D7582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4D9EA2C" w14:textId="785B03A3" w:rsidR="006B4EF9" w:rsidRPr="00F61C23" w:rsidRDefault="006B4EF9" w:rsidP="00A007A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6F940DF" w14:textId="77777777" w:rsidR="006B4EF9" w:rsidRPr="00F61C23" w:rsidRDefault="006B4EF9" w:rsidP="00D7582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33A8F45" w14:textId="556AA8BC" w:rsidR="006B4EF9" w:rsidRPr="00F61C23" w:rsidRDefault="006B4EF9" w:rsidP="00D11E5E">
            <w:pPr>
              <w:pStyle w:val="acctfourfigures"/>
              <w:tabs>
                <w:tab w:val="clear" w:pos="765"/>
              </w:tabs>
              <w:spacing w:line="240" w:lineRule="atLeast"/>
              <w:ind w:right="-58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4896FEE4" w14:textId="77777777" w:rsidR="006B4EF9" w:rsidRPr="00F61C23" w:rsidRDefault="006B4EF9" w:rsidP="00D7582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63BD4CD7" w14:textId="6500C05A" w:rsidR="006B4EF9" w:rsidRPr="00F61C23" w:rsidRDefault="00384497" w:rsidP="0099000E">
            <w:pPr>
              <w:pStyle w:val="acctfourfigures"/>
              <w:tabs>
                <w:tab w:val="clear" w:pos="765"/>
              </w:tabs>
              <w:spacing w:line="240" w:lineRule="atLeast"/>
              <w:ind w:right="8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  <w:tc>
          <w:tcPr>
            <w:tcW w:w="178" w:type="dxa"/>
            <w:vAlign w:val="bottom"/>
          </w:tcPr>
          <w:p w14:paraId="7039B00A" w14:textId="77777777" w:rsidR="006B4EF9" w:rsidRPr="00F61C23" w:rsidRDefault="006B4EF9" w:rsidP="00D7582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bottom w:val="single" w:sz="4" w:space="0" w:color="auto"/>
            </w:tcBorders>
            <w:vAlign w:val="bottom"/>
          </w:tcPr>
          <w:p w14:paraId="70236AF6" w14:textId="396592D6" w:rsidR="006B4EF9" w:rsidRPr="00F61C23" w:rsidRDefault="00384497" w:rsidP="00D75828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</w:tr>
      <w:tr w:rsidR="006B4EF9" w:rsidRPr="00F61C23" w14:paraId="46D8D4D8" w14:textId="77777777" w:rsidTr="00C902DC">
        <w:trPr>
          <w:cantSplit/>
        </w:trPr>
        <w:tc>
          <w:tcPr>
            <w:tcW w:w="2970" w:type="dxa"/>
          </w:tcPr>
          <w:p w14:paraId="2A0736D2" w14:textId="1B51C1C8" w:rsidR="006B4EF9" w:rsidRPr="00F61C23" w:rsidRDefault="006B4EF9" w:rsidP="00D75828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630" w:type="dxa"/>
            <w:vAlign w:val="bottom"/>
          </w:tcPr>
          <w:p w14:paraId="2B0A11B9" w14:textId="77777777" w:rsidR="006B4EF9" w:rsidRPr="00F61C23" w:rsidRDefault="006B4EF9" w:rsidP="00D75828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56A838" w14:textId="54420420" w:rsidR="006B4EF9" w:rsidRPr="00F61C23" w:rsidRDefault="006B4EF9" w:rsidP="009C6E32">
            <w:pPr>
              <w:pStyle w:val="acctfourfigures"/>
              <w:tabs>
                <w:tab w:val="clear" w:pos="765"/>
                <w:tab w:val="left" w:pos="370"/>
                <w:tab w:val="center" w:pos="818"/>
              </w:tabs>
              <w:spacing w:line="240" w:lineRule="atLeast"/>
              <w:ind w:right="9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2,434,445</w:t>
            </w:r>
          </w:p>
        </w:tc>
        <w:tc>
          <w:tcPr>
            <w:tcW w:w="180" w:type="dxa"/>
            <w:vAlign w:val="bottom"/>
          </w:tcPr>
          <w:p w14:paraId="63804728" w14:textId="77777777" w:rsidR="006B4EF9" w:rsidRPr="00F61C23" w:rsidRDefault="006B4EF9" w:rsidP="00D7582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6A911" w14:textId="19A418EB" w:rsidR="006B4EF9" w:rsidRPr="00F61C23" w:rsidRDefault="006B4EF9" w:rsidP="00A007AD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10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16,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409</w:t>
            </w:r>
          </w:p>
        </w:tc>
        <w:tc>
          <w:tcPr>
            <w:tcW w:w="178" w:type="dxa"/>
            <w:vAlign w:val="bottom"/>
          </w:tcPr>
          <w:p w14:paraId="0B00BB5C" w14:textId="32E1E5F7" w:rsidR="006B4EF9" w:rsidRPr="00F61C23" w:rsidRDefault="006B4EF9" w:rsidP="00D7582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206528" w14:textId="03295664" w:rsidR="006B4EF9" w:rsidRPr="00F61C23" w:rsidRDefault="00384497" w:rsidP="0099000E">
            <w:pPr>
              <w:pStyle w:val="acctfourfigures"/>
              <w:tabs>
                <w:tab w:val="clear" w:pos="765"/>
              </w:tabs>
              <w:spacing w:line="240" w:lineRule="atLeast"/>
              <w:ind w:right="8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316</w:t>
            </w:r>
          </w:p>
        </w:tc>
        <w:tc>
          <w:tcPr>
            <w:tcW w:w="178" w:type="dxa"/>
            <w:vAlign w:val="bottom"/>
          </w:tcPr>
          <w:p w14:paraId="13D573DE" w14:textId="77777777" w:rsidR="006B4EF9" w:rsidRPr="00F61C23" w:rsidRDefault="006B4EF9" w:rsidP="00D75828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CAD84C" w14:textId="3ED7ECB9" w:rsidR="006B4EF9" w:rsidRPr="007E2A00" w:rsidRDefault="006B4EF9" w:rsidP="00D75828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C4D57">
              <w:rPr>
                <w:rFonts w:ascii="Angsana New" w:hAnsi="Angsana New"/>
                <w:b/>
                <w:bCs/>
                <w:sz w:val="28"/>
                <w:szCs w:val="28"/>
              </w:rPr>
              <w:t>2,451,17</w:t>
            </w:r>
            <w:r w:rsidR="007E2A0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</w:tr>
    </w:tbl>
    <w:p w14:paraId="076A386A" w14:textId="043E9EB5" w:rsidR="00DE1035" w:rsidRDefault="00DE1035" w:rsidP="00AD27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  <w:cs/>
        </w:rPr>
      </w:pPr>
    </w:p>
    <w:p w14:paraId="715B3FAC" w14:textId="77777777" w:rsidR="00DE1035" w:rsidRDefault="00DE1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  <w:r>
        <w:rPr>
          <w:rFonts w:ascii="Angsana New" w:hAnsi="Angsana New"/>
          <w:bCs/>
          <w:sz w:val="30"/>
          <w:szCs w:val="30"/>
          <w:cs/>
        </w:rPr>
        <w:br w:type="page"/>
      </w:r>
    </w:p>
    <w:p w14:paraId="1102FB19" w14:textId="77777777" w:rsidR="007C07F1" w:rsidRPr="00F61C23" w:rsidRDefault="007C07F1" w:rsidP="001F23B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F61C23">
        <w:rPr>
          <w:rFonts w:ascii="Angsana New" w:hAnsi="Angsana New"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3A67B796" w14:textId="77777777" w:rsidR="008A28F2" w:rsidRPr="00765C39" w:rsidRDefault="008A28F2" w:rsidP="008A28F2">
      <w:pPr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63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62"/>
        <w:gridCol w:w="892"/>
        <w:gridCol w:w="1304"/>
        <w:gridCol w:w="273"/>
        <w:gridCol w:w="1320"/>
        <w:gridCol w:w="268"/>
        <w:gridCol w:w="1217"/>
        <w:gridCol w:w="268"/>
        <w:gridCol w:w="1235"/>
      </w:tblGrid>
      <w:tr w:rsidR="008A28F2" w:rsidRPr="00765C39" w14:paraId="5055AC9F" w14:textId="77777777" w:rsidTr="0001056F">
        <w:trPr>
          <w:tblHeader/>
        </w:trPr>
        <w:tc>
          <w:tcPr>
            <w:tcW w:w="2862" w:type="dxa"/>
          </w:tcPr>
          <w:p w14:paraId="37FAD69A" w14:textId="77777777" w:rsidR="008A28F2" w:rsidRPr="00765C39" w:rsidRDefault="008A28F2" w:rsidP="003A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892" w:type="dxa"/>
          </w:tcPr>
          <w:p w14:paraId="2D079502" w14:textId="77777777" w:rsidR="008A28F2" w:rsidRPr="00765C39" w:rsidRDefault="008A28F2" w:rsidP="003A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2897" w:type="dxa"/>
            <w:gridSpan w:val="3"/>
          </w:tcPr>
          <w:p w14:paraId="16EC3702" w14:textId="77777777" w:rsidR="008A28F2" w:rsidRPr="00765C39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  <w:r w:rsidRPr="00765C39">
              <w:rPr>
                <w:rFonts w:ascii="Angsana New" w:hAnsi="Angsana New"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7F0713ED" w14:textId="77777777" w:rsidR="008A28F2" w:rsidRPr="00765C39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720" w:type="dxa"/>
            <w:gridSpan w:val="3"/>
          </w:tcPr>
          <w:p w14:paraId="4D9460E2" w14:textId="77777777" w:rsidR="008A28F2" w:rsidRPr="00765C39" w:rsidRDefault="008A28F2" w:rsidP="006E1A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  <w:r w:rsidRPr="00765C39">
              <w:rPr>
                <w:rFonts w:ascii="Angsana New" w:hAnsi="Angsana New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8A28F2" w:rsidRPr="00765C39" w14:paraId="58952EB0" w14:textId="77777777" w:rsidTr="0001056F">
        <w:trPr>
          <w:tblHeader/>
        </w:trPr>
        <w:tc>
          <w:tcPr>
            <w:tcW w:w="2862" w:type="dxa"/>
          </w:tcPr>
          <w:p w14:paraId="01CC2688" w14:textId="77777777" w:rsidR="008A28F2" w:rsidRPr="00765C39" w:rsidRDefault="008A28F2" w:rsidP="003A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892" w:type="dxa"/>
          </w:tcPr>
          <w:p w14:paraId="0FEEEFEC" w14:textId="77777777" w:rsidR="008A28F2" w:rsidRPr="00765C39" w:rsidRDefault="008A28F2" w:rsidP="003A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  <w:r w:rsidRPr="00765C39"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  <w:t>หมายเหตุ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5C76F346" w14:textId="376F0BF5" w:rsidR="008A28F2" w:rsidRPr="00765C39" w:rsidRDefault="00A453AA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  <w:lang w:val="en-GB" w:bidi="ar-SA"/>
              </w:rPr>
            </w:pPr>
            <w:r w:rsidRPr="00765C39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273" w:type="dxa"/>
            <w:shd w:val="clear" w:color="auto" w:fill="auto"/>
            <w:vAlign w:val="center"/>
          </w:tcPr>
          <w:p w14:paraId="5A5F9A4C" w14:textId="77777777" w:rsidR="008A28F2" w:rsidRPr="00765C39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14:paraId="20AF3598" w14:textId="58B8AA60" w:rsidR="008A28F2" w:rsidRPr="00765C39" w:rsidRDefault="00A453AA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  <w:lang w:val="en-GB" w:bidi="ar-SA"/>
              </w:rPr>
            </w:pPr>
            <w:r w:rsidRPr="00765C39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268" w:type="dxa"/>
            <w:shd w:val="clear" w:color="auto" w:fill="auto"/>
          </w:tcPr>
          <w:p w14:paraId="7CA7D5D7" w14:textId="77777777" w:rsidR="008A28F2" w:rsidRPr="00765C39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14:paraId="4DC3A033" w14:textId="5C058E6D" w:rsidR="008A28F2" w:rsidRPr="00765C39" w:rsidRDefault="00A453AA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  <w:lang w:val="en-GB" w:bidi="ar-SA"/>
              </w:rPr>
            </w:pPr>
            <w:r w:rsidRPr="00765C39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4E5B18C" w14:textId="77777777" w:rsidR="008A28F2" w:rsidRPr="00765C39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35" w:type="dxa"/>
            <w:shd w:val="clear" w:color="auto" w:fill="auto"/>
            <w:vAlign w:val="center"/>
          </w:tcPr>
          <w:p w14:paraId="5AD92CB6" w14:textId="710652CE" w:rsidR="008A28F2" w:rsidRPr="00765C39" w:rsidRDefault="00A453AA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  <w:lang w:val="en-GB" w:bidi="ar-SA"/>
              </w:rPr>
            </w:pPr>
            <w:r w:rsidRPr="00765C39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</w:tr>
      <w:tr w:rsidR="008A28F2" w:rsidRPr="00765C39" w14:paraId="5A84E6D6" w14:textId="77777777" w:rsidTr="0001056F">
        <w:trPr>
          <w:tblHeader/>
        </w:trPr>
        <w:tc>
          <w:tcPr>
            <w:tcW w:w="2862" w:type="dxa"/>
          </w:tcPr>
          <w:p w14:paraId="6E2CF757" w14:textId="77777777" w:rsidR="008A28F2" w:rsidRPr="00765C39" w:rsidRDefault="008A28F2" w:rsidP="003A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892" w:type="dxa"/>
          </w:tcPr>
          <w:p w14:paraId="4E19C9E7" w14:textId="77777777" w:rsidR="008A28F2" w:rsidRPr="00765C39" w:rsidRDefault="008A28F2" w:rsidP="003A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5885" w:type="dxa"/>
            <w:gridSpan w:val="7"/>
          </w:tcPr>
          <w:p w14:paraId="4E638227" w14:textId="77777777" w:rsidR="008A28F2" w:rsidRPr="00765C39" w:rsidRDefault="001379C9" w:rsidP="001379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  <w:r w:rsidRPr="00765C39"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  <w:t>(พั</w:t>
            </w:r>
            <w:r w:rsidR="008A28F2" w:rsidRPr="00765C39"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  <w:t>นบาท)</w:t>
            </w:r>
          </w:p>
        </w:tc>
      </w:tr>
      <w:tr w:rsidR="001379C9" w:rsidRPr="00765C39" w14:paraId="229BC064" w14:textId="77777777" w:rsidTr="0001056F">
        <w:tc>
          <w:tcPr>
            <w:tcW w:w="2862" w:type="dxa"/>
          </w:tcPr>
          <w:p w14:paraId="37988353" w14:textId="77777777" w:rsidR="001379C9" w:rsidRPr="00765C39" w:rsidRDefault="001379C9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765C3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เจ้าหนี้การค้า</w:t>
            </w:r>
          </w:p>
        </w:tc>
        <w:tc>
          <w:tcPr>
            <w:tcW w:w="892" w:type="dxa"/>
          </w:tcPr>
          <w:p w14:paraId="70F2C9FC" w14:textId="77777777" w:rsidR="001379C9" w:rsidRPr="00765C39" w:rsidRDefault="001379C9" w:rsidP="003A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304" w:type="dxa"/>
            <w:vAlign w:val="bottom"/>
          </w:tcPr>
          <w:p w14:paraId="2D3BC9A6" w14:textId="77777777" w:rsidR="001379C9" w:rsidRPr="00765C39" w:rsidRDefault="001379C9" w:rsidP="003A1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73" w:type="dxa"/>
          </w:tcPr>
          <w:p w14:paraId="69B3BDF1" w14:textId="77777777" w:rsidR="001379C9" w:rsidRPr="00765C39" w:rsidRDefault="001379C9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320" w:type="dxa"/>
            <w:vAlign w:val="bottom"/>
          </w:tcPr>
          <w:p w14:paraId="2F8AC22F" w14:textId="77777777" w:rsidR="001379C9" w:rsidRPr="00765C39" w:rsidRDefault="001379C9" w:rsidP="003A1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8" w:type="dxa"/>
          </w:tcPr>
          <w:p w14:paraId="794853AC" w14:textId="77777777" w:rsidR="001379C9" w:rsidRPr="00765C39" w:rsidRDefault="001379C9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17" w:type="dxa"/>
            <w:vAlign w:val="bottom"/>
          </w:tcPr>
          <w:p w14:paraId="66BEDC14" w14:textId="77777777" w:rsidR="001379C9" w:rsidRPr="00765C39" w:rsidRDefault="001379C9" w:rsidP="003A1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8" w:type="dxa"/>
          </w:tcPr>
          <w:p w14:paraId="430DC900" w14:textId="77777777" w:rsidR="001379C9" w:rsidRPr="00765C39" w:rsidRDefault="001379C9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35" w:type="dxa"/>
            <w:vAlign w:val="bottom"/>
          </w:tcPr>
          <w:p w14:paraId="02E4E7C2" w14:textId="77777777" w:rsidR="001379C9" w:rsidRPr="00765C39" w:rsidRDefault="001379C9" w:rsidP="003A1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15636F" w:rsidRPr="00765C39" w14:paraId="12246E45" w14:textId="77777777" w:rsidTr="0001056F">
        <w:tc>
          <w:tcPr>
            <w:tcW w:w="2862" w:type="dxa"/>
          </w:tcPr>
          <w:p w14:paraId="4C3077AC" w14:textId="77777777" w:rsidR="0015636F" w:rsidRPr="00765C39" w:rsidRDefault="0015636F" w:rsidP="0015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sz w:val="29"/>
                <w:szCs w:val="29"/>
                <w:cs/>
              </w:rPr>
            </w:pPr>
            <w:r w:rsidRPr="00765C39">
              <w:rPr>
                <w:rFonts w:ascii="Angsana New" w:hAnsi="Angsana New"/>
                <w:sz w:val="29"/>
                <w:szCs w:val="29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92" w:type="dxa"/>
          </w:tcPr>
          <w:p w14:paraId="7A6BECEE" w14:textId="1AA3945C" w:rsidR="0015636F" w:rsidRPr="00765C39" w:rsidRDefault="00A453AA" w:rsidP="00156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9"/>
                <w:szCs w:val="29"/>
              </w:rPr>
            </w:pPr>
            <w:r w:rsidRPr="00765C39">
              <w:rPr>
                <w:rFonts w:ascii="Angsana New" w:hAnsi="Angsana New"/>
                <w:bCs/>
                <w:i/>
                <w:iCs/>
                <w:sz w:val="29"/>
                <w:szCs w:val="29"/>
              </w:rPr>
              <w:t>6</w:t>
            </w:r>
          </w:p>
        </w:tc>
        <w:tc>
          <w:tcPr>
            <w:tcW w:w="1304" w:type="dxa"/>
            <w:vAlign w:val="bottom"/>
          </w:tcPr>
          <w:p w14:paraId="196D526F" w14:textId="07EAC09A" w:rsidR="0015636F" w:rsidRPr="00765C39" w:rsidRDefault="002C0877" w:rsidP="00F679D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</w:rPr>
            </w:pPr>
            <w:r w:rsidRPr="00765C39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3" w:type="dxa"/>
          </w:tcPr>
          <w:p w14:paraId="12003C6D" w14:textId="77777777" w:rsidR="0015636F" w:rsidRPr="00765C39" w:rsidRDefault="0015636F" w:rsidP="0015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320" w:type="dxa"/>
            <w:vAlign w:val="bottom"/>
          </w:tcPr>
          <w:p w14:paraId="2E1ADBBE" w14:textId="2DE36E5F" w:rsidR="0015636F" w:rsidRPr="00765C39" w:rsidRDefault="0015636F" w:rsidP="00F679D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6"/>
              <w:rPr>
                <w:rFonts w:ascii="Angsana New" w:hAnsi="Angsana New"/>
                <w:sz w:val="29"/>
                <w:szCs w:val="29"/>
              </w:rPr>
            </w:pPr>
            <w:r w:rsidRPr="00765C39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68" w:type="dxa"/>
          </w:tcPr>
          <w:p w14:paraId="576CE010" w14:textId="77777777" w:rsidR="0015636F" w:rsidRPr="00765C39" w:rsidRDefault="0015636F" w:rsidP="0015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17" w:type="dxa"/>
            <w:vAlign w:val="bottom"/>
          </w:tcPr>
          <w:p w14:paraId="06DCB011" w14:textId="49A34FAE" w:rsidR="0015636F" w:rsidRPr="00765C39" w:rsidRDefault="00F34A9C" w:rsidP="001D7C8A">
            <w:pPr>
              <w:pStyle w:val="acctfourfigures"/>
              <w:tabs>
                <w:tab w:val="clear" w:pos="765"/>
              </w:tabs>
              <w:spacing w:line="240" w:lineRule="atLeast"/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765C39">
              <w:rPr>
                <w:rFonts w:ascii="Angsana New" w:hAnsi="Angsana New"/>
                <w:sz w:val="29"/>
                <w:szCs w:val="29"/>
              </w:rPr>
              <w:t>1,503</w:t>
            </w:r>
          </w:p>
        </w:tc>
        <w:tc>
          <w:tcPr>
            <w:tcW w:w="268" w:type="dxa"/>
          </w:tcPr>
          <w:p w14:paraId="5B5B1F04" w14:textId="77777777" w:rsidR="0015636F" w:rsidRPr="00765C39" w:rsidRDefault="0015636F" w:rsidP="0015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35" w:type="dxa"/>
            <w:vAlign w:val="bottom"/>
          </w:tcPr>
          <w:p w14:paraId="51C1C80D" w14:textId="2D187439" w:rsidR="0015636F" w:rsidRPr="00765C39" w:rsidRDefault="00A453AA" w:rsidP="001D7C8A">
            <w:pPr>
              <w:pStyle w:val="acctfourfigures"/>
              <w:tabs>
                <w:tab w:val="clear" w:pos="765"/>
              </w:tabs>
              <w:spacing w:line="240" w:lineRule="atLeast"/>
              <w:ind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765C39">
              <w:rPr>
                <w:rFonts w:ascii="Angsana New" w:hAnsi="Angsana New"/>
                <w:sz w:val="29"/>
                <w:szCs w:val="29"/>
                <w:lang w:val="en-US"/>
              </w:rPr>
              <w:t>2</w:t>
            </w:r>
            <w:r w:rsidR="0015636F" w:rsidRPr="00765C39">
              <w:rPr>
                <w:rFonts w:ascii="Angsana New" w:hAnsi="Angsana New"/>
                <w:sz w:val="29"/>
                <w:szCs w:val="29"/>
              </w:rPr>
              <w:t>,</w:t>
            </w:r>
            <w:r w:rsidRPr="00765C39">
              <w:rPr>
                <w:rFonts w:ascii="Angsana New" w:hAnsi="Angsana New"/>
                <w:sz w:val="29"/>
                <w:szCs w:val="29"/>
                <w:lang w:val="en-US"/>
              </w:rPr>
              <w:t>069</w:t>
            </w:r>
          </w:p>
        </w:tc>
      </w:tr>
      <w:tr w:rsidR="0015636F" w:rsidRPr="00765C39" w14:paraId="22754F7B" w14:textId="77777777" w:rsidTr="0001056F">
        <w:tc>
          <w:tcPr>
            <w:tcW w:w="2862" w:type="dxa"/>
          </w:tcPr>
          <w:p w14:paraId="1AA714DA" w14:textId="77777777" w:rsidR="0015636F" w:rsidRPr="00765C39" w:rsidRDefault="0015636F" w:rsidP="0015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sz w:val="29"/>
                <w:szCs w:val="29"/>
              </w:rPr>
            </w:pPr>
            <w:r w:rsidRPr="00765C39">
              <w:rPr>
                <w:rFonts w:ascii="Angsana New" w:hAnsi="Angsana New"/>
                <w:sz w:val="29"/>
                <w:szCs w:val="29"/>
                <w:cs/>
              </w:rPr>
              <w:t>บุคคลหรือกิจการอื่น ๆ</w:t>
            </w:r>
          </w:p>
        </w:tc>
        <w:tc>
          <w:tcPr>
            <w:tcW w:w="892" w:type="dxa"/>
          </w:tcPr>
          <w:p w14:paraId="16D7A320" w14:textId="77777777" w:rsidR="0015636F" w:rsidRPr="00765C39" w:rsidRDefault="0015636F" w:rsidP="00156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6999B161" w14:textId="3A20E22F" w:rsidR="0015636F" w:rsidRPr="00765C39" w:rsidRDefault="00172FD3" w:rsidP="001D7C8A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54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172FD3">
              <w:rPr>
                <w:rFonts w:ascii="Angsana New" w:hAnsi="Angsana New"/>
                <w:sz w:val="29"/>
                <w:szCs w:val="29"/>
                <w:lang w:val="en-US" w:bidi="th-TH"/>
              </w:rPr>
              <w:t>79</w:t>
            </w: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172FD3">
              <w:rPr>
                <w:rFonts w:ascii="Angsana New" w:hAnsi="Angsana New"/>
                <w:sz w:val="29"/>
                <w:szCs w:val="29"/>
                <w:lang w:val="en-US" w:bidi="th-TH"/>
              </w:rPr>
              <w:t>25</w:t>
            </w:r>
            <w:r w:rsidR="00CD2870">
              <w:rPr>
                <w:rFonts w:ascii="Angsana New" w:hAnsi="Angsana New"/>
                <w:sz w:val="29"/>
                <w:szCs w:val="29"/>
                <w:lang w:val="en-US" w:bidi="th-TH"/>
              </w:rPr>
              <w:t>7</w:t>
            </w:r>
          </w:p>
        </w:tc>
        <w:tc>
          <w:tcPr>
            <w:tcW w:w="273" w:type="dxa"/>
          </w:tcPr>
          <w:p w14:paraId="4836BD44" w14:textId="77777777" w:rsidR="0015636F" w:rsidRPr="00765C39" w:rsidRDefault="0015636F" w:rsidP="0015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7707AA2C" w14:textId="4CC5F167" w:rsidR="0015636F" w:rsidRPr="00765C39" w:rsidRDefault="00A453AA" w:rsidP="001D7C8A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69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765C39">
              <w:rPr>
                <w:rFonts w:ascii="Angsana New" w:hAnsi="Angsana New"/>
                <w:sz w:val="29"/>
                <w:szCs w:val="29"/>
                <w:lang w:val="en-US" w:bidi="th-TH"/>
              </w:rPr>
              <w:t>140</w:t>
            </w:r>
            <w:r w:rsidR="0015636F" w:rsidRPr="00765C39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765C39">
              <w:rPr>
                <w:rFonts w:ascii="Angsana New" w:hAnsi="Angsana New"/>
                <w:sz w:val="29"/>
                <w:szCs w:val="29"/>
                <w:lang w:val="en-US" w:bidi="th-TH"/>
              </w:rPr>
              <w:t>544</w:t>
            </w:r>
          </w:p>
        </w:tc>
        <w:tc>
          <w:tcPr>
            <w:tcW w:w="268" w:type="dxa"/>
          </w:tcPr>
          <w:p w14:paraId="7C185D55" w14:textId="77777777" w:rsidR="0015636F" w:rsidRPr="00765C39" w:rsidRDefault="0015636F" w:rsidP="0015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4DC16FC1" w14:textId="1E99236B" w:rsidR="0015636F" w:rsidRPr="00765C39" w:rsidRDefault="00172FD3" w:rsidP="001D7C8A">
            <w:pPr>
              <w:pStyle w:val="acctfourfigures"/>
              <w:tabs>
                <w:tab w:val="clear" w:pos="765"/>
              </w:tabs>
              <w:spacing w:line="240" w:lineRule="atLeast"/>
              <w:ind w:right="47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172FD3">
              <w:rPr>
                <w:rFonts w:ascii="Angsana New" w:hAnsi="Angsana New"/>
                <w:sz w:val="29"/>
                <w:szCs w:val="29"/>
                <w:lang w:val="en-US" w:bidi="th-TH"/>
              </w:rPr>
              <w:t>62</w:t>
            </w: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172FD3">
              <w:rPr>
                <w:rFonts w:ascii="Angsana New" w:hAnsi="Angsana New"/>
                <w:sz w:val="29"/>
                <w:szCs w:val="29"/>
                <w:lang w:val="en-US" w:bidi="th-TH"/>
              </w:rPr>
              <w:t>506</w:t>
            </w:r>
          </w:p>
        </w:tc>
        <w:tc>
          <w:tcPr>
            <w:tcW w:w="268" w:type="dxa"/>
          </w:tcPr>
          <w:p w14:paraId="10E90BEB" w14:textId="77777777" w:rsidR="0015636F" w:rsidRPr="00765C39" w:rsidRDefault="0015636F" w:rsidP="0015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577AF0D0" w14:textId="773DBEDC" w:rsidR="0015636F" w:rsidRPr="00765C39" w:rsidRDefault="00A453AA" w:rsidP="001D7C8A">
            <w:pPr>
              <w:pStyle w:val="acctfourfigures"/>
              <w:tabs>
                <w:tab w:val="clear" w:pos="765"/>
              </w:tabs>
              <w:spacing w:line="240" w:lineRule="atLeast"/>
              <w:ind w:right="71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765C39">
              <w:rPr>
                <w:rFonts w:ascii="Angsana New" w:hAnsi="Angsana New"/>
                <w:sz w:val="29"/>
                <w:szCs w:val="29"/>
                <w:lang w:val="en-US" w:bidi="th-TH"/>
              </w:rPr>
              <w:t>120</w:t>
            </w:r>
            <w:r w:rsidR="0015636F" w:rsidRPr="00765C39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765C39">
              <w:rPr>
                <w:rFonts w:ascii="Angsana New" w:hAnsi="Angsana New"/>
                <w:sz w:val="29"/>
                <w:szCs w:val="29"/>
                <w:lang w:val="en-US" w:bidi="th-TH"/>
              </w:rPr>
              <w:t>120</w:t>
            </w:r>
          </w:p>
        </w:tc>
      </w:tr>
      <w:tr w:rsidR="0015636F" w:rsidRPr="00765C39" w14:paraId="6D9DA3F5" w14:textId="77777777" w:rsidTr="0001056F">
        <w:tc>
          <w:tcPr>
            <w:tcW w:w="2862" w:type="dxa"/>
          </w:tcPr>
          <w:p w14:paraId="0976D517" w14:textId="77777777" w:rsidR="0015636F" w:rsidRPr="00765C39" w:rsidRDefault="0015636F" w:rsidP="0015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892" w:type="dxa"/>
          </w:tcPr>
          <w:p w14:paraId="2ED977B2" w14:textId="77777777" w:rsidR="0015636F" w:rsidRPr="00765C39" w:rsidRDefault="0015636F" w:rsidP="00156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1C52C" w14:textId="31ABD1B3" w:rsidR="0015636F" w:rsidRPr="00765C39" w:rsidRDefault="00172FD3" w:rsidP="001D7C8A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54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172FD3">
              <w:rPr>
                <w:rFonts w:ascii="Angsana New" w:hAnsi="Angsana New"/>
                <w:b/>
                <w:bCs/>
                <w:sz w:val="29"/>
                <w:szCs w:val="29"/>
              </w:rPr>
              <w:t>79,25</w:t>
            </w:r>
            <w:r w:rsidR="002D3FFC">
              <w:rPr>
                <w:rFonts w:ascii="Angsana New" w:hAnsi="Angsana New"/>
                <w:b/>
                <w:bCs/>
                <w:sz w:val="29"/>
                <w:szCs w:val="29"/>
              </w:rPr>
              <w:t>7</w:t>
            </w:r>
          </w:p>
        </w:tc>
        <w:tc>
          <w:tcPr>
            <w:tcW w:w="273" w:type="dxa"/>
          </w:tcPr>
          <w:p w14:paraId="75861D32" w14:textId="77777777" w:rsidR="0015636F" w:rsidRPr="00765C39" w:rsidRDefault="0015636F" w:rsidP="0015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AFCCD" w14:textId="5FFB21A0" w:rsidR="0015636F" w:rsidRPr="00765C39" w:rsidRDefault="00A453AA" w:rsidP="001D7C8A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69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765C39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140</w:t>
            </w:r>
            <w:r w:rsidR="0015636F" w:rsidRPr="00765C39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765C39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544</w:t>
            </w:r>
          </w:p>
        </w:tc>
        <w:tc>
          <w:tcPr>
            <w:tcW w:w="268" w:type="dxa"/>
          </w:tcPr>
          <w:p w14:paraId="67612534" w14:textId="77777777" w:rsidR="0015636F" w:rsidRPr="00765C39" w:rsidRDefault="0015636F" w:rsidP="0015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D28D7" w14:textId="6B7C3270" w:rsidR="0015636F" w:rsidRPr="00765C39" w:rsidRDefault="00172FD3" w:rsidP="001D7C8A">
            <w:pPr>
              <w:pStyle w:val="acctfourfigures"/>
              <w:tabs>
                <w:tab w:val="clear" w:pos="765"/>
              </w:tabs>
              <w:spacing w:line="240" w:lineRule="atLeast"/>
              <w:ind w:right="47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172FD3">
              <w:rPr>
                <w:rFonts w:ascii="Angsana New" w:hAnsi="Angsana New"/>
                <w:b/>
                <w:bCs/>
                <w:sz w:val="29"/>
                <w:szCs w:val="29"/>
              </w:rPr>
              <w:t>64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172FD3">
              <w:rPr>
                <w:rFonts w:ascii="Angsana New" w:hAnsi="Angsana New"/>
                <w:b/>
                <w:bCs/>
                <w:sz w:val="29"/>
                <w:szCs w:val="29"/>
              </w:rPr>
              <w:t>009</w:t>
            </w:r>
          </w:p>
        </w:tc>
        <w:tc>
          <w:tcPr>
            <w:tcW w:w="268" w:type="dxa"/>
          </w:tcPr>
          <w:p w14:paraId="037477A2" w14:textId="77777777" w:rsidR="0015636F" w:rsidRPr="00765C39" w:rsidRDefault="0015636F" w:rsidP="0015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E25D2" w14:textId="3223E3FE" w:rsidR="0015636F" w:rsidRPr="00765C39" w:rsidRDefault="00A453AA" w:rsidP="001D7C8A">
            <w:pPr>
              <w:pStyle w:val="acctfourfigures"/>
              <w:tabs>
                <w:tab w:val="clear" w:pos="765"/>
              </w:tabs>
              <w:spacing w:line="240" w:lineRule="atLeast"/>
              <w:ind w:right="71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765C39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122</w:t>
            </w:r>
            <w:r w:rsidR="0015636F" w:rsidRPr="00765C39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765C39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189</w:t>
            </w:r>
          </w:p>
        </w:tc>
      </w:tr>
      <w:tr w:rsidR="0015636F" w:rsidRPr="00765C39" w14:paraId="0274AF4A" w14:textId="77777777" w:rsidTr="0001056F">
        <w:tc>
          <w:tcPr>
            <w:tcW w:w="2862" w:type="dxa"/>
          </w:tcPr>
          <w:p w14:paraId="53A7D075" w14:textId="77777777" w:rsidR="0015636F" w:rsidRPr="00765C39" w:rsidRDefault="0015636F" w:rsidP="0015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92" w:type="dxa"/>
          </w:tcPr>
          <w:p w14:paraId="67F50C6A" w14:textId="77777777" w:rsidR="0015636F" w:rsidRPr="00765C39" w:rsidRDefault="0015636F" w:rsidP="00156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EEA3EA3" w14:textId="77777777" w:rsidR="0015636F" w:rsidRPr="00765C39" w:rsidRDefault="0015636F" w:rsidP="001D7C8A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5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3" w:type="dxa"/>
          </w:tcPr>
          <w:p w14:paraId="3B71BDEB" w14:textId="77777777" w:rsidR="0015636F" w:rsidRPr="00765C39" w:rsidRDefault="0015636F" w:rsidP="0015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158FBDE2" w14:textId="77777777" w:rsidR="0015636F" w:rsidRPr="00765C39" w:rsidRDefault="0015636F" w:rsidP="001D7C8A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69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8" w:type="dxa"/>
          </w:tcPr>
          <w:p w14:paraId="467454F4" w14:textId="77777777" w:rsidR="0015636F" w:rsidRPr="00765C39" w:rsidRDefault="0015636F" w:rsidP="0015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vAlign w:val="bottom"/>
          </w:tcPr>
          <w:p w14:paraId="77EBE3E9" w14:textId="77777777" w:rsidR="0015636F" w:rsidRPr="00765C39" w:rsidRDefault="0015636F" w:rsidP="001D7C8A">
            <w:pPr>
              <w:pStyle w:val="acctfourfigures"/>
              <w:tabs>
                <w:tab w:val="clear" w:pos="765"/>
              </w:tabs>
              <w:spacing w:line="240" w:lineRule="atLeast"/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8" w:type="dxa"/>
          </w:tcPr>
          <w:p w14:paraId="2F936897" w14:textId="77777777" w:rsidR="0015636F" w:rsidRPr="00765C39" w:rsidRDefault="0015636F" w:rsidP="0015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vAlign w:val="bottom"/>
          </w:tcPr>
          <w:p w14:paraId="452047F1" w14:textId="77777777" w:rsidR="0015636F" w:rsidRPr="00765C39" w:rsidRDefault="0015636F" w:rsidP="001D7C8A">
            <w:pPr>
              <w:pStyle w:val="acctfourfigures"/>
              <w:tabs>
                <w:tab w:val="clear" w:pos="765"/>
              </w:tabs>
              <w:spacing w:line="240" w:lineRule="atLeast"/>
              <w:ind w:right="71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15636F" w:rsidRPr="00765C39" w14:paraId="1215888D" w14:textId="77777777" w:rsidTr="0001056F">
        <w:tc>
          <w:tcPr>
            <w:tcW w:w="2862" w:type="dxa"/>
          </w:tcPr>
          <w:p w14:paraId="517548FA" w14:textId="77777777" w:rsidR="0015636F" w:rsidRPr="00765C39" w:rsidRDefault="0015636F" w:rsidP="0015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765C3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เจ้าหนี้หมุนเวียนอื่น</w:t>
            </w:r>
          </w:p>
        </w:tc>
        <w:tc>
          <w:tcPr>
            <w:tcW w:w="892" w:type="dxa"/>
          </w:tcPr>
          <w:p w14:paraId="1B7D8746" w14:textId="77777777" w:rsidR="0015636F" w:rsidRPr="00765C39" w:rsidRDefault="0015636F" w:rsidP="00156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1304" w:type="dxa"/>
            <w:vAlign w:val="bottom"/>
          </w:tcPr>
          <w:p w14:paraId="39BB5ADA" w14:textId="77777777" w:rsidR="0015636F" w:rsidRPr="00765C39" w:rsidRDefault="0015636F" w:rsidP="001D7C8A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54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3" w:type="dxa"/>
          </w:tcPr>
          <w:p w14:paraId="63992F8A" w14:textId="77777777" w:rsidR="0015636F" w:rsidRPr="00765C39" w:rsidRDefault="0015636F" w:rsidP="0015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320" w:type="dxa"/>
            <w:vAlign w:val="bottom"/>
          </w:tcPr>
          <w:p w14:paraId="06C1B2E1" w14:textId="77777777" w:rsidR="0015636F" w:rsidRPr="00765C39" w:rsidRDefault="0015636F" w:rsidP="001D7C8A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69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8" w:type="dxa"/>
          </w:tcPr>
          <w:p w14:paraId="4FF80AE0" w14:textId="77777777" w:rsidR="0015636F" w:rsidRPr="00765C39" w:rsidRDefault="0015636F" w:rsidP="0015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17" w:type="dxa"/>
            <w:vAlign w:val="bottom"/>
          </w:tcPr>
          <w:p w14:paraId="79C6027F" w14:textId="77777777" w:rsidR="0015636F" w:rsidRPr="00765C39" w:rsidRDefault="0015636F" w:rsidP="001D7C8A">
            <w:pPr>
              <w:pStyle w:val="acctfourfigures"/>
              <w:tabs>
                <w:tab w:val="clear" w:pos="765"/>
              </w:tabs>
              <w:spacing w:line="240" w:lineRule="atLeast"/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8" w:type="dxa"/>
          </w:tcPr>
          <w:p w14:paraId="3C5ABB25" w14:textId="77777777" w:rsidR="0015636F" w:rsidRPr="00765C39" w:rsidRDefault="0015636F" w:rsidP="0015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35" w:type="dxa"/>
            <w:vAlign w:val="bottom"/>
          </w:tcPr>
          <w:p w14:paraId="7FCA61C4" w14:textId="77777777" w:rsidR="0015636F" w:rsidRPr="00765C39" w:rsidRDefault="0015636F" w:rsidP="001D7C8A">
            <w:pPr>
              <w:pStyle w:val="acctfourfigures"/>
              <w:tabs>
                <w:tab w:val="clear" w:pos="765"/>
              </w:tabs>
              <w:spacing w:line="240" w:lineRule="atLeast"/>
              <w:ind w:right="71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15636F" w:rsidRPr="00765C39" w14:paraId="34479FD1" w14:textId="77777777" w:rsidTr="0001056F">
        <w:tc>
          <w:tcPr>
            <w:tcW w:w="2862" w:type="dxa"/>
          </w:tcPr>
          <w:p w14:paraId="5F2455DF" w14:textId="77777777" w:rsidR="0015636F" w:rsidRPr="00765C39" w:rsidRDefault="0015636F" w:rsidP="0015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sz w:val="29"/>
                <w:szCs w:val="29"/>
              </w:rPr>
            </w:pPr>
            <w:r w:rsidRPr="00765C39">
              <w:rPr>
                <w:rFonts w:ascii="Angsana New" w:hAnsi="Angsana New"/>
                <w:sz w:val="29"/>
                <w:szCs w:val="29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92" w:type="dxa"/>
          </w:tcPr>
          <w:p w14:paraId="0FFF4540" w14:textId="25EE57F9" w:rsidR="0015636F" w:rsidRPr="00765C39" w:rsidRDefault="00A453AA" w:rsidP="00156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9"/>
                <w:szCs w:val="29"/>
              </w:rPr>
            </w:pPr>
            <w:r w:rsidRPr="00765C39">
              <w:rPr>
                <w:rFonts w:ascii="Angsana New" w:hAnsi="Angsana New"/>
                <w:bCs/>
                <w:i/>
                <w:iCs/>
                <w:sz w:val="29"/>
                <w:szCs w:val="29"/>
              </w:rPr>
              <w:t>6</w:t>
            </w:r>
          </w:p>
        </w:tc>
        <w:tc>
          <w:tcPr>
            <w:tcW w:w="1304" w:type="dxa"/>
            <w:vAlign w:val="bottom"/>
          </w:tcPr>
          <w:p w14:paraId="4F1057AE" w14:textId="56B4CBCE" w:rsidR="0015636F" w:rsidRPr="00765C39" w:rsidRDefault="00F34A9C" w:rsidP="001D7C8A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54"/>
              <w:rPr>
                <w:rFonts w:ascii="Angsana New" w:hAnsi="Angsana New"/>
                <w:sz w:val="29"/>
                <w:szCs w:val="29"/>
              </w:rPr>
            </w:pPr>
            <w:r w:rsidRPr="00765C39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3" w:type="dxa"/>
          </w:tcPr>
          <w:p w14:paraId="4100873A" w14:textId="77777777" w:rsidR="0015636F" w:rsidRPr="00765C39" w:rsidRDefault="0015636F" w:rsidP="0015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320" w:type="dxa"/>
            <w:vAlign w:val="bottom"/>
          </w:tcPr>
          <w:p w14:paraId="4C508DD1" w14:textId="3C3BBBA8" w:rsidR="0015636F" w:rsidRPr="00765C39" w:rsidRDefault="00FB7080" w:rsidP="001D7C8A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69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765C39">
              <w:rPr>
                <w:rFonts w:ascii="Angsana New" w:hAnsi="Angsana New"/>
                <w:sz w:val="29"/>
                <w:szCs w:val="29"/>
              </w:rPr>
              <w:t>32</w:t>
            </w:r>
          </w:p>
        </w:tc>
        <w:tc>
          <w:tcPr>
            <w:tcW w:w="268" w:type="dxa"/>
          </w:tcPr>
          <w:p w14:paraId="495D6B49" w14:textId="77777777" w:rsidR="0015636F" w:rsidRPr="00765C39" w:rsidRDefault="0015636F" w:rsidP="0015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17" w:type="dxa"/>
            <w:vAlign w:val="bottom"/>
          </w:tcPr>
          <w:p w14:paraId="1FE999A0" w14:textId="3CD870C4" w:rsidR="0015636F" w:rsidRPr="00765C39" w:rsidRDefault="002C0877" w:rsidP="001D7C8A">
            <w:pPr>
              <w:pStyle w:val="acctfourfigures"/>
              <w:tabs>
                <w:tab w:val="clear" w:pos="765"/>
              </w:tabs>
              <w:spacing w:line="240" w:lineRule="atLeast"/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765C39">
              <w:rPr>
                <w:rFonts w:ascii="Angsana New" w:hAnsi="Angsana New"/>
                <w:sz w:val="29"/>
                <w:szCs w:val="29"/>
              </w:rPr>
              <w:t>72</w:t>
            </w:r>
          </w:p>
        </w:tc>
        <w:tc>
          <w:tcPr>
            <w:tcW w:w="268" w:type="dxa"/>
          </w:tcPr>
          <w:p w14:paraId="5FB75B40" w14:textId="77777777" w:rsidR="0015636F" w:rsidRPr="00765C39" w:rsidRDefault="0015636F" w:rsidP="0015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35" w:type="dxa"/>
            <w:vAlign w:val="bottom"/>
          </w:tcPr>
          <w:p w14:paraId="18349512" w14:textId="427D9F5B" w:rsidR="0015636F" w:rsidRPr="00765C39" w:rsidRDefault="00A453AA" w:rsidP="001D7C8A">
            <w:pPr>
              <w:pStyle w:val="acctfourfigures"/>
              <w:tabs>
                <w:tab w:val="clear" w:pos="765"/>
              </w:tabs>
              <w:spacing w:line="240" w:lineRule="atLeast"/>
              <w:ind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765C39">
              <w:rPr>
                <w:rFonts w:ascii="Angsana New" w:hAnsi="Angsana New"/>
                <w:sz w:val="29"/>
                <w:szCs w:val="29"/>
                <w:lang w:val="en-US"/>
              </w:rPr>
              <w:t>3</w:t>
            </w:r>
            <w:r w:rsidR="0015636F" w:rsidRPr="00765C39">
              <w:rPr>
                <w:rFonts w:ascii="Angsana New" w:hAnsi="Angsana New"/>
                <w:sz w:val="29"/>
                <w:szCs w:val="29"/>
              </w:rPr>
              <w:t>,</w:t>
            </w:r>
            <w:r w:rsidRPr="00765C39">
              <w:rPr>
                <w:rFonts w:ascii="Angsana New" w:hAnsi="Angsana New"/>
                <w:sz w:val="29"/>
                <w:szCs w:val="29"/>
                <w:lang w:val="en-US"/>
              </w:rPr>
              <w:t>472</w:t>
            </w:r>
          </w:p>
        </w:tc>
      </w:tr>
      <w:tr w:rsidR="0015636F" w:rsidRPr="00765C39" w14:paraId="79B31252" w14:textId="77777777" w:rsidTr="0001056F">
        <w:tc>
          <w:tcPr>
            <w:tcW w:w="2862" w:type="dxa"/>
          </w:tcPr>
          <w:p w14:paraId="3ACAEB52" w14:textId="77777777" w:rsidR="0015636F" w:rsidRPr="00765C39" w:rsidRDefault="0015636F" w:rsidP="0015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sz w:val="29"/>
                <w:szCs w:val="29"/>
              </w:rPr>
            </w:pPr>
            <w:r w:rsidRPr="00765C39">
              <w:rPr>
                <w:rFonts w:ascii="Angsana New" w:hAnsi="Angsana New"/>
                <w:sz w:val="29"/>
                <w:szCs w:val="29"/>
                <w:cs/>
              </w:rPr>
              <w:t>บุคคลหรือกิจการอื่น ๆ</w:t>
            </w:r>
          </w:p>
        </w:tc>
        <w:tc>
          <w:tcPr>
            <w:tcW w:w="892" w:type="dxa"/>
          </w:tcPr>
          <w:p w14:paraId="15B26CD4" w14:textId="77777777" w:rsidR="0015636F" w:rsidRPr="00765C39" w:rsidRDefault="0015636F" w:rsidP="00156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7905B1CA" w14:textId="5AA40407" w:rsidR="0015636F" w:rsidRPr="00765C39" w:rsidRDefault="005E3489" w:rsidP="001D7C8A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54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52,620</w:t>
            </w:r>
          </w:p>
        </w:tc>
        <w:tc>
          <w:tcPr>
            <w:tcW w:w="273" w:type="dxa"/>
          </w:tcPr>
          <w:p w14:paraId="6A829C19" w14:textId="77777777" w:rsidR="0015636F" w:rsidRPr="00765C39" w:rsidRDefault="0015636F" w:rsidP="0015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2FAB65E4" w14:textId="1710BB1C" w:rsidR="0015636F" w:rsidRPr="00765C39" w:rsidRDefault="00A453AA" w:rsidP="001D7C8A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69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765C39">
              <w:rPr>
                <w:rFonts w:ascii="Angsana New" w:hAnsi="Angsana New"/>
                <w:sz w:val="29"/>
                <w:szCs w:val="29"/>
                <w:lang w:val="en-US"/>
              </w:rPr>
              <w:t>71</w:t>
            </w:r>
            <w:r w:rsidR="0015636F" w:rsidRPr="00765C39">
              <w:rPr>
                <w:rFonts w:ascii="Angsana New" w:hAnsi="Angsana New"/>
                <w:sz w:val="29"/>
                <w:szCs w:val="29"/>
              </w:rPr>
              <w:t>,</w:t>
            </w:r>
            <w:r w:rsidR="001E41DC">
              <w:rPr>
                <w:rFonts w:ascii="Angsana New" w:hAnsi="Angsana New"/>
                <w:sz w:val="29"/>
                <w:szCs w:val="29"/>
                <w:lang w:val="en-US"/>
              </w:rPr>
              <w:t>951</w:t>
            </w:r>
          </w:p>
        </w:tc>
        <w:tc>
          <w:tcPr>
            <w:tcW w:w="268" w:type="dxa"/>
          </w:tcPr>
          <w:p w14:paraId="5D70AA80" w14:textId="77777777" w:rsidR="0015636F" w:rsidRPr="00765C39" w:rsidRDefault="0015636F" w:rsidP="0015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4649E610" w14:textId="34A273FD" w:rsidR="0015636F" w:rsidRPr="00765C39" w:rsidRDefault="005E3489" w:rsidP="001D7C8A">
            <w:pPr>
              <w:pStyle w:val="acctfourfigures"/>
              <w:tabs>
                <w:tab w:val="clear" w:pos="765"/>
              </w:tabs>
              <w:spacing w:line="240" w:lineRule="atLeast"/>
              <w:ind w:right="47"/>
              <w:jc w:val="right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41,867</w:t>
            </w:r>
          </w:p>
        </w:tc>
        <w:tc>
          <w:tcPr>
            <w:tcW w:w="268" w:type="dxa"/>
          </w:tcPr>
          <w:p w14:paraId="1C0BCD6E" w14:textId="77777777" w:rsidR="0015636F" w:rsidRPr="00765C39" w:rsidRDefault="0015636F" w:rsidP="0015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  <w:vAlign w:val="bottom"/>
          </w:tcPr>
          <w:p w14:paraId="0BD4B1BB" w14:textId="7695BF9A" w:rsidR="0015636F" w:rsidRPr="00765C39" w:rsidRDefault="00A453AA" w:rsidP="001D7C8A">
            <w:pPr>
              <w:pStyle w:val="acctfourfigures"/>
              <w:tabs>
                <w:tab w:val="clear" w:pos="765"/>
              </w:tabs>
              <w:spacing w:line="240" w:lineRule="atLeast"/>
              <w:ind w:right="7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765C39">
              <w:rPr>
                <w:rFonts w:ascii="Angsana New" w:hAnsi="Angsana New"/>
                <w:sz w:val="29"/>
                <w:szCs w:val="29"/>
                <w:lang w:val="en-US"/>
              </w:rPr>
              <w:t>59</w:t>
            </w:r>
            <w:r w:rsidR="0015636F" w:rsidRPr="00765C39">
              <w:rPr>
                <w:rFonts w:ascii="Angsana New" w:hAnsi="Angsana New"/>
                <w:sz w:val="29"/>
                <w:szCs w:val="29"/>
              </w:rPr>
              <w:t>,</w:t>
            </w:r>
            <w:r w:rsidRPr="00765C39">
              <w:rPr>
                <w:rFonts w:ascii="Angsana New" w:hAnsi="Angsana New"/>
                <w:sz w:val="29"/>
                <w:szCs w:val="29"/>
                <w:lang w:val="en-US"/>
              </w:rPr>
              <w:t>994</w:t>
            </w:r>
          </w:p>
        </w:tc>
      </w:tr>
      <w:tr w:rsidR="0015636F" w:rsidRPr="00765C39" w14:paraId="76528A45" w14:textId="77777777" w:rsidTr="0001056F">
        <w:tc>
          <w:tcPr>
            <w:tcW w:w="2862" w:type="dxa"/>
          </w:tcPr>
          <w:p w14:paraId="65D2C740" w14:textId="77777777" w:rsidR="0015636F" w:rsidRPr="00765C39" w:rsidRDefault="0015636F" w:rsidP="0015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892" w:type="dxa"/>
          </w:tcPr>
          <w:p w14:paraId="6232DF01" w14:textId="77777777" w:rsidR="0015636F" w:rsidRPr="00765C39" w:rsidRDefault="0015636F" w:rsidP="00156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A213C3" w14:textId="0870C9BB" w:rsidR="0015636F" w:rsidRPr="00765C39" w:rsidRDefault="005E3489" w:rsidP="001D7C8A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54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52,620</w:t>
            </w:r>
          </w:p>
        </w:tc>
        <w:tc>
          <w:tcPr>
            <w:tcW w:w="273" w:type="dxa"/>
          </w:tcPr>
          <w:p w14:paraId="68DCF6FB" w14:textId="77777777" w:rsidR="0015636F" w:rsidRPr="00765C39" w:rsidRDefault="0015636F" w:rsidP="0015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BDE89" w14:textId="6C32C98B" w:rsidR="0015636F" w:rsidRPr="00765C39" w:rsidRDefault="00A453AA" w:rsidP="001D7C8A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69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765C39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71</w:t>
            </w:r>
            <w:r w:rsidR="0015636F" w:rsidRPr="00765C39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765C39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983</w:t>
            </w:r>
          </w:p>
        </w:tc>
        <w:tc>
          <w:tcPr>
            <w:tcW w:w="268" w:type="dxa"/>
          </w:tcPr>
          <w:p w14:paraId="7C95286C" w14:textId="77777777" w:rsidR="0015636F" w:rsidRPr="00765C39" w:rsidRDefault="0015636F" w:rsidP="0015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CC4C7" w14:textId="7EDD66EE" w:rsidR="0015636F" w:rsidRPr="00765C39" w:rsidRDefault="005E3489" w:rsidP="001D7C8A">
            <w:pPr>
              <w:pStyle w:val="acctfourfigures"/>
              <w:tabs>
                <w:tab w:val="clear" w:pos="765"/>
              </w:tabs>
              <w:spacing w:line="240" w:lineRule="atLeast"/>
              <w:ind w:right="47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41,939</w:t>
            </w:r>
          </w:p>
        </w:tc>
        <w:tc>
          <w:tcPr>
            <w:tcW w:w="268" w:type="dxa"/>
          </w:tcPr>
          <w:p w14:paraId="1355BE6B" w14:textId="77777777" w:rsidR="0015636F" w:rsidRPr="00765C39" w:rsidRDefault="0015636F" w:rsidP="0015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76C438" w14:textId="13606D66" w:rsidR="0015636F" w:rsidRPr="00765C39" w:rsidRDefault="00A453AA" w:rsidP="001D7C8A">
            <w:pPr>
              <w:pStyle w:val="acctfourfigures"/>
              <w:tabs>
                <w:tab w:val="clear" w:pos="765"/>
              </w:tabs>
              <w:spacing w:line="240" w:lineRule="atLeast"/>
              <w:ind w:right="71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765C39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63</w:t>
            </w:r>
            <w:r w:rsidR="0015636F" w:rsidRPr="00765C39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765C39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466</w:t>
            </w:r>
          </w:p>
        </w:tc>
      </w:tr>
      <w:tr w:rsidR="0015636F" w:rsidRPr="00765C39" w14:paraId="11C8F955" w14:textId="77777777" w:rsidTr="0001056F">
        <w:tc>
          <w:tcPr>
            <w:tcW w:w="2862" w:type="dxa"/>
          </w:tcPr>
          <w:p w14:paraId="578F6D34" w14:textId="77777777" w:rsidR="0015636F" w:rsidRPr="00765C39" w:rsidRDefault="0015636F" w:rsidP="0015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765C3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892" w:type="dxa"/>
          </w:tcPr>
          <w:p w14:paraId="345D52B6" w14:textId="77777777" w:rsidR="0015636F" w:rsidRPr="00765C39" w:rsidRDefault="0015636F" w:rsidP="00156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3ADC64" w14:textId="1D6B8E8A" w:rsidR="0015636F" w:rsidRPr="00765C39" w:rsidRDefault="00172FD3" w:rsidP="001D7C8A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54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172FD3">
              <w:rPr>
                <w:rFonts w:ascii="Angsana New" w:hAnsi="Angsana New"/>
                <w:b/>
                <w:bCs/>
                <w:sz w:val="29"/>
                <w:szCs w:val="29"/>
              </w:rPr>
              <w:t>131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172FD3">
              <w:rPr>
                <w:rFonts w:ascii="Angsana New" w:hAnsi="Angsana New"/>
                <w:b/>
                <w:bCs/>
                <w:sz w:val="29"/>
                <w:szCs w:val="29"/>
              </w:rPr>
              <w:t>87</w:t>
            </w:r>
            <w:r w:rsidR="00407B48">
              <w:rPr>
                <w:rFonts w:ascii="Angsana New" w:hAnsi="Angsana New"/>
                <w:b/>
                <w:bCs/>
                <w:sz w:val="29"/>
                <w:szCs w:val="29"/>
              </w:rPr>
              <w:t>7</w:t>
            </w:r>
          </w:p>
        </w:tc>
        <w:tc>
          <w:tcPr>
            <w:tcW w:w="273" w:type="dxa"/>
          </w:tcPr>
          <w:p w14:paraId="1C25E516" w14:textId="77777777" w:rsidR="0015636F" w:rsidRPr="00765C39" w:rsidRDefault="0015636F" w:rsidP="0015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D24119" w14:textId="6D027988" w:rsidR="0015636F" w:rsidRPr="00765C39" w:rsidRDefault="00A453AA" w:rsidP="001D7C8A">
            <w:pPr>
              <w:pStyle w:val="acctfourfigures"/>
              <w:tabs>
                <w:tab w:val="clear" w:pos="765"/>
                <w:tab w:val="center" w:pos="818"/>
              </w:tabs>
              <w:spacing w:line="240" w:lineRule="atLeast"/>
              <w:ind w:right="69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765C39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212</w:t>
            </w:r>
            <w:r w:rsidR="0015636F" w:rsidRPr="00765C39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765C39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527</w:t>
            </w:r>
          </w:p>
        </w:tc>
        <w:tc>
          <w:tcPr>
            <w:tcW w:w="268" w:type="dxa"/>
          </w:tcPr>
          <w:p w14:paraId="4118608E" w14:textId="77777777" w:rsidR="0015636F" w:rsidRPr="00765C39" w:rsidRDefault="0015636F" w:rsidP="0015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3D06D1" w14:textId="683EADFC" w:rsidR="0015636F" w:rsidRPr="00765C39" w:rsidRDefault="00172FD3" w:rsidP="001D7C8A">
            <w:pPr>
              <w:pStyle w:val="acctfourfigures"/>
              <w:tabs>
                <w:tab w:val="clear" w:pos="765"/>
              </w:tabs>
              <w:spacing w:line="240" w:lineRule="atLeast"/>
              <w:ind w:right="47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172FD3">
              <w:rPr>
                <w:rFonts w:ascii="Angsana New" w:hAnsi="Angsana New"/>
                <w:b/>
                <w:bCs/>
                <w:sz w:val="29"/>
                <w:szCs w:val="29"/>
              </w:rPr>
              <w:t>105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172FD3">
              <w:rPr>
                <w:rFonts w:ascii="Angsana New" w:hAnsi="Angsana New"/>
                <w:b/>
                <w:bCs/>
                <w:sz w:val="29"/>
                <w:szCs w:val="29"/>
              </w:rPr>
              <w:t>948</w:t>
            </w:r>
          </w:p>
        </w:tc>
        <w:tc>
          <w:tcPr>
            <w:tcW w:w="268" w:type="dxa"/>
          </w:tcPr>
          <w:p w14:paraId="433B7AF5" w14:textId="77777777" w:rsidR="0015636F" w:rsidRPr="00765C39" w:rsidRDefault="0015636F" w:rsidP="0015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E8EC95" w14:textId="22FEC330" w:rsidR="0015636F" w:rsidRPr="00765C39" w:rsidRDefault="00A453AA" w:rsidP="001D7C8A">
            <w:pPr>
              <w:pStyle w:val="acctfourfigures"/>
              <w:tabs>
                <w:tab w:val="clear" w:pos="765"/>
              </w:tabs>
              <w:spacing w:line="240" w:lineRule="atLeast"/>
              <w:ind w:right="71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765C39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185</w:t>
            </w:r>
            <w:r w:rsidR="0015636F" w:rsidRPr="00765C39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765C39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655</w:t>
            </w:r>
          </w:p>
        </w:tc>
      </w:tr>
    </w:tbl>
    <w:p w14:paraId="6611E640" w14:textId="2882F53E" w:rsidR="00D956BA" w:rsidRPr="00765C39" w:rsidRDefault="00D956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4167C703" w14:textId="77777777" w:rsidR="008A28F2" w:rsidRPr="00F61C23" w:rsidRDefault="008A28F2" w:rsidP="008A28F2">
      <w:pPr>
        <w:pStyle w:val="Heading1"/>
        <w:keepLines/>
        <w:numPr>
          <w:ilvl w:val="0"/>
          <w:numId w:val="18"/>
        </w:numPr>
        <w:shd w:val="clear" w:color="auto" w:fill="auto"/>
        <w:ind w:left="540" w:hanging="540"/>
        <w:jc w:val="both"/>
        <w:rPr>
          <w:rFonts w:ascii="Angsana New" w:hAnsi="Angsana New" w:cs="Angsana New"/>
          <w:color w:val="0000FF"/>
          <w:sz w:val="30"/>
          <w:szCs w:val="30"/>
          <w:u w:val="none"/>
        </w:rPr>
      </w:pPr>
      <w:r w:rsidRPr="00F61C23">
        <w:rPr>
          <w:rFonts w:ascii="Angsana New" w:hAnsi="Angsana New" w:cs="Angsana New"/>
          <w:sz w:val="30"/>
          <w:szCs w:val="30"/>
          <w:u w:val="none"/>
          <w:cs/>
        </w:rPr>
        <w:t>เจ้าหนี้หมุนเวียนอื่น</w:t>
      </w:r>
    </w:p>
    <w:p w14:paraId="454A90D0" w14:textId="77777777" w:rsidR="008A28F2" w:rsidRPr="00765C39" w:rsidRDefault="008A28F2" w:rsidP="008A28F2">
      <w:pPr>
        <w:rPr>
          <w:rFonts w:ascii="Angsana New" w:hAnsi="Angsana New"/>
          <w:sz w:val="20"/>
          <w:szCs w:val="20"/>
        </w:rPr>
      </w:pPr>
    </w:p>
    <w:tbl>
      <w:tblPr>
        <w:tblW w:w="9653" w:type="dxa"/>
        <w:tblInd w:w="450" w:type="dxa"/>
        <w:tblLook w:val="01E0" w:firstRow="1" w:lastRow="1" w:firstColumn="1" w:lastColumn="1" w:noHBand="0" w:noVBand="0"/>
      </w:tblPr>
      <w:tblGrid>
        <w:gridCol w:w="2853"/>
        <w:gridCol w:w="891"/>
        <w:gridCol w:w="1317"/>
        <w:gridCol w:w="281"/>
        <w:gridCol w:w="1317"/>
        <w:gridCol w:w="258"/>
        <w:gridCol w:w="1218"/>
        <w:gridCol w:w="262"/>
        <w:gridCol w:w="1256"/>
      </w:tblGrid>
      <w:tr w:rsidR="008A28F2" w:rsidRPr="00765C39" w14:paraId="757FEFD0" w14:textId="77777777" w:rsidTr="001D7C8A">
        <w:trPr>
          <w:tblHeader/>
        </w:trPr>
        <w:tc>
          <w:tcPr>
            <w:tcW w:w="2853" w:type="dxa"/>
            <w:vMerge w:val="restart"/>
            <w:shd w:val="clear" w:color="auto" w:fill="auto"/>
          </w:tcPr>
          <w:p w14:paraId="58A2436B" w14:textId="77777777" w:rsidR="008A28F2" w:rsidRPr="00765C39" w:rsidRDefault="008A28F2" w:rsidP="00A76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hanging="18"/>
              <w:rPr>
                <w:rFonts w:ascii="Angsana New" w:hAnsi="Angsana New"/>
                <w:i/>
                <w:iCs/>
                <w:color w:val="0000FF"/>
                <w:sz w:val="29"/>
                <w:szCs w:val="29"/>
              </w:rPr>
            </w:pPr>
          </w:p>
        </w:tc>
        <w:tc>
          <w:tcPr>
            <w:tcW w:w="891" w:type="dxa"/>
            <w:shd w:val="clear" w:color="auto" w:fill="auto"/>
          </w:tcPr>
          <w:p w14:paraId="64014120" w14:textId="77777777" w:rsidR="008A28F2" w:rsidRPr="00765C39" w:rsidRDefault="008A28F2" w:rsidP="003A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2915" w:type="dxa"/>
            <w:gridSpan w:val="3"/>
            <w:shd w:val="clear" w:color="auto" w:fill="auto"/>
          </w:tcPr>
          <w:p w14:paraId="1F2C5FFD" w14:textId="77777777" w:rsidR="008A28F2" w:rsidRPr="00765C39" w:rsidRDefault="008A28F2" w:rsidP="008A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  <w:r w:rsidRPr="00765C39">
              <w:rPr>
                <w:rFonts w:ascii="Angsana New" w:hAnsi="Angsana New"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8" w:type="dxa"/>
            <w:shd w:val="clear" w:color="auto" w:fill="auto"/>
          </w:tcPr>
          <w:p w14:paraId="046B2DF4" w14:textId="77777777" w:rsidR="008A28F2" w:rsidRPr="00765C39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2733" w:type="dxa"/>
            <w:gridSpan w:val="3"/>
            <w:shd w:val="clear" w:color="auto" w:fill="auto"/>
          </w:tcPr>
          <w:p w14:paraId="1ECE903B" w14:textId="77777777" w:rsidR="008A28F2" w:rsidRPr="00765C39" w:rsidRDefault="008A28F2" w:rsidP="008A2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9"/>
                <w:szCs w:val="29"/>
              </w:rPr>
            </w:pPr>
            <w:r w:rsidRPr="00765C39">
              <w:rPr>
                <w:rFonts w:ascii="Angsana New" w:hAnsi="Angsana New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CE4ABE" w:rsidRPr="00765C39" w14:paraId="0DF068D3" w14:textId="77777777" w:rsidTr="001D7C8A">
        <w:trPr>
          <w:tblHeader/>
        </w:trPr>
        <w:tc>
          <w:tcPr>
            <w:tcW w:w="2853" w:type="dxa"/>
            <w:vMerge/>
            <w:shd w:val="clear" w:color="auto" w:fill="auto"/>
          </w:tcPr>
          <w:p w14:paraId="481FEA3C" w14:textId="77777777" w:rsidR="0015636F" w:rsidRPr="00765C39" w:rsidRDefault="0015636F" w:rsidP="00156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891" w:type="dxa"/>
            <w:shd w:val="clear" w:color="auto" w:fill="auto"/>
          </w:tcPr>
          <w:p w14:paraId="0B69DA64" w14:textId="77777777" w:rsidR="0015636F" w:rsidRPr="00765C39" w:rsidRDefault="0015636F" w:rsidP="00156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  <w:r w:rsidRPr="00765C39"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  <w:t>หมายเหตุ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76EBD297" w14:textId="0C1D876A" w:rsidR="0015636F" w:rsidRPr="00765C39" w:rsidRDefault="00A453AA" w:rsidP="0015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  <w:lang w:val="en-GB"/>
              </w:rPr>
            </w:pPr>
            <w:r w:rsidRPr="00765C39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281" w:type="dxa"/>
            <w:shd w:val="clear" w:color="auto" w:fill="auto"/>
            <w:vAlign w:val="center"/>
          </w:tcPr>
          <w:p w14:paraId="4FFAE7C3" w14:textId="77777777" w:rsidR="0015636F" w:rsidRPr="00765C39" w:rsidRDefault="0015636F" w:rsidP="0015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  <w:lang w:val="en-GB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6799F5E2" w14:textId="05B33461" w:rsidR="0015636F" w:rsidRPr="00765C39" w:rsidRDefault="00A453AA" w:rsidP="0015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  <w:lang w:val="en-GB"/>
              </w:rPr>
            </w:pPr>
            <w:r w:rsidRPr="00765C39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258" w:type="dxa"/>
            <w:shd w:val="clear" w:color="auto" w:fill="auto"/>
          </w:tcPr>
          <w:p w14:paraId="187ADB56" w14:textId="77777777" w:rsidR="0015636F" w:rsidRPr="00765C39" w:rsidRDefault="0015636F" w:rsidP="0015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  <w:lang w:val="en-GB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3C3D2BDD" w14:textId="4934FB9E" w:rsidR="0015636F" w:rsidRPr="00765C39" w:rsidRDefault="00A453AA" w:rsidP="0015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  <w:lang w:val="en-GB"/>
              </w:rPr>
            </w:pPr>
            <w:r w:rsidRPr="00765C39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11C88AEA" w14:textId="77777777" w:rsidR="0015636F" w:rsidRPr="00765C39" w:rsidRDefault="0015636F" w:rsidP="0015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  <w:lang w:val="en-GB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5585ED60" w14:textId="4C7ED4CD" w:rsidR="0015636F" w:rsidRPr="00765C39" w:rsidRDefault="00A453AA" w:rsidP="0015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9"/>
                <w:szCs w:val="29"/>
                <w:lang w:val="en-GB"/>
              </w:rPr>
            </w:pPr>
            <w:r w:rsidRPr="00765C39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</w:tr>
      <w:tr w:rsidR="008A28F2" w:rsidRPr="00765C39" w14:paraId="089D7133" w14:textId="77777777" w:rsidTr="001D7C8A">
        <w:trPr>
          <w:tblHeader/>
        </w:trPr>
        <w:tc>
          <w:tcPr>
            <w:tcW w:w="2853" w:type="dxa"/>
            <w:shd w:val="clear" w:color="auto" w:fill="auto"/>
          </w:tcPr>
          <w:p w14:paraId="5AF21E2C" w14:textId="77777777" w:rsidR="008A28F2" w:rsidRPr="00765C39" w:rsidRDefault="008A28F2" w:rsidP="003A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9"/>
                <w:szCs w:val="29"/>
              </w:rPr>
            </w:pPr>
          </w:p>
        </w:tc>
        <w:tc>
          <w:tcPr>
            <w:tcW w:w="891" w:type="dxa"/>
            <w:shd w:val="clear" w:color="auto" w:fill="auto"/>
          </w:tcPr>
          <w:p w14:paraId="157C6EAE" w14:textId="77777777" w:rsidR="008A28F2" w:rsidRPr="00765C39" w:rsidRDefault="008A28F2" w:rsidP="003A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5906" w:type="dxa"/>
            <w:gridSpan w:val="7"/>
            <w:shd w:val="clear" w:color="auto" w:fill="auto"/>
          </w:tcPr>
          <w:p w14:paraId="61AEC3E1" w14:textId="77777777" w:rsidR="008A28F2" w:rsidRPr="00765C39" w:rsidRDefault="00A76AA0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  <w:r w:rsidRPr="00765C39"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  <w:t>(พัน</w:t>
            </w:r>
            <w:r w:rsidR="008A28F2" w:rsidRPr="00765C39"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  <w:t>บาท)</w:t>
            </w:r>
          </w:p>
        </w:tc>
      </w:tr>
      <w:tr w:rsidR="00CE4ABE" w:rsidRPr="00765C39" w14:paraId="3DAF1123" w14:textId="77777777" w:rsidTr="001D7C8A">
        <w:tc>
          <w:tcPr>
            <w:tcW w:w="2853" w:type="dxa"/>
            <w:shd w:val="clear" w:color="auto" w:fill="auto"/>
          </w:tcPr>
          <w:p w14:paraId="1B0C5891" w14:textId="77777777" w:rsidR="008A28F2" w:rsidRPr="00765C39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Cs/>
                <w:sz w:val="29"/>
                <w:szCs w:val="29"/>
                <w:cs/>
              </w:rPr>
            </w:pPr>
            <w:r w:rsidRPr="00765C39">
              <w:rPr>
                <w:rFonts w:ascii="Angsana New" w:hAnsi="Angsana New"/>
                <w:bCs/>
                <w:sz w:val="29"/>
                <w:szCs w:val="29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91" w:type="dxa"/>
            <w:shd w:val="clear" w:color="auto" w:fill="auto"/>
          </w:tcPr>
          <w:p w14:paraId="43AE7E81" w14:textId="38B6950A" w:rsidR="008A28F2" w:rsidRPr="00765C39" w:rsidRDefault="00A453AA" w:rsidP="003A1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9"/>
                <w:szCs w:val="29"/>
              </w:rPr>
            </w:pPr>
            <w:r w:rsidRPr="00765C39">
              <w:rPr>
                <w:rFonts w:ascii="Angsana New" w:hAnsi="Angsana New"/>
                <w:bCs/>
                <w:i/>
                <w:iCs/>
                <w:sz w:val="29"/>
                <w:szCs w:val="29"/>
              </w:rPr>
              <w:t>6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7EDD0" w14:textId="77777777" w:rsidR="008A28F2" w:rsidRPr="00765C39" w:rsidRDefault="004B6D1D" w:rsidP="00F679D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765C39">
              <w:rPr>
                <w:rFonts w:ascii="Angsana New" w:hAnsi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34AAFAF6" w14:textId="77777777" w:rsidR="008A28F2" w:rsidRPr="00765C39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6A8443" w14:textId="4380245D" w:rsidR="008A28F2" w:rsidRPr="00765C39" w:rsidRDefault="00E97F0C" w:rsidP="001D7C8A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32</w:t>
            </w:r>
          </w:p>
        </w:tc>
        <w:tc>
          <w:tcPr>
            <w:tcW w:w="258" w:type="dxa"/>
            <w:shd w:val="clear" w:color="auto" w:fill="auto"/>
          </w:tcPr>
          <w:p w14:paraId="7760D075" w14:textId="77777777" w:rsidR="008A28F2" w:rsidRPr="00765C39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2A1BB4" w14:textId="5955A38F" w:rsidR="008A28F2" w:rsidRPr="00765C39" w:rsidRDefault="00CE4ABE" w:rsidP="001D7C8A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765C39">
              <w:rPr>
                <w:rFonts w:ascii="Angsana New" w:hAnsi="Angsana New"/>
                <w:b/>
                <w:bCs/>
                <w:sz w:val="29"/>
                <w:szCs w:val="29"/>
              </w:rPr>
              <w:t>72</w:t>
            </w:r>
          </w:p>
        </w:tc>
        <w:tc>
          <w:tcPr>
            <w:tcW w:w="262" w:type="dxa"/>
            <w:shd w:val="clear" w:color="auto" w:fill="auto"/>
          </w:tcPr>
          <w:p w14:paraId="6275A453" w14:textId="77777777" w:rsidR="008A28F2" w:rsidRPr="00765C39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DFF7C" w14:textId="6530E8BC" w:rsidR="008A28F2" w:rsidRPr="00765C39" w:rsidRDefault="00A453AA" w:rsidP="001D7C8A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765C39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</w:t>
            </w:r>
            <w:r w:rsidR="0015636F" w:rsidRPr="00765C39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765C39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472</w:t>
            </w:r>
          </w:p>
        </w:tc>
      </w:tr>
      <w:tr w:rsidR="00CE4ABE" w:rsidRPr="00765C39" w14:paraId="3369D8C8" w14:textId="77777777" w:rsidTr="001D7C8A">
        <w:tc>
          <w:tcPr>
            <w:tcW w:w="2853" w:type="dxa"/>
            <w:shd w:val="clear" w:color="auto" w:fill="auto"/>
          </w:tcPr>
          <w:p w14:paraId="0031446F" w14:textId="77777777" w:rsidR="003722D6" w:rsidRPr="00765C39" w:rsidRDefault="003722D6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891" w:type="dxa"/>
            <w:shd w:val="clear" w:color="auto" w:fill="auto"/>
          </w:tcPr>
          <w:p w14:paraId="7D1B0C32" w14:textId="77777777" w:rsidR="003722D6" w:rsidRPr="00765C39" w:rsidRDefault="003722D6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11AFCB03" w14:textId="77777777" w:rsidR="003722D6" w:rsidRPr="00765C39" w:rsidRDefault="003722D6" w:rsidP="008A41F9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1" w:type="dxa"/>
            <w:shd w:val="clear" w:color="auto" w:fill="auto"/>
          </w:tcPr>
          <w:p w14:paraId="200BE2B8" w14:textId="77777777" w:rsidR="003722D6" w:rsidRPr="00765C39" w:rsidRDefault="003722D6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03058244" w14:textId="77777777" w:rsidR="003722D6" w:rsidRPr="00765C39" w:rsidRDefault="003722D6" w:rsidP="008A41F9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58" w:type="dxa"/>
            <w:shd w:val="clear" w:color="auto" w:fill="auto"/>
          </w:tcPr>
          <w:p w14:paraId="056320E1" w14:textId="77777777" w:rsidR="003722D6" w:rsidRPr="00765C39" w:rsidRDefault="003722D6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46F117BB" w14:textId="77777777" w:rsidR="003722D6" w:rsidRPr="00765C39" w:rsidRDefault="003722D6" w:rsidP="008A41F9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2" w:type="dxa"/>
            <w:shd w:val="clear" w:color="auto" w:fill="auto"/>
          </w:tcPr>
          <w:p w14:paraId="2A28300D" w14:textId="77777777" w:rsidR="003722D6" w:rsidRPr="00765C39" w:rsidRDefault="003722D6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62C82615" w14:textId="77777777" w:rsidR="003722D6" w:rsidRPr="00765C39" w:rsidRDefault="003722D6" w:rsidP="008A41F9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E4ABE" w:rsidRPr="00765C39" w14:paraId="5BB7D8FB" w14:textId="77777777" w:rsidTr="001D7C8A">
        <w:tc>
          <w:tcPr>
            <w:tcW w:w="2853" w:type="dxa"/>
            <w:shd w:val="clear" w:color="auto" w:fill="auto"/>
          </w:tcPr>
          <w:p w14:paraId="7EAE52BC" w14:textId="77777777" w:rsidR="00C52ED9" w:rsidRPr="00765C39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765C3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อื่น ๆ</w:t>
            </w:r>
          </w:p>
        </w:tc>
        <w:tc>
          <w:tcPr>
            <w:tcW w:w="891" w:type="dxa"/>
            <w:shd w:val="clear" w:color="auto" w:fill="auto"/>
          </w:tcPr>
          <w:p w14:paraId="00A8ED96" w14:textId="77777777" w:rsidR="00C52ED9" w:rsidRPr="00765C39" w:rsidRDefault="00C52ED9" w:rsidP="00C52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6BAF4D8F" w14:textId="77777777" w:rsidR="00C52ED9" w:rsidRPr="00765C39" w:rsidRDefault="00C52ED9" w:rsidP="008A41F9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81" w:type="dxa"/>
            <w:shd w:val="clear" w:color="auto" w:fill="auto"/>
          </w:tcPr>
          <w:p w14:paraId="3F3F5E63" w14:textId="77777777" w:rsidR="00C52ED9" w:rsidRPr="00765C39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7D14CF82" w14:textId="77777777" w:rsidR="00C52ED9" w:rsidRPr="00765C39" w:rsidRDefault="00C52ED9" w:rsidP="008A41F9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58" w:type="dxa"/>
            <w:shd w:val="clear" w:color="auto" w:fill="auto"/>
          </w:tcPr>
          <w:p w14:paraId="22699C60" w14:textId="77777777" w:rsidR="00C52ED9" w:rsidRPr="00765C39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18" w:type="dxa"/>
            <w:shd w:val="clear" w:color="auto" w:fill="auto"/>
            <w:vAlign w:val="bottom"/>
          </w:tcPr>
          <w:p w14:paraId="48A0C2F3" w14:textId="77777777" w:rsidR="00C52ED9" w:rsidRPr="00765C39" w:rsidRDefault="00C52ED9" w:rsidP="008A41F9">
            <w:pPr>
              <w:pStyle w:val="acctfourfigures"/>
              <w:tabs>
                <w:tab w:val="clear" w:pos="765"/>
                <w:tab w:val="decimal" w:pos="949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2" w:type="dxa"/>
            <w:shd w:val="clear" w:color="auto" w:fill="auto"/>
          </w:tcPr>
          <w:p w14:paraId="5A63C755" w14:textId="77777777" w:rsidR="00C52ED9" w:rsidRPr="00765C39" w:rsidRDefault="00C52ED9" w:rsidP="00C52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40E2E6AA" w14:textId="77777777" w:rsidR="00C52ED9" w:rsidRPr="00765C39" w:rsidRDefault="00C52ED9" w:rsidP="008A41F9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CE4ABE" w:rsidRPr="00765C39" w14:paraId="4529E0EC" w14:textId="77777777" w:rsidTr="001D7C8A">
        <w:tc>
          <w:tcPr>
            <w:tcW w:w="2853" w:type="dxa"/>
            <w:shd w:val="clear" w:color="auto" w:fill="auto"/>
          </w:tcPr>
          <w:p w14:paraId="23B9F71D" w14:textId="2E902DCE" w:rsidR="0015636F" w:rsidRPr="00765C39" w:rsidRDefault="0015636F" w:rsidP="0015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765C39">
              <w:rPr>
                <w:rFonts w:ascii="Angsana New" w:hAnsi="Angsana New"/>
                <w:sz w:val="29"/>
                <w:szCs w:val="29"/>
                <w:cs/>
              </w:rPr>
              <w:t>เจ้าหนี้กรมสรรพากร</w:t>
            </w:r>
          </w:p>
        </w:tc>
        <w:tc>
          <w:tcPr>
            <w:tcW w:w="891" w:type="dxa"/>
            <w:shd w:val="clear" w:color="auto" w:fill="auto"/>
          </w:tcPr>
          <w:p w14:paraId="3049CF67" w14:textId="77777777" w:rsidR="0015636F" w:rsidRPr="00765C39" w:rsidRDefault="0015636F" w:rsidP="00156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1AA68148" w14:textId="1F10C6DE" w:rsidR="0015636F" w:rsidRPr="00765C39" w:rsidRDefault="00D771BC" w:rsidP="001D7C8A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270"/>
              <w:rPr>
                <w:rFonts w:ascii="Angsana New" w:hAnsi="Angsana New"/>
                <w:sz w:val="29"/>
                <w:szCs w:val="29"/>
              </w:rPr>
            </w:pPr>
            <w:r w:rsidRPr="00765C39">
              <w:rPr>
                <w:rFonts w:ascii="Angsana New" w:hAnsi="Angsana New"/>
                <w:sz w:val="29"/>
                <w:szCs w:val="29"/>
              </w:rPr>
              <w:t>1</w:t>
            </w:r>
            <w:r w:rsidR="00CE4ABE" w:rsidRPr="00765C39">
              <w:rPr>
                <w:rFonts w:ascii="Angsana New" w:hAnsi="Angsana New"/>
                <w:sz w:val="29"/>
                <w:szCs w:val="29"/>
              </w:rPr>
              <w:t>4,162</w:t>
            </w:r>
          </w:p>
        </w:tc>
        <w:tc>
          <w:tcPr>
            <w:tcW w:w="281" w:type="dxa"/>
            <w:shd w:val="clear" w:color="auto" w:fill="auto"/>
          </w:tcPr>
          <w:p w14:paraId="00BA58FD" w14:textId="77777777" w:rsidR="0015636F" w:rsidRPr="00765C39" w:rsidRDefault="0015636F" w:rsidP="0015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07F48D5F" w14:textId="5CE0D3E7" w:rsidR="0015636F" w:rsidRPr="00765C39" w:rsidRDefault="00A453AA" w:rsidP="001D7C8A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380"/>
              <w:rPr>
                <w:rFonts w:ascii="Angsana New" w:hAnsi="Angsana New"/>
                <w:sz w:val="29"/>
                <w:szCs w:val="29"/>
              </w:rPr>
            </w:pPr>
            <w:r w:rsidRPr="00765C39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21</w:t>
            </w:r>
            <w:r w:rsidR="0015636F" w:rsidRPr="00765C39">
              <w:rPr>
                <w:rFonts w:ascii="Angsana New" w:hAnsi="Angsana New"/>
                <w:color w:val="000000"/>
                <w:sz w:val="29"/>
                <w:szCs w:val="29"/>
              </w:rPr>
              <w:t>,</w:t>
            </w:r>
            <w:r w:rsidRPr="00765C39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987</w:t>
            </w:r>
          </w:p>
        </w:tc>
        <w:tc>
          <w:tcPr>
            <w:tcW w:w="258" w:type="dxa"/>
            <w:shd w:val="clear" w:color="auto" w:fill="auto"/>
          </w:tcPr>
          <w:p w14:paraId="4BE0367A" w14:textId="77777777" w:rsidR="0015636F" w:rsidRPr="00765C39" w:rsidRDefault="0015636F" w:rsidP="0015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7396B7CD" w14:textId="4EF0DFA8" w:rsidR="0015636F" w:rsidRPr="00765C39" w:rsidRDefault="00D771BC" w:rsidP="001D7C8A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</w:rPr>
            </w:pPr>
            <w:r w:rsidRPr="00765C39">
              <w:rPr>
                <w:rFonts w:ascii="Angsana New" w:hAnsi="Angsana New"/>
                <w:sz w:val="29"/>
                <w:szCs w:val="29"/>
              </w:rPr>
              <w:t>13</w:t>
            </w:r>
            <w:r w:rsidR="0063604A" w:rsidRPr="00765C39">
              <w:rPr>
                <w:rFonts w:ascii="Angsana New" w:hAnsi="Angsana New"/>
                <w:sz w:val="29"/>
                <w:szCs w:val="29"/>
              </w:rPr>
              <w:t>,</w:t>
            </w:r>
            <w:r w:rsidR="00CE4ABE" w:rsidRPr="00765C39">
              <w:rPr>
                <w:rFonts w:ascii="Angsana New" w:hAnsi="Angsana New"/>
                <w:sz w:val="29"/>
                <w:szCs w:val="29"/>
              </w:rPr>
              <w:t>656</w:t>
            </w:r>
          </w:p>
        </w:tc>
        <w:tc>
          <w:tcPr>
            <w:tcW w:w="262" w:type="dxa"/>
            <w:shd w:val="clear" w:color="auto" w:fill="auto"/>
          </w:tcPr>
          <w:p w14:paraId="781634F2" w14:textId="77777777" w:rsidR="0015636F" w:rsidRPr="00765C39" w:rsidRDefault="0015636F" w:rsidP="0015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06FA2353" w14:textId="0A838B04" w:rsidR="0015636F" w:rsidRPr="00765C39" w:rsidRDefault="00A453AA" w:rsidP="001D7C8A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</w:rPr>
            </w:pPr>
            <w:r w:rsidRPr="00765C39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21</w:t>
            </w:r>
            <w:r w:rsidR="0015636F" w:rsidRPr="00765C39">
              <w:rPr>
                <w:rFonts w:ascii="Angsana New" w:hAnsi="Angsana New"/>
                <w:color w:val="000000"/>
                <w:sz w:val="29"/>
                <w:szCs w:val="29"/>
              </w:rPr>
              <w:t>,</w:t>
            </w:r>
            <w:r w:rsidRPr="00765C39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213</w:t>
            </w:r>
          </w:p>
        </w:tc>
      </w:tr>
      <w:tr w:rsidR="00CE4ABE" w:rsidRPr="00765C39" w14:paraId="317D1857" w14:textId="77777777" w:rsidTr="001D7C8A">
        <w:tc>
          <w:tcPr>
            <w:tcW w:w="2853" w:type="dxa"/>
            <w:shd w:val="clear" w:color="auto" w:fill="auto"/>
          </w:tcPr>
          <w:p w14:paraId="19341EEA" w14:textId="47FB4028" w:rsidR="0015636F" w:rsidRPr="00765C39" w:rsidRDefault="0015636F" w:rsidP="0015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765C39">
              <w:rPr>
                <w:rFonts w:ascii="Angsana New" w:hAnsi="Angsana New"/>
                <w:sz w:val="29"/>
                <w:szCs w:val="29"/>
                <w:cs/>
              </w:rPr>
              <w:t>เงินเดือนและโบนัสค้างจ่าย</w:t>
            </w:r>
          </w:p>
        </w:tc>
        <w:tc>
          <w:tcPr>
            <w:tcW w:w="891" w:type="dxa"/>
            <w:shd w:val="clear" w:color="auto" w:fill="auto"/>
          </w:tcPr>
          <w:p w14:paraId="7F92C022" w14:textId="77777777" w:rsidR="0015636F" w:rsidRPr="00765C39" w:rsidRDefault="0015636F" w:rsidP="001563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3BE1E358" w14:textId="6C20D05F" w:rsidR="0015636F" w:rsidRPr="00765C39" w:rsidRDefault="005E3489" w:rsidP="001D7C8A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270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7,420</w:t>
            </w:r>
          </w:p>
        </w:tc>
        <w:tc>
          <w:tcPr>
            <w:tcW w:w="281" w:type="dxa"/>
            <w:shd w:val="clear" w:color="auto" w:fill="auto"/>
          </w:tcPr>
          <w:p w14:paraId="63DB7EB5" w14:textId="77777777" w:rsidR="0015636F" w:rsidRPr="00765C39" w:rsidRDefault="0015636F" w:rsidP="0015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7698DA7D" w14:textId="6B66EFE6" w:rsidR="0015636F" w:rsidRPr="00765C39" w:rsidRDefault="00A453AA" w:rsidP="001D7C8A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380"/>
              <w:rPr>
                <w:rFonts w:ascii="Angsana New" w:hAnsi="Angsana New"/>
                <w:sz w:val="29"/>
                <w:szCs w:val="29"/>
              </w:rPr>
            </w:pPr>
            <w:r w:rsidRPr="00765C39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11</w:t>
            </w:r>
            <w:r w:rsidR="0015636F" w:rsidRPr="00765C39">
              <w:rPr>
                <w:rFonts w:ascii="Angsana New" w:hAnsi="Angsana New"/>
                <w:color w:val="000000"/>
                <w:sz w:val="29"/>
                <w:szCs w:val="29"/>
              </w:rPr>
              <w:t>,</w:t>
            </w:r>
            <w:r w:rsidRPr="00765C39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611</w:t>
            </w:r>
          </w:p>
        </w:tc>
        <w:tc>
          <w:tcPr>
            <w:tcW w:w="258" w:type="dxa"/>
            <w:shd w:val="clear" w:color="auto" w:fill="auto"/>
          </w:tcPr>
          <w:p w14:paraId="6102ED76" w14:textId="77777777" w:rsidR="0015636F" w:rsidRPr="00765C39" w:rsidRDefault="0015636F" w:rsidP="0015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485CB20A" w14:textId="33B9A137" w:rsidR="0015636F" w:rsidRPr="00765C39" w:rsidRDefault="005E3489" w:rsidP="001D7C8A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6,018</w:t>
            </w:r>
          </w:p>
        </w:tc>
        <w:tc>
          <w:tcPr>
            <w:tcW w:w="262" w:type="dxa"/>
            <w:shd w:val="clear" w:color="auto" w:fill="auto"/>
          </w:tcPr>
          <w:p w14:paraId="2727123C" w14:textId="77777777" w:rsidR="0015636F" w:rsidRPr="00765C39" w:rsidRDefault="0015636F" w:rsidP="00156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20F35127" w14:textId="32F29724" w:rsidR="0015636F" w:rsidRPr="00765C39" w:rsidRDefault="00A453AA" w:rsidP="001D7C8A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</w:rPr>
            </w:pPr>
            <w:r w:rsidRPr="00765C39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10</w:t>
            </w:r>
            <w:r w:rsidR="0015636F" w:rsidRPr="00765C39">
              <w:rPr>
                <w:rFonts w:ascii="Angsana New" w:hAnsi="Angsana New"/>
                <w:color w:val="000000"/>
                <w:sz w:val="29"/>
                <w:szCs w:val="29"/>
              </w:rPr>
              <w:t>,</w:t>
            </w:r>
            <w:r w:rsidRPr="00765C39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187</w:t>
            </w:r>
          </w:p>
        </w:tc>
      </w:tr>
      <w:tr w:rsidR="00CE4ABE" w:rsidRPr="00765C39" w14:paraId="5FDE4F08" w14:textId="77777777" w:rsidTr="001D7C8A">
        <w:tc>
          <w:tcPr>
            <w:tcW w:w="2853" w:type="dxa"/>
            <w:shd w:val="clear" w:color="auto" w:fill="auto"/>
          </w:tcPr>
          <w:p w14:paraId="7CD20F17" w14:textId="4C424A0E" w:rsidR="006E3B7B" w:rsidRPr="00765C39" w:rsidRDefault="006E3B7B" w:rsidP="006E3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9"/>
                <w:szCs w:val="29"/>
                <w:cs/>
              </w:rPr>
            </w:pPr>
            <w:r w:rsidRPr="00765C39">
              <w:rPr>
                <w:rFonts w:ascii="Angsana New" w:hAnsi="Angsana New"/>
                <w:sz w:val="29"/>
                <w:szCs w:val="29"/>
                <w:cs/>
              </w:rPr>
              <w:t>เงินค้ำประกันผลงาน</w:t>
            </w:r>
          </w:p>
        </w:tc>
        <w:tc>
          <w:tcPr>
            <w:tcW w:w="891" w:type="dxa"/>
            <w:shd w:val="clear" w:color="auto" w:fill="auto"/>
          </w:tcPr>
          <w:p w14:paraId="2199D6CD" w14:textId="77777777" w:rsidR="006E3B7B" w:rsidRPr="00765C39" w:rsidRDefault="006E3B7B" w:rsidP="006E3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25D22A40" w14:textId="261FCEA2" w:rsidR="006E3B7B" w:rsidRPr="00765C39" w:rsidRDefault="006E3B7B" w:rsidP="001D7C8A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270"/>
              <w:rPr>
                <w:rFonts w:ascii="Angsana New" w:hAnsi="Angsana New"/>
                <w:sz w:val="29"/>
                <w:szCs w:val="29"/>
              </w:rPr>
            </w:pPr>
            <w:r w:rsidRPr="00765C39">
              <w:rPr>
                <w:rFonts w:ascii="Angsana New" w:hAnsi="Angsana New"/>
                <w:sz w:val="29"/>
                <w:szCs w:val="29"/>
              </w:rPr>
              <w:t>9,477</w:t>
            </w:r>
          </w:p>
        </w:tc>
        <w:tc>
          <w:tcPr>
            <w:tcW w:w="281" w:type="dxa"/>
            <w:shd w:val="clear" w:color="auto" w:fill="auto"/>
          </w:tcPr>
          <w:p w14:paraId="0AABA06F" w14:textId="77777777" w:rsidR="006E3B7B" w:rsidRPr="00765C39" w:rsidRDefault="006E3B7B" w:rsidP="006E3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75368B3A" w14:textId="2D46E4A2" w:rsidR="006E3B7B" w:rsidRPr="00765C39" w:rsidRDefault="006E3B7B" w:rsidP="001D7C8A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380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765C39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5</w:t>
            </w:r>
            <w:r w:rsidRPr="00765C39">
              <w:rPr>
                <w:rFonts w:ascii="Angsana New" w:hAnsi="Angsana New"/>
                <w:color w:val="000000"/>
                <w:sz w:val="29"/>
                <w:szCs w:val="29"/>
              </w:rPr>
              <w:t>,</w:t>
            </w:r>
            <w:r w:rsidRPr="00765C39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424</w:t>
            </w:r>
          </w:p>
        </w:tc>
        <w:tc>
          <w:tcPr>
            <w:tcW w:w="258" w:type="dxa"/>
            <w:shd w:val="clear" w:color="auto" w:fill="auto"/>
          </w:tcPr>
          <w:p w14:paraId="48882628" w14:textId="77777777" w:rsidR="006E3B7B" w:rsidRPr="00765C39" w:rsidRDefault="006E3B7B" w:rsidP="006E3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2A2CB090" w14:textId="13BDF525" w:rsidR="006E3B7B" w:rsidRPr="00765C39" w:rsidRDefault="006E3B7B" w:rsidP="001D7C8A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</w:rPr>
            </w:pPr>
            <w:r w:rsidRPr="00765C39">
              <w:rPr>
                <w:rFonts w:ascii="Angsana New" w:hAnsi="Angsana New"/>
                <w:sz w:val="29"/>
                <w:szCs w:val="29"/>
              </w:rPr>
              <w:t>9,477</w:t>
            </w:r>
          </w:p>
        </w:tc>
        <w:tc>
          <w:tcPr>
            <w:tcW w:w="262" w:type="dxa"/>
            <w:shd w:val="clear" w:color="auto" w:fill="auto"/>
          </w:tcPr>
          <w:p w14:paraId="0F7E4A99" w14:textId="77777777" w:rsidR="006E3B7B" w:rsidRPr="00765C39" w:rsidRDefault="006E3B7B" w:rsidP="006E3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7B009197" w14:textId="79723B32" w:rsidR="006E3B7B" w:rsidRPr="00765C39" w:rsidRDefault="006E3B7B" w:rsidP="001D7C8A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11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765C39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5</w:t>
            </w:r>
            <w:r w:rsidRPr="00765C39">
              <w:rPr>
                <w:rFonts w:ascii="Angsana New" w:hAnsi="Angsana New"/>
                <w:color w:val="000000"/>
                <w:sz w:val="29"/>
                <w:szCs w:val="29"/>
              </w:rPr>
              <w:t>,</w:t>
            </w:r>
            <w:r w:rsidRPr="00765C39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424</w:t>
            </w:r>
          </w:p>
        </w:tc>
      </w:tr>
      <w:tr w:rsidR="00CE4ABE" w:rsidRPr="00765C39" w14:paraId="5E50D3C3" w14:textId="77777777" w:rsidTr="001D7C8A">
        <w:tc>
          <w:tcPr>
            <w:tcW w:w="2853" w:type="dxa"/>
            <w:shd w:val="clear" w:color="auto" w:fill="auto"/>
          </w:tcPr>
          <w:p w14:paraId="40DE8E11" w14:textId="661048DF" w:rsidR="006E3B7B" w:rsidRPr="00765C39" w:rsidRDefault="006E3B7B" w:rsidP="006E3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9"/>
                <w:szCs w:val="29"/>
                <w:cs/>
              </w:rPr>
            </w:pPr>
            <w:r w:rsidRPr="00765C39">
              <w:rPr>
                <w:rFonts w:ascii="Angsana New" w:hAnsi="Angsana New"/>
                <w:sz w:val="29"/>
                <w:szCs w:val="29"/>
                <w:cs/>
              </w:rPr>
              <w:t>เงินมัดจำและเงินรับล่วงหน้า</w:t>
            </w:r>
          </w:p>
        </w:tc>
        <w:tc>
          <w:tcPr>
            <w:tcW w:w="891" w:type="dxa"/>
            <w:shd w:val="clear" w:color="auto" w:fill="auto"/>
          </w:tcPr>
          <w:p w14:paraId="34FD090E" w14:textId="77777777" w:rsidR="006E3B7B" w:rsidRPr="00765C39" w:rsidRDefault="006E3B7B" w:rsidP="006E3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6A51209F" w14:textId="64BC2B4D" w:rsidR="006E3B7B" w:rsidRPr="00765C39" w:rsidRDefault="006E3B7B" w:rsidP="001D7C8A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270"/>
              <w:rPr>
                <w:rFonts w:ascii="Angsana New" w:hAnsi="Angsana New"/>
                <w:sz w:val="29"/>
                <w:szCs w:val="29"/>
              </w:rPr>
            </w:pPr>
            <w:r w:rsidRPr="00765C39">
              <w:rPr>
                <w:rFonts w:ascii="Angsana New" w:hAnsi="Angsana New"/>
                <w:sz w:val="29"/>
                <w:szCs w:val="29"/>
              </w:rPr>
              <w:t>6,68</w:t>
            </w:r>
            <w:r w:rsidR="00E97F0C">
              <w:rPr>
                <w:rFonts w:ascii="Angsana New" w:hAnsi="Angsana New"/>
                <w:sz w:val="29"/>
                <w:szCs w:val="29"/>
              </w:rPr>
              <w:t>1</w:t>
            </w:r>
          </w:p>
        </w:tc>
        <w:tc>
          <w:tcPr>
            <w:tcW w:w="281" w:type="dxa"/>
            <w:shd w:val="clear" w:color="auto" w:fill="auto"/>
          </w:tcPr>
          <w:p w14:paraId="455D58FD" w14:textId="77777777" w:rsidR="006E3B7B" w:rsidRPr="00765C39" w:rsidRDefault="006E3B7B" w:rsidP="006E3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292BCAF6" w14:textId="3B1E40AF" w:rsidR="006E3B7B" w:rsidRPr="00765C39" w:rsidRDefault="006E3B7B" w:rsidP="001D7C8A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380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765C39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7</w:t>
            </w:r>
            <w:r w:rsidRPr="00765C39">
              <w:rPr>
                <w:rFonts w:ascii="Angsana New" w:hAnsi="Angsana New"/>
                <w:color w:val="000000"/>
                <w:sz w:val="29"/>
                <w:szCs w:val="29"/>
              </w:rPr>
              <w:t>,</w:t>
            </w:r>
            <w:r w:rsidRPr="00765C39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432</w:t>
            </w:r>
          </w:p>
        </w:tc>
        <w:tc>
          <w:tcPr>
            <w:tcW w:w="258" w:type="dxa"/>
            <w:shd w:val="clear" w:color="auto" w:fill="auto"/>
          </w:tcPr>
          <w:p w14:paraId="10160C2C" w14:textId="77777777" w:rsidR="006E3B7B" w:rsidRPr="00765C39" w:rsidRDefault="006E3B7B" w:rsidP="006E3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38DDAE6E" w14:textId="1850A610" w:rsidR="006E3B7B" w:rsidRPr="00765C39" w:rsidRDefault="006E3B7B" w:rsidP="001D7C8A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</w:rPr>
            </w:pPr>
            <w:r w:rsidRPr="00765C39">
              <w:rPr>
                <w:rFonts w:ascii="Angsana New" w:hAnsi="Angsana New"/>
                <w:sz w:val="29"/>
                <w:szCs w:val="29"/>
              </w:rPr>
              <w:t>2,9</w:t>
            </w:r>
            <w:r w:rsidR="00CE4ABE" w:rsidRPr="00765C39">
              <w:rPr>
                <w:rFonts w:ascii="Angsana New" w:hAnsi="Angsana New"/>
                <w:sz w:val="29"/>
                <w:szCs w:val="29"/>
              </w:rPr>
              <w:t>45</w:t>
            </w:r>
          </w:p>
        </w:tc>
        <w:tc>
          <w:tcPr>
            <w:tcW w:w="262" w:type="dxa"/>
            <w:shd w:val="clear" w:color="auto" w:fill="auto"/>
          </w:tcPr>
          <w:p w14:paraId="2B797F83" w14:textId="77777777" w:rsidR="006E3B7B" w:rsidRPr="00765C39" w:rsidRDefault="006E3B7B" w:rsidP="006E3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6F1D9E5A" w14:textId="448E41C6" w:rsidR="006E3B7B" w:rsidRPr="00765C39" w:rsidRDefault="006E3B7B" w:rsidP="001D7C8A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11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765C39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3</w:t>
            </w:r>
            <w:r w:rsidRPr="00765C39">
              <w:rPr>
                <w:rFonts w:ascii="Angsana New" w:hAnsi="Angsana New"/>
                <w:color w:val="000000"/>
                <w:sz w:val="29"/>
                <w:szCs w:val="29"/>
              </w:rPr>
              <w:t>,</w:t>
            </w:r>
            <w:r w:rsidRPr="00765C39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437</w:t>
            </w:r>
          </w:p>
        </w:tc>
      </w:tr>
      <w:tr w:rsidR="00CE4ABE" w:rsidRPr="00765C39" w14:paraId="1E8D4C27" w14:textId="77777777" w:rsidTr="001D7C8A">
        <w:tc>
          <w:tcPr>
            <w:tcW w:w="2853" w:type="dxa"/>
            <w:shd w:val="clear" w:color="auto" w:fill="auto"/>
          </w:tcPr>
          <w:p w14:paraId="6706DB3A" w14:textId="22017D50" w:rsidR="006E3B7B" w:rsidRPr="00765C39" w:rsidRDefault="006E3B7B" w:rsidP="006E3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9"/>
                <w:szCs w:val="29"/>
                <w:cs/>
              </w:rPr>
            </w:pPr>
            <w:r w:rsidRPr="00765C39">
              <w:rPr>
                <w:rFonts w:ascii="Angsana New" w:hAnsi="Angsana New"/>
                <w:sz w:val="29"/>
                <w:szCs w:val="29"/>
                <w:cs/>
              </w:rPr>
              <w:t>ค่าสาธารณูปโภคค้างจ่าย</w:t>
            </w:r>
          </w:p>
        </w:tc>
        <w:tc>
          <w:tcPr>
            <w:tcW w:w="891" w:type="dxa"/>
            <w:shd w:val="clear" w:color="auto" w:fill="auto"/>
          </w:tcPr>
          <w:p w14:paraId="0D152AEC" w14:textId="77777777" w:rsidR="006E3B7B" w:rsidRPr="00765C39" w:rsidRDefault="006E3B7B" w:rsidP="006E3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001C5F6D" w14:textId="2B112D68" w:rsidR="006E3B7B" w:rsidRPr="00765C39" w:rsidRDefault="006E3B7B" w:rsidP="001D7C8A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270"/>
              <w:rPr>
                <w:rFonts w:ascii="Angsana New" w:hAnsi="Angsana New"/>
                <w:sz w:val="29"/>
                <w:szCs w:val="29"/>
              </w:rPr>
            </w:pPr>
            <w:r w:rsidRPr="00765C39">
              <w:rPr>
                <w:rFonts w:ascii="Angsana New" w:hAnsi="Angsana New"/>
                <w:sz w:val="29"/>
                <w:szCs w:val="29"/>
              </w:rPr>
              <w:t>4,97</w:t>
            </w:r>
            <w:r w:rsidR="00E97F0C">
              <w:rPr>
                <w:rFonts w:ascii="Angsana New" w:hAnsi="Angsana New"/>
                <w:sz w:val="29"/>
                <w:szCs w:val="29"/>
              </w:rPr>
              <w:t>2</w:t>
            </w:r>
          </w:p>
        </w:tc>
        <w:tc>
          <w:tcPr>
            <w:tcW w:w="281" w:type="dxa"/>
            <w:shd w:val="clear" w:color="auto" w:fill="auto"/>
          </w:tcPr>
          <w:p w14:paraId="5B859B35" w14:textId="77777777" w:rsidR="006E3B7B" w:rsidRPr="00765C39" w:rsidRDefault="006E3B7B" w:rsidP="006E3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2FA02C74" w14:textId="2FE68FB0" w:rsidR="006E3B7B" w:rsidRPr="00765C39" w:rsidRDefault="006E3B7B" w:rsidP="001D7C8A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380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765C39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7</w:t>
            </w:r>
            <w:r w:rsidRPr="00765C39">
              <w:rPr>
                <w:rFonts w:ascii="Angsana New" w:hAnsi="Angsana New"/>
                <w:color w:val="000000"/>
                <w:sz w:val="29"/>
                <w:szCs w:val="29"/>
              </w:rPr>
              <w:t>,</w:t>
            </w:r>
            <w:r w:rsidRPr="00765C39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134</w:t>
            </w:r>
          </w:p>
        </w:tc>
        <w:tc>
          <w:tcPr>
            <w:tcW w:w="258" w:type="dxa"/>
            <w:shd w:val="clear" w:color="auto" w:fill="auto"/>
          </w:tcPr>
          <w:p w14:paraId="2ED62B18" w14:textId="77777777" w:rsidR="006E3B7B" w:rsidRPr="00765C39" w:rsidRDefault="006E3B7B" w:rsidP="006E3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69400019" w14:textId="3B2332D9" w:rsidR="006E3B7B" w:rsidRPr="00765C39" w:rsidRDefault="006E3B7B" w:rsidP="001D7C8A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</w:rPr>
            </w:pPr>
            <w:r w:rsidRPr="00765C39">
              <w:rPr>
                <w:rFonts w:ascii="Angsana New" w:hAnsi="Angsana New"/>
                <w:sz w:val="29"/>
                <w:szCs w:val="29"/>
              </w:rPr>
              <w:t>4,490</w:t>
            </w:r>
          </w:p>
        </w:tc>
        <w:tc>
          <w:tcPr>
            <w:tcW w:w="262" w:type="dxa"/>
            <w:shd w:val="clear" w:color="auto" w:fill="auto"/>
          </w:tcPr>
          <w:p w14:paraId="5750AAC1" w14:textId="77777777" w:rsidR="006E3B7B" w:rsidRPr="00765C39" w:rsidRDefault="006E3B7B" w:rsidP="006E3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4CB388A0" w14:textId="5062757D" w:rsidR="006E3B7B" w:rsidRPr="00765C39" w:rsidRDefault="006E3B7B" w:rsidP="001D7C8A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11"/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</w:pPr>
            <w:r w:rsidRPr="00765C39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6</w:t>
            </w:r>
            <w:r w:rsidRPr="00765C39">
              <w:rPr>
                <w:rFonts w:ascii="Angsana New" w:hAnsi="Angsana New"/>
                <w:color w:val="000000"/>
                <w:sz w:val="29"/>
                <w:szCs w:val="29"/>
              </w:rPr>
              <w:t>,</w:t>
            </w:r>
            <w:r w:rsidRPr="00765C39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362</w:t>
            </w:r>
          </w:p>
        </w:tc>
      </w:tr>
      <w:tr w:rsidR="00CE4ABE" w:rsidRPr="00765C39" w14:paraId="6CB962F4" w14:textId="77777777" w:rsidTr="001D7C8A">
        <w:tc>
          <w:tcPr>
            <w:tcW w:w="2853" w:type="dxa"/>
            <w:shd w:val="clear" w:color="auto" w:fill="auto"/>
          </w:tcPr>
          <w:p w14:paraId="106B08CC" w14:textId="10048652" w:rsidR="006E3B7B" w:rsidRPr="00765C39" w:rsidRDefault="006E3B7B" w:rsidP="006E3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9"/>
                <w:szCs w:val="29"/>
                <w:cs/>
              </w:rPr>
            </w:pPr>
            <w:r w:rsidRPr="00765C39">
              <w:rPr>
                <w:rFonts w:ascii="Angsana New" w:hAnsi="Angsana New"/>
                <w:sz w:val="29"/>
                <w:szCs w:val="29"/>
                <w:cs/>
              </w:rPr>
              <w:t>ค่าธรรมเนียมวิชาชีพค้างจ่าย</w:t>
            </w:r>
          </w:p>
        </w:tc>
        <w:tc>
          <w:tcPr>
            <w:tcW w:w="891" w:type="dxa"/>
            <w:shd w:val="clear" w:color="auto" w:fill="auto"/>
          </w:tcPr>
          <w:p w14:paraId="753D3334" w14:textId="77777777" w:rsidR="006E3B7B" w:rsidRPr="00765C39" w:rsidRDefault="006E3B7B" w:rsidP="006E3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47E23B77" w14:textId="4F7BEC79" w:rsidR="006E3B7B" w:rsidRPr="00765C39" w:rsidRDefault="006E3B7B" w:rsidP="001D7C8A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270"/>
              <w:rPr>
                <w:rFonts w:ascii="Angsana New" w:hAnsi="Angsana New"/>
                <w:sz w:val="29"/>
                <w:szCs w:val="29"/>
              </w:rPr>
            </w:pPr>
            <w:r w:rsidRPr="00765C39">
              <w:rPr>
                <w:rFonts w:ascii="Angsana New" w:hAnsi="Angsana New"/>
                <w:sz w:val="29"/>
                <w:szCs w:val="29"/>
              </w:rPr>
              <w:t>3,390</w:t>
            </w:r>
          </w:p>
        </w:tc>
        <w:tc>
          <w:tcPr>
            <w:tcW w:w="281" w:type="dxa"/>
            <w:shd w:val="clear" w:color="auto" w:fill="auto"/>
          </w:tcPr>
          <w:p w14:paraId="4D101B85" w14:textId="77777777" w:rsidR="006E3B7B" w:rsidRPr="00765C39" w:rsidRDefault="006E3B7B" w:rsidP="006E3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317" w:type="dxa"/>
            <w:shd w:val="clear" w:color="auto" w:fill="auto"/>
            <w:vAlign w:val="center"/>
          </w:tcPr>
          <w:p w14:paraId="7DFCAE9B" w14:textId="4BD8CF9A" w:rsidR="006E3B7B" w:rsidRPr="00765C39" w:rsidRDefault="006E3B7B" w:rsidP="001D7C8A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380"/>
              <w:rPr>
                <w:rFonts w:ascii="Angsana New" w:hAnsi="Angsana New"/>
                <w:sz w:val="29"/>
                <w:szCs w:val="29"/>
              </w:rPr>
            </w:pPr>
            <w:r w:rsidRPr="00765C39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7</w:t>
            </w:r>
            <w:r w:rsidRPr="00765C39">
              <w:rPr>
                <w:rFonts w:ascii="Angsana New" w:hAnsi="Angsana New"/>
                <w:color w:val="000000"/>
                <w:sz w:val="29"/>
                <w:szCs w:val="29"/>
              </w:rPr>
              <w:t>,</w:t>
            </w:r>
            <w:r w:rsidRPr="00765C39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6</w:t>
            </w:r>
            <w:r w:rsidR="00E97F0C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49</w:t>
            </w:r>
          </w:p>
        </w:tc>
        <w:tc>
          <w:tcPr>
            <w:tcW w:w="258" w:type="dxa"/>
            <w:shd w:val="clear" w:color="auto" w:fill="auto"/>
          </w:tcPr>
          <w:p w14:paraId="61C362B9" w14:textId="77777777" w:rsidR="006E3B7B" w:rsidRPr="00765C39" w:rsidRDefault="006E3B7B" w:rsidP="006E3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14:paraId="1FAF3B23" w14:textId="602BC608" w:rsidR="006E3B7B" w:rsidRPr="00765C39" w:rsidRDefault="006E3B7B" w:rsidP="001D7C8A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</w:rPr>
            </w:pPr>
            <w:r w:rsidRPr="00765C39">
              <w:rPr>
                <w:rFonts w:ascii="Angsana New" w:hAnsi="Angsana New"/>
                <w:sz w:val="29"/>
                <w:szCs w:val="29"/>
              </w:rPr>
              <w:t>1,685</w:t>
            </w:r>
          </w:p>
        </w:tc>
        <w:tc>
          <w:tcPr>
            <w:tcW w:w="262" w:type="dxa"/>
            <w:shd w:val="clear" w:color="auto" w:fill="auto"/>
          </w:tcPr>
          <w:p w14:paraId="207C5EB8" w14:textId="77777777" w:rsidR="006E3B7B" w:rsidRPr="00765C39" w:rsidRDefault="006E3B7B" w:rsidP="006E3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56" w:type="dxa"/>
            <w:shd w:val="clear" w:color="auto" w:fill="auto"/>
            <w:vAlign w:val="center"/>
          </w:tcPr>
          <w:p w14:paraId="5E4A8ABD" w14:textId="546C9672" w:rsidR="006E3B7B" w:rsidRPr="00765C39" w:rsidRDefault="006E3B7B" w:rsidP="001D7C8A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</w:rPr>
            </w:pPr>
            <w:r w:rsidRPr="00765C39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6</w:t>
            </w:r>
            <w:r w:rsidRPr="00765C39">
              <w:rPr>
                <w:rFonts w:ascii="Angsana New" w:hAnsi="Angsana New"/>
                <w:color w:val="000000"/>
                <w:sz w:val="29"/>
                <w:szCs w:val="29"/>
              </w:rPr>
              <w:t>,</w:t>
            </w:r>
            <w:r w:rsidRPr="00765C39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128</w:t>
            </w:r>
          </w:p>
        </w:tc>
      </w:tr>
      <w:tr w:rsidR="00CE4ABE" w:rsidRPr="00765C39" w14:paraId="0CEFA0B6" w14:textId="77777777" w:rsidTr="001D7C8A">
        <w:tc>
          <w:tcPr>
            <w:tcW w:w="2853" w:type="dxa"/>
            <w:shd w:val="clear" w:color="auto" w:fill="auto"/>
          </w:tcPr>
          <w:p w14:paraId="7F863051" w14:textId="77777777" w:rsidR="006E3B7B" w:rsidRPr="00765C39" w:rsidRDefault="006E3B7B" w:rsidP="006E3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765C39">
              <w:rPr>
                <w:rFonts w:ascii="Angsana New" w:hAnsi="Angsana New"/>
                <w:sz w:val="29"/>
                <w:szCs w:val="29"/>
                <w:cs/>
              </w:rPr>
              <w:t xml:space="preserve">อื่น ๆ </w:t>
            </w:r>
          </w:p>
        </w:tc>
        <w:tc>
          <w:tcPr>
            <w:tcW w:w="891" w:type="dxa"/>
            <w:shd w:val="clear" w:color="auto" w:fill="auto"/>
          </w:tcPr>
          <w:p w14:paraId="59F896EC" w14:textId="77777777" w:rsidR="006E3B7B" w:rsidRPr="00765C39" w:rsidRDefault="006E3B7B" w:rsidP="006E3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C2D38C" w14:textId="3DA59913" w:rsidR="006E3B7B" w:rsidRPr="00765C39" w:rsidRDefault="00CE4ABE" w:rsidP="001D7C8A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270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765C39">
              <w:rPr>
                <w:rFonts w:ascii="Angsana New" w:hAnsi="Angsana New"/>
                <w:sz w:val="29"/>
                <w:szCs w:val="29"/>
                <w:lang w:bidi="th-TH"/>
              </w:rPr>
              <w:t>6,51</w:t>
            </w:r>
            <w:r w:rsidR="00E97F0C">
              <w:rPr>
                <w:rFonts w:ascii="Angsana New" w:hAnsi="Angsana New"/>
                <w:sz w:val="29"/>
                <w:szCs w:val="29"/>
                <w:lang w:bidi="th-TH"/>
              </w:rPr>
              <w:t>8</w:t>
            </w:r>
          </w:p>
        </w:tc>
        <w:tc>
          <w:tcPr>
            <w:tcW w:w="281" w:type="dxa"/>
            <w:shd w:val="clear" w:color="auto" w:fill="auto"/>
          </w:tcPr>
          <w:p w14:paraId="3D3A6658" w14:textId="77777777" w:rsidR="006E3B7B" w:rsidRPr="00765C39" w:rsidRDefault="006E3B7B" w:rsidP="006E3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751890" w14:textId="7B7EE940" w:rsidR="006E3B7B" w:rsidRPr="00765C39" w:rsidRDefault="00CE4ABE" w:rsidP="001D7C8A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380"/>
              <w:rPr>
                <w:rFonts w:ascii="Angsana New" w:hAnsi="Angsana New"/>
                <w:sz w:val="29"/>
                <w:szCs w:val="29"/>
                <w:cs/>
                <w:lang w:bidi="th-TH"/>
              </w:rPr>
            </w:pPr>
            <w:r w:rsidRPr="00765C39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10,714</w:t>
            </w:r>
          </w:p>
        </w:tc>
        <w:tc>
          <w:tcPr>
            <w:tcW w:w="258" w:type="dxa"/>
            <w:shd w:val="clear" w:color="auto" w:fill="auto"/>
          </w:tcPr>
          <w:p w14:paraId="1B3BF095" w14:textId="77777777" w:rsidR="006E3B7B" w:rsidRPr="00765C39" w:rsidRDefault="006E3B7B" w:rsidP="006E3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89344E" w14:textId="4319B089" w:rsidR="006E3B7B" w:rsidRPr="00765C39" w:rsidRDefault="00CE4ABE" w:rsidP="001D7C8A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</w:rPr>
            </w:pPr>
            <w:r w:rsidRPr="00765C39">
              <w:rPr>
                <w:rFonts w:ascii="Angsana New" w:hAnsi="Angsana New"/>
                <w:sz w:val="29"/>
                <w:szCs w:val="29"/>
              </w:rPr>
              <w:t>3</w:t>
            </w:r>
            <w:r w:rsidR="006E3B7B" w:rsidRPr="00765C39">
              <w:rPr>
                <w:rFonts w:ascii="Angsana New" w:hAnsi="Angsana New"/>
                <w:sz w:val="29"/>
                <w:szCs w:val="29"/>
              </w:rPr>
              <w:t>,</w:t>
            </w:r>
            <w:r w:rsidRPr="00765C39">
              <w:rPr>
                <w:rFonts w:ascii="Angsana New" w:hAnsi="Angsana New"/>
                <w:sz w:val="29"/>
                <w:szCs w:val="29"/>
              </w:rPr>
              <w:t>59</w:t>
            </w:r>
            <w:r w:rsidR="009A7619">
              <w:rPr>
                <w:rFonts w:ascii="Angsana New" w:hAnsi="Angsana New"/>
                <w:sz w:val="29"/>
                <w:szCs w:val="29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5BA88CAB" w14:textId="77777777" w:rsidR="006E3B7B" w:rsidRPr="00765C39" w:rsidRDefault="006E3B7B" w:rsidP="006E3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297162" w14:textId="3D20A352" w:rsidR="006E3B7B" w:rsidRPr="00765C39" w:rsidRDefault="00CE4ABE" w:rsidP="001D7C8A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11"/>
              <w:rPr>
                <w:rFonts w:ascii="Angsana New" w:hAnsi="Angsana New"/>
                <w:sz w:val="29"/>
                <w:szCs w:val="29"/>
              </w:rPr>
            </w:pPr>
            <w:r w:rsidRPr="00765C39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7</w:t>
            </w:r>
            <w:r w:rsidR="006E3B7B" w:rsidRPr="00765C39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,</w:t>
            </w:r>
            <w:r w:rsidRPr="00765C39">
              <w:rPr>
                <w:rFonts w:ascii="Angsana New" w:hAnsi="Angsana New"/>
                <w:color w:val="000000"/>
                <w:sz w:val="29"/>
                <w:szCs w:val="29"/>
                <w:lang w:val="en-US"/>
              </w:rPr>
              <w:t>243</w:t>
            </w:r>
          </w:p>
        </w:tc>
      </w:tr>
      <w:tr w:rsidR="00CE4ABE" w:rsidRPr="00765C39" w14:paraId="31E0846F" w14:textId="77777777" w:rsidTr="001D7C8A">
        <w:trPr>
          <w:trHeight w:val="235"/>
        </w:trPr>
        <w:tc>
          <w:tcPr>
            <w:tcW w:w="2853" w:type="dxa"/>
            <w:shd w:val="clear" w:color="auto" w:fill="auto"/>
            <w:vAlign w:val="bottom"/>
          </w:tcPr>
          <w:p w14:paraId="5FF50D01" w14:textId="4DB8A88E" w:rsidR="006E3B7B" w:rsidRPr="00765C39" w:rsidRDefault="006E3B7B" w:rsidP="006E3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891" w:type="dxa"/>
            <w:shd w:val="clear" w:color="auto" w:fill="auto"/>
          </w:tcPr>
          <w:p w14:paraId="5700C39E" w14:textId="77777777" w:rsidR="006E3B7B" w:rsidRPr="00765C39" w:rsidRDefault="006E3B7B" w:rsidP="006E3B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D5F96" w14:textId="512F1729" w:rsidR="006E3B7B" w:rsidRPr="00765C39" w:rsidRDefault="005E3489" w:rsidP="001D7C8A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270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52,620</w:t>
            </w:r>
          </w:p>
        </w:tc>
        <w:tc>
          <w:tcPr>
            <w:tcW w:w="281" w:type="dxa"/>
            <w:shd w:val="clear" w:color="auto" w:fill="auto"/>
          </w:tcPr>
          <w:p w14:paraId="4028D981" w14:textId="77777777" w:rsidR="006E3B7B" w:rsidRPr="00765C39" w:rsidRDefault="006E3B7B" w:rsidP="006E3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2D05CC" w14:textId="53B29717" w:rsidR="006E3B7B" w:rsidRPr="00765C39" w:rsidRDefault="006E3B7B" w:rsidP="001D7C8A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380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765C39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71</w:t>
            </w:r>
            <w:r w:rsidRPr="00765C39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="00E97F0C">
              <w:rPr>
                <w:rFonts w:ascii="Angsana New" w:hAnsi="Angsana New"/>
                <w:b/>
                <w:bCs/>
                <w:sz w:val="29"/>
                <w:szCs w:val="29"/>
              </w:rPr>
              <w:t>951</w:t>
            </w:r>
          </w:p>
        </w:tc>
        <w:tc>
          <w:tcPr>
            <w:tcW w:w="258" w:type="dxa"/>
            <w:shd w:val="clear" w:color="auto" w:fill="auto"/>
          </w:tcPr>
          <w:p w14:paraId="2C445E71" w14:textId="77777777" w:rsidR="006E3B7B" w:rsidRPr="00765C39" w:rsidRDefault="006E3B7B" w:rsidP="006E3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7EE4A" w14:textId="60BCFFBB" w:rsidR="006E3B7B" w:rsidRPr="00765C39" w:rsidRDefault="005E3489" w:rsidP="001D7C8A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41,86</w:t>
            </w:r>
            <w:r w:rsidR="009A7619">
              <w:rPr>
                <w:rFonts w:ascii="Angsana New" w:hAnsi="Angsana New"/>
                <w:b/>
                <w:bCs/>
                <w:sz w:val="29"/>
                <w:szCs w:val="29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14:paraId="3DAD7389" w14:textId="77777777" w:rsidR="006E3B7B" w:rsidRPr="00765C39" w:rsidRDefault="006E3B7B" w:rsidP="006E3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622C4" w14:textId="34088CCD" w:rsidR="006E3B7B" w:rsidRPr="00765C39" w:rsidRDefault="006E3B7B" w:rsidP="001D7C8A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765C39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59</w:t>
            </w:r>
            <w:r w:rsidRPr="00765C39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765C39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994</w:t>
            </w:r>
          </w:p>
        </w:tc>
      </w:tr>
      <w:tr w:rsidR="00CE4ABE" w:rsidRPr="00765C39" w14:paraId="2BD6CF32" w14:textId="77777777" w:rsidTr="001D7C8A">
        <w:trPr>
          <w:trHeight w:val="235"/>
        </w:trPr>
        <w:tc>
          <w:tcPr>
            <w:tcW w:w="2853" w:type="dxa"/>
            <w:shd w:val="clear" w:color="auto" w:fill="auto"/>
            <w:vAlign w:val="bottom"/>
          </w:tcPr>
          <w:p w14:paraId="700FE50E" w14:textId="40271F3C" w:rsidR="00CE4ABE" w:rsidRPr="00765C39" w:rsidRDefault="00CE4ABE" w:rsidP="00CE4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765C39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891" w:type="dxa"/>
            <w:shd w:val="clear" w:color="auto" w:fill="auto"/>
          </w:tcPr>
          <w:p w14:paraId="2CD33622" w14:textId="77777777" w:rsidR="00CE4ABE" w:rsidRPr="00765C39" w:rsidRDefault="00CE4ABE" w:rsidP="00CE4A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D08D7E" w14:textId="4CC747D8" w:rsidR="00CE4ABE" w:rsidRPr="00765C39" w:rsidRDefault="005E3489" w:rsidP="001D7C8A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right="-270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52,620</w:t>
            </w:r>
          </w:p>
        </w:tc>
        <w:tc>
          <w:tcPr>
            <w:tcW w:w="281" w:type="dxa"/>
            <w:shd w:val="clear" w:color="auto" w:fill="auto"/>
          </w:tcPr>
          <w:p w14:paraId="04D0FE22" w14:textId="77777777" w:rsidR="00CE4ABE" w:rsidRPr="00765C39" w:rsidRDefault="00CE4ABE" w:rsidP="00CE4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B20C48" w14:textId="138CC332" w:rsidR="00CE4ABE" w:rsidRPr="00765C39" w:rsidRDefault="00CE4ABE" w:rsidP="001D7C8A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right="-380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765C39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71</w:t>
            </w:r>
            <w:r w:rsidRPr="00765C39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765C39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983</w:t>
            </w:r>
          </w:p>
        </w:tc>
        <w:tc>
          <w:tcPr>
            <w:tcW w:w="258" w:type="dxa"/>
            <w:shd w:val="clear" w:color="auto" w:fill="auto"/>
          </w:tcPr>
          <w:p w14:paraId="298E0D42" w14:textId="77777777" w:rsidR="00CE4ABE" w:rsidRPr="00765C39" w:rsidRDefault="00CE4ABE" w:rsidP="00CE4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9F746B" w14:textId="498DC30A" w:rsidR="00CE4ABE" w:rsidRPr="00765C39" w:rsidRDefault="005E3489" w:rsidP="001D7C8A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41,93</w:t>
            </w:r>
            <w:r w:rsidR="009A7619">
              <w:rPr>
                <w:rFonts w:ascii="Angsana New" w:hAnsi="Angsana New"/>
                <w:b/>
                <w:bCs/>
                <w:sz w:val="29"/>
                <w:szCs w:val="29"/>
              </w:rPr>
              <w:t>9</w:t>
            </w:r>
          </w:p>
        </w:tc>
        <w:tc>
          <w:tcPr>
            <w:tcW w:w="262" w:type="dxa"/>
            <w:shd w:val="clear" w:color="auto" w:fill="auto"/>
          </w:tcPr>
          <w:p w14:paraId="054205BD" w14:textId="77777777" w:rsidR="00CE4ABE" w:rsidRPr="00765C39" w:rsidRDefault="00CE4ABE" w:rsidP="00CE4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E2E778" w14:textId="6114E3AB" w:rsidR="00CE4ABE" w:rsidRPr="00765C39" w:rsidRDefault="00CE4ABE" w:rsidP="001D7C8A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765C39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63</w:t>
            </w:r>
            <w:r w:rsidRPr="00765C39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765C39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466</w:t>
            </w:r>
          </w:p>
        </w:tc>
      </w:tr>
    </w:tbl>
    <w:p w14:paraId="384976D5" w14:textId="5763DA63" w:rsidR="008A28F2" w:rsidRPr="00F61C23" w:rsidRDefault="008A28F2" w:rsidP="00A76AA0">
      <w:pPr>
        <w:pStyle w:val="Heading1"/>
        <w:keepLines/>
        <w:numPr>
          <w:ilvl w:val="0"/>
          <w:numId w:val="18"/>
        </w:numPr>
        <w:shd w:val="clear" w:color="auto" w:fill="auto"/>
        <w:ind w:left="540" w:hanging="540"/>
        <w:jc w:val="both"/>
        <w:rPr>
          <w:rFonts w:ascii="Angsana New" w:hAnsi="Angsana New" w:cs="Angsana New"/>
          <w:color w:val="0000FF"/>
          <w:szCs w:val="30"/>
          <w:u w:val="none"/>
        </w:rPr>
      </w:pPr>
      <w:r w:rsidRPr="00F61C23">
        <w:rPr>
          <w:rFonts w:ascii="Angsana New" w:hAnsi="Angsana New" w:cs="Angsana New"/>
          <w:szCs w:val="30"/>
          <w:u w:val="none"/>
          <w:cs/>
        </w:rPr>
        <w:t>ประมาณการหนี้สินไม่หมุนเวียนสำหรับ</w:t>
      </w:r>
      <w:r w:rsidRPr="00F61C23">
        <w:rPr>
          <w:rFonts w:ascii="Angsana New" w:hAnsi="Angsana New" w:cs="Angsana New"/>
          <w:szCs w:val="30"/>
          <w:u w:val="none"/>
          <w:cs/>
          <w:lang w:val="th-TH"/>
        </w:rPr>
        <w:t xml:space="preserve">ผลประโยชน์พนักงาน </w:t>
      </w:r>
    </w:p>
    <w:p w14:paraId="75609B46" w14:textId="77777777" w:rsidR="008A28F2" w:rsidRPr="00D6634B" w:rsidRDefault="008A28F2" w:rsidP="008A28F2">
      <w:pPr>
        <w:rPr>
          <w:rFonts w:ascii="Angsana New" w:hAnsi="Angsana New"/>
          <w:sz w:val="30"/>
          <w:szCs w:val="30"/>
        </w:rPr>
      </w:pPr>
    </w:p>
    <w:tbl>
      <w:tblPr>
        <w:tblW w:w="4889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30"/>
        <w:gridCol w:w="1192"/>
        <w:gridCol w:w="242"/>
        <w:gridCol w:w="1194"/>
        <w:gridCol w:w="278"/>
        <w:gridCol w:w="1149"/>
        <w:gridCol w:w="261"/>
        <w:gridCol w:w="1105"/>
        <w:gridCol w:w="11"/>
      </w:tblGrid>
      <w:tr w:rsidR="008A28F2" w:rsidRPr="00D6634B" w14:paraId="5A4BEA4D" w14:textId="77777777" w:rsidTr="00E450FD">
        <w:trPr>
          <w:gridAfter w:val="1"/>
          <w:wAfter w:w="6" w:type="pct"/>
          <w:trHeight w:val="435"/>
          <w:tblHeader/>
        </w:trPr>
        <w:tc>
          <w:tcPr>
            <w:tcW w:w="2129" w:type="pct"/>
            <w:vMerge w:val="restart"/>
            <w:tcBorders>
              <w:bottom w:val="nil"/>
            </w:tcBorders>
            <w:shd w:val="clear" w:color="auto" w:fill="auto"/>
          </w:tcPr>
          <w:p w14:paraId="1631BABA" w14:textId="77777777" w:rsidR="008A28F2" w:rsidRPr="00D6634B" w:rsidRDefault="008A28F2" w:rsidP="003A17B0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9" w:type="pct"/>
            <w:gridSpan w:val="3"/>
          </w:tcPr>
          <w:p w14:paraId="0CD53370" w14:textId="77777777" w:rsidR="008A28F2" w:rsidRPr="00D6634B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6634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476" w:type="pct"/>
            <w:gridSpan w:val="4"/>
          </w:tcPr>
          <w:p w14:paraId="6A22F633" w14:textId="77777777" w:rsidR="008A28F2" w:rsidRPr="00D6634B" w:rsidRDefault="008A28F2" w:rsidP="00F43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3" w:hanging="172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6634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50FD" w:rsidRPr="00D6634B" w14:paraId="788698D5" w14:textId="77777777" w:rsidTr="00E450FD">
        <w:trPr>
          <w:trHeight w:val="420"/>
          <w:tblHeader/>
        </w:trPr>
        <w:tc>
          <w:tcPr>
            <w:tcW w:w="2129" w:type="pct"/>
            <w:vMerge/>
            <w:tcBorders>
              <w:bottom w:val="nil"/>
            </w:tcBorders>
            <w:shd w:val="clear" w:color="auto" w:fill="auto"/>
          </w:tcPr>
          <w:p w14:paraId="2D687BC4" w14:textId="77777777" w:rsidR="008A28F2" w:rsidRPr="00D6634B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vAlign w:val="center"/>
          </w:tcPr>
          <w:p w14:paraId="1C60E858" w14:textId="53CE4BB9" w:rsidR="008A28F2" w:rsidRPr="00D6634B" w:rsidRDefault="00A453AA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D6634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" w:type="pct"/>
            <w:vAlign w:val="center"/>
          </w:tcPr>
          <w:p w14:paraId="4CBE3F26" w14:textId="77777777" w:rsidR="008A28F2" w:rsidRPr="00D6634B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vAlign w:val="center"/>
          </w:tcPr>
          <w:p w14:paraId="39898413" w14:textId="7269C2CF" w:rsidR="008A28F2" w:rsidRPr="00D6634B" w:rsidRDefault="00A453AA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D6634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</w:tcPr>
          <w:p w14:paraId="6B9C9CA0" w14:textId="77777777" w:rsidR="008A28F2" w:rsidRPr="00D6634B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07" w:type="pct"/>
            <w:vAlign w:val="center"/>
          </w:tcPr>
          <w:p w14:paraId="72318A27" w14:textId="14DBC15D" w:rsidR="008A28F2" w:rsidRPr="00D6634B" w:rsidRDefault="00A453AA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D6634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8" w:type="pct"/>
            <w:vAlign w:val="center"/>
          </w:tcPr>
          <w:p w14:paraId="718DE6E3" w14:textId="77777777" w:rsidR="008A28F2" w:rsidRPr="00D6634B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vAlign w:val="center"/>
          </w:tcPr>
          <w:p w14:paraId="6BDF81E2" w14:textId="1E67678C" w:rsidR="008A28F2" w:rsidRPr="00D6634B" w:rsidRDefault="00A453AA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D6634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A28F2" w:rsidRPr="00D6634B" w14:paraId="7D97009C" w14:textId="77777777" w:rsidTr="00E450FD">
        <w:trPr>
          <w:trHeight w:val="420"/>
          <w:tblHeader/>
        </w:trPr>
        <w:tc>
          <w:tcPr>
            <w:tcW w:w="2129" w:type="pct"/>
            <w:tcBorders>
              <w:bottom w:val="nil"/>
            </w:tcBorders>
          </w:tcPr>
          <w:p w14:paraId="5EA22C92" w14:textId="77777777" w:rsidR="008A28F2" w:rsidRPr="00D6634B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871" w:type="pct"/>
            <w:gridSpan w:val="8"/>
          </w:tcPr>
          <w:p w14:paraId="0E94CD5C" w14:textId="77777777" w:rsidR="008A28F2" w:rsidRPr="00D6634B" w:rsidRDefault="008A28F2" w:rsidP="00F43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D6634B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="00F43AEF" w:rsidRPr="00D6634B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พั</w:t>
            </w:r>
            <w:r w:rsidRPr="00D6634B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นบาท)</w:t>
            </w:r>
          </w:p>
        </w:tc>
      </w:tr>
      <w:tr w:rsidR="00E450FD" w:rsidRPr="00D6634B" w14:paraId="5B5ADF09" w14:textId="77777777" w:rsidTr="00E450FD">
        <w:trPr>
          <w:trHeight w:val="420"/>
        </w:trPr>
        <w:tc>
          <w:tcPr>
            <w:tcW w:w="2129" w:type="pct"/>
          </w:tcPr>
          <w:p w14:paraId="135ADFCF" w14:textId="77777777" w:rsidR="008A28F2" w:rsidRPr="00D6634B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634B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0" w:type="pct"/>
            <w:tcBorders>
              <w:bottom w:val="nil"/>
            </w:tcBorders>
            <w:vAlign w:val="bottom"/>
          </w:tcPr>
          <w:p w14:paraId="2048CEEF" w14:textId="77777777" w:rsidR="008A28F2" w:rsidRPr="00D6634B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  <w:tcBorders>
              <w:bottom w:val="nil"/>
            </w:tcBorders>
            <w:vAlign w:val="bottom"/>
          </w:tcPr>
          <w:p w14:paraId="24376C49" w14:textId="77777777" w:rsidR="008A28F2" w:rsidRPr="00D6634B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nil"/>
            </w:tcBorders>
            <w:vAlign w:val="bottom"/>
          </w:tcPr>
          <w:p w14:paraId="7D41EE9A" w14:textId="77777777" w:rsidR="008A28F2" w:rsidRPr="00D6634B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  <w:vAlign w:val="bottom"/>
          </w:tcPr>
          <w:p w14:paraId="656B9217" w14:textId="77777777" w:rsidR="008A28F2" w:rsidRPr="00D6634B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nil"/>
            </w:tcBorders>
            <w:vAlign w:val="bottom"/>
          </w:tcPr>
          <w:p w14:paraId="6AD057D7" w14:textId="77777777" w:rsidR="008A28F2" w:rsidRPr="00D6634B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8" w:type="pct"/>
            <w:tcBorders>
              <w:bottom w:val="nil"/>
            </w:tcBorders>
            <w:vAlign w:val="bottom"/>
          </w:tcPr>
          <w:p w14:paraId="55C6CAFD" w14:textId="77777777" w:rsidR="008A28F2" w:rsidRPr="00D6634B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bottom w:val="nil"/>
            </w:tcBorders>
            <w:vAlign w:val="bottom"/>
          </w:tcPr>
          <w:p w14:paraId="46663DBA" w14:textId="77777777" w:rsidR="008A28F2" w:rsidRPr="00D6634B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450FD" w:rsidRPr="00D6634B" w14:paraId="6192D4F0" w14:textId="77777777" w:rsidTr="00E450FD">
        <w:trPr>
          <w:cantSplit/>
          <w:trHeight w:val="420"/>
        </w:trPr>
        <w:tc>
          <w:tcPr>
            <w:tcW w:w="2129" w:type="pct"/>
            <w:tcBorders>
              <w:bottom w:val="nil"/>
            </w:tcBorders>
          </w:tcPr>
          <w:p w14:paraId="482B4DA3" w14:textId="75F98C23" w:rsidR="00FE4860" w:rsidRPr="00D6634B" w:rsidRDefault="00FE4860" w:rsidP="00FE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6634B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630" w:type="pct"/>
            <w:tcBorders>
              <w:top w:val="nil"/>
              <w:bottom w:val="double" w:sz="4" w:space="0" w:color="auto"/>
            </w:tcBorders>
            <w:vAlign w:val="bottom"/>
          </w:tcPr>
          <w:p w14:paraId="404E393C" w14:textId="2072A633" w:rsidR="00FE4860" w:rsidRPr="00D6634B" w:rsidRDefault="00994100" w:rsidP="00314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93"/>
              </w:tabs>
              <w:spacing w:line="240" w:lineRule="auto"/>
              <w:ind w:right="-1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663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19,21</w:t>
            </w:r>
            <w:r w:rsidR="0069697D" w:rsidRPr="00D663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</w:t>
            </w:r>
          </w:p>
        </w:tc>
        <w:tc>
          <w:tcPr>
            <w:tcW w:w="128" w:type="pct"/>
            <w:tcBorders>
              <w:top w:val="nil"/>
              <w:bottom w:val="nil"/>
            </w:tcBorders>
            <w:vAlign w:val="bottom"/>
          </w:tcPr>
          <w:p w14:paraId="13F69688" w14:textId="77777777" w:rsidR="00FE4860" w:rsidRPr="00D6634B" w:rsidRDefault="00FE4860" w:rsidP="00FE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nil"/>
              <w:bottom w:val="double" w:sz="4" w:space="0" w:color="auto"/>
            </w:tcBorders>
            <w:vAlign w:val="bottom"/>
          </w:tcPr>
          <w:p w14:paraId="75F989D0" w14:textId="32BA4BF9" w:rsidR="00FE4860" w:rsidRPr="00D6634B" w:rsidRDefault="00A453AA" w:rsidP="00040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93"/>
              </w:tabs>
              <w:spacing w:line="240" w:lineRule="auto"/>
              <w:ind w:right="1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663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</w:t>
            </w:r>
            <w:r w:rsidR="00443928" w:rsidRPr="00D663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D663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220</w:t>
            </w: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14:paraId="0128E96D" w14:textId="77777777" w:rsidR="00FE4860" w:rsidRPr="00D6634B" w:rsidRDefault="00FE4860" w:rsidP="00FE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nil"/>
              <w:bottom w:val="double" w:sz="4" w:space="0" w:color="auto"/>
            </w:tcBorders>
            <w:vAlign w:val="bottom"/>
          </w:tcPr>
          <w:p w14:paraId="198FADA0" w14:textId="294871AC" w:rsidR="00FE4860" w:rsidRPr="00D6634B" w:rsidRDefault="00994100" w:rsidP="0060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663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15,158</w:t>
            </w:r>
          </w:p>
        </w:tc>
        <w:tc>
          <w:tcPr>
            <w:tcW w:w="138" w:type="pct"/>
            <w:tcBorders>
              <w:top w:val="nil"/>
              <w:bottom w:val="nil"/>
            </w:tcBorders>
            <w:vAlign w:val="bottom"/>
          </w:tcPr>
          <w:p w14:paraId="3804A15A" w14:textId="77777777" w:rsidR="00FE4860" w:rsidRPr="00D6634B" w:rsidRDefault="00FE4860" w:rsidP="00FE48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14:paraId="24AED0F4" w14:textId="787EAD5E" w:rsidR="00FE4860" w:rsidRPr="00D6634B" w:rsidRDefault="00A453AA" w:rsidP="0060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3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663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</w:t>
            </w:r>
            <w:r w:rsidR="00443928" w:rsidRPr="00D663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D6634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788</w:t>
            </w:r>
          </w:p>
        </w:tc>
      </w:tr>
    </w:tbl>
    <w:p w14:paraId="552B8390" w14:textId="17FF0653" w:rsidR="00E26B04" w:rsidRPr="00D6634B" w:rsidRDefault="00E26B04">
      <w:pPr>
        <w:rPr>
          <w:rFonts w:ascii="Angsana New" w:hAnsi="Angsana New"/>
          <w:sz w:val="30"/>
          <w:szCs w:val="30"/>
          <w:cs/>
        </w:rPr>
      </w:pPr>
    </w:p>
    <w:p w14:paraId="274FFF91" w14:textId="77777777" w:rsidR="008A28F2" w:rsidRPr="00F61C23" w:rsidRDefault="008A28F2" w:rsidP="008A28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61C23">
        <w:rPr>
          <w:rFonts w:ascii="Angsana New" w:hAnsi="Angsana New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430C1E90" w14:textId="77777777" w:rsidR="008A28F2" w:rsidRPr="00D6634B" w:rsidRDefault="008A28F2" w:rsidP="008A28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77578DC" w14:textId="0964D065" w:rsidR="00F30F73" w:rsidRDefault="00F30F73" w:rsidP="002734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A453AA" w:rsidRPr="00F61C23">
        <w:rPr>
          <w:rFonts w:ascii="Angsana New" w:hAnsi="Angsana New"/>
          <w:sz w:val="30"/>
          <w:szCs w:val="30"/>
        </w:rPr>
        <w:t>2541</w:t>
      </w:r>
      <w:r w:rsidR="00B60682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7B9B76CC" w14:textId="77777777" w:rsidR="009B386A" w:rsidRPr="00D6634B" w:rsidRDefault="009B386A" w:rsidP="002734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868"/>
        <w:gridCol w:w="1202"/>
        <w:gridCol w:w="236"/>
        <w:gridCol w:w="1205"/>
        <w:gridCol w:w="265"/>
        <w:gridCol w:w="1157"/>
        <w:gridCol w:w="265"/>
        <w:gridCol w:w="1103"/>
      </w:tblGrid>
      <w:tr w:rsidR="008A28F2" w:rsidRPr="00D6634B" w14:paraId="7EC5269B" w14:textId="77777777" w:rsidTr="00E818C3">
        <w:tc>
          <w:tcPr>
            <w:tcW w:w="3150" w:type="dxa"/>
            <w:shd w:val="clear" w:color="auto" w:fill="auto"/>
          </w:tcPr>
          <w:p w14:paraId="61AE87D7" w14:textId="1DC47571" w:rsidR="008A28F2" w:rsidRPr="00D6634B" w:rsidRDefault="00CE5E0B" w:rsidP="00CE5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D6634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</w:t>
            </w:r>
          </w:p>
        </w:tc>
        <w:tc>
          <w:tcPr>
            <w:tcW w:w="868" w:type="dxa"/>
          </w:tcPr>
          <w:p w14:paraId="7F9E23C2" w14:textId="77777777" w:rsidR="008A28F2" w:rsidRPr="00D6634B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43" w:type="dxa"/>
            <w:gridSpan w:val="3"/>
          </w:tcPr>
          <w:p w14:paraId="70CED5D1" w14:textId="77777777" w:rsidR="008A28F2" w:rsidRPr="00D6634B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6634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49ED9502" w14:textId="77777777" w:rsidR="008A28F2" w:rsidRPr="00D6634B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5" w:type="dxa"/>
            <w:gridSpan w:val="3"/>
          </w:tcPr>
          <w:p w14:paraId="3A7A3EBA" w14:textId="77777777" w:rsidR="008A28F2" w:rsidRPr="00D6634B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6634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07C0" w:rsidRPr="00D6634B" w14:paraId="001B7598" w14:textId="77777777" w:rsidTr="00E818C3">
        <w:tc>
          <w:tcPr>
            <w:tcW w:w="3150" w:type="dxa"/>
            <w:shd w:val="clear" w:color="auto" w:fill="auto"/>
          </w:tcPr>
          <w:p w14:paraId="6C66FB9F" w14:textId="7D4748DD" w:rsidR="004307C0" w:rsidRPr="00D6634B" w:rsidRDefault="004307C0" w:rsidP="0043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D6634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  ตามโครงการผลประโยชน์</w:t>
            </w:r>
          </w:p>
        </w:tc>
        <w:tc>
          <w:tcPr>
            <w:tcW w:w="868" w:type="dxa"/>
          </w:tcPr>
          <w:p w14:paraId="45CFF195" w14:textId="77777777" w:rsidR="004307C0" w:rsidRPr="00D6634B" w:rsidRDefault="004307C0" w:rsidP="0043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D6634B"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202" w:type="dxa"/>
            <w:vAlign w:val="center"/>
          </w:tcPr>
          <w:p w14:paraId="5573AD7B" w14:textId="78296D90" w:rsidR="004307C0" w:rsidRPr="00D6634B" w:rsidRDefault="00A453AA" w:rsidP="0043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34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center"/>
          </w:tcPr>
          <w:p w14:paraId="51D3250B" w14:textId="77777777" w:rsidR="004307C0" w:rsidRPr="00D6634B" w:rsidRDefault="004307C0" w:rsidP="0043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vAlign w:val="center"/>
          </w:tcPr>
          <w:p w14:paraId="2C40FD46" w14:textId="5EC2DCB6" w:rsidR="004307C0" w:rsidRPr="00D6634B" w:rsidRDefault="00A453AA" w:rsidP="0043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34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5" w:type="dxa"/>
          </w:tcPr>
          <w:p w14:paraId="54413DF2" w14:textId="77777777" w:rsidR="004307C0" w:rsidRPr="00D6634B" w:rsidRDefault="004307C0" w:rsidP="0043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vAlign w:val="center"/>
          </w:tcPr>
          <w:p w14:paraId="65F24CBF" w14:textId="4393CEA6" w:rsidR="004307C0" w:rsidRPr="00D6634B" w:rsidRDefault="00A453AA" w:rsidP="0043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34B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5" w:type="dxa"/>
            <w:vAlign w:val="center"/>
          </w:tcPr>
          <w:p w14:paraId="1B772171" w14:textId="77777777" w:rsidR="004307C0" w:rsidRPr="00D6634B" w:rsidRDefault="004307C0" w:rsidP="0043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vAlign w:val="center"/>
          </w:tcPr>
          <w:p w14:paraId="444AAEA9" w14:textId="12FAFFB8" w:rsidR="004307C0" w:rsidRPr="00D6634B" w:rsidRDefault="00A453AA" w:rsidP="0043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634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8A28F2" w:rsidRPr="00D6634B" w14:paraId="3B337B42" w14:textId="77777777" w:rsidTr="00E818C3">
        <w:tc>
          <w:tcPr>
            <w:tcW w:w="3150" w:type="dxa"/>
          </w:tcPr>
          <w:p w14:paraId="387B06C9" w14:textId="77777777" w:rsidR="008A28F2" w:rsidRPr="00D6634B" w:rsidRDefault="008A28F2" w:rsidP="003A17B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8" w:type="dxa"/>
          </w:tcPr>
          <w:p w14:paraId="62C01A32" w14:textId="77777777" w:rsidR="008A28F2" w:rsidRPr="00D6634B" w:rsidRDefault="008A28F2" w:rsidP="003A17B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33" w:type="dxa"/>
            <w:gridSpan w:val="7"/>
          </w:tcPr>
          <w:p w14:paraId="7EB9DBD5" w14:textId="77777777" w:rsidR="008A28F2" w:rsidRPr="00D6634B" w:rsidRDefault="00B23646" w:rsidP="00B2364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6634B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(พั</w:t>
            </w:r>
            <w:r w:rsidR="008A28F2" w:rsidRPr="00D6634B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4307C0" w:rsidRPr="00D6634B" w14:paraId="3502F960" w14:textId="77777777" w:rsidTr="00E818C3">
        <w:tc>
          <w:tcPr>
            <w:tcW w:w="3150" w:type="dxa"/>
          </w:tcPr>
          <w:p w14:paraId="410C56A3" w14:textId="4230F023" w:rsidR="004307C0" w:rsidRPr="00D6634B" w:rsidRDefault="004307C0" w:rsidP="004307C0">
            <w:pPr>
              <w:tabs>
                <w:tab w:val="clear" w:pos="227"/>
                <w:tab w:val="left" w:pos="342"/>
              </w:tabs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D6634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A453AA" w:rsidRPr="00D6634B">
              <w:rPr>
                <w:rFonts w:ascii="Angsana New" w:hAnsi="Angsana New"/>
                <w:sz w:val="30"/>
                <w:szCs w:val="30"/>
              </w:rPr>
              <w:t>1</w:t>
            </w:r>
            <w:r w:rsidRPr="00D6634B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868" w:type="dxa"/>
          </w:tcPr>
          <w:p w14:paraId="116485E2" w14:textId="77777777" w:rsidR="004307C0" w:rsidRPr="00D6634B" w:rsidRDefault="004307C0" w:rsidP="004307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2" w:type="dxa"/>
          </w:tcPr>
          <w:p w14:paraId="5870DA56" w14:textId="695EACD2" w:rsidR="004307C0" w:rsidRPr="00D6634B" w:rsidRDefault="0054150E" w:rsidP="00606059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 w:right="-8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6634B">
              <w:rPr>
                <w:rFonts w:ascii="Angsana New" w:hAnsi="Angsana New"/>
                <w:sz w:val="30"/>
                <w:szCs w:val="30"/>
                <w:lang w:bidi="th-TH"/>
              </w:rPr>
              <w:t>16,2</w:t>
            </w:r>
            <w:r w:rsidR="00CA6C50" w:rsidRPr="00D6634B">
              <w:rPr>
                <w:rFonts w:ascii="Angsana New" w:hAnsi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236" w:type="dxa"/>
          </w:tcPr>
          <w:p w14:paraId="7C74E7A9" w14:textId="77777777" w:rsidR="004307C0" w:rsidRPr="00D6634B" w:rsidRDefault="004307C0" w:rsidP="0043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5" w:type="dxa"/>
          </w:tcPr>
          <w:p w14:paraId="2BE8371B" w14:textId="3411F668" w:rsidR="004307C0" w:rsidRPr="00D6634B" w:rsidRDefault="00A453AA" w:rsidP="0060605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8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6634B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4307C0" w:rsidRPr="00D6634B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6634B">
              <w:rPr>
                <w:rFonts w:ascii="Angsana New" w:hAnsi="Angsana New"/>
                <w:sz w:val="30"/>
                <w:szCs w:val="30"/>
                <w:lang w:val="en-US" w:bidi="th-TH"/>
              </w:rPr>
              <w:t>122</w:t>
            </w:r>
          </w:p>
        </w:tc>
        <w:tc>
          <w:tcPr>
            <w:tcW w:w="265" w:type="dxa"/>
          </w:tcPr>
          <w:p w14:paraId="0696D244" w14:textId="77777777" w:rsidR="004307C0" w:rsidRPr="00D6634B" w:rsidRDefault="004307C0" w:rsidP="0043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7" w:type="dxa"/>
          </w:tcPr>
          <w:p w14:paraId="630D2ACE" w14:textId="7018DA44" w:rsidR="004307C0" w:rsidRPr="00D6634B" w:rsidRDefault="003C4872" w:rsidP="00606059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6634B">
              <w:rPr>
                <w:rFonts w:ascii="Angsana New" w:hAnsi="Angsana New"/>
                <w:sz w:val="30"/>
                <w:szCs w:val="30"/>
                <w:lang w:bidi="th-TH"/>
              </w:rPr>
              <w:t>12,78</w:t>
            </w:r>
            <w:r w:rsidR="00CA6C50" w:rsidRPr="00D6634B"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265" w:type="dxa"/>
          </w:tcPr>
          <w:p w14:paraId="0B301235" w14:textId="77777777" w:rsidR="004307C0" w:rsidRPr="00D6634B" w:rsidRDefault="004307C0" w:rsidP="0043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3" w:type="dxa"/>
          </w:tcPr>
          <w:p w14:paraId="4E3727E9" w14:textId="061C7708" w:rsidR="004307C0" w:rsidRPr="00D6634B" w:rsidRDefault="00A453AA" w:rsidP="00606059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6634B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="004307C0" w:rsidRPr="00D6634B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6634B">
              <w:rPr>
                <w:rFonts w:ascii="Angsana New" w:hAnsi="Angsana New"/>
                <w:sz w:val="30"/>
                <w:szCs w:val="30"/>
                <w:lang w:val="en-US" w:bidi="th-TH"/>
              </w:rPr>
              <w:t>857</w:t>
            </w:r>
          </w:p>
        </w:tc>
      </w:tr>
      <w:tr w:rsidR="004307C0" w:rsidRPr="00D6634B" w14:paraId="70441D81" w14:textId="77777777" w:rsidTr="00E818C3">
        <w:tc>
          <w:tcPr>
            <w:tcW w:w="3150" w:type="dxa"/>
          </w:tcPr>
          <w:p w14:paraId="4E25A8A6" w14:textId="77777777" w:rsidR="004307C0" w:rsidRPr="00D6634B" w:rsidRDefault="004307C0" w:rsidP="004307C0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8" w:type="dxa"/>
          </w:tcPr>
          <w:p w14:paraId="15C3BACE" w14:textId="77777777" w:rsidR="004307C0" w:rsidRPr="00D6634B" w:rsidRDefault="004307C0" w:rsidP="004307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02" w:type="dxa"/>
          </w:tcPr>
          <w:p w14:paraId="10E223CA" w14:textId="77777777" w:rsidR="004307C0" w:rsidRPr="00D6634B" w:rsidRDefault="004307C0" w:rsidP="004307C0">
            <w:pPr>
              <w:pStyle w:val="acctfourfigures"/>
              <w:tabs>
                <w:tab w:val="clear" w:pos="765"/>
              </w:tabs>
              <w:spacing w:line="240" w:lineRule="atLeast"/>
              <w:ind w:left="-79" w:right="-142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4E83C3A4" w14:textId="77777777" w:rsidR="004307C0" w:rsidRPr="00D6634B" w:rsidRDefault="004307C0" w:rsidP="0043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5" w:type="dxa"/>
          </w:tcPr>
          <w:p w14:paraId="2FF53A74" w14:textId="77777777" w:rsidR="004307C0" w:rsidRPr="00D6634B" w:rsidRDefault="004307C0" w:rsidP="004307C0">
            <w:pPr>
              <w:pStyle w:val="acctfourfigures"/>
              <w:tabs>
                <w:tab w:val="clear" w:pos="765"/>
              </w:tabs>
              <w:spacing w:line="240" w:lineRule="atLeast"/>
              <w:ind w:left="-79" w:right="-142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5" w:type="dxa"/>
          </w:tcPr>
          <w:p w14:paraId="6DD03FBE" w14:textId="77777777" w:rsidR="004307C0" w:rsidRPr="00D6634B" w:rsidRDefault="004307C0" w:rsidP="0043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7" w:type="dxa"/>
          </w:tcPr>
          <w:p w14:paraId="692A406D" w14:textId="77777777" w:rsidR="004307C0" w:rsidRPr="00D6634B" w:rsidRDefault="004307C0" w:rsidP="004307C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5" w:type="dxa"/>
          </w:tcPr>
          <w:p w14:paraId="14F67EBA" w14:textId="77777777" w:rsidR="004307C0" w:rsidRPr="00D6634B" w:rsidRDefault="004307C0" w:rsidP="0043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3" w:type="dxa"/>
          </w:tcPr>
          <w:p w14:paraId="4F6852FA" w14:textId="77777777" w:rsidR="004307C0" w:rsidRPr="00D6634B" w:rsidRDefault="004307C0" w:rsidP="004307C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4307C0" w:rsidRPr="00D6634B" w14:paraId="2EF4CCD3" w14:textId="77777777" w:rsidTr="00E818C3">
        <w:tc>
          <w:tcPr>
            <w:tcW w:w="3150" w:type="dxa"/>
          </w:tcPr>
          <w:p w14:paraId="002CD228" w14:textId="77777777" w:rsidR="004307C0" w:rsidRPr="00D6634B" w:rsidRDefault="004307C0" w:rsidP="004307C0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63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868" w:type="dxa"/>
          </w:tcPr>
          <w:p w14:paraId="5286F869" w14:textId="19CDEF46" w:rsidR="004307C0" w:rsidRPr="00D6634B" w:rsidRDefault="00A453AA" w:rsidP="004307C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D6634B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1202" w:type="dxa"/>
          </w:tcPr>
          <w:p w14:paraId="1EF4B09C" w14:textId="77777777" w:rsidR="004307C0" w:rsidRPr="00D6634B" w:rsidRDefault="004307C0" w:rsidP="004307C0">
            <w:pPr>
              <w:pStyle w:val="acctfourfigures"/>
              <w:tabs>
                <w:tab w:val="clear" w:pos="765"/>
              </w:tabs>
              <w:spacing w:line="240" w:lineRule="atLeast"/>
              <w:ind w:left="-79" w:right="-142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2C281814" w14:textId="77777777" w:rsidR="004307C0" w:rsidRPr="00D6634B" w:rsidRDefault="004307C0" w:rsidP="0043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5" w:type="dxa"/>
          </w:tcPr>
          <w:p w14:paraId="19309514" w14:textId="77777777" w:rsidR="004307C0" w:rsidRPr="00D6634B" w:rsidRDefault="004307C0" w:rsidP="004307C0">
            <w:pPr>
              <w:pStyle w:val="acctfourfigures"/>
              <w:tabs>
                <w:tab w:val="clear" w:pos="765"/>
              </w:tabs>
              <w:spacing w:line="240" w:lineRule="atLeast"/>
              <w:ind w:left="-79" w:right="-142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5" w:type="dxa"/>
          </w:tcPr>
          <w:p w14:paraId="77D3E3A0" w14:textId="77777777" w:rsidR="004307C0" w:rsidRPr="00D6634B" w:rsidRDefault="004307C0" w:rsidP="0043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7" w:type="dxa"/>
          </w:tcPr>
          <w:p w14:paraId="16D05648" w14:textId="77777777" w:rsidR="004307C0" w:rsidRPr="00D6634B" w:rsidRDefault="004307C0" w:rsidP="004307C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65" w:type="dxa"/>
          </w:tcPr>
          <w:p w14:paraId="518AC406" w14:textId="77777777" w:rsidR="004307C0" w:rsidRPr="00D6634B" w:rsidRDefault="004307C0" w:rsidP="0043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3" w:type="dxa"/>
          </w:tcPr>
          <w:p w14:paraId="538EF90A" w14:textId="77777777" w:rsidR="004307C0" w:rsidRPr="00D6634B" w:rsidRDefault="004307C0" w:rsidP="004307C0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4307C0" w:rsidRPr="00D6634B" w14:paraId="789A0714" w14:textId="77777777" w:rsidTr="00E818C3">
        <w:tc>
          <w:tcPr>
            <w:tcW w:w="3150" w:type="dxa"/>
          </w:tcPr>
          <w:p w14:paraId="00628C7A" w14:textId="77777777" w:rsidR="004307C0" w:rsidRPr="00D6634B" w:rsidRDefault="004307C0" w:rsidP="004307C0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D6634B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868" w:type="dxa"/>
          </w:tcPr>
          <w:p w14:paraId="5FB3E548" w14:textId="77777777" w:rsidR="004307C0" w:rsidRPr="00D6634B" w:rsidRDefault="004307C0" w:rsidP="004307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02" w:type="dxa"/>
          </w:tcPr>
          <w:p w14:paraId="136FE782" w14:textId="43EFF74B" w:rsidR="004307C0" w:rsidRPr="00D6634B" w:rsidRDefault="0054150E" w:rsidP="00606059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 w:right="-8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6634B">
              <w:rPr>
                <w:rFonts w:ascii="Angsana New" w:hAnsi="Angsana New"/>
                <w:sz w:val="30"/>
                <w:szCs w:val="30"/>
                <w:lang w:bidi="th-TH"/>
              </w:rPr>
              <w:t>3,204</w:t>
            </w:r>
          </w:p>
        </w:tc>
        <w:tc>
          <w:tcPr>
            <w:tcW w:w="236" w:type="dxa"/>
          </w:tcPr>
          <w:p w14:paraId="47111AC0" w14:textId="77777777" w:rsidR="004307C0" w:rsidRPr="00D6634B" w:rsidRDefault="004307C0" w:rsidP="0043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5" w:type="dxa"/>
          </w:tcPr>
          <w:p w14:paraId="763C1E40" w14:textId="71D425E0" w:rsidR="004307C0" w:rsidRPr="00D6634B" w:rsidRDefault="00A453AA" w:rsidP="00F451E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8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6634B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4307C0" w:rsidRPr="00D6634B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6634B">
              <w:rPr>
                <w:rFonts w:ascii="Angsana New" w:hAnsi="Angsana New"/>
                <w:sz w:val="30"/>
                <w:szCs w:val="30"/>
                <w:lang w:val="en-US" w:bidi="th-TH"/>
              </w:rPr>
              <w:t>051</w:t>
            </w:r>
          </w:p>
        </w:tc>
        <w:tc>
          <w:tcPr>
            <w:tcW w:w="265" w:type="dxa"/>
          </w:tcPr>
          <w:p w14:paraId="7B6169AB" w14:textId="77777777" w:rsidR="004307C0" w:rsidRPr="00D6634B" w:rsidRDefault="004307C0" w:rsidP="0043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7" w:type="dxa"/>
          </w:tcPr>
          <w:p w14:paraId="631FBF07" w14:textId="44FD6E2B" w:rsidR="004307C0" w:rsidRPr="00D6634B" w:rsidRDefault="003C4872" w:rsidP="0017730D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6634B">
              <w:rPr>
                <w:rFonts w:ascii="Angsana New" w:hAnsi="Angsana New"/>
                <w:sz w:val="30"/>
                <w:szCs w:val="30"/>
                <w:lang w:bidi="th-TH"/>
              </w:rPr>
              <w:t>2,535</w:t>
            </w:r>
          </w:p>
        </w:tc>
        <w:tc>
          <w:tcPr>
            <w:tcW w:w="265" w:type="dxa"/>
          </w:tcPr>
          <w:p w14:paraId="53F05DC3" w14:textId="77777777" w:rsidR="004307C0" w:rsidRPr="00D6634B" w:rsidRDefault="004307C0" w:rsidP="0043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3" w:type="dxa"/>
          </w:tcPr>
          <w:p w14:paraId="4749E319" w14:textId="098462EC" w:rsidR="004307C0" w:rsidRPr="00D6634B" w:rsidRDefault="00A453AA" w:rsidP="00B023C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6634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4307C0" w:rsidRPr="00D6634B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6634B">
              <w:rPr>
                <w:rFonts w:ascii="Angsana New" w:hAnsi="Angsana New"/>
                <w:sz w:val="30"/>
                <w:szCs w:val="30"/>
                <w:lang w:val="en-US" w:bidi="th-TH"/>
              </w:rPr>
              <w:t>638</w:t>
            </w:r>
          </w:p>
        </w:tc>
      </w:tr>
      <w:tr w:rsidR="004307C0" w:rsidRPr="00D6634B" w14:paraId="1D923017" w14:textId="77777777" w:rsidTr="00E818C3">
        <w:tc>
          <w:tcPr>
            <w:tcW w:w="3150" w:type="dxa"/>
          </w:tcPr>
          <w:p w14:paraId="480E71AB" w14:textId="77777777" w:rsidR="004307C0" w:rsidRPr="00D6634B" w:rsidRDefault="004307C0" w:rsidP="004307C0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D6634B">
              <w:rPr>
                <w:rFonts w:ascii="Angsana New" w:hAnsi="Angsana New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868" w:type="dxa"/>
          </w:tcPr>
          <w:p w14:paraId="6D2B7A12" w14:textId="77777777" w:rsidR="004307C0" w:rsidRPr="00D6634B" w:rsidRDefault="004307C0" w:rsidP="004307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02" w:type="dxa"/>
          </w:tcPr>
          <w:p w14:paraId="37F6F349" w14:textId="5AF7309B" w:rsidR="004307C0" w:rsidRPr="00D6634B" w:rsidRDefault="009B386A" w:rsidP="00606059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79" w:right="-8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6634B">
              <w:rPr>
                <w:rFonts w:ascii="Angsana New" w:hAnsi="Angsana New"/>
                <w:sz w:val="30"/>
                <w:szCs w:val="30"/>
                <w:lang w:bidi="th-TH"/>
              </w:rPr>
              <w:t>(2)</w:t>
            </w:r>
          </w:p>
        </w:tc>
        <w:tc>
          <w:tcPr>
            <w:tcW w:w="236" w:type="dxa"/>
          </w:tcPr>
          <w:p w14:paraId="17DFFCFB" w14:textId="77777777" w:rsidR="004307C0" w:rsidRPr="00D6634B" w:rsidRDefault="004307C0" w:rsidP="0043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5" w:type="dxa"/>
          </w:tcPr>
          <w:p w14:paraId="06F8EB46" w14:textId="5187E770" w:rsidR="004307C0" w:rsidRPr="00D6634B" w:rsidRDefault="00A453AA" w:rsidP="00F451E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79" w:right="-8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6634B">
              <w:rPr>
                <w:rFonts w:ascii="Angsana New" w:hAnsi="Angsana New"/>
                <w:sz w:val="30"/>
                <w:szCs w:val="30"/>
                <w:lang w:val="en-US" w:bidi="th-TH"/>
              </w:rPr>
              <w:t>163</w:t>
            </w:r>
          </w:p>
        </w:tc>
        <w:tc>
          <w:tcPr>
            <w:tcW w:w="265" w:type="dxa"/>
          </w:tcPr>
          <w:p w14:paraId="166697DA" w14:textId="77777777" w:rsidR="004307C0" w:rsidRPr="00D6634B" w:rsidRDefault="004307C0" w:rsidP="0043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7" w:type="dxa"/>
          </w:tcPr>
          <w:p w14:paraId="78DC3B3E" w14:textId="61AAC412" w:rsidR="004307C0" w:rsidRPr="00D6634B" w:rsidRDefault="00CA6C50" w:rsidP="00D944C2">
            <w:pPr>
              <w:pStyle w:val="acctfourfigures"/>
              <w:tabs>
                <w:tab w:val="clear" w:pos="765"/>
              </w:tabs>
              <w:spacing w:line="240" w:lineRule="atLeast"/>
              <w:ind w:left="-3070" w:right="330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6634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65" w:type="dxa"/>
          </w:tcPr>
          <w:p w14:paraId="33D9AA71" w14:textId="77777777" w:rsidR="004307C0" w:rsidRPr="00D6634B" w:rsidRDefault="004307C0" w:rsidP="0043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3" w:type="dxa"/>
          </w:tcPr>
          <w:p w14:paraId="406C80B3" w14:textId="6F30CB17" w:rsidR="004307C0" w:rsidRPr="00D6634B" w:rsidRDefault="00CA6C50" w:rsidP="00B023C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6634B">
              <w:rPr>
                <w:rFonts w:ascii="Angsana New" w:hAnsi="Angsana New"/>
                <w:sz w:val="30"/>
                <w:szCs w:val="30"/>
                <w:lang w:val="en-US" w:bidi="th-TH"/>
              </w:rPr>
              <w:t>3,881</w:t>
            </w:r>
          </w:p>
        </w:tc>
      </w:tr>
      <w:tr w:rsidR="004307C0" w:rsidRPr="00D6634B" w14:paraId="29A41EF9" w14:textId="77777777" w:rsidTr="00E818C3">
        <w:tc>
          <w:tcPr>
            <w:tcW w:w="3150" w:type="dxa"/>
          </w:tcPr>
          <w:p w14:paraId="0C4BACC3" w14:textId="77777777" w:rsidR="004307C0" w:rsidRPr="00D6634B" w:rsidRDefault="004307C0" w:rsidP="004307C0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D6634B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868" w:type="dxa"/>
          </w:tcPr>
          <w:p w14:paraId="4E2F767A" w14:textId="77777777" w:rsidR="004307C0" w:rsidRPr="00D6634B" w:rsidRDefault="004307C0" w:rsidP="004307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02" w:type="dxa"/>
          </w:tcPr>
          <w:p w14:paraId="0DE104A9" w14:textId="643D3C7E" w:rsidR="004307C0" w:rsidRPr="00D6634B" w:rsidRDefault="009B386A" w:rsidP="00606059">
            <w:pPr>
              <w:pStyle w:val="acctfourfigures"/>
              <w:tabs>
                <w:tab w:val="clear" w:pos="765"/>
                <w:tab w:val="decimal" w:pos="980"/>
              </w:tabs>
              <w:spacing w:line="240" w:lineRule="atLeast"/>
              <w:ind w:left="-79" w:right="-8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6634B">
              <w:rPr>
                <w:rFonts w:ascii="Angsana New" w:hAnsi="Angsana New"/>
                <w:sz w:val="30"/>
                <w:szCs w:val="30"/>
                <w:lang w:bidi="th-TH"/>
              </w:rPr>
              <w:t>190</w:t>
            </w:r>
          </w:p>
        </w:tc>
        <w:tc>
          <w:tcPr>
            <w:tcW w:w="236" w:type="dxa"/>
          </w:tcPr>
          <w:p w14:paraId="0C7C6ECF" w14:textId="77777777" w:rsidR="004307C0" w:rsidRPr="00D6634B" w:rsidRDefault="004307C0" w:rsidP="0043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5" w:type="dxa"/>
          </w:tcPr>
          <w:p w14:paraId="1CB3C382" w14:textId="6D26A2DD" w:rsidR="004307C0" w:rsidRPr="00D6634B" w:rsidRDefault="00A453AA" w:rsidP="00F451E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79" w:right="-83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6634B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4307C0" w:rsidRPr="00D6634B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6634B">
              <w:rPr>
                <w:rFonts w:ascii="Angsana New" w:hAnsi="Angsana New"/>
                <w:sz w:val="30"/>
                <w:szCs w:val="30"/>
                <w:lang w:val="en-US" w:bidi="th-TH"/>
              </w:rPr>
              <w:t>125</w:t>
            </w:r>
          </w:p>
        </w:tc>
        <w:tc>
          <w:tcPr>
            <w:tcW w:w="265" w:type="dxa"/>
          </w:tcPr>
          <w:p w14:paraId="37601091" w14:textId="77777777" w:rsidR="004307C0" w:rsidRPr="00D6634B" w:rsidRDefault="004307C0" w:rsidP="0043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7" w:type="dxa"/>
          </w:tcPr>
          <w:p w14:paraId="7B68694F" w14:textId="27D75C7A" w:rsidR="004307C0" w:rsidRPr="00D6634B" w:rsidRDefault="00CA6C50" w:rsidP="0017730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6634B">
              <w:rPr>
                <w:rFonts w:ascii="Angsana New" w:hAnsi="Angsana New"/>
                <w:sz w:val="30"/>
                <w:szCs w:val="30"/>
                <w:lang w:bidi="th-TH"/>
              </w:rPr>
              <w:t>167</w:t>
            </w:r>
          </w:p>
        </w:tc>
        <w:tc>
          <w:tcPr>
            <w:tcW w:w="265" w:type="dxa"/>
          </w:tcPr>
          <w:p w14:paraId="6F9CE558" w14:textId="77777777" w:rsidR="004307C0" w:rsidRPr="00D6634B" w:rsidRDefault="004307C0" w:rsidP="0043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3" w:type="dxa"/>
          </w:tcPr>
          <w:p w14:paraId="711765AA" w14:textId="721EFAA0" w:rsidR="004307C0" w:rsidRPr="00D6634B" w:rsidRDefault="00CA6C50" w:rsidP="00B023C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D6634B">
              <w:rPr>
                <w:rFonts w:ascii="Angsana New" w:hAnsi="Angsana New"/>
                <w:sz w:val="30"/>
                <w:szCs w:val="30"/>
                <w:lang w:val="en-US" w:bidi="th-TH"/>
              </w:rPr>
              <w:t>144</w:t>
            </w:r>
          </w:p>
        </w:tc>
      </w:tr>
      <w:tr w:rsidR="004307C0" w:rsidRPr="00D6634B" w14:paraId="01544E58" w14:textId="77777777" w:rsidTr="00E818C3">
        <w:tc>
          <w:tcPr>
            <w:tcW w:w="3150" w:type="dxa"/>
          </w:tcPr>
          <w:p w14:paraId="2AFC9763" w14:textId="535E9668" w:rsidR="004307C0" w:rsidRPr="00D6634B" w:rsidRDefault="004307C0" w:rsidP="00D6634B">
            <w:pPr>
              <w:tabs>
                <w:tab w:val="clear" w:pos="227"/>
                <w:tab w:val="clear" w:pos="680"/>
                <w:tab w:val="left" w:pos="700"/>
              </w:tabs>
              <w:ind w:left="169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D6634B">
              <w:rPr>
                <w:rFonts w:ascii="Angsana New" w:hAnsi="Angsana New"/>
                <w:sz w:val="30"/>
                <w:szCs w:val="30"/>
                <w:cs/>
              </w:rPr>
              <w:t>ขาดทุน (กำไร) จากการประมาณตามหลักคณิตศาสตร์ประกันภัย</w:t>
            </w:r>
          </w:p>
        </w:tc>
        <w:tc>
          <w:tcPr>
            <w:tcW w:w="868" w:type="dxa"/>
          </w:tcPr>
          <w:p w14:paraId="37488BDB" w14:textId="77777777" w:rsidR="004307C0" w:rsidRPr="00D6634B" w:rsidRDefault="004307C0" w:rsidP="004307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165A5EF2" w14:textId="77777777" w:rsidR="004307C0" w:rsidRPr="00D6634B" w:rsidRDefault="004307C0" w:rsidP="004307C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52A10B2" w14:textId="2981CF53" w:rsidR="0054150E" w:rsidRPr="00D6634B" w:rsidRDefault="00CA6C50" w:rsidP="004307C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6634B">
              <w:rPr>
                <w:rFonts w:ascii="Angsana New" w:hAnsi="Angsana New"/>
                <w:sz w:val="30"/>
                <w:szCs w:val="30"/>
                <w:lang w:val="en-US" w:bidi="th-TH"/>
              </w:rPr>
              <w:t>(174)</w:t>
            </w:r>
          </w:p>
        </w:tc>
        <w:tc>
          <w:tcPr>
            <w:tcW w:w="236" w:type="dxa"/>
          </w:tcPr>
          <w:p w14:paraId="69CF6915" w14:textId="77777777" w:rsidR="004307C0" w:rsidRPr="00D6634B" w:rsidRDefault="004307C0" w:rsidP="0043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0A07C9EA" w14:textId="77777777" w:rsidR="004307C0" w:rsidRPr="00D6634B" w:rsidRDefault="004307C0" w:rsidP="004307C0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FF529EA" w14:textId="2DFA6F83" w:rsidR="004307C0" w:rsidRPr="00D6634B" w:rsidRDefault="00A453AA" w:rsidP="00F451E9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left="-79"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6634B">
              <w:rPr>
                <w:rFonts w:ascii="Angsana New" w:hAnsi="Angsana New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65" w:type="dxa"/>
          </w:tcPr>
          <w:p w14:paraId="5B55D04C" w14:textId="77777777" w:rsidR="004307C0" w:rsidRPr="00D6634B" w:rsidRDefault="004307C0" w:rsidP="0043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08AC9E47" w14:textId="77777777" w:rsidR="004307C0" w:rsidRPr="00D6634B" w:rsidRDefault="004307C0" w:rsidP="004307C0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624C8BB" w14:textId="73FB7F16" w:rsidR="0054150E" w:rsidRPr="00D6634B" w:rsidRDefault="00CA6C50" w:rsidP="0017730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6634B">
              <w:rPr>
                <w:rFonts w:ascii="Angsana New" w:hAnsi="Angsana New"/>
                <w:sz w:val="30"/>
                <w:szCs w:val="30"/>
                <w:lang w:bidi="th-TH"/>
              </w:rPr>
              <w:t>(173)</w:t>
            </w:r>
          </w:p>
        </w:tc>
        <w:tc>
          <w:tcPr>
            <w:tcW w:w="265" w:type="dxa"/>
          </w:tcPr>
          <w:p w14:paraId="4C356E99" w14:textId="77777777" w:rsidR="004307C0" w:rsidRPr="00D6634B" w:rsidRDefault="004307C0" w:rsidP="0043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0109D50" w14:textId="77777777" w:rsidR="004307C0" w:rsidRPr="00D6634B" w:rsidRDefault="004307C0" w:rsidP="004307C0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F685A13" w14:textId="786FFB06" w:rsidR="004307C0" w:rsidRPr="00D6634B" w:rsidRDefault="004307C0" w:rsidP="00B023CD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6634B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4307C0" w:rsidRPr="00D6634B" w14:paraId="5D2891C7" w14:textId="77777777" w:rsidTr="00E818C3">
        <w:tc>
          <w:tcPr>
            <w:tcW w:w="3150" w:type="dxa"/>
          </w:tcPr>
          <w:p w14:paraId="1A4E255E" w14:textId="77777777" w:rsidR="004307C0" w:rsidRPr="00D6634B" w:rsidRDefault="004307C0" w:rsidP="004307C0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8" w:type="dxa"/>
          </w:tcPr>
          <w:p w14:paraId="42FC3EBF" w14:textId="77777777" w:rsidR="004307C0" w:rsidRPr="00D6634B" w:rsidRDefault="004307C0" w:rsidP="004307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6200022F" w14:textId="12476A54" w:rsidR="004307C0" w:rsidRPr="00D6634B" w:rsidRDefault="0054150E" w:rsidP="00606059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left="-79" w:right="-8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6634B">
              <w:rPr>
                <w:rFonts w:ascii="Angsana New" w:hAnsi="Angsana New"/>
                <w:sz w:val="30"/>
                <w:szCs w:val="30"/>
                <w:lang w:bidi="th-TH"/>
              </w:rPr>
              <w:t>3,</w:t>
            </w:r>
            <w:r w:rsidR="00CA6C50" w:rsidRPr="00D6634B">
              <w:rPr>
                <w:rFonts w:ascii="Angsana New" w:hAnsi="Angsana New"/>
                <w:sz w:val="30"/>
                <w:szCs w:val="30"/>
                <w:lang w:bidi="th-TH"/>
              </w:rPr>
              <w:t>218</w:t>
            </w:r>
          </w:p>
        </w:tc>
        <w:tc>
          <w:tcPr>
            <w:tcW w:w="236" w:type="dxa"/>
          </w:tcPr>
          <w:p w14:paraId="3560B0AC" w14:textId="77777777" w:rsidR="004307C0" w:rsidRPr="00D6634B" w:rsidRDefault="004307C0" w:rsidP="0043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59668A07" w14:textId="57ED043A" w:rsidR="004307C0" w:rsidRPr="00D6634B" w:rsidRDefault="00A453AA" w:rsidP="00F451E9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8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6634B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4307C0" w:rsidRPr="00D6634B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D6634B">
              <w:rPr>
                <w:rFonts w:ascii="Angsana New" w:hAnsi="Angsana New"/>
                <w:sz w:val="30"/>
                <w:szCs w:val="30"/>
                <w:lang w:val="en-US" w:bidi="th-TH"/>
              </w:rPr>
              <w:t>356</w:t>
            </w:r>
          </w:p>
        </w:tc>
        <w:tc>
          <w:tcPr>
            <w:tcW w:w="265" w:type="dxa"/>
          </w:tcPr>
          <w:p w14:paraId="4DCA1CB0" w14:textId="77777777" w:rsidR="004307C0" w:rsidRPr="00D6634B" w:rsidRDefault="004307C0" w:rsidP="0043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5DBB6639" w14:textId="58C6CB64" w:rsidR="004307C0" w:rsidRPr="0055518A" w:rsidRDefault="003C4872" w:rsidP="0017730D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5518A">
              <w:rPr>
                <w:rFonts w:ascii="Angsana New" w:hAnsi="Angsana New"/>
                <w:sz w:val="30"/>
                <w:szCs w:val="30"/>
                <w:lang w:bidi="th-TH"/>
              </w:rPr>
              <w:t>2,</w:t>
            </w:r>
            <w:r w:rsidR="00CA6C50" w:rsidRPr="0055518A">
              <w:rPr>
                <w:rFonts w:ascii="Angsana New" w:hAnsi="Angsana New"/>
                <w:sz w:val="30"/>
                <w:szCs w:val="30"/>
                <w:lang w:bidi="th-TH"/>
              </w:rPr>
              <w:t>529</w:t>
            </w:r>
          </w:p>
        </w:tc>
        <w:tc>
          <w:tcPr>
            <w:tcW w:w="265" w:type="dxa"/>
          </w:tcPr>
          <w:p w14:paraId="794D9430" w14:textId="77777777" w:rsidR="004307C0" w:rsidRPr="0055518A" w:rsidRDefault="004307C0" w:rsidP="00430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303ADC77" w14:textId="676E581A" w:rsidR="004307C0" w:rsidRPr="0055518A" w:rsidRDefault="00A453AA" w:rsidP="00B023CD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55518A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4307C0" w:rsidRPr="0055518A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55518A">
              <w:rPr>
                <w:rFonts w:ascii="Angsana New" w:hAnsi="Angsana New"/>
                <w:sz w:val="30"/>
                <w:szCs w:val="30"/>
                <w:lang w:val="en-US" w:bidi="th-TH"/>
              </w:rPr>
              <w:t>663</w:t>
            </w:r>
          </w:p>
        </w:tc>
      </w:tr>
      <w:tr w:rsidR="00443928" w:rsidRPr="00D6634B" w14:paraId="06A42AAC" w14:textId="77777777" w:rsidTr="00E818C3">
        <w:tc>
          <w:tcPr>
            <w:tcW w:w="3150" w:type="dxa"/>
          </w:tcPr>
          <w:p w14:paraId="640B099D" w14:textId="77777777" w:rsidR="00443928" w:rsidRPr="00D6634B" w:rsidRDefault="00443928" w:rsidP="008D0113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8" w:type="dxa"/>
          </w:tcPr>
          <w:p w14:paraId="167CBF0E" w14:textId="77777777" w:rsidR="00443928" w:rsidRPr="00D6634B" w:rsidRDefault="00443928" w:rsidP="008D01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4ABA2898" w14:textId="77777777" w:rsidR="00443928" w:rsidRPr="00D6634B" w:rsidRDefault="00443928" w:rsidP="008D0113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8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2B42503" w14:textId="77777777" w:rsidR="00443928" w:rsidRPr="00D6634B" w:rsidRDefault="00443928" w:rsidP="008D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33FCBD1B" w14:textId="77777777" w:rsidR="00443928" w:rsidRPr="00D6634B" w:rsidRDefault="00443928" w:rsidP="008D0113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8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14:paraId="01EF868F" w14:textId="77777777" w:rsidR="00443928" w:rsidRPr="00D6634B" w:rsidRDefault="00443928" w:rsidP="008D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5D09D5F1" w14:textId="77777777" w:rsidR="00443928" w:rsidRPr="00D6634B" w:rsidRDefault="00443928" w:rsidP="008D0113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5" w:type="dxa"/>
          </w:tcPr>
          <w:p w14:paraId="5D616F05" w14:textId="77777777" w:rsidR="00443928" w:rsidRPr="00D6634B" w:rsidRDefault="00443928" w:rsidP="008D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7DECF5F1" w14:textId="77777777" w:rsidR="00443928" w:rsidRPr="00D6634B" w:rsidRDefault="00443928" w:rsidP="008D0113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</w:tbl>
    <w:p w14:paraId="57F50ED2" w14:textId="742D6834" w:rsidR="00D6634B" w:rsidRDefault="00D6634B"/>
    <w:p w14:paraId="0D0375B9" w14:textId="77777777" w:rsidR="00D6634B" w:rsidRDefault="00D66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4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868"/>
        <w:gridCol w:w="1202"/>
        <w:gridCol w:w="236"/>
        <w:gridCol w:w="1205"/>
        <w:gridCol w:w="265"/>
        <w:gridCol w:w="1157"/>
        <w:gridCol w:w="265"/>
        <w:gridCol w:w="1103"/>
      </w:tblGrid>
      <w:tr w:rsidR="0018443E" w:rsidRPr="00833175" w14:paraId="2EE8067B" w14:textId="77777777" w:rsidTr="00DB6BBD">
        <w:tc>
          <w:tcPr>
            <w:tcW w:w="3150" w:type="dxa"/>
            <w:shd w:val="clear" w:color="auto" w:fill="auto"/>
          </w:tcPr>
          <w:p w14:paraId="247F15D0" w14:textId="77777777" w:rsidR="0018443E" w:rsidRPr="00833175" w:rsidRDefault="0018443E" w:rsidP="00DB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833175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</w:t>
            </w:r>
          </w:p>
        </w:tc>
        <w:tc>
          <w:tcPr>
            <w:tcW w:w="868" w:type="dxa"/>
          </w:tcPr>
          <w:p w14:paraId="3A7492D9" w14:textId="77777777" w:rsidR="0018443E" w:rsidRPr="00833175" w:rsidRDefault="0018443E" w:rsidP="00DB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643" w:type="dxa"/>
            <w:gridSpan w:val="3"/>
          </w:tcPr>
          <w:p w14:paraId="253250D9" w14:textId="77777777" w:rsidR="0018443E" w:rsidRPr="00833175" w:rsidRDefault="0018443E" w:rsidP="00DB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33175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16544949" w14:textId="77777777" w:rsidR="0018443E" w:rsidRPr="00833175" w:rsidRDefault="0018443E" w:rsidP="00DB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525" w:type="dxa"/>
            <w:gridSpan w:val="3"/>
          </w:tcPr>
          <w:p w14:paraId="3A8C2EB1" w14:textId="77777777" w:rsidR="0018443E" w:rsidRPr="00833175" w:rsidRDefault="0018443E" w:rsidP="00DB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33175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443E" w:rsidRPr="00833175" w14:paraId="474CE165" w14:textId="77777777" w:rsidTr="00DB6BBD">
        <w:tc>
          <w:tcPr>
            <w:tcW w:w="3150" w:type="dxa"/>
            <w:shd w:val="clear" w:color="auto" w:fill="auto"/>
          </w:tcPr>
          <w:p w14:paraId="164D6FC8" w14:textId="77777777" w:rsidR="0018443E" w:rsidRPr="00833175" w:rsidRDefault="0018443E" w:rsidP="00DB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833175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 xml:space="preserve">   ตามโครงการผลประโยชน์</w:t>
            </w:r>
          </w:p>
        </w:tc>
        <w:tc>
          <w:tcPr>
            <w:tcW w:w="868" w:type="dxa"/>
          </w:tcPr>
          <w:p w14:paraId="33C60FFE" w14:textId="626B1D2A" w:rsidR="0018443E" w:rsidRPr="00833175" w:rsidRDefault="0018443E" w:rsidP="00DB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02" w:type="dxa"/>
            <w:vAlign w:val="center"/>
          </w:tcPr>
          <w:p w14:paraId="50604FED" w14:textId="77777777" w:rsidR="0018443E" w:rsidRPr="00833175" w:rsidRDefault="0018443E" w:rsidP="00DB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317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center"/>
          </w:tcPr>
          <w:p w14:paraId="19E709F9" w14:textId="77777777" w:rsidR="0018443E" w:rsidRPr="00833175" w:rsidRDefault="0018443E" w:rsidP="00DB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vAlign w:val="center"/>
          </w:tcPr>
          <w:p w14:paraId="4F7644E3" w14:textId="77777777" w:rsidR="0018443E" w:rsidRPr="00833175" w:rsidRDefault="0018443E" w:rsidP="00DB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317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65" w:type="dxa"/>
          </w:tcPr>
          <w:p w14:paraId="073D917C" w14:textId="77777777" w:rsidR="0018443E" w:rsidRPr="00833175" w:rsidRDefault="0018443E" w:rsidP="00DB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vAlign w:val="center"/>
          </w:tcPr>
          <w:p w14:paraId="6002ED6E" w14:textId="77777777" w:rsidR="0018443E" w:rsidRPr="00833175" w:rsidRDefault="0018443E" w:rsidP="00DB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317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65" w:type="dxa"/>
            <w:vAlign w:val="center"/>
          </w:tcPr>
          <w:p w14:paraId="6B5B7551" w14:textId="77777777" w:rsidR="0018443E" w:rsidRPr="00833175" w:rsidRDefault="0018443E" w:rsidP="00DB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  <w:vAlign w:val="center"/>
          </w:tcPr>
          <w:p w14:paraId="2EB094E5" w14:textId="77777777" w:rsidR="0018443E" w:rsidRPr="00833175" w:rsidRDefault="0018443E" w:rsidP="00DB6B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33175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18443E" w:rsidRPr="00833175" w14:paraId="38F96EF1" w14:textId="77777777" w:rsidTr="00DB6BBD">
        <w:tc>
          <w:tcPr>
            <w:tcW w:w="3150" w:type="dxa"/>
          </w:tcPr>
          <w:p w14:paraId="6B6FAF1D" w14:textId="77777777" w:rsidR="0018443E" w:rsidRPr="00833175" w:rsidRDefault="0018443E" w:rsidP="00DB6BBD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8" w:type="dxa"/>
          </w:tcPr>
          <w:p w14:paraId="369DDA0E" w14:textId="77777777" w:rsidR="0018443E" w:rsidRPr="00833175" w:rsidRDefault="0018443E" w:rsidP="00DB6BB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433" w:type="dxa"/>
            <w:gridSpan w:val="7"/>
          </w:tcPr>
          <w:p w14:paraId="60C321ED" w14:textId="77777777" w:rsidR="0018443E" w:rsidRPr="00833175" w:rsidRDefault="0018443E" w:rsidP="00DB6BB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33175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D0113" w:rsidRPr="00833175" w14:paraId="5C5D8B61" w14:textId="77777777" w:rsidTr="00E818C3">
        <w:tc>
          <w:tcPr>
            <w:tcW w:w="3150" w:type="dxa"/>
          </w:tcPr>
          <w:p w14:paraId="786D633F" w14:textId="77777777" w:rsidR="008D0113" w:rsidRPr="00833175" w:rsidRDefault="008D0113" w:rsidP="008D0113">
            <w:pPr>
              <w:ind w:left="342" w:hanging="3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3317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868" w:type="dxa"/>
          </w:tcPr>
          <w:p w14:paraId="17854D91" w14:textId="77777777" w:rsidR="008D0113" w:rsidRPr="00833175" w:rsidRDefault="008D0113" w:rsidP="008D01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02" w:type="dxa"/>
          </w:tcPr>
          <w:p w14:paraId="6FFD79E2" w14:textId="77777777" w:rsidR="008D0113" w:rsidRPr="00833175" w:rsidRDefault="008D0113" w:rsidP="008D0113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8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6A39B482" w14:textId="77777777" w:rsidR="008D0113" w:rsidRPr="00833175" w:rsidRDefault="008D0113" w:rsidP="008D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</w:tcPr>
          <w:p w14:paraId="42CEBE29" w14:textId="77777777" w:rsidR="008D0113" w:rsidRPr="00833175" w:rsidRDefault="008D0113" w:rsidP="008D0113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8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</w:tcPr>
          <w:p w14:paraId="10620A0F" w14:textId="77777777" w:rsidR="008D0113" w:rsidRPr="00833175" w:rsidRDefault="008D0113" w:rsidP="008D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</w:tcPr>
          <w:p w14:paraId="1C2888CA" w14:textId="77777777" w:rsidR="008D0113" w:rsidRPr="00833175" w:rsidRDefault="008D0113" w:rsidP="008D0113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5A146EB8" w14:textId="77777777" w:rsidR="008D0113" w:rsidRPr="00833175" w:rsidRDefault="008D0113" w:rsidP="008D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</w:tcPr>
          <w:p w14:paraId="5CE871AB" w14:textId="77777777" w:rsidR="008D0113" w:rsidRPr="00833175" w:rsidRDefault="008D0113" w:rsidP="008D0113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D0113" w:rsidRPr="00833175" w14:paraId="23A6D081" w14:textId="77777777" w:rsidTr="00E818C3">
        <w:tc>
          <w:tcPr>
            <w:tcW w:w="3150" w:type="dxa"/>
          </w:tcPr>
          <w:p w14:paraId="0BB8F56A" w14:textId="7A97CD4E" w:rsidR="008D0113" w:rsidRPr="00833175" w:rsidRDefault="007272ED" w:rsidP="008D0113">
            <w:pPr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 w:rsidRPr="00833175">
              <w:rPr>
                <w:rFonts w:ascii="Angsana New" w:hAnsi="Angsana New"/>
                <w:sz w:val="28"/>
                <w:szCs w:val="28"/>
                <w:cs/>
              </w:rPr>
              <w:t>ขาดทุน (กำไร) จากการประมาณตามหลักคณิตศาสตร์ประกันภัย</w:t>
            </w:r>
          </w:p>
        </w:tc>
        <w:tc>
          <w:tcPr>
            <w:tcW w:w="868" w:type="dxa"/>
          </w:tcPr>
          <w:p w14:paraId="51AB8992" w14:textId="77777777" w:rsidR="008D0113" w:rsidRPr="00833175" w:rsidRDefault="008D0113" w:rsidP="008D01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02" w:type="dxa"/>
          </w:tcPr>
          <w:p w14:paraId="3CC98A5E" w14:textId="3E9C105E" w:rsidR="00040576" w:rsidRPr="00833175" w:rsidRDefault="00040576" w:rsidP="008D011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4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ACE1A4F" w14:textId="77777777" w:rsidR="008D0113" w:rsidRPr="00833175" w:rsidRDefault="008D0113" w:rsidP="008D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5" w:type="dxa"/>
          </w:tcPr>
          <w:p w14:paraId="32335F62" w14:textId="4C0D8B0B" w:rsidR="008D0113" w:rsidRPr="00833175" w:rsidRDefault="008D0113" w:rsidP="008D011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14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</w:tcPr>
          <w:p w14:paraId="77DF040C" w14:textId="77777777" w:rsidR="008D0113" w:rsidRPr="00833175" w:rsidRDefault="008D0113" w:rsidP="008D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57" w:type="dxa"/>
          </w:tcPr>
          <w:p w14:paraId="41AB2B35" w14:textId="77777777" w:rsidR="008D0113" w:rsidRPr="00833175" w:rsidRDefault="008D0113" w:rsidP="008D0113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" w:type="dxa"/>
          </w:tcPr>
          <w:p w14:paraId="5EA56AFE" w14:textId="77777777" w:rsidR="008D0113" w:rsidRPr="00833175" w:rsidRDefault="008D0113" w:rsidP="008D0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3" w:type="dxa"/>
          </w:tcPr>
          <w:p w14:paraId="103D8869" w14:textId="36894AF6" w:rsidR="008D0113" w:rsidRPr="00833175" w:rsidRDefault="008D0113" w:rsidP="008D0113">
            <w:pPr>
              <w:pStyle w:val="acctfourfigures"/>
              <w:tabs>
                <w:tab w:val="clear" w:pos="765"/>
                <w:tab w:val="decimal" w:pos="625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1C1C" w:rsidRPr="00833175" w14:paraId="002D0162" w14:textId="77777777" w:rsidTr="00E818C3">
        <w:tc>
          <w:tcPr>
            <w:tcW w:w="3150" w:type="dxa"/>
          </w:tcPr>
          <w:p w14:paraId="7CB3B4DB" w14:textId="4A35B8FA" w:rsidR="00451C1C" w:rsidRPr="00833175" w:rsidRDefault="00451C1C" w:rsidP="00451C1C">
            <w:pPr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833175">
              <w:rPr>
                <w:rFonts w:ascii="Angsana New" w:hAnsi="Angsana New"/>
                <w:sz w:val="28"/>
                <w:szCs w:val="28"/>
              </w:rPr>
              <w:t>-</w:t>
            </w:r>
            <w:r w:rsidRPr="00833175">
              <w:rPr>
                <w:rFonts w:ascii="Angsana New" w:hAnsi="Angsana New"/>
                <w:sz w:val="28"/>
                <w:szCs w:val="28"/>
                <w:cs/>
              </w:rPr>
              <w:t xml:space="preserve"> ข้อสมมติด้านประชากรศาสตร์</w:t>
            </w:r>
          </w:p>
        </w:tc>
        <w:tc>
          <w:tcPr>
            <w:tcW w:w="868" w:type="dxa"/>
          </w:tcPr>
          <w:p w14:paraId="152E4114" w14:textId="77777777" w:rsidR="00451C1C" w:rsidRPr="00833175" w:rsidRDefault="00451C1C" w:rsidP="00451C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02" w:type="dxa"/>
          </w:tcPr>
          <w:p w14:paraId="2A835823" w14:textId="0B524AC4" w:rsidR="00451C1C" w:rsidRPr="00833175" w:rsidRDefault="00871379" w:rsidP="00833175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070" w:right="27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3317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BD8EF37" w14:textId="77777777" w:rsidR="00451C1C" w:rsidRPr="00833175" w:rsidRDefault="00451C1C" w:rsidP="0045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5" w:type="dxa"/>
          </w:tcPr>
          <w:p w14:paraId="1C5DC2CF" w14:textId="315873AD" w:rsidR="00451C1C" w:rsidRPr="00833175" w:rsidRDefault="00451C1C" w:rsidP="00833175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4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33175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453AA" w:rsidRPr="00833175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83317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A453AA" w:rsidRPr="00833175">
              <w:rPr>
                <w:rFonts w:ascii="Angsana New" w:hAnsi="Angsana New"/>
                <w:sz w:val="28"/>
                <w:szCs w:val="28"/>
                <w:lang w:val="en-US" w:bidi="th-TH"/>
              </w:rPr>
              <w:t>697</w:t>
            </w:r>
            <w:r w:rsidRPr="00833175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5" w:type="dxa"/>
          </w:tcPr>
          <w:p w14:paraId="54075105" w14:textId="77777777" w:rsidR="00451C1C" w:rsidRPr="00833175" w:rsidRDefault="00451C1C" w:rsidP="0045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57" w:type="dxa"/>
          </w:tcPr>
          <w:p w14:paraId="37BC1425" w14:textId="07D1ADA0" w:rsidR="00451C1C" w:rsidRPr="00833175" w:rsidRDefault="00871379" w:rsidP="0017730D">
            <w:pPr>
              <w:pStyle w:val="acctfourfigures"/>
              <w:tabs>
                <w:tab w:val="clear" w:pos="765"/>
              </w:tabs>
              <w:spacing w:line="240" w:lineRule="atLeast"/>
              <w:ind w:left="-3070" w:right="31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3317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65" w:type="dxa"/>
          </w:tcPr>
          <w:p w14:paraId="455D956D" w14:textId="77777777" w:rsidR="00451C1C" w:rsidRPr="00833175" w:rsidRDefault="00451C1C" w:rsidP="0045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3" w:type="dxa"/>
          </w:tcPr>
          <w:p w14:paraId="323A431A" w14:textId="592A0EA3" w:rsidR="00451C1C" w:rsidRPr="00833175" w:rsidRDefault="00451C1C" w:rsidP="006E1E8C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33175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A453AA" w:rsidRPr="00833175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833175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A453AA" w:rsidRPr="00833175">
              <w:rPr>
                <w:rFonts w:ascii="Angsana New" w:hAnsi="Angsana New"/>
                <w:sz w:val="28"/>
                <w:szCs w:val="28"/>
                <w:lang w:val="en-US" w:bidi="th-TH"/>
              </w:rPr>
              <w:t>833</w:t>
            </w:r>
            <w:r w:rsidRPr="00833175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</w:tr>
      <w:tr w:rsidR="00451C1C" w:rsidRPr="00833175" w14:paraId="142ABA1D" w14:textId="77777777" w:rsidTr="00E818C3">
        <w:tc>
          <w:tcPr>
            <w:tcW w:w="3150" w:type="dxa"/>
          </w:tcPr>
          <w:p w14:paraId="497E3B6F" w14:textId="27E87D5D" w:rsidR="00451C1C" w:rsidRPr="00833175" w:rsidRDefault="00451C1C" w:rsidP="00451C1C">
            <w:pPr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833175">
              <w:rPr>
                <w:rFonts w:ascii="Angsana New" w:hAnsi="Angsana New"/>
                <w:sz w:val="28"/>
                <w:szCs w:val="28"/>
              </w:rPr>
              <w:t>-</w:t>
            </w:r>
            <w:r w:rsidRPr="00833175">
              <w:rPr>
                <w:rFonts w:ascii="Angsana New" w:hAnsi="Angsana New"/>
                <w:sz w:val="28"/>
                <w:szCs w:val="28"/>
                <w:cs/>
              </w:rPr>
              <w:t xml:space="preserve"> ข้อสมมติทางการเงิน</w:t>
            </w:r>
          </w:p>
        </w:tc>
        <w:tc>
          <w:tcPr>
            <w:tcW w:w="868" w:type="dxa"/>
          </w:tcPr>
          <w:p w14:paraId="0ABAE001" w14:textId="77777777" w:rsidR="00451C1C" w:rsidRPr="00833175" w:rsidRDefault="00451C1C" w:rsidP="00451C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02" w:type="dxa"/>
          </w:tcPr>
          <w:p w14:paraId="3E302F33" w14:textId="6F0AFA25" w:rsidR="00451C1C" w:rsidRPr="00833175" w:rsidRDefault="00871379" w:rsidP="0060605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070" w:right="27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3317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98F9124" w14:textId="77777777" w:rsidR="00451C1C" w:rsidRPr="00833175" w:rsidRDefault="00451C1C" w:rsidP="0045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5" w:type="dxa"/>
          </w:tcPr>
          <w:p w14:paraId="73BFF535" w14:textId="00A13236" w:rsidR="00451C1C" w:rsidRPr="00833175" w:rsidRDefault="00A453AA" w:rsidP="00F451E9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14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33175">
              <w:rPr>
                <w:rFonts w:ascii="Angsana New" w:hAnsi="Angsana New"/>
                <w:sz w:val="28"/>
                <w:szCs w:val="28"/>
                <w:lang w:val="en-US" w:bidi="th-TH"/>
              </w:rPr>
              <w:t>48</w:t>
            </w:r>
          </w:p>
        </w:tc>
        <w:tc>
          <w:tcPr>
            <w:tcW w:w="265" w:type="dxa"/>
          </w:tcPr>
          <w:p w14:paraId="262ED802" w14:textId="77777777" w:rsidR="00451C1C" w:rsidRPr="00833175" w:rsidRDefault="00451C1C" w:rsidP="0045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57" w:type="dxa"/>
          </w:tcPr>
          <w:p w14:paraId="6E2191FA" w14:textId="11FE834F" w:rsidR="00451C1C" w:rsidRPr="00833175" w:rsidRDefault="00871379" w:rsidP="0017730D">
            <w:pPr>
              <w:pStyle w:val="acctfourfigures"/>
              <w:tabs>
                <w:tab w:val="clear" w:pos="765"/>
              </w:tabs>
              <w:spacing w:line="240" w:lineRule="atLeast"/>
              <w:ind w:left="-3070" w:right="31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3317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65" w:type="dxa"/>
          </w:tcPr>
          <w:p w14:paraId="18EA0814" w14:textId="77777777" w:rsidR="00451C1C" w:rsidRPr="00833175" w:rsidRDefault="00451C1C" w:rsidP="0045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3" w:type="dxa"/>
          </w:tcPr>
          <w:p w14:paraId="65449C3D" w14:textId="43DB0D05" w:rsidR="00451C1C" w:rsidRPr="00833175" w:rsidRDefault="00A453AA" w:rsidP="00B023CD">
            <w:pPr>
              <w:pStyle w:val="acctfourfigures"/>
              <w:tabs>
                <w:tab w:val="clear" w:pos="765"/>
                <w:tab w:val="decimal" w:pos="837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33175">
              <w:rPr>
                <w:rFonts w:ascii="Angsana New" w:hAnsi="Angsana New"/>
                <w:sz w:val="28"/>
                <w:szCs w:val="28"/>
                <w:lang w:val="en-US"/>
              </w:rPr>
              <w:t>255</w:t>
            </w:r>
          </w:p>
        </w:tc>
      </w:tr>
      <w:tr w:rsidR="00451C1C" w:rsidRPr="00833175" w14:paraId="768F0990" w14:textId="77777777" w:rsidTr="00E818C3">
        <w:tc>
          <w:tcPr>
            <w:tcW w:w="3150" w:type="dxa"/>
          </w:tcPr>
          <w:p w14:paraId="75551814" w14:textId="37702774" w:rsidR="00451C1C" w:rsidRPr="00833175" w:rsidRDefault="00451C1C" w:rsidP="00451C1C">
            <w:pPr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833175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- </w:t>
            </w:r>
            <w:r w:rsidRPr="0083317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868" w:type="dxa"/>
          </w:tcPr>
          <w:p w14:paraId="5C89B25F" w14:textId="77777777" w:rsidR="00451C1C" w:rsidRPr="00833175" w:rsidRDefault="00451C1C" w:rsidP="00451C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298CD123" w14:textId="132B5F72" w:rsidR="00451C1C" w:rsidRPr="00833175" w:rsidRDefault="00871379" w:rsidP="0060605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070" w:right="27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3317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A3FF167" w14:textId="77777777" w:rsidR="00451C1C" w:rsidRPr="00833175" w:rsidRDefault="00451C1C" w:rsidP="0045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221CAD0C" w14:textId="10A29743" w:rsidR="00451C1C" w:rsidRPr="00833175" w:rsidRDefault="00451C1C" w:rsidP="00F451E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79" w:right="-14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33175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453AA" w:rsidRPr="00833175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83317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A453AA" w:rsidRPr="00833175">
              <w:rPr>
                <w:rFonts w:ascii="Angsana New" w:hAnsi="Angsana New"/>
                <w:sz w:val="28"/>
                <w:szCs w:val="28"/>
                <w:lang w:val="en-US" w:bidi="th-TH"/>
              </w:rPr>
              <w:t>298</w:t>
            </w:r>
            <w:r w:rsidRPr="00833175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5" w:type="dxa"/>
          </w:tcPr>
          <w:p w14:paraId="41277AC7" w14:textId="77777777" w:rsidR="00451C1C" w:rsidRPr="00833175" w:rsidRDefault="00451C1C" w:rsidP="0045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229E00D5" w14:textId="6C00194E" w:rsidR="00451C1C" w:rsidRPr="00833175" w:rsidRDefault="00871379" w:rsidP="0017730D">
            <w:pPr>
              <w:pStyle w:val="acctfourfigures"/>
              <w:tabs>
                <w:tab w:val="clear" w:pos="765"/>
              </w:tabs>
              <w:spacing w:line="240" w:lineRule="atLeast"/>
              <w:ind w:left="-3070" w:right="31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3317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65" w:type="dxa"/>
          </w:tcPr>
          <w:p w14:paraId="2292AB5F" w14:textId="77777777" w:rsidR="00451C1C" w:rsidRPr="00833175" w:rsidRDefault="00451C1C" w:rsidP="0045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6FC513A1" w14:textId="2CB665CE" w:rsidR="00451C1C" w:rsidRPr="00833175" w:rsidRDefault="00451C1C" w:rsidP="00B023CD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33175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A453AA" w:rsidRPr="00833175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833175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A453AA" w:rsidRPr="00833175">
              <w:rPr>
                <w:rFonts w:ascii="Angsana New" w:hAnsi="Angsana New"/>
                <w:sz w:val="28"/>
                <w:szCs w:val="28"/>
                <w:lang w:val="en-US" w:bidi="th-TH"/>
              </w:rPr>
              <w:t>979</w:t>
            </w:r>
            <w:r w:rsidRPr="00833175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</w:tr>
      <w:tr w:rsidR="00451C1C" w:rsidRPr="00833175" w14:paraId="36D75515" w14:textId="77777777" w:rsidTr="00E818C3">
        <w:tc>
          <w:tcPr>
            <w:tcW w:w="3150" w:type="dxa"/>
          </w:tcPr>
          <w:p w14:paraId="41E48FEF" w14:textId="0858A19C" w:rsidR="00451C1C" w:rsidRPr="00833175" w:rsidRDefault="00451C1C" w:rsidP="00451C1C">
            <w:pPr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8" w:type="dxa"/>
          </w:tcPr>
          <w:p w14:paraId="78728EAD" w14:textId="77777777" w:rsidR="00451C1C" w:rsidRPr="00833175" w:rsidRDefault="00451C1C" w:rsidP="00451C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5DD86E4B" w14:textId="01F95197" w:rsidR="00451C1C" w:rsidRPr="00833175" w:rsidRDefault="00871379" w:rsidP="0060605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070" w:right="27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3317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30C1F5E" w14:textId="77777777" w:rsidR="00451C1C" w:rsidRPr="00833175" w:rsidRDefault="00451C1C" w:rsidP="0045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14:paraId="131C371D" w14:textId="3D12F2D6" w:rsidR="00451C1C" w:rsidRPr="00833175" w:rsidRDefault="00451C1C" w:rsidP="00F451E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79" w:right="-14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33175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453AA" w:rsidRPr="00833175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Pr="0083317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A453AA" w:rsidRPr="00833175">
              <w:rPr>
                <w:rFonts w:ascii="Angsana New" w:hAnsi="Angsana New"/>
                <w:sz w:val="28"/>
                <w:szCs w:val="28"/>
                <w:lang w:val="en-US" w:bidi="th-TH"/>
              </w:rPr>
              <w:t>947</w:t>
            </w:r>
            <w:r w:rsidRPr="00833175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5" w:type="dxa"/>
          </w:tcPr>
          <w:p w14:paraId="3C7AFE78" w14:textId="77777777" w:rsidR="00451C1C" w:rsidRPr="00833175" w:rsidRDefault="00451C1C" w:rsidP="0045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55811E81" w14:textId="5AD7BA99" w:rsidR="00451C1C" w:rsidRPr="00833175" w:rsidRDefault="00871379" w:rsidP="0017730D">
            <w:pPr>
              <w:pStyle w:val="acctfourfigures"/>
              <w:tabs>
                <w:tab w:val="clear" w:pos="765"/>
              </w:tabs>
              <w:spacing w:line="240" w:lineRule="atLeast"/>
              <w:ind w:left="-3070" w:right="31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33175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65" w:type="dxa"/>
          </w:tcPr>
          <w:p w14:paraId="557C1DB1" w14:textId="77777777" w:rsidR="00451C1C" w:rsidRPr="00833175" w:rsidRDefault="00451C1C" w:rsidP="0045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14:paraId="158BFF8C" w14:textId="7C259A04" w:rsidR="00451C1C" w:rsidRPr="00833175" w:rsidRDefault="00451C1C" w:rsidP="00B023CD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33175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A453AA" w:rsidRPr="00833175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833175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A453AA" w:rsidRPr="00833175">
              <w:rPr>
                <w:rFonts w:ascii="Angsana New" w:hAnsi="Angsana New"/>
                <w:sz w:val="28"/>
                <w:szCs w:val="28"/>
                <w:lang w:val="en-US" w:bidi="th-TH"/>
              </w:rPr>
              <w:t>557</w:t>
            </w:r>
            <w:r w:rsidRPr="00833175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</w:tr>
      <w:tr w:rsidR="009E2F5B" w:rsidRPr="009E2F5B" w14:paraId="13A9C7DF" w14:textId="77777777" w:rsidTr="009E2F5B">
        <w:tc>
          <w:tcPr>
            <w:tcW w:w="3150" w:type="dxa"/>
          </w:tcPr>
          <w:p w14:paraId="4625D622" w14:textId="77777777" w:rsidR="009E2F5B" w:rsidRPr="009E2F5B" w:rsidRDefault="009E2F5B" w:rsidP="00451C1C">
            <w:pPr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8" w:type="dxa"/>
          </w:tcPr>
          <w:p w14:paraId="3494AB79" w14:textId="77777777" w:rsidR="009E2F5B" w:rsidRPr="009E2F5B" w:rsidRDefault="009E2F5B" w:rsidP="00451C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4683019F" w14:textId="77777777" w:rsidR="009E2F5B" w:rsidRPr="009E2F5B" w:rsidRDefault="009E2F5B" w:rsidP="0060605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070" w:right="27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AE2013C" w14:textId="77777777" w:rsidR="009E2F5B" w:rsidRPr="009E2F5B" w:rsidRDefault="009E2F5B" w:rsidP="0045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3B5637C9" w14:textId="77777777" w:rsidR="009E2F5B" w:rsidRPr="009E2F5B" w:rsidRDefault="009E2F5B" w:rsidP="00F451E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79" w:right="-14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</w:tcPr>
          <w:p w14:paraId="75A6DD74" w14:textId="77777777" w:rsidR="009E2F5B" w:rsidRPr="009E2F5B" w:rsidRDefault="009E2F5B" w:rsidP="0045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1D8A9744" w14:textId="77777777" w:rsidR="009E2F5B" w:rsidRPr="009E2F5B" w:rsidRDefault="009E2F5B" w:rsidP="0017730D">
            <w:pPr>
              <w:pStyle w:val="acctfourfigures"/>
              <w:tabs>
                <w:tab w:val="clear" w:pos="765"/>
              </w:tabs>
              <w:spacing w:line="240" w:lineRule="atLeast"/>
              <w:ind w:left="-3070" w:right="31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</w:tcPr>
          <w:p w14:paraId="68D9C35F" w14:textId="77777777" w:rsidR="009E2F5B" w:rsidRPr="009E2F5B" w:rsidRDefault="009E2F5B" w:rsidP="0045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05291225" w14:textId="77777777" w:rsidR="009E2F5B" w:rsidRPr="009E2F5B" w:rsidRDefault="009E2F5B" w:rsidP="00B023CD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9E2F5B" w:rsidRPr="00833175" w14:paraId="400321BF" w14:textId="77777777" w:rsidTr="009E2F5B">
        <w:tc>
          <w:tcPr>
            <w:tcW w:w="3150" w:type="dxa"/>
          </w:tcPr>
          <w:p w14:paraId="29072D3E" w14:textId="721011B0" w:rsidR="009E2F5B" w:rsidRPr="00833175" w:rsidRDefault="009E2F5B" w:rsidP="00451C1C">
            <w:pPr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FD24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 ๆ</w:t>
            </w:r>
          </w:p>
        </w:tc>
        <w:tc>
          <w:tcPr>
            <w:tcW w:w="868" w:type="dxa"/>
          </w:tcPr>
          <w:p w14:paraId="135F7546" w14:textId="77777777" w:rsidR="009E2F5B" w:rsidRPr="00833175" w:rsidRDefault="009E2F5B" w:rsidP="00451C1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02" w:type="dxa"/>
          </w:tcPr>
          <w:p w14:paraId="5022B86C" w14:textId="77777777" w:rsidR="009E2F5B" w:rsidRPr="00833175" w:rsidRDefault="009E2F5B" w:rsidP="0060605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1070" w:right="277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F09F7B3" w14:textId="77777777" w:rsidR="009E2F5B" w:rsidRPr="00833175" w:rsidRDefault="009E2F5B" w:rsidP="0045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</w:tcPr>
          <w:p w14:paraId="1C708085" w14:textId="77777777" w:rsidR="009E2F5B" w:rsidRPr="00833175" w:rsidRDefault="009E2F5B" w:rsidP="00F451E9">
            <w:pPr>
              <w:pStyle w:val="acctfourfigures"/>
              <w:tabs>
                <w:tab w:val="clear" w:pos="765"/>
                <w:tab w:val="decimal" w:pos="983"/>
              </w:tabs>
              <w:spacing w:line="240" w:lineRule="atLeast"/>
              <w:ind w:left="-79" w:right="-14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5" w:type="dxa"/>
          </w:tcPr>
          <w:p w14:paraId="22FF36C6" w14:textId="77777777" w:rsidR="009E2F5B" w:rsidRPr="00833175" w:rsidRDefault="009E2F5B" w:rsidP="0045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</w:tcPr>
          <w:p w14:paraId="33E51635" w14:textId="77777777" w:rsidR="009E2F5B" w:rsidRPr="00833175" w:rsidRDefault="009E2F5B" w:rsidP="0017730D">
            <w:pPr>
              <w:pStyle w:val="acctfourfigures"/>
              <w:tabs>
                <w:tab w:val="clear" w:pos="765"/>
              </w:tabs>
              <w:spacing w:line="240" w:lineRule="atLeast"/>
              <w:ind w:left="-3070" w:right="31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5" w:type="dxa"/>
          </w:tcPr>
          <w:p w14:paraId="7691C5A5" w14:textId="77777777" w:rsidR="009E2F5B" w:rsidRPr="00833175" w:rsidRDefault="009E2F5B" w:rsidP="0045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</w:tcPr>
          <w:p w14:paraId="51583557" w14:textId="77777777" w:rsidR="009E2F5B" w:rsidRPr="00833175" w:rsidRDefault="009E2F5B" w:rsidP="00B023CD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9E2F5B" w:rsidRPr="00833175" w14:paraId="1A2EFF24" w14:textId="77777777" w:rsidTr="009E2F5B">
        <w:tc>
          <w:tcPr>
            <w:tcW w:w="3150" w:type="dxa"/>
          </w:tcPr>
          <w:p w14:paraId="740CFCF3" w14:textId="2A63D6CA" w:rsidR="009E2F5B" w:rsidRPr="00833175" w:rsidRDefault="009E2F5B" w:rsidP="009E2F5B">
            <w:pPr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FD2455">
              <w:rPr>
                <w:rFonts w:ascii="Angsana New" w:hAnsi="Angsana New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868" w:type="dxa"/>
          </w:tcPr>
          <w:p w14:paraId="3150E1E0" w14:textId="77777777" w:rsidR="009E2F5B" w:rsidRPr="00833175" w:rsidRDefault="009E2F5B" w:rsidP="009E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06F621ED" w14:textId="5333C073" w:rsidR="009E2F5B" w:rsidRPr="00833175" w:rsidRDefault="009E2F5B" w:rsidP="009E2F5B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14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2455">
              <w:rPr>
                <w:rFonts w:ascii="Angsana New" w:hAnsi="Angsana New"/>
                <w:sz w:val="28"/>
                <w:szCs w:val="28"/>
                <w:lang w:val="en-US" w:bidi="th-TH"/>
              </w:rPr>
              <w:t>(219)</w:t>
            </w:r>
          </w:p>
        </w:tc>
        <w:tc>
          <w:tcPr>
            <w:tcW w:w="236" w:type="dxa"/>
          </w:tcPr>
          <w:p w14:paraId="2B802284" w14:textId="77777777" w:rsidR="009E2F5B" w:rsidRPr="00833175" w:rsidRDefault="009E2F5B" w:rsidP="009E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left="-79" w:right="-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6DB8FC3D" w14:textId="036AD70B" w:rsidR="009E2F5B" w:rsidRPr="00833175" w:rsidRDefault="009E2F5B" w:rsidP="009E2F5B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14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2455">
              <w:rPr>
                <w:rFonts w:ascii="Angsana New" w:hAnsi="Angsana New"/>
                <w:sz w:val="28"/>
                <w:szCs w:val="28"/>
                <w:lang w:val="en-US" w:bidi="th-TH"/>
              </w:rPr>
              <w:t>(9,311)</w:t>
            </w:r>
          </w:p>
        </w:tc>
        <w:tc>
          <w:tcPr>
            <w:tcW w:w="265" w:type="dxa"/>
          </w:tcPr>
          <w:p w14:paraId="6CB1ABA4" w14:textId="77777777" w:rsidR="009E2F5B" w:rsidRPr="00833175" w:rsidRDefault="009E2F5B" w:rsidP="009E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left="-79" w:right="-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7712999A" w14:textId="34C87D9D" w:rsidR="009E2F5B" w:rsidRPr="009E2F5B" w:rsidRDefault="009E2F5B" w:rsidP="009E2F5B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E2F5B">
              <w:rPr>
                <w:rFonts w:ascii="Angsana New" w:hAnsi="Angsana New"/>
                <w:sz w:val="28"/>
                <w:szCs w:val="28"/>
                <w:lang w:bidi="th-TH"/>
              </w:rPr>
              <w:t>(159)</w:t>
            </w:r>
          </w:p>
        </w:tc>
        <w:tc>
          <w:tcPr>
            <w:tcW w:w="265" w:type="dxa"/>
          </w:tcPr>
          <w:p w14:paraId="1F9B9FDC" w14:textId="77777777" w:rsidR="009E2F5B" w:rsidRPr="00833175" w:rsidRDefault="009E2F5B" w:rsidP="009E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left="-79" w:right="-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30507897" w14:textId="0A87C7DB" w:rsidR="009E2F5B" w:rsidRPr="009E2F5B" w:rsidRDefault="009E2F5B" w:rsidP="009E2F5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E2F5B">
              <w:rPr>
                <w:rFonts w:ascii="Angsana New" w:hAnsi="Angsana New"/>
                <w:sz w:val="28"/>
                <w:szCs w:val="28"/>
                <w:lang w:bidi="th-TH"/>
              </w:rPr>
              <w:t>(9,175)</w:t>
            </w:r>
          </w:p>
        </w:tc>
      </w:tr>
      <w:tr w:rsidR="009E2F5B" w:rsidRPr="00833175" w14:paraId="3DBB7F69" w14:textId="77777777" w:rsidTr="009E2F5B">
        <w:tc>
          <w:tcPr>
            <w:tcW w:w="3150" w:type="dxa"/>
          </w:tcPr>
          <w:p w14:paraId="2E930B86" w14:textId="77777777" w:rsidR="009E2F5B" w:rsidRPr="00833175" w:rsidRDefault="009E2F5B" w:rsidP="009E2F5B">
            <w:pPr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8" w:type="dxa"/>
          </w:tcPr>
          <w:p w14:paraId="5A2DEF9E" w14:textId="77777777" w:rsidR="009E2F5B" w:rsidRPr="00833175" w:rsidRDefault="009E2F5B" w:rsidP="009E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2F4E555E" w14:textId="160ACB8B" w:rsidR="009E2F5B" w:rsidRPr="00833175" w:rsidRDefault="009E2F5B" w:rsidP="009E2F5B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14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2455">
              <w:rPr>
                <w:rFonts w:ascii="Angsana New" w:hAnsi="Angsana New"/>
                <w:sz w:val="28"/>
                <w:szCs w:val="28"/>
                <w:lang w:val="en-US" w:bidi="th-TH"/>
              </w:rPr>
              <w:t>2,999</w:t>
            </w:r>
          </w:p>
        </w:tc>
        <w:tc>
          <w:tcPr>
            <w:tcW w:w="236" w:type="dxa"/>
          </w:tcPr>
          <w:p w14:paraId="6B2DD03C" w14:textId="77777777" w:rsidR="009E2F5B" w:rsidRPr="00833175" w:rsidRDefault="009E2F5B" w:rsidP="009E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left="-79" w:right="-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</w:tcPr>
          <w:p w14:paraId="579A8CE0" w14:textId="372F42B4" w:rsidR="009E2F5B" w:rsidRPr="00833175" w:rsidRDefault="009E2F5B" w:rsidP="009E2F5B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142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D2455">
              <w:rPr>
                <w:rFonts w:ascii="Angsana New" w:hAnsi="Angsana New"/>
                <w:sz w:val="28"/>
                <w:szCs w:val="28"/>
                <w:lang w:val="en-US" w:bidi="th-TH"/>
              </w:rPr>
              <w:t>(7,902)</w:t>
            </w:r>
          </w:p>
        </w:tc>
        <w:tc>
          <w:tcPr>
            <w:tcW w:w="265" w:type="dxa"/>
          </w:tcPr>
          <w:p w14:paraId="5F1B499C" w14:textId="77777777" w:rsidR="009E2F5B" w:rsidRPr="00833175" w:rsidRDefault="009E2F5B" w:rsidP="009E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left="-79" w:right="-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</w:tcPr>
          <w:p w14:paraId="34E3D684" w14:textId="2B1EB781" w:rsidR="009E2F5B" w:rsidRPr="009E2F5B" w:rsidRDefault="009E2F5B" w:rsidP="009E2F5B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E2F5B">
              <w:rPr>
                <w:rFonts w:ascii="Angsana New" w:hAnsi="Angsana New"/>
                <w:sz w:val="28"/>
                <w:szCs w:val="28"/>
                <w:lang w:bidi="th-TH"/>
              </w:rPr>
              <w:t>2,370</w:t>
            </w:r>
          </w:p>
        </w:tc>
        <w:tc>
          <w:tcPr>
            <w:tcW w:w="265" w:type="dxa"/>
          </w:tcPr>
          <w:p w14:paraId="23A94E90" w14:textId="77777777" w:rsidR="009E2F5B" w:rsidRPr="00833175" w:rsidRDefault="009E2F5B" w:rsidP="009E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left="-79" w:right="-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14:paraId="31379E2A" w14:textId="5472879C" w:rsidR="009E2F5B" w:rsidRPr="009E2F5B" w:rsidRDefault="009E2F5B" w:rsidP="009E2F5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9E2F5B">
              <w:rPr>
                <w:rFonts w:ascii="Angsana New" w:hAnsi="Angsana New"/>
                <w:sz w:val="28"/>
                <w:szCs w:val="28"/>
                <w:lang w:bidi="th-TH"/>
              </w:rPr>
              <w:t>(7,069)</w:t>
            </w:r>
          </w:p>
        </w:tc>
      </w:tr>
      <w:tr w:rsidR="009E2F5B" w:rsidRPr="00833175" w14:paraId="72D262BC" w14:textId="77777777" w:rsidTr="009E2F5B">
        <w:tc>
          <w:tcPr>
            <w:tcW w:w="3150" w:type="dxa"/>
          </w:tcPr>
          <w:p w14:paraId="14752FE6" w14:textId="0C22C9E0" w:rsidR="009E2F5B" w:rsidRPr="00833175" w:rsidRDefault="009E2F5B" w:rsidP="009E2F5B">
            <w:pPr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FD24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D2455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D245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68" w:type="dxa"/>
          </w:tcPr>
          <w:p w14:paraId="6EBB45D2" w14:textId="77777777" w:rsidR="009E2F5B" w:rsidRPr="00833175" w:rsidRDefault="009E2F5B" w:rsidP="009E2F5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21727D21" w14:textId="2DA7485B" w:rsidR="009E2F5B" w:rsidRPr="009E2F5B" w:rsidRDefault="009E2F5B" w:rsidP="009E2F5B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142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9E2F5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19,219</w:t>
            </w:r>
          </w:p>
        </w:tc>
        <w:tc>
          <w:tcPr>
            <w:tcW w:w="236" w:type="dxa"/>
          </w:tcPr>
          <w:p w14:paraId="40372DEF" w14:textId="77777777" w:rsidR="009E2F5B" w:rsidRPr="009E2F5B" w:rsidRDefault="009E2F5B" w:rsidP="009E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left="-79" w:right="-14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1FEA0696" w14:textId="058F8475" w:rsidR="009E2F5B" w:rsidRPr="009E2F5B" w:rsidRDefault="009E2F5B" w:rsidP="009E2F5B">
            <w:pPr>
              <w:pStyle w:val="acctfourfigures"/>
              <w:tabs>
                <w:tab w:val="clear" w:pos="765"/>
                <w:tab w:val="decimal" w:pos="1003"/>
              </w:tabs>
              <w:spacing w:line="240" w:lineRule="atLeast"/>
              <w:ind w:left="-79" w:right="-142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9E2F5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16,220</w:t>
            </w:r>
          </w:p>
        </w:tc>
        <w:tc>
          <w:tcPr>
            <w:tcW w:w="265" w:type="dxa"/>
          </w:tcPr>
          <w:p w14:paraId="700B7D62" w14:textId="77777777" w:rsidR="009E2F5B" w:rsidRPr="009E2F5B" w:rsidRDefault="009E2F5B" w:rsidP="009E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left="-79" w:right="-14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03D61117" w14:textId="6DD93539" w:rsidR="009E2F5B" w:rsidRPr="009E2F5B" w:rsidRDefault="009E2F5B" w:rsidP="009E2F5B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9E2F5B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15,158</w:t>
            </w:r>
          </w:p>
        </w:tc>
        <w:tc>
          <w:tcPr>
            <w:tcW w:w="265" w:type="dxa"/>
          </w:tcPr>
          <w:p w14:paraId="465A55D4" w14:textId="77777777" w:rsidR="009E2F5B" w:rsidRPr="009E2F5B" w:rsidRDefault="009E2F5B" w:rsidP="009E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ind w:left="-79" w:right="-14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</w:tcPr>
          <w:p w14:paraId="129B81E1" w14:textId="40DBB8CE" w:rsidR="009E2F5B" w:rsidRPr="009E2F5B" w:rsidRDefault="009E2F5B" w:rsidP="009E2F5B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9E2F5B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12,788</w:t>
            </w:r>
          </w:p>
        </w:tc>
      </w:tr>
    </w:tbl>
    <w:p w14:paraId="102BF7D2" w14:textId="77777777" w:rsidR="00A300B7" w:rsidRPr="009E2F5B" w:rsidRDefault="00A300B7" w:rsidP="009E2F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ook w:val="01E0" w:firstRow="1" w:lastRow="1" w:firstColumn="1" w:lastColumn="1" w:noHBand="0" w:noVBand="0"/>
      </w:tblPr>
      <w:tblGrid>
        <w:gridCol w:w="4032"/>
        <w:gridCol w:w="1197"/>
        <w:gridCol w:w="236"/>
        <w:gridCol w:w="1238"/>
        <w:gridCol w:w="236"/>
        <w:gridCol w:w="34"/>
        <w:gridCol w:w="1118"/>
        <w:gridCol w:w="236"/>
        <w:gridCol w:w="1123"/>
      </w:tblGrid>
      <w:tr w:rsidR="008A28F2" w:rsidRPr="00E66C96" w14:paraId="3D3316BE" w14:textId="77777777" w:rsidTr="004C1F17">
        <w:trPr>
          <w:tblHeader/>
        </w:trPr>
        <w:tc>
          <w:tcPr>
            <w:tcW w:w="4032" w:type="dxa"/>
          </w:tcPr>
          <w:p w14:paraId="7C2E254C" w14:textId="5FD226D3" w:rsidR="008A28F2" w:rsidRPr="00E66C96" w:rsidRDefault="00EE0C23" w:rsidP="00C96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hanging="180"/>
              <w:jc w:val="both"/>
              <w:rPr>
                <w:rFonts w:ascii="Angsana New" w:hAnsi="Angsana New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E66C96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cs/>
              </w:rPr>
              <w:t>ข้อสมมติในการประมาณการตามหลักคณิตศาสตร์</w:t>
            </w:r>
          </w:p>
        </w:tc>
        <w:tc>
          <w:tcPr>
            <w:tcW w:w="2671" w:type="dxa"/>
            <w:gridSpan w:val="3"/>
          </w:tcPr>
          <w:p w14:paraId="1159E1C7" w14:textId="77777777" w:rsidR="008A28F2" w:rsidRPr="00E66C96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66C96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0374ADC" w14:textId="77777777" w:rsidR="008A28F2" w:rsidRPr="00E66C96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511" w:type="dxa"/>
            <w:gridSpan w:val="4"/>
          </w:tcPr>
          <w:p w14:paraId="243FC346" w14:textId="77777777" w:rsidR="008A28F2" w:rsidRPr="00E66C96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66C96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1C1C" w:rsidRPr="00E66C96" w14:paraId="04142773" w14:textId="77777777" w:rsidTr="004C1F17">
        <w:trPr>
          <w:tblHeader/>
        </w:trPr>
        <w:tc>
          <w:tcPr>
            <w:tcW w:w="4032" w:type="dxa"/>
          </w:tcPr>
          <w:p w14:paraId="6BFC4758" w14:textId="4F742E36" w:rsidR="00451C1C" w:rsidRPr="00E66C96" w:rsidRDefault="00B06964" w:rsidP="00B06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E66C96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197" w:type="dxa"/>
            <w:vAlign w:val="center"/>
          </w:tcPr>
          <w:p w14:paraId="4849F062" w14:textId="20ED9467" w:rsidR="00451C1C" w:rsidRPr="00E66C96" w:rsidRDefault="00A453AA" w:rsidP="0045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C9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center"/>
          </w:tcPr>
          <w:p w14:paraId="5797AB5A" w14:textId="77777777" w:rsidR="00451C1C" w:rsidRPr="00E66C96" w:rsidRDefault="00451C1C" w:rsidP="0045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center"/>
          </w:tcPr>
          <w:p w14:paraId="70958E09" w14:textId="592BED72" w:rsidR="00451C1C" w:rsidRPr="00E66C96" w:rsidRDefault="00A453AA" w:rsidP="0045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C9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14:paraId="3476D027" w14:textId="77777777" w:rsidR="00451C1C" w:rsidRPr="00E66C96" w:rsidRDefault="00451C1C" w:rsidP="0045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2"/>
            <w:vAlign w:val="center"/>
          </w:tcPr>
          <w:p w14:paraId="4D1C3CC3" w14:textId="355B8E20" w:rsidR="00451C1C" w:rsidRPr="00E66C96" w:rsidRDefault="00A453AA" w:rsidP="0045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C9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center"/>
          </w:tcPr>
          <w:p w14:paraId="4F53E173" w14:textId="77777777" w:rsidR="00451C1C" w:rsidRPr="00E66C96" w:rsidRDefault="00451C1C" w:rsidP="0045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3" w:type="dxa"/>
            <w:vAlign w:val="center"/>
          </w:tcPr>
          <w:p w14:paraId="5FFCE619" w14:textId="795CB133" w:rsidR="00451C1C" w:rsidRPr="00E66C96" w:rsidRDefault="00A453AA" w:rsidP="0045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6C9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A28F2" w:rsidRPr="00E66C96" w14:paraId="64948FA1" w14:textId="77777777" w:rsidTr="004C1F17">
        <w:trPr>
          <w:tblHeader/>
        </w:trPr>
        <w:tc>
          <w:tcPr>
            <w:tcW w:w="4032" w:type="dxa"/>
          </w:tcPr>
          <w:p w14:paraId="143A1C81" w14:textId="77777777" w:rsidR="008A28F2" w:rsidRPr="00E66C96" w:rsidRDefault="008A28F2" w:rsidP="003A17B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18" w:type="dxa"/>
            <w:gridSpan w:val="8"/>
          </w:tcPr>
          <w:p w14:paraId="14643D69" w14:textId="77777777" w:rsidR="008A28F2" w:rsidRPr="00E66C96" w:rsidRDefault="008A28F2" w:rsidP="003A17B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66C96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</w:tr>
      <w:tr w:rsidR="003A752E" w:rsidRPr="00E66C96" w14:paraId="23586944" w14:textId="77777777" w:rsidTr="004C1F17">
        <w:tc>
          <w:tcPr>
            <w:tcW w:w="4032" w:type="dxa"/>
          </w:tcPr>
          <w:p w14:paraId="3256ECF4" w14:textId="77777777" w:rsidR="003A752E" w:rsidRPr="00E66C96" w:rsidRDefault="003A752E" w:rsidP="003A75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66C96">
              <w:rPr>
                <w:rFonts w:ascii="Angsana New" w:hAnsi="Angsana New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197" w:type="dxa"/>
          </w:tcPr>
          <w:p w14:paraId="4BCD21D5" w14:textId="4FB4E3EE" w:rsidR="003A752E" w:rsidRPr="00E66C96" w:rsidRDefault="00A453AA" w:rsidP="00475281">
            <w:pPr>
              <w:pStyle w:val="acctfourfigures"/>
              <w:tabs>
                <w:tab w:val="clear" w:pos="765"/>
              </w:tabs>
              <w:spacing w:line="240" w:lineRule="atLeast"/>
              <w:ind w:left="-79" w:right="13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66C96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475281" w:rsidRPr="00E66C96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="004E0E3A" w:rsidRPr="00E66C96">
              <w:rPr>
                <w:rFonts w:ascii="Angsana New" w:hAnsi="Angsana New"/>
                <w:sz w:val="28"/>
                <w:szCs w:val="28"/>
                <w:lang w:val="en-US" w:bidi="th-TH"/>
              </w:rPr>
              <w:t>27</w:t>
            </w:r>
            <w:r w:rsidR="00B60682" w:rsidRPr="00E66C96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</w:t>
            </w:r>
            <w:r w:rsidR="00475281" w:rsidRPr="00E66C96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  <w:r w:rsidR="00B60682" w:rsidRPr="00E66C96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E66C96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475281" w:rsidRPr="00E66C96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E66C96">
              <w:rPr>
                <w:rFonts w:ascii="Angsana New" w:hAnsi="Angsana New"/>
                <w:sz w:val="28"/>
                <w:szCs w:val="28"/>
                <w:lang w:val="en-US" w:bidi="th-TH"/>
              </w:rPr>
              <w:t>84</w:t>
            </w:r>
          </w:p>
        </w:tc>
        <w:tc>
          <w:tcPr>
            <w:tcW w:w="236" w:type="dxa"/>
          </w:tcPr>
          <w:p w14:paraId="1797D660" w14:textId="77777777" w:rsidR="003A752E" w:rsidRPr="00E66C96" w:rsidRDefault="003A752E" w:rsidP="003A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38" w:type="dxa"/>
          </w:tcPr>
          <w:p w14:paraId="3707ED3A" w14:textId="3020C5CA" w:rsidR="003A752E" w:rsidRPr="00E66C96" w:rsidRDefault="00A453AA" w:rsidP="002E2677">
            <w:pPr>
              <w:pStyle w:val="acctfourfigures"/>
              <w:tabs>
                <w:tab w:val="clear" w:pos="765"/>
              </w:tabs>
              <w:spacing w:line="240" w:lineRule="atLeast"/>
              <w:ind w:left="-79" w:right="11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66C96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3A752E" w:rsidRPr="00E66C96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="004E0E3A" w:rsidRPr="00E66C96">
              <w:rPr>
                <w:rFonts w:ascii="Angsana New" w:hAnsi="Angsana New"/>
                <w:sz w:val="28"/>
                <w:szCs w:val="28"/>
                <w:lang w:val="en-US" w:bidi="th-TH"/>
              </w:rPr>
              <w:t>27</w:t>
            </w:r>
            <w:r w:rsidR="003A752E" w:rsidRPr="00E66C96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</w:t>
            </w:r>
            <w:r w:rsidR="003A752E" w:rsidRPr="00E66C96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  <w:r w:rsidR="003A752E" w:rsidRPr="00E66C96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E66C96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3A752E" w:rsidRPr="00E66C96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E66C96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4E0E3A" w:rsidRPr="00E66C96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  <w:gridSpan w:val="2"/>
          </w:tcPr>
          <w:p w14:paraId="4624A76E" w14:textId="77777777" w:rsidR="003A752E" w:rsidRPr="00E66C96" w:rsidRDefault="003A752E" w:rsidP="003A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8" w:type="dxa"/>
          </w:tcPr>
          <w:p w14:paraId="07380D3E" w14:textId="4766AE6D" w:rsidR="003A752E" w:rsidRPr="00E66C96" w:rsidRDefault="00A453AA" w:rsidP="00475281">
            <w:pPr>
              <w:pStyle w:val="acctfourfigures"/>
              <w:tabs>
                <w:tab w:val="clear" w:pos="765"/>
              </w:tabs>
              <w:spacing w:line="240" w:lineRule="atLeast"/>
              <w:ind w:left="-79" w:right="2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6C9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475281" w:rsidRPr="00E66C96">
              <w:rPr>
                <w:rFonts w:ascii="Angsana New" w:hAnsi="Angsana New"/>
                <w:sz w:val="28"/>
                <w:szCs w:val="28"/>
              </w:rPr>
              <w:t>.</w:t>
            </w:r>
            <w:r w:rsidRPr="00E66C96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</w:p>
        </w:tc>
        <w:tc>
          <w:tcPr>
            <w:tcW w:w="236" w:type="dxa"/>
          </w:tcPr>
          <w:p w14:paraId="0C60B4AE" w14:textId="77777777" w:rsidR="003A752E" w:rsidRPr="00E66C96" w:rsidRDefault="003A752E" w:rsidP="003A75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23" w:type="dxa"/>
          </w:tcPr>
          <w:p w14:paraId="750030AE" w14:textId="7450982B" w:rsidR="003A752E" w:rsidRPr="00E66C96" w:rsidRDefault="00A453AA" w:rsidP="002E2677">
            <w:pPr>
              <w:pStyle w:val="acctfourfigures"/>
              <w:tabs>
                <w:tab w:val="clear" w:pos="765"/>
              </w:tabs>
              <w:spacing w:line="240" w:lineRule="atLeast"/>
              <w:ind w:left="-79" w:right="15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6C9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3A752E" w:rsidRPr="00E66C96">
              <w:rPr>
                <w:rFonts w:ascii="Angsana New" w:hAnsi="Angsana New"/>
                <w:sz w:val="28"/>
                <w:szCs w:val="28"/>
              </w:rPr>
              <w:t>.</w:t>
            </w:r>
            <w:r w:rsidRPr="00E66C9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4E0E3A" w:rsidRPr="00E66C96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4E0E3A" w:rsidRPr="00E66C96" w14:paraId="1B7F791D" w14:textId="77777777" w:rsidTr="004C1F17">
        <w:tc>
          <w:tcPr>
            <w:tcW w:w="4032" w:type="dxa"/>
          </w:tcPr>
          <w:p w14:paraId="11CB1878" w14:textId="77777777" w:rsidR="004E0E3A" w:rsidRPr="00E66C96" w:rsidRDefault="004E0E3A" w:rsidP="004E0E3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66C96">
              <w:rPr>
                <w:rFonts w:ascii="Angsana New" w:hAnsi="Angsana New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97" w:type="dxa"/>
          </w:tcPr>
          <w:p w14:paraId="37766100" w14:textId="52EA95E4" w:rsidR="004E0E3A" w:rsidRPr="00E66C96" w:rsidRDefault="004E0E3A" w:rsidP="004E0E3A">
            <w:pPr>
              <w:pStyle w:val="acctfourfigures"/>
              <w:tabs>
                <w:tab w:val="clear" w:pos="765"/>
              </w:tabs>
              <w:spacing w:line="240" w:lineRule="atLeast"/>
              <w:ind w:left="-79" w:right="13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66C96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E66C96"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 w:rsidRPr="00E66C96">
              <w:rPr>
                <w:rFonts w:ascii="Angsana New" w:hAnsi="Angsana New"/>
                <w:sz w:val="28"/>
                <w:szCs w:val="28"/>
                <w:lang w:val="en-US" w:bidi="th-TH"/>
              </w:rPr>
              <w:t>00</w:t>
            </w:r>
            <w:r w:rsidRPr="00E66C96">
              <w:rPr>
                <w:rFonts w:ascii="Angsana New" w:hAnsi="Angsana New"/>
                <w:sz w:val="28"/>
                <w:szCs w:val="28"/>
                <w:lang w:bidi="th-TH"/>
              </w:rPr>
              <w:t xml:space="preserve"> - </w:t>
            </w:r>
            <w:r w:rsidRPr="00E66C96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E66C96"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 w:rsidRPr="00E66C96">
              <w:rPr>
                <w:rFonts w:ascii="Angsana New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537419AF" w14:textId="77777777" w:rsidR="004E0E3A" w:rsidRPr="00E66C96" w:rsidRDefault="004E0E3A" w:rsidP="004E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38" w:type="dxa"/>
          </w:tcPr>
          <w:p w14:paraId="280A42DD" w14:textId="275378AE" w:rsidR="004E0E3A" w:rsidRPr="00E66C96" w:rsidRDefault="004E0E3A" w:rsidP="002E2677">
            <w:pPr>
              <w:pStyle w:val="acctfourfigures"/>
              <w:tabs>
                <w:tab w:val="clear" w:pos="765"/>
              </w:tabs>
              <w:spacing w:line="240" w:lineRule="atLeast"/>
              <w:ind w:left="-79" w:right="11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66C96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E66C96"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 w:rsidRPr="00E66C96">
              <w:rPr>
                <w:rFonts w:ascii="Angsana New" w:hAnsi="Angsana New"/>
                <w:sz w:val="28"/>
                <w:szCs w:val="28"/>
                <w:lang w:val="en-US" w:bidi="th-TH"/>
              </w:rPr>
              <w:t>00</w:t>
            </w:r>
            <w:r w:rsidRPr="00E66C96">
              <w:rPr>
                <w:rFonts w:ascii="Angsana New" w:hAnsi="Angsana New"/>
                <w:sz w:val="28"/>
                <w:szCs w:val="28"/>
                <w:lang w:bidi="th-TH"/>
              </w:rPr>
              <w:t xml:space="preserve"> - </w:t>
            </w:r>
            <w:r w:rsidRPr="00E66C96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E66C96"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 w:rsidRPr="00E66C96">
              <w:rPr>
                <w:rFonts w:ascii="Angsana New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70" w:type="dxa"/>
            <w:gridSpan w:val="2"/>
          </w:tcPr>
          <w:p w14:paraId="2CB3EE87" w14:textId="77777777" w:rsidR="004E0E3A" w:rsidRPr="00E66C96" w:rsidRDefault="004E0E3A" w:rsidP="004E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8" w:type="dxa"/>
          </w:tcPr>
          <w:p w14:paraId="0DD28D82" w14:textId="36929AC7" w:rsidR="004E0E3A" w:rsidRPr="00E66C96" w:rsidRDefault="004E0E3A" w:rsidP="004E0E3A">
            <w:pPr>
              <w:pStyle w:val="acctfourfigures"/>
              <w:tabs>
                <w:tab w:val="clear" w:pos="765"/>
              </w:tabs>
              <w:spacing w:line="240" w:lineRule="atLeast"/>
              <w:ind w:left="-79" w:right="257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66C96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E66C96"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 w:rsidRPr="00E66C96">
              <w:rPr>
                <w:rFonts w:ascii="Angsana New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618B6D3F" w14:textId="77777777" w:rsidR="004E0E3A" w:rsidRPr="00E66C96" w:rsidRDefault="004E0E3A" w:rsidP="004E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23" w:type="dxa"/>
          </w:tcPr>
          <w:p w14:paraId="3CEAEC7E" w14:textId="63C76A5C" w:rsidR="004E0E3A" w:rsidRPr="00E66C96" w:rsidRDefault="004E0E3A" w:rsidP="002E2677">
            <w:pPr>
              <w:pStyle w:val="acctfourfigures"/>
              <w:tabs>
                <w:tab w:val="clear" w:pos="765"/>
              </w:tabs>
              <w:spacing w:line="240" w:lineRule="atLeast"/>
              <w:ind w:left="-79" w:right="15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66C96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E66C96"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 w:rsidRPr="00E66C96">
              <w:rPr>
                <w:rFonts w:ascii="Angsana New" w:hAnsi="Angsana New"/>
                <w:sz w:val="28"/>
                <w:szCs w:val="28"/>
                <w:lang w:val="en-US" w:bidi="th-TH"/>
              </w:rPr>
              <w:t>00</w:t>
            </w:r>
          </w:p>
        </w:tc>
      </w:tr>
    </w:tbl>
    <w:p w14:paraId="019691EA" w14:textId="77777777" w:rsidR="002E2677" w:rsidRPr="009E2F5B" w:rsidRDefault="002E2677" w:rsidP="00BD3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660BEDD8" w14:textId="77C5FD62" w:rsidR="00C62C21" w:rsidRPr="00F61C23" w:rsidRDefault="00BF63E9" w:rsidP="00BD3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F61C23">
        <w:rPr>
          <w:rFonts w:ascii="Angsana New" w:eastAsia="Calibri" w:hAnsi="Angsana New"/>
          <w:sz w:val="30"/>
          <w:szCs w:val="30"/>
          <w:cs/>
        </w:rPr>
        <w:t xml:space="preserve">ข้อสมมติเกี่ยวกับอัตรามรณะในอนาคตถือตามข้อมูลที่เผยแพร่ทั่วไปและตารางมรณะ </w:t>
      </w:r>
    </w:p>
    <w:p w14:paraId="72B0555A" w14:textId="77777777" w:rsidR="00C62C21" w:rsidRPr="009E2F5B" w:rsidRDefault="00C62C21" w:rsidP="00BD3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71C74E62" w14:textId="23729A42" w:rsidR="00BF63E9" w:rsidRPr="00F61C23" w:rsidRDefault="00BF63E9" w:rsidP="00BD33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2E2677">
        <w:rPr>
          <w:rFonts w:ascii="Angsana New" w:eastAsia="Calibri" w:hAnsi="Angsana New"/>
          <w:spacing w:val="-2"/>
          <w:sz w:val="30"/>
          <w:szCs w:val="30"/>
          <w:cs/>
        </w:rPr>
        <w:t xml:space="preserve">ณ วันที่ </w:t>
      </w:r>
      <w:r w:rsidR="00A453AA" w:rsidRPr="002E2677">
        <w:rPr>
          <w:rFonts w:ascii="Angsana New" w:eastAsia="Calibri" w:hAnsi="Angsana New"/>
          <w:spacing w:val="-2"/>
          <w:sz w:val="30"/>
          <w:szCs w:val="30"/>
        </w:rPr>
        <w:t>31</w:t>
      </w:r>
      <w:r w:rsidR="001D1116" w:rsidRPr="002E2677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Pr="002E2677">
        <w:rPr>
          <w:rFonts w:ascii="Angsana New" w:eastAsia="Calibri" w:hAnsi="Angsana New"/>
          <w:spacing w:val="-2"/>
          <w:sz w:val="30"/>
          <w:szCs w:val="30"/>
          <w:cs/>
        </w:rPr>
        <w:t xml:space="preserve">ธันวาคม </w:t>
      </w:r>
      <w:r w:rsidR="00A453AA" w:rsidRPr="002E2677">
        <w:rPr>
          <w:rFonts w:ascii="Angsana New" w:eastAsia="Calibri" w:hAnsi="Angsana New"/>
          <w:spacing w:val="-2"/>
          <w:sz w:val="30"/>
          <w:szCs w:val="30"/>
        </w:rPr>
        <w:t>2563</w:t>
      </w:r>
      <w:r w:rsidR="001D1116" w:rsidRPr="002E2677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Pr="002E2677">
        <w:rPr>
          <w:rFonts w:ascii="Angsana New" w:eastAsia="Calibri" w:hAnsi="Angsana New"/>
          <w:spacing w:val="-2"/>
          <w:sz w:val="30"/>
          <w:szCs w:val="30"/>
          <w:cs/>
        </w:rPr>
        <w:t>ระยะเวลาถัวเฉลี่ยถ่วงน้ำหนัก</w:t>
      </w:r>
      <w:r w:rsidR="002E2677" w:rsidRPr="002E2677">
        <w:rPr>
          <w:rFonts w:ascii="Angsana New" w:eastAsia="Calibri" w:hAnsi="Angsana New" w:hint="cs"/>
          <w:spacing w:val="-2"/>
          <w:sz w:val="30"/>
          <w:szCs w:val="30"/>
          <w:cs/>
        </w:rPr>
        <w:t>ของ</w:t>
      </w:r>
      <w:r w:rsidRPr="002E2677">
        <w:rPr>
          <w:rFonts w:ascii="Angsana New" w:eastAsia="Calibri" w:hAnsi="Angsana New"/>
          <w:spacing w:val="-2"/>
          <w:sz w:val="30"/>
          <w:szCs w:val="30"/>
          <w:cs/>
        </w:rPr>
        <w:t>ภาระผูกพันผลประโยชน์</w:t>
      </w:r>
      <w:r w:rsidR="00BD330B" w:rsidRPr="002E2677">
        <w:rPr>
          <w:rFonts w:ascii="Angsana New" w:eastAsia="Calibri" w:hAnsi="Angsana New"/>
          <w:spacing w:val="-2"/>
          <w:sz w:val="30"/>
          <w:szCs w:val="30"/>
          <w:cs/>
        </w:rPr>
        <w:t>ที่กำหนดไว้</w:t>
      </w:r>
      <w:r w:rsidRPr="002E2677">
        <w:rPr>
          <w:rFonts w:ascii="Angsana New" w:eastAsia="Calibri" w:hAnsi="Angsana New"/>
          <w:spacing w:val="-2"/>
          <w:sz w:val="30"/>
          <w:szCs w:val="30"/>
          <w:cs/>
        </w:rPr>
        <w:t xml:space="preserve">เป็น </w:t>
      </w:r>
      <w:r w:rsidR="004E0E3A" w:rsidRPr="002E2677">
        <w:rPr>
          <w:rFonts w:ascii="Angsana New" w:eastAsia="Calibri" w:hAnsi="Angsana New"/>
          <w:spacing w:val="-2"/>
          <w:sz w:val="30"/>
          <w:szCs w:val="30"/>
        </w:rPr>
        <w:t>5</w:t>
      </w:r>
      <w:r w:rsidR="00475281" w:rsidRPr="002E2677">
        <w:rPr>
          <w:rFonts w:ascii="Angsana New" w:eastAsia="Calibri" w:hAnsi="Angsana New"/>
          <w:spacing w:val="-2"/>
          <w:sz w:val="30"/>
          <w:szCs w:val="30"/>
        </w:rPr>
        <w:t>.</w:t>
      </w:r>
      <w:r w:rsidR="004E0E3A" w:rsidRPr="002E2677">
        <w:rPr>
          <w:rFonts w:ascii="Angsana New" w:eastAsia="Calibri" w:hAnsi="Angsana New"/>
          <w:spacing w:val="-2"/>
          <w:sz w:val="30"/>
          <w:szCs w:val="30"/>
        </w:rPr>
        <w:t>00</w:t>
      </w:r>
      <w:r w:rsidR="00B60682" w:rsidRPr="002E2677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="00475281" w:rsidRPr="002E2677">
        <w:rPr>
          <w:rFonts w:ascii="Angsana New" w:eastAsia="Calibri" w:hAnsi="Angsana New"/>
          <w:spacing w:val="-2"/>
          <w:sz w:val="30"/>
          <w:szCs w:val="30"/>
        </w:rPr>
        <w:t>-</w:t>
      </w:r>
      <w:r w:rsidR="00B60682" w:rsidRPr="002E2677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="004E0E3A" w:rsidRPr="002E2677">
        <w:rPr>
          <w:rFonts w:ascii="Angsana New" w:eastAsia="Calibri" w:hAnsi="Angsana New"/>
          <w:spacing w:val="-2"/>
          <w:sz w:val="30"/>
          <w:szCs w:val="30"/>
        </w:rPr>
        <w:t>22</w:t>
      </w:r>
      <w:r w:rsidR="00475281" w:rsidRPr="002E2677">
        <w:rPr>
          <w:rFonts w:ascii="Angsana New" w:eastAsia="Calibri" w:hAnsi="Angsana New"/>
          <w:spacing w:val="-2"/>
          <w:sz w:val="30"/>
          <w:szCs w:val="30"/>
        </w:rPr>
        <w:t>.</w:t>
      </w:r>
      <w:r w:rsidR="004E0E3A" w:rsidRPr="002E2677">
        <w:rPr>
          <w:rFonts w:ascii="Angsana New" w:eastAsia="Calibri" w:hAnsi="Angsana New"/>
          <w:spacing w:val="-2"/>
          <w:sz w:val="30"/>
          <w:szCs w:val="30"/>
        </w:rPr>
        <w:t>50</w:t>
      </w:r>
      <w:r w:rsidR="00B60682" w:rsidRPr="002E2677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Pr="002E2677">
        <w:rPr>
          <w:rFonts w:ascii="Angsana New" w:eastAsia="Calibri" w:hAnsi="Angsana New"/>
          <w:spacing w:val="-2"/>
          <w:sz w:val="30"/>
          <w:szCs w:val="30"/>
          <w:cs/>
        </w:rPr>
        <w:t>ปี</w:t>
      </w:r>
      <w:r w:rsidRPr="002E2677">
        <w:rPr>
          <w:rFonts w:ascii="Angsana New" w:eastAsia="Calibri" w:hAnsi="Angsana New"/>
          <w:i/>
          <w:iCs/>
          <w:spacing w:val="-2"/>
          <w:sz w:val="30"/>
          <w:szCs w:val="30"/>
          <w:cs/>
        </w:rPr>
        <w:t xml:space="preserve"> </w:t>
      </w:r>
      <w:r w:rsidRPr="002E2677">
        <w:rPr>
          <w:rFonts w:ascii="Angsana New" w:eastAsia="Calibri" w:hAnsi="Angsana New"/>
          <w:i/>
          <w:iCs/>
          <w:spacing w:val="-2"/>
          <w:sz w:val="30"/>
          <w:szCs w:val="30"/>
        </w:rPr>
        <w:t>(</w:t>
      </w:r>
      <w:r w:rsidR="00A453AA" w:rsidRPr="002E2677">
        <w:rPr>
          <w:rFonts w:ascii="Angsana New" w:eastAsia="Calibri" w:hAnsi="Angsana New"/>
          <w:i/>
          <w:iCs/>
          <w:spacing w:val="-2"/>
          <w:sz w:val="30"/>
          <w:szCs w:val="30"/>
        </w:rPr>
        <w:t>2562</w:t>
      </w:r>
      <w:r w:rsidRPr="002E2677">
        <w:rPr>
          <w:rFonts w:ascii="Angsana New" w:eastAsia="Calibri" w:hAnsi="Angsana New"/>
          <w:i/>
          <w:iCs/>
          <w:spacing w:val="-2"/>
          <w:sz w:val="30"/>
          <w:szCs w:val="30"/>
        </w:rPr>
        <w:t>:</w:t>
      </w:r>
      <w:r w:rsidR="001D1116" w:rsidRPr="002E2677">
        <w:rPr>
          <w:rFonts w:ascii="Angsana New" w:eastAsia="Calibri" w:hAnsi="Angsana New"/>
          <w:i/>
          <w:iCs/>
          <w:spacing w:val="-2"/>
          <w:sz w:val="30"/>
          <w:szCs w:val="30"/>
          <w:cs/>
        </w:rPr>
        <w:t xml:space="preserve"> </w:t>
      </w:r>
      <w:r w:rsidR="004E0E3A" w:rsidRPr="002E2677">
        <w:rPr>
          <w:rFonts w:ascii="Angsana New" w:eastAsia="Calibri" w:hAnsi="Angsana New"/>
          <w:i/>
          <w:iCs/>
          <w:spacing w:val="-2"/>
          <w:sz w:val="30"/>
          <w:szCs w:val="30"/>
        </w:rPr>
        <w:t>6</w:t>
      </w:r>
      <w:r w:rsidR="003A752E" w:rsidRPr="002E2677">
        <w:rPr>
          <w:rFonts w:ascii="Angsana New" w:eastAsia="Calibri" w:hAnsi="Angsana New"/>
          <w:i/>
          <w:iCs/>
          <w:spacing w:val="-2"/>
          <w:sz w:val="30"/>
          <w:szCs w:val="30"/>
        </w:rPr>
        <w:t>.</w:t>
      </w:r>
      <w:r w:rsidR="004E0E3A" w:rsidRPr="002E2677">
        <w:rPr>
          <w:rFonts w:ascii="Angsana New" w:eastAsia="Calibri" w:hAnsi="Angsana New"/>
          <w:i/>
          <w:iCs/>
          <w:spacing w:val="-2"/>
          <w:sz w:val="30"/>
          <w:szCs w:val="30"/>
        </w:rPr>
        <w:t>00</w:t>
      </w:r>
      <w:r w:rsidR="00B60682" w:rsidRPr="002E2677">
        <w:rPr>
          <w:rFonts w:ascii="Angsana New" w:eastAsia="Calibri" w:hAnsi="Angsana New"/>
          <w:i/>
          <w:iCs/>
          <w:spacing w:val="-2"/>
          <w:sz w:val="30"/>
          <w:szCs w:val="30"/>
          <w:cs/>
        </w:rPr>
        <w:t xml:space="preserve"> </w:t>
      </w:r>
      <w:r w:rsidR="003A752E" w:rsidRPr="002E2677">
        <w:rPr>
          <w:rFonts w:ascii="Angsana New" w:eastAsia="Calibri" w:hAnsi="Angsana New"/>
          <w:i/>
          <w:iCs/>
          <w:spacing w:val="-2"/>
          <w:sz w:val="30"/>
          <w:szCs w:val="30"/>
        </w:rPr>
        <w:t>-</w:t>
      </w:r>
      <w:r w:rsidR="00B60682" w:rsidRPr="002E2677">
        <w:rPr>
          <w:rFonts w:ascii="Angsana New" w:eastAsia="Calibri" w:hAnsi="Angsana New"/>
          <w:i/>
          <w:iCs/>
          <w:spacing w:val="-2"/>
          <w:sz w:val="30"/>
          <w:szCs w:val="30"/>
          <w:cs/>
        </w:rPr>
        <w:t xml:space="preserve"> </w:t>
      </w:r>
      <w:r w:rsidR="004E0E3A" w:rsidRPr="002E2677">
        <w:rPr>
          <w:rFonts w:ascii="Angsana New" w:eastAsia="Calibri" w:hAnsi="Angsana New"/>
          <w:i/>
          <w:iCs/>
          <w:spacing w:val="-2"/>
          <w:sz w:val="30"/>
          <w:szCs w:val="30"/>
        </w:rPr>
        <w:t>22</w:t>
      </w:r>
      <w:r w:rsidR="003A752E" w:rsidRPr="002E2677">
        <w:rPr>
          <w:rFonts w:ascii="Angsana New" w:eastAsia="Calibri" w:hAnsi="Angsana New"/>
          <w:i/>
          <w:iCs/>
          <w:spacing w:val="-2"/>
          <w:sz w:val="30"/>
          <w:szCs w:val="30"/>
        </w:rPr>
        <w:t>.</w:t>
      </w:r>
      <w:r w:rsidR="004E0E3A" w:rsidRPr="002E2677">
        <w:rPr>
          <w:rFonts w:ascii="Angsana New" w:eastAsia="Calibri" w:hAnsi="Angsana New"/>
          <w:i/>
          <w:iCs/>
          <w:spacing w:val="-2"/>
          <w:sz w:val="30"/>
          <w:szCs w:val="30"/>
        </w:rPr>
        <w:t>78</w:t>
      </w:r>
      <w:r w:rsidR="00B60682" w:rsidRPr="002E2677">
        <w:rPr>
          <w:rFonts w:ascii="Angsana New" w:eastAsia="Calibri" w:hAnsi="Angsana New"/>
          <w:i/>
          <w:iCs/>
          <w:spacing w:val="-2"/>
          <w:sz w:val="30"/>
          <w:szCs w:val="30"/>
          <w:cs/>
        </w:rPr>
        <w:t xml:space="preserve"> </w:t>
      </w:r>
      <w:r w:rsidRPr="002E2677">
        <w:rPr>
          <w:rFonts w:ascii="Angsana New" w:eastAsia="Calibri" w:hAnsi="Angsana New"/>
          <w:i/>
          <w:iCs/>
          <w:spacing w:val="-2"/>
          <w:sz w:val="30"/>
          <w:szCs w:val="30"/>
          <w:cs/>
        </w:rPr>
        <w:t>ปี</w:t>
      </w:r>
      <w:r w:rsidRPr="00F61C23">
        <w:rPr>
          <w:rFonts w:ascii="Angsana New" w:eastAsia="Calibri" w:hAnsi="Angsana New"/>
          <w:i/>
          <w:iCs/>
          <w:sz w:val="30"/>
          <w:szCs w:val="30"/>
        </w:rPr>
        <w:t>)</w:t>
      </w:r>
    </w:p>
    <w:p w14:paraId="06170D00" w14:textId="77777777" w:rsidR="00252E82" w:rsidRPr="009E2F5B" w:rsidRDefault="00252E82" w:rsidP="008A28F2">
      <w:pPr>
        <w:spacing w:line="240" w:lineRule="auto"/>
        <w:ind w:firstLine="547"/>
        <w:jc w:val="thaiDistribute"/>
        <w:rPr>
          <w:rFonts w:ascii="Angsana New" w:eastAsia="Calibri" w:hAnsi="Angsana New"/>
          <w:sz w:val="30"/>
          <w:szCs w:val="30"/>
        </w:rPr>
      </w:pPr>
    </w:p>
    <w:p w14:paraId="3D5A752B" w14:textId="77777777" w:rsidR="008A28F2" w:rsidRPr="00F61C23" w:rsidRDefault="008A28F2" w:rsidP="008A28F2">
      <w:pPr>
        <w:spacing w:line="240" w:lineRule="auto"/>
        <w:ind w:firstLine="547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F61C23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524DC6FD" w14:textId="77777777" w:rsidR="008A28F2" w:rsidRPr="009E2F5B" w:rsidRDefault="008A28F2" w:rsidP="008A28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0CD7C5FC" w14:textId="1193E7EC" w:rsidR="00D17219" w:rsidRDefault="008A28F2" w:rsidP="00AE4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1D1116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 xml:space="preserve">ๆ คงที่ </w:t>
      </w:r>
    </w:p>
    <w:p w14:paraId="129B1A6F" w14:textId="6FB2315C" w:rsidR="00D1656E" w:rsidRDefault="00D165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5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236"/>
        <w:gridCol w:w="1114"/>
        <w:gridCol w:w="269"/>
        <w:gridCol w:w="1171"/>
        <w:gridCol w:w="269"/>
        <w:gridCol w:w="1174"/>
      </w:tblGrid>
      <w:tr w:rsidR="008A28F2" w:rsidRPr="00F61C23" w14:paraId="55F20DB3" w14:textId="77777777" w:rsidTr="00A47D2E">
        <w:tc>
          <w:tcPr>
            <w:tcW w:w="4140" w:type="dxa"/>
          </w:tcPr>
          <w:p w14:paraId="55ED8B1A" w14:textId="76B71411" w:rsidR="008A28F2" w:rsidRPr="00F61C23" w:rsidRDefault="007A30AC" w:rsidP="007A30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color w:val="0000FF"/>
                <w:sz w:val="28"/>
                <w:szCs w:val="28"/>
              </w:rPr>
            </w:pPr>
            <w:r w:rsidRPr="00F61C23">
              <w:rPr>
                <w:rFonts w:ascii="Angsana New" w:eastAsia="Calibri" w:hAnsi="Angsana New"/>
                <w:b/>
                <w:bCs/>
                <w:i/>
                <w:iCs/>
                <w:sz w:val="28"/>
                <w:szCs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520" w:type="dxa"/>
            <w:gridSpan w:val="3"/>
          </w:tcPr>
          <w:p w14:paraId="14FE4B1A" w14:textId="77777777" w:rsidR="008A28F2" w:rsidRPr="00F61C23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7A93D213" w14:textId="77777777" w:rsidR="008A28F2" w:rsidRPr="00F61C23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14" w:type="dxa"/>
            <w:gridSpan w:val="3"/>
          </w:tcPr>
          <w:p w14:paraId="13EF147F" w14:textId="77777777" w:rsidR="008A28F2" w:rsidRPr="00F61C23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28F2" w:rsidRPr="00F61C23" w14:paraId="159B82A4" w14:textId="77777777" w:rsidTr="00A47D2E">
        <w:tc>
          <w:tcPr>
            <w:tcW w:w="4140" w:type="dxa"/>
          </w:tcPr>
          <w:p w14:paraId="42046365" w14:textId="146621F9" w:rsidR="008A28F2" w:rsidRPr="00F61C23" w:rsidRDefault="008A28F2" w:rsidP="003A17B0">
            <w:pPr>
              <w:ind w:left="234" w:hanging="23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D65EB97" w14:textId="77777777" w:rsidR="008A28F2" w:rsidRPr="00F61C23" w:rsidRDefault="008A28F2" w:rsidP="003A17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14:paraId="0A0BC7CA" w14:textId="77777777" w:rsidR="008A28F2" w:rsidRPr="00F61C23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</w:tcPr>
          <w:p w14:paraId="00FC5240" w14:textId="77777777" w:rsidR="008A28F2" w:rsidRPr="00F61C23" w:rsidRDefault="008A28F2" w:rsidP="003A17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  <w:lang w:bidi="th-TH"/>
              </w:rPr>
              <w:t>ลดลง</w:t>
            </w:r>
          </w:p>
        </w:tc>
        <w:tc>
          <w:tcPr>
            <w:tcW w:w="269" w:type="dxa"/>
          </w:tcPr>
          <w:p w14:paraId="6AEC07C3" w14:textId="77777777" w:rsidR="008A28F2" w:rsidRPr="00F61C23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1" w:type="dxa"/>
          </w:tcPr>
          <w:p w14:paraId="7BF2AB9D" w14:textId="77777777" w:rsidR="008A28F2" w:rsidRPr="00F61C23" w:rsidRDefault="008A28F2" w:rsidP="003A17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269" w:type="dxa"/>
          </w:tcPr>
          <w:p w14:paraId="27AEA172" w14:textId="77777777" w:rsidR="008A28F2" w:rsidRPr="00F61C23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4" w:type="dxa"/>
          </w:tcPr>
          <w:p w14:paraId="71744C2E" w14:textId="77777777" w:rsidR="008A28F2" w:rsidRPr="00F61C23" w:rsidRDefault="008A28F2" w:rsidP="003A17B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  <w:lang w:bidi="th-TH"/>
              </w:rPr>
              <w:t>ลดลง</w:t>
            </w:r>
          </w:p>
        </w:tc>
      </w:tr>
      <w:tr w:rsidR="008A28F2" w:rsidRPr="00F61C23" w14:paraId="2033989E" w14:textId="77777777" w:rsidTr="00A47D2E">
        <w:tc>
          <w:tcPr>
            <w:tcW w:w="4140" w:type="dxa"/>
          </w:tcPr>
          <w:p w14:paraId="09EF7FDC" w14:textId="77777777" w:rsidR="008A28F2" w:rsidRPr="00F61C23" w:rsidRDefault="008A28F2" w:rsidP="003A17B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3" w:type="dxa"/>
            <w:gridSpan w:val="7"/>
          </w:tcPr>
          <w:p w14:paraId="4408C9D4" w14:textId="77777777" w:rsidR="008A28F2" w:rsidRPr="00F61C23" w:rsidRDefault="008A28F2" w:rsidP="006A4A2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6A4A2C" w:rsidRPr="00F61C23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val="en-US" w:bidi="th-TH"/>
              </w:rPr>
              <w:t>พั</w:t>
            </w:r>
            <w:r w:rsidRPr="00F61C23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bidi="th-TH"/>
              </w:rPr>
              <w:t>นบาท)</w:t>
            </w:r>
          </w:p>
        </w:tc>
      </w:tr>
      <w:tr w:rsidR="00D114E4" w:rsidRPr="00F61C23" w14:paraId="2B32CDAC" w14:textId="77777777" w:rsidTr="00A47D2E">
        <w:tc>
          <w:tcPr>
            <w:tcW w:w="4140" w:type="dxa"/>
          </w:tcPr>
          <w:p w14:paraId="4061A667" w14:textId="69BC7E49" w:rsidR="00D114E4" w:rsidRPr="00F61C23" w:rsidRDefault="00D114E4" w:rsidP="00D114E4">
            <w:pPr>
              <w:ind w:left="234" w:hanging="234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A453AA" w:rsidRPr="00F61C2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F61C2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A453AA" w:rsidRPr="00F61C2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center"/>
          </w:tcPr>
          <w:p w14:paraId="7D39A6FD" w14:textId="77777777" w:rsidR="00D114E4" w:rsidRPr="00F61C23" w:rsidRDefault="00D114E4" w:rsidP="00D114E4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27C8357E" w14:textId="77777777" w:rsidR="00D114E4" w:rsidRPr="00F61C23" w:rsidRDefault="00D114E4" w:rsidP="00D11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vAlign w:val="center"/>
          </w:tcPr>
          <w:p w14:paraId="46B8E6BC" w14:textId="77777777" w:rsidR="00D114E4" w:rsidRPr="00F61C23" w:rsidRDefault="00D114E4" w:rsidP="00D114E4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vAlign w:val="center"/>
          </w:tcPr>
          <w:p w14:paraId="3E788A78" w14:textId="77777777" w:rsidR="00D114E4" w:rsidRPr="00F61C23" w:rsidRDefault="00D114E4" w:rsidP="00D11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1" w:type="dxa"/>
            <w:vAlign w:val="center"/>
          </w:tcPr>
          <w:p w14:paraId="31650512" w14:textId="77777777" w:rsidR="00D114E4" w:rsidRPr="00F61C23" w:rsidRDefault="00D114E4" w:rsidP="00D114E4">
            <w:pPr>
              <w:pStyle w:val="acctfourfigures"/>
              <w:tabs>
                <w:tab w:val="clear" w:pos="765"/>
                <w:tab w:val="decimal" w:pos="993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vAlign w:val="center"/>
          </w:tcPr>
          <w:p w14:paraId="0B805776" w14:textId="77777777" w:rsidR="00D114E4" w:rsidRPr="00F61C23" w:rsidRDefault="00D114E4" w:rsidP="00D11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4" w:type="dxa"/>
            <w:vAlign w:val="center"/>
          </w:tcPr>
          <w:p w14:paraId="55A80E20" w14:textId="77777777" w:rsidR="00D114E4" w:rsidRPr="00F61C23" w:rsidRDefault="00D114E4" w:rsidP="00D114E4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114E4" w:rsidRPr="00F61C23" w14:paraId="770F7BF4" w14:textId="77777777" w:rsidTr="00A47D2E">
        <w:tc>
          <w:tcPr>
            <w:tcW w:w="4140" w:type="dxa"/>
          </w:tcPr>
          <w:p w14:paraId="2B5E12B6" w14:textId="7F45AC01" w:rsidR="00D114E4" w:rsidRPr="00F61C23" w:rsidRDefault="00D114E4" w:rsidP="00D114E4">
            <w:pPr>
              <w:ind w:left="234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อัตราคิดลด (เปลี่ยนแปลงร้อยละ </w:t>
            </w:r>
            <w:r w:rsidR="00A453AA" w:rsidRPr="00F61C23">
              <w:rPr>
                <w:rFonts w:ascii="Angsana New" w:hAnsi="Angsana New"/>
                <w:sz w:val="28"/>
                <w:szCs w:val="28"/>
              </w:rPr>
              <w:t>1</w:t>
            </w:r>
            <w:r w:rsidRPr="00F61C2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center"/>
          </w:tcPr>
          <w:p w14:paraId="53009414" w14:textId="4B339FD3" w:rsidR="00D114E4" w:rsidRPr="00F61C23" w:rsidRDefault="00C632E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(5</w:t>
            </w:r>
            <w:r w:rsidR="003F602A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53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583D9370" w14:textId="77777777" w:rsidR="00D114E4" w:rsidRPr="00F61C23" w:rsidRDefault="00D114E4" w:rsidP="00D11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vAlign w:val="center"/>
          </w:tcPr>
          <w:p w14:paraId="4D4E172A" w14:textId="16875139" w:rsidR="00D114E4" w:rsidRPr="00F61C23" w:rsidRDefault="00C632E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50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61</w:t>
            </w:r>
            <w:r w:rsidR="003F602A" w:rsidRPr="00F61C2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69" w:type="dxa"/>
            <w:vAlign w:val="center"/>
          </w:tcPr>
          <w:p w14:paraId="47DB7A2D" w14:textId="77777777" w:rsidR="00D114E4" w:rsidRPr="00F61C23" w:rsidRDefault="00D114E4" w:rsidP="00D11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1" w:type="dxa"/>
            <w:vAlign w:val="center"/>
          </w:tcPr>
          <w:p w14:paraId="49EAFAF8" w14:textId="1608DABF" w:rsidR="00D114E4" w:rsidRPr="00F61C23" w:rsidRDefault="00330FE7" w:rsidP="00D944C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79" w:right="-380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(434)</w:t>
            </w:r>
          </w:p>
        </w:tc>
        <w:tc>
          <w:tcPr>
            <w:tcW w:w="269" w:type="dxa"/>
            <w:vAlign w:val="center"/>
          </w:tcPr>
          <w:p w14:paraId="56AAE824" w14:textId="77777777" w:rsidR="00D114E4" w:rsidRPr="00F61C23" w:rsidRDefault="00D114E4" w:rsidP="00D114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4" w:type="dxa"/>
            <w:vAlign w:val="center"/>
          </w:tcPr>
          <w:p w14:paraId="75988411" w14:textId="239C51D0" w:rsidR="00D114E4" w:rsidRPr="00F61C23" w:rsidRDefault="00330FE7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483</w:t>
            </w:r>
          </w:p>
        </w:tc>
      </w:tr>
      <w:tr w:rsidR="008A28F2" w:rsidRPr="00F61C23" w14:paraId="06C55767" w14:textId="77777777" w:rsidTr="00A47D2E">
        <w:tc>
          <w:tcPr>
            <w:tcW w:w="4140" w:type="dxa"/>
          </w:tcPr>
          <w:p w14:paraId="5709167A" w14:textId="2EE49B60" w:rsidR="008A28F2" w:rsidRPr="00F61C23" w:rsidRDefault="008A28F2" w:rsidP="003A17B0">
            <w:pPr>
              <w:ind w:left="234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ก</w:t>
            </w:r>
            <w:r w:rsidR="006A4A2C" w:rsidRPr="00F61C23">
              <w:rPr>
                <w:rFonts w:ascii="Angsana New" w:hAnsi="Angsana New"/>
                <w:sz w:val="28"/>
                <w:szCs w:val="28"/>
                <w:cs/>
              </w:rPr>
              <w:t>ารเพิ่มขึ้นของเงินเดือนในอนาคต</w:t>
            </w:r>
            <w:r w:rsidR="006A4A2C" w:rsidRPr="00F61C23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(เปลี่ยนแปลงร้อยละ </w:t>
            </w:r>
            <w:r w:rsidR="00A453AA" w:rsidRPr="00F61C23">
              <w:rPr>
                <w:rFonts w:ascii="Angsana New" w:hAnsi="Angsana New"/>
                <w:sz w:val="28"/>
                <w:szCs w:val="28"/>
              </w:rPr>
              <w:t>1</w:t>
            </w:r>
            <w:r w:rsidRPr="00F61C2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1060A880" w14:textId="77777777" w:rsidR="008A28F2" w:rsidRPr="00F61C23" w:rsidRDefault="008A28F2" w:rsidP="0047528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2B01BBE" w14:textId="6043BCF0" w:rsidR="00C632ED" w:rsidRPr="00F61C23" w:rsidRDefault="00C632ED" w:rsidP="00464DB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bidi="th-TH"/>
              </w:rPr>
              <w:t>7</w:t>
            </w:r>
            <w:r w:rsidR="003F602A" w:rsidRPr="00F61C23">
              <w:rPr>
                <w:rFonts w:ascii="Angsana New" w:hAnsi="Angsana New"/>
                <w:sz w:val="28"/>
                <w:szCs w:val="28"/>
                <w:lang w:bidi="th-TH"/>
              </w:rPr>
              <w:t>9</w:t>
            </w:r>
            <w:r w:rsidRPr="00F61C23">
              <w:rPr>
                <w:rFonts w:ascii="Angsana New" w:hAnsi="Angsana New"/>
                <w:sz w:val="28"/>
                <w:szCs w:val="28"/>
                <w:lang w:bidi="th-TH"/>
              </w:rPr>
              <w:t>9</w:t>
            </w:r>
          </w:p>
        </w:tc>
        <w:tc>
          <w:tcPr>
            <w:tcW w:w="236" w:type="dxa"/>
          </w:tcPr>
          <w:p w14:paraId="0924FE33" w14:textId="77777777" w:rsidR="008A28F2" w:rsidRPr="00F61C23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</w:tcPr>
          <w:p w14:paraId="501149D1" w14:textId="77777777" w:rsidR="00475281" w:rsidRPr="00F61C23" w:rsidRDefault="00475281" w:rsidP="0047528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5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B38AA84" w14:textId="6840D47F" w:rsidR="00C632ED" w:rsidRPr="00F61C23" w:rsidRDefault="00C632ED" w:rsidP="00475281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5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bidi="th-TH"/>
              </w:rPr>
              <w:t>(708)</w:t>
            </w:r>
          </w:p>
        </w:tc>
        <w:tc>
          <w:tcPr>
            <w:tcW w:w="269" w:type="dxa"/>
          </w:tcPr>
          <w:p w14:paraId="77F2686F" w14:textId="77777777" w:rsidR="008A28F2" w:rsidRPr="00F61C23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1" w:type="dxa"/>
          </w:tcPr>
          <w:p w14:paraId="03893900" w14:textId="77777777" w:rsidR="00475281" w:rsidRPr="00F61C23" w:rsidRDefault="00475281" w:rsidP="0047528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99D6C7A" w14:textId="5B177A71" w:rsidR="00330FE7" w:rsidRPr="00F61C23" w:rsidRDefault="00330FE7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bidi="th-TH"/>
              </w:rPr>
              <w:t>622</w:t>
            </w:r>
          </w:p>
        </w:tc>
        <w:tc>
          <w:tcPr>
            <w:tcW w:w="269" w:type="dxa"/>
          </w:tcPr>
          <w:p w14:paraId="17574B6E" w14:textId="77777777" w:rsidR="008A28F2" w:rsidRPr="00F61C23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4" w:type="dxa"/>
          </w:tcPr>
          <w:p w14:paraId="4D21C4F4" w14:textId="77777777" w:rsidR="00475281" w:rsidRPr="00F61C23" w:rsidRDefault="00475281" w:rsidP="00BE315C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AF57CE7" w14:textId="7AA1C569" w:rsidR="00330FE7" w:rsidRPr="00F61C23" w:rsidRDefault="00330FE7" w:rsidP="00BE315C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bidi="th-TH"/>
              </w:rPr>
              <w:t>(574)</w:t>
            </w:r>
          </w:p>
        </w:tc>
      </w:tr>
      <w:tr w:rsidR="008A28F2" w:rsidRPr="00F61C23" w14:paraId="035800F7" w14:textId="77777777" w:rsidTr="00A47D2E">
        <w:tc>
          <w:tcPr>
            <w:tcW w:w="4140" w:type="dxa"/>
          </w:tcPr>
          <w:p w14:paraId="5BB6C7B5" w14:textId="132972D7" w:rsidR="008A28F2" w:rsidRPr="00F61C23" w:rsidRDefault="008A28F2" w:rsidP="003A17B0">
            <w:pPr>
              <w:ind w:left="234" w:right="198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อัตราการหมุนเวียนของพนักงาน</w:t>
            </w:r>
            <w:r w:rsidR="006A4A2C" w:rsidRPr="00F61C23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(เปลี่ยนแปลงร้อยละ </w:t>
            </w:r>
            <w:r w:rsidR="00A453AA" w:rsidRPr="00F61C23">
              <w:rPr>
                <w:rFonts w:ascii="Angsana New" w:hAnsi="Angsana New"/>
                <w:sz w:val="28"/>
                <w:szCs w:val="28"/>
              </w:rPr>
              <w:t>1</w:t>
            </w:r>
            <w:r w:rsidRPr="00F61C2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E185AED" w14:textId="21B43D19" w:rsidR="008A28F2" w:rsidRPr="00F61C23" w:rsidRDefault="003F602A" w:rsidP="00BE315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(622)</w:t>
            </w:r>
          </w:p>
        </w:tc>
        <w:tc>
          <w:tcPr>
            <w:tcW w:w="236" w:type="dxa"/>
            <w:vAlign w:val="bottom"/>
          </w:tcPr>
          <w:p w14:paraId="5764E65A" w14:textId="77777777" w:rsidR="008A28F2" w:rsidRPr="00F61C23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4E5E3A2" w14:textId="6022246D" w:rsidR="008A28F2" w:rsidRPr="00F61C23" w:rsidRDefault="00C632E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50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318</w:t>
            </w:r>
          </w:p>
        </w:tc>
        <w:tc>
          <w:tcPr>
            <w:tcW w:w="269" w:type="dxa"/>
            <w:vAlign w:val="bottom"/>
          </w:tcPr>
          <w:p w14:paraId="125AAEFF" w14:textId="77777777" w:rsidR="008A28F2" w:rsidRPr="00F61C23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3BF82AC1" w14:textId="25A135A8" w:rsidR="008A28F2" w:rsidRPr="00F61C23" w:rsidRDefault="00330FE7" w:rsidP="00D944C2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lang w:bidi="th-TH"/>
              </w:rPr>
              <w:t>493</w:t>
            </w:r>
          </w:p>
        </w:tc>
        <w:tc>
          <w:tcPr>
            <w:tcW w:w="269" w:type="dxa"/>
            <w:vAlign w:val="bottom"/>
          </w:tcPr>
          <w:p w14:paraId="3A8CF7D8" w14:textId="77777777" w:rsidR="008A28F2" w:rsidRPr="00F61C23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4D0CE91E" w14:textId="5DC799E3" w:rsidR="008A28F2" w:rsidRPr="00F61C23" w:rsidRDefault="00330FE7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262</w:t>
            </w:r>
          </w:p>
        </w:tc>
      </w:tr>
      <w:tr w:rsidR="008A28F2" w:rsidRPr="00F61C23" w14:paraId="26EE0D50" w14:textId="77777777" w:rsidTr="00A47D2E">
        <w:tc>
          <w:tcPr>
            <w:tcW w:w="4140" w:type="dxa"/>
          </w:tcPr>
          <w:p w14:paraId="6229A7C5" w14:textId="38276817" w:rsidR="008A28F2" w:rsidRPr="00F61C23" w:rsidRDefault="006A4A2C" w:rsidP="003A17B0">
            <w:pPr>
              <w:ind w:left="234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อัตรามรณะในอนาคต</w:t>
            </w:r>
            <w:r w:rsidR="00B60682" w:rsidRPr="00F61C2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A28F2" w:rsidRPr="00F61C23">
              <w:rPr>
                <w:rFonts w:ascii="Angsana New" w:hAnsi="Angsana New"/>
                <w:sz w:val="28"/>
                <w:szCs w:val="28"/>
                <w:cs/>
              </w:rPr>
              <w:t xml:space="preserve">(เปลี่ยนแปลงร้อยละ </w:t>
            </w:r>
            <w:r w:rsidR="00A453AA" w:rsidRPr="00F61C23">
              <w:rPr>
                <w:rFonts w:ascii="Angsana New" w:hAnsi="Angsana New"/>
                <w:sz w:val="28"/>
                <w:szCs w:val="28"/>
              </w:rPr>
              <w:t>1</w:t>
            </w:r>
            <w:r w:rsidR="008A28F2" w:rsidRPr="00F61C2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73161890" w14:textId="1A98AFDE" w:rsidR="008A28F2" w:rsidRPr="00F61C23" w:rsidRDefault="00C632ED" w:rsidP="00475281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2</w:t>
            </w:r>
            <w:r w:rsidR="003F602A" w:rsidRPr="00F61C23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36" w:type="dxa"/>
          </w:tcPr>
          <w:p w14:paraId="31B95103" w14:textId="77777777" w:rsidR="008A28F2" w:rsidRPr="00F61C23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D65ADF1" w14:textId="6E9F8B92" w:rsidR="008A28F2" w:rsidRPr="00F61C23" w:rsidRDefault="00C632ED" w:rsidP="008B0C7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50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(2</w:t>
            </w:r>
            <w:r w:rsidR="003F602A" w:rsidRPr="00F61C23">
              <w:rPr>
                <w:rFonts w:ascii="Angsana New" w:hAnsi="Angsana New"/>
                <w:sz w:val="28"/>
                <w:szCs w:val="28"/>
              </w:rPr>
              <w:t>9</w:t>
            </w:r>
            <w:r w:rsidRPr="00F61C2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9" w:type="dxa"/>
          </w:tcPr>
          <w:p w14:paraId="30CEC5D3" w14:textId="77777777" w:rsidR="008A28F2" w:rsidRPr="00F61C23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0788103D" w14:textId="338296A1" w:rsidR="008A28F2" w:rsidRPr="00F61C23" w:rsidRDefault="00330FE7" w:rsidP="0047528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269" w:type="dxa"/>
          </w:tcPr>
          <w:p w14:paraId="09E3ACCF" w14:textId="77777777" w:rsidR="008A28F2" w:rsidRPr="00F61C23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</w:tcPr>
          <w:p w14:paraId="7E6940F6" w14:textId="093C47C0" w:rsidR="008A28F2" w:rsidRPr="00F61C23" w:rsidRDefault="00330FE7" w:rsidP="00D944C2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7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(24)</w:t>
            </w:r>
          </w:p>
        </w:tc>
      </w:tr>
      <w:tr w:rsidR="004D376B" w:rsidRPr="00B7322C" w14:paraId="42688BA7" w14:textId="77777777" w:rsidTr="00A47D2E">
        <w:tc>
          <w:tcPr>
            <w:tcW w:w="4140" w:type="dxa"/>
          </w:tcPr>
          <w:p w14:paraId="063EE217" w14:textId="77777777" w:rsidR="004D376B" w:rsidRPr="00B7322C" w:rsidRDefault="004D376B" w:rsidP="003A17B0">
            <w:pPr>
              <w:ind w:left="234" w:hanging="234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35744BBF" w14:textId="77777777" w:rsidR="004D376B" w:rsidRPr="00B7322C" w:rsidRDefault="004D376B" w:rsidP="00475281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498AAB7D" w14:textId="77777777" w:rsidR="004D376B" w:rsidRPr="00B7322C" w:rsidRDefault="004D376B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14" w:type="dxa"/>
          </w:tcPr>
          <w:p w14:paraId="67E1B0BA" w14:textId="77777777" w:rsidR="004D376B" w:rsidRPr="00B7322C" w:rsidRDefault="004D376B" w:rsidP="008B0C7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5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5845B300" w14:textId="77777777" w:rsidR="004D376B" w:rsidRPr="00B7322C" w:rsidRDefault="004D376B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1" w:type="dxa"/>
          </w:tcPr>
          <w:p w14:paraId="04F0E244" w14:textId="77777777" w:rsidR="004D376B" w:rsidRPr="00B7322C" w:rsidRDefault="004D376B" w:rsidP="0047528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28250752" w14:textId="77777777" w:rsidR="004D376B" w:rsidRPr="00B7322C" w:rsidRDefault="004D376B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4" w:type="dxa"/>
          </w:tcPr>
          <w:p w14:paraId="2F96AC9B" w14:textId="77777777" w:rsidR="004D376B" w:rsidRPr="00B7322C" w:rsidRDefault="004D376B" w:rsidP="00D944C2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right="-7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A28F2" w:rsidRPr="00F61C23" w14:paraId="53E05E36" w14:textId="77777777" w:rsidTr="00A47D2E">
        <w:tc>
          <w:tcPr>
            <w:tcW w:w="4140" w:type="dxa"/>
          </w:tcPr>
          <w:p w14:paraId="54402856" w14:textId="10A1D9F3" w:rsidR="008A28F2" w:rsidRPr="00D1656E" w:rsidRDefault="008A28F2" w:rsidP="003A17B0">
            <w:pPr>
              <w:ind w:left="234" w:hanging="234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1656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A453AA" w:rsidRPr="00D1656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="001D1116" w:rsidRPr="00D1656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D1656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A453AA" w:rsidRPr="00D1656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center"/>
          </w:tcPr>
          <w:p w14:paraId="3C58539E" w14:textId="77777777" w:rsidR="008A28F2" w:rsidRPr="00F61C23" w:rsidRDefault="008A28F2" w:rsidP="00BE315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38CAF37" w14:textId="77777777" w:rsidR="008A28F2" w:rsidRPr="00F61C23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vAlign w:val="center"/>
          </w:tcPr>
          <w:p w14:paraId="672A8A26" w14:textId="77777777" w:rsidR="008A28F2" w:rsidRPr="00F61C23" w:rsidRDefault="008A28F2" w:rsidP="00BE315C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5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vAlign w:val="center"/>
          </w:tcPr>
          <w:p w14:paraId="6602C458" w14:textId="77777777" w:rsidR="008A28F2" w:rsidRPr="00F61C23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1" w:type="dxa"/>
            <w:vAlign w:val="center"/>
          </w:tcPr>
          <w:p w14:paraId="13335D6E" w14:textId="77777777" w:rsidR="008A28F2" w:rsidRPr="00F61C23" w:rsidRDefault="008A28F2" w:rsidP="00BE315C">
            <w:pPr>
              <w:pStyle w:val="acctfourfigures"/>
              <w:tabs>
                <w:tab w:val="clear" w:pos="765"/>
                <w:tab w:val="decimal" w:pos="993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  <w:vAlign w:val="center"/>
          </w:tcPr>
          <w:p w14:paraId="3494094C" w14:textId="77777777" w:rsidR="008A28F2" w:rsidRPr="00F61C23" w:rsidRDefault="008A28F2" w:rsidP="003A1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4" w:type="dxa"/>
            <w:vAlign w:val="center"/>
          </w:tcPr>
          <w:p w14:paraId="2E357543" w14:textId="77777777" w:rsidR="008A28F2" w:rsidRPr="00F61C23" w:rsidRDefault="008A28F2" w:rsidP="00BE315C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51C1C" w:rsidRPr="00F61C23" w14:paraId="5163C3EC" w14:textId="77777777" w:rsidTr="00A47D2E">
        <w:tc>
          <w:tcPr>
            <w:tcW w:w="4140" w:type="dxa"/>
          </w:tcPr>
          <w:p w14:paraId="618B1369" w14:textId="2C3305A3" w:rsidR="00451C1C" w:rsidRPr="00F61C23" w:rsidRDefault="00451C1C" w:rsidP="00451C1C">
            <w:pPr>
              <w:ind w:left="234" w:hanging="234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อัตราคิดลด (เปลี่ยนแปลงร้อยละ </w:t>
            </w:r>
            <w:r w:rsidR="00A453AA" w:rsidRPr="00F61C23">
              <w:rPr>
                <w:rFonts w:ascii="Angsana New" w:hAnsi="Angsana New"/>
                <w:sz w:val="28"/>
                <w:szCs w:val="28"/>
              </w:rPr>
              <w:t>1</w:t>
            </w:r>
            <w:r w:rsidRPr="00F61C2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center"/>
          </w:tcPr>
          <w:p w14:paraId="2F747C29" w14:textId="6104B477" w:rsidR="00451C1C" w:rsidRPr="00F61C23" w:rsidRDefault="00451C1C" w:rsidP="00451C1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453AA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449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22CC02A5" w14:textId="77777777" w:rsidR="00451C1C" w:rsidRPr="00F61C23" w:rsidRDefault="00451C1C" w:rsidP="0045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vAlign w:val="center"/>
          </w:tcPr>
          <w:p w14:paraId="078E2DF1" w14:textId="26D197E4" w:rsidR="00451C1C" w:rsidRPr="00F61C23" w:rsidRDefault="00464DBC" w:rsidP="00451C1C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497</w:t>
            </w:r>
          </w:p>
        </w:tc>
        <w:tc>
          <w:tcPr>
            <w:tcW w:w="269" w:type="dxa"/>
            <w:vAlign w:val="center"/>
          </w:tcPr>
          <w:p w14:paraId="74851A4A" w14:textId="77777777" w:rsidR="00451C1C" w:rsidRPr="00F61C23" w:rsidRDefault="00451C1C" w:rsidP="0045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1" w:type="dxa"/>
            <w:vAlign w:val="center"/>
          </w:tcPr>
          <w:p w14:paraId="314E7B60" w14:textId="35D3067B" w:rsidR="00451C1C" w:rsidRPr="00F61C23" w:rsidRDefault="00451C1C" w:rsidP="00D944C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79" w:right="-380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(</w:t>
            </w:r>
            <w:r w:rsidR="00A453AA" w:rsidRPr="00F61C23">
              <w:rPr>
                <w:rFonts w:ascii="Angsana New" w:hAnsi="Angsana New"/>
                <w:sz w:val="28"/>
                <w:szCs w:val="28"/>
                <w:lang w:val="en-US"/>
              </w:rPr>
              <w:t>356</w:t>
            </w:r>
            <w:r w:rsidRPr="00F61C2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9" w:type="dxa"/>
            <w:vAlign w:val="center"/>
          </w:tcPr>
          <w:p w14:paraId="2ADFDA55" w14:textId="77777777" w:rsidR="00451C1C" w:rsidRPr="00F61C23" w:rsidRDefault="00451C1C" w:rsidP="0045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4" w:type="dxa"/>
            <w:vAlign w:val="center"/>
          </w:tcPr>
          <w:p w14:paraId="68C7BB27" w14:textId="7D68D969" w:rsidR="00451C1C" w:rsidRPr="00F61C23" w:rsidRDefault="00A453AA" w:rsidP="00451C1C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398</w:t>
            </w:r>
          </w:p>
        </w:tc>
      </w:tr>
      <w:tr w:rsidR="00451C1C" w:rsidRPr="00F61C23" w14:paraId="0A14DFE4" w14:textId="77777777" w:rsidTr="00A47D2E">
        <w:tc>
          <w:tcPr>
            <w:tcW w:w="4140" w:type="dxa"/>
          </w:tcPr>
          <w:p w14:paraId="0A985E55" w14:textId="28C10C99" w:rsidR="00451C1C" w:rsidRPr="00F61C23" w:rsidRDefault="00451C1C" w:rsidP="00451C1C">
            <w:pPr>
              <w:ind w:left="234" w:hanging="234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  <w:p w14:paraId="7B601F21" w14:textId="3A6990F9" w:rsidR="00451C1C" w:rsidRPr="00F61C23" w:rsidRDefault="00451C1C" w:rsidP="00451C1C">
            <w:pPr>
              <w:ind w:left="461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(เปลี่ยนแปลงร้อยละ </w:t>
            </w:r>
            <w:r w:rsidR="00A453AA" w:rsidRPr="00F61C23">
              <w:rPr>
                <w:rFonts w:ascii="Angsana New" w:hAnsi="Angsana New"/>
                <w:sz w:val="28"/>
                <w:szCs w:val="28"/>
              </w:rPr>
              <w:t>1</w:t>
            </w:r>
            <w:r w:rsidRPr="00F61C2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0FD1FCEE" w14:textId="77777777" w:rsidR="00451C1C" w:rsidRPr="00F61C23" w:rsidRDefault="00451C1C" w:rsidP="00451C1C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078EF35" w14:textId="6E0CE6B2" w:rsidR="00451C1C" w:rsidRPr="00F61C23" w:rsidRDefault="00A453AA" w:rsidP="00451C1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464DBC">
              <w:rPr>
                <w:rFonts w:ascii="Angsana New" w:hAnsi="Angsana New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236" w:type="dxa"/>
          </w:tcPr>
          <w:p w14:paraId="0A7D7928" w14:textId="77777777" w:rsidR="00451C1C" w:rsidRPr="00F61C23" w:rsidRDefault="00451C1C" w:rsidP="0045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</w:tcPr>
          <w:p w14:paraId="2897F150" w14:textId="77777777" w:rsidR="00451C1C" w:rsidRPr="00F61C23" w:rsidRDefault="00451C1C" w:rsidP="00451C1C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5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E7B799E" w14:textId="52B2D943" w:rsidR="00451C1C" w:rsidRPr="00F61C23" w:rsidRDefault="00451C1C" w:rsidP="00451C1C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5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A453AA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44</w:t>
            </w:r>
            <w:r w:rsidR="00464DBC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F61C23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69" w:type="dxa"/>
          </w:tcPr>
          <w:p w14:paraId="41F59E1B" w14:textId="77777777" w:rsidR="00451C1C" w:rsidRPr="00F61C23" w:rsidRDefault="00451C1C" w:rsidP="0045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1" w:type="dxa"/>
          </w:tcPr>
          <w:p w14:paraId="51F00E2E" w14:textId="77777777" w:rsidR="00451C1C" w:rsidRPr="00F61C23" w:rsidRDefault="00451C1C" w:rsidP="00451C1C">
            <w:pPr>
              <w:pStyle w:val="acctfourfigures"/>
              <w:tabs>
                <w:tab w:val="clear" w:pos="765"/>
                <w:tab w:val="decimal" w:pos="993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3221858" w14:textId="682272A9" w:rsidR="00451C1C" w:rsidRPr="00F61C23" w:rsidRDefault="00A453AA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bidi="th-TH"/>
              </w:rPr>
              <w:t>387</w:t>
            </w:r>
          </w:p>
        </w:tc>
        <w:tc>
          <w:tcPr>
            <w:tcW w:w="269" w:type="dxa"/>
          </w:tcPr>
          <w:p w14:paraId="7E0CEC70" w14:textId="77777777" w:rsidR="00451C1C" w:rsidRPr="00F61C23" w:rsidRDefault="00451C1C" w:rsidP="0045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4" w:type="dxa"/>
          </w:tcPr>
          <w:p w14:paraId="0FA3C516" w14:textId="77777777" w:rsidR="00451C1C" w:rsidRPr="00F61C23" w:rsidRDefault="00451C1C" w:rsidP="00451C1C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7E0E743" w14:textId="6E93EE3F" w:rsidR="00451C1C" w:rsidRPr="00F61C23" w:rsidRDefault="00451C1C" w:rsidP="00451C1C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A453AA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354</w:t>
            </w:r>
            <w:r w:rsidRPr="00F61C23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</w:tr>
      <w:tr w:rsidR="00451C1C" w:rsidRPr="00F61C23" w14:paraId="69F5B7BF" w14:textId="77777777" w:rsidTr="00A47D2E">
        <w:tc>
          <w:tcPr>
            <w:tcW w:w="4140" w:type="dxa"/>
          </w:tcPr>
          <w:p w14:paraId="4EC6A291" w14:textId="77777777" w:rsidR="00451C1C" w:rsidRPr="00F61C23" w:rsidRDefault="00451C1C" w:rsidP="00451C1C">
            <w:pPr>
              <w:ind w:left="234" w:hanging="234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อัตราการหมุนเวียนของพนักงาน</w:t>
            </w:r>
          </w:p>
          <w:p w14:paraId="5DDDECB1" w14:textId="3C27E4D7" w:rsidR="00451C1C" w:rsidRPr="00F61C23" w:rsidRDefault="00451C1C" w:rsidP="00451C1C">
            <w:pPr>
              <w:ind w:left="461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(เปลี่ยนแปลง ร้อยละ </w:t>
            </w:r>
            <w:r w:rsidR="00A453AA" w:rsidRPr="00F61C23">
              <w:rPr>
                <w:rFonts w:ascii="Angsana New" w:hAnsi="Angsana New"/>
                <w:sz w:val="28"/>
                <w:szCs w:val="28"/>
              </w:rPr>
              <w:t>1</w:t>
            </w:r>
            <w:r w:rsidRPr="00F61C2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5CE2B5A" w14:textId="60AFCF31" w:rsidR="00451C1C" w:rsidRPr="00F61C23" w:rsidRDefault="00451C1C" w:rsidP="00451C1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A453AA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50</w:t>
            </w:r>
            <w:r w:rsidR="00464DBC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161E87E" w14:textId="77777777" w:rsidR="00451C1C" w:rsidRPr="00F61C23" w:rsidRDefault="00451C1C" w:rsidP="0045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42130F1" w14:textId="2AD2E1D3" w:rsidR="00451C1C" w:rsidRPr="00F61C23" w:rsidRDefault="00464DBC" w:rsidP="00451C1C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262</w:t>
            </w:r>
          </w:p>
        </w:tc>
        <w:tc>
          <w:tcPr>
            <w:tcW w:w="269" w:type="dxa"/>
            <w:vAlign w:val="bottom"/>
          </w:tcPr>
          <w:p w14:paraId="185F8178" w14:textId="77777777" w:rsidR="00451C1C" w:rsidRPr="00F61C23" w:rsidRDefault="00451C1C" w:rsidP="0045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22F68BFF" w14:textId="4A0E0559" w:rsidR="00451C1C" w:rsidRPr="00F61C23" w:rsidRDefault="00451C1C" w:rsidP="00D944C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left="-79" w:right="-380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(</w:t>
            </w:r>
            <w:r w:rsidR="00A453AA" w:rsidRPr="00F61C23">
              <w:rPr>
                <w:rFonts w:ascii="Angsana New" w:hAnsi="Angsana New"/>
                <w:sz w:val="28"/>
                <w:szCs w:val="28"/>
              </w:rPr>
              <w:t>405</w:t>
            </w:r>
            <w:r w:rsidRPr="00F61C2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9" w:type="dxa"/>
            <w:vAlign w:val="bottom"/>
          </w:tcPr>
          <w:p w14:paraId="67658057" w14:textId="77777777" w:rsidR="00451C1C" w:rsidRPr="00F61C23" w:rsidRDefault="00451C1C" w:rsidP="0045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3BF9671E" w14:textId="25519055" w:rsidR="00451C1C" w:rsidRPr="00F61C23" w:rsidRDefault="00A453AA" w:rsidP="00451C1C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217</w:t>
            </w:r>
          </w:p>
        </w:tc>
      </w:tr>
      <w:tr w:rsidR="00451C1C" w:rsidRPr="00F61C23" w14:paraId="241C4C9E" w14:textId="77777777" w:rsidTr="00A47D2E">
        <w:tc>
          <w:tcPr>
            <w:tcW w:w="4140" w:type="dxa"/>
          </w:tcPr>
          <w:p w14:paraId="12971007" w14:textId="451AD077" w:rsidR="00451C1C" w:rsidRPr="00F61C23" w:rsidRDefault="00451C1C" w:rsidP="00451C1C">
            <w:pPr>
              <w:ind w:left="234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อัตรามรณะในอนาคต (เปลี่ยนแปลงร้อยละ </w:t>
            </w:r>
            <w:r w:rsidR="00A453AA" w:rsidRPr="00F61C23">
              <w:rPr>
                <w:rFonts w:ascii="Angsana New" w:hAnsi="Angsana New"/>
                <w:sz w:val="28"/>
                <w:szCs w:val="28"/>
              </w:rPr>
              <w:t>1</w:t>
            </w:r>
            <w:r w:rsidRPr="00F61C2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09FA95DA" w14:textId="3FE0B1D1" w:rsidR="00451C1C" w:rsidRPr="00F61C23" w:rsidRDefault="00A453AA" w:rsidP="00451C1C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24</w:t>
            </w:r>
          </w:p>
        </w:tc>
        <w:tc>
          <w:tcPr>
            <w:tcW w:w="236" w:type="dxa"/>
          </w:tcPr>
          <w:p w14:paraId="6D538BF5" w14:textId="77777777" w:rsidR="00451C1C" w:rsidRPr="00F61C23" w:rsidRDefault="00451C1C" w:rsidP="0045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4159D24" w14:textId="2084D654" w:rsidR="00451C1C" w:rsidRPr="00F61C23" w:rsidRDefault="00451C1C" w:rsidP="00451C1C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50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(</w:t>
            </w:r>
            <w:r w:rsidR="00A453AA" w:rsidRPr="00F61C23">
              <w:rPr>
                <w:rFonts w:ascii="Angsana New" w:hAnsi="Angsana New"/>
                <w:sz w:val="28"/>
                <w:szCs w:val="28"/>
                <w:lang w:val="en-US"/>
              </w:rPr>
              <w:t>24</w:t>
            </w:r>
            <w:r w:rsidRPr="00F61C2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9" w:type="dxa"/>
          </w:tcPr>
          <w:p w14:paraId="1C3A3AF5" w14:textId="77777777" w:rsidR="00451C1C" w:rsidRPr="00F61C23" w:rsidRDefault="00451C1C" w:rsidP="0045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</w:tcPr>
          <w:p w14:paraId="406EF44D" w14:textId="796E2256" w:rsidR="00451C1C" w:rsidRPr="00F61C23" w:rsidRDefault="00A453AA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lang w:bidi="th-TH"/>
              </w:rPr>
              <w:t>20</w:t>
            </w:r>
          </w:p>
        </w:tc>
        <w:tc>
          <w:tcPr>
            <w:tcW w:w="269" w:type="dxa"/>
          </w:tcPr>
          <w:p w14:paraId="7B9F081C" w14:textId="77777777" w:rsidR="00451C1C" w:rsidRPr="00F61C23" w:rsidRDefault="00451C1C" w:rsidP="00451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4" w:type="dxa"/>
          </w:tcPr>
          <w:p w14:paraId="6D77B309" w14:textId="50D28443" w:rsidR="00451C1C" w:rsidRPr="00F61C23" w:rsidRDefault="00451C1C" w:rsidP="00451C1C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79" w:right="-7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(</w:t>
            </w:r>
            <w:r w:rsidR="00A453AA" w:rsidRPr="00F61C23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Pr="00F61C2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6CB4160C" w14:textId="4A634710" w:rsidR="00D552B7" w:rsidRPr="00B7322C" w:rsidRDefault="00D552B7" w:rsidP="00AE4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p w14:paraId="60595FAF" w14:textId="1A7A59CB" w:rsidR="00E0303C" w:rsidRDefault="00E0303C" w:rsidP="00E0303C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61C23">
        <w:rPr>
          <w:rFonts w:ascii="Angsana New" w:hAnsi="Angsana New"/>
          <w:b/>
          <w:bCs/>
          <w:sz w:val="30"/>
          <w:szCs w:val="30"/>
          <w:cs/>
        </w:rPr>
        <w:t>สำรอง</w:t>
      </w:r>
    </w:p>
    <w:p w14:paraId="62D384C7" w14:textId="2D91E17A" w:rsidR="00B7322C" w:rsidRPr="00B7322C" w:rsidRDefault="00B7322C" w:rsidP="00B73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083C9BB" w14:textId="35ADC691" w:rsidR="00B7322C" w:rsidRPr="00B7322C" w:rsidRDefault="00B7322C" w:rsidP="00B73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28"/>
          <w:szCs w:val="28"/>
        </w:rPr>
      </w:pPr>
      <w:r w:rsidRPr="00B7322C">
        <w:rPr>
          <w:rFonts w:asciiTheme="majorBidi" w:hAnsiTheme="majorBidi" w:cstheme="majorBidi"/>
          <w:b/>
          <w:bCs/>
          <w:sz w:val="28"/>
          <w:szCs w:val="28"/>
          <w:cs/>
        </w:rPr>
        <w:t>ส่วนเกินมูลค่าหุ้น</w:t>
      </w:r>
    </w:p>
    <w:p w14:paraId="4FE23F93" w14:textId="77777777" w:rsidR="00B7322C" w:rsidRPr="00B7322C" w:rsidRDefault="00B7322C" w:rsidP="00B73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561A5597" w14:textId="77777777" w:rsidR="00B7322C" w:rsidRPr="00B7322C" w:rsidRDefault="00B7322C" w:rsidP="00B73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7322C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B7322C">
        <w:rPr>
          <w:rFonts w:ascii="Angsana New" w:hAnsi="Angsana New"/>
          <w:sz w:val="30"/>
          <w:szCs w:val="30"/>
        </w:rPr>
        <w:t>2535</w:t>
      </w:r>
      <w:r w:rsidRPr="00B7322C">
        <w:rPr>
          <w:rFonts w:ascii="Angsana New" w:hAnsi="Angsana New"/>
          <w:sz w:val="30"/>
          <w:szCs w:val="30"/>
          <w:cs/>
        </w:rPr>
        <w:t xml:space="preserve"> มาตรา </w:t>
      </w:r>
      <w:r w:rsidRPr="00B7322C">
        <w:rPr>
          <w:rFonts w:ascii="Angsana New" w:hAnsi="Angsana New"/>
          <w:sz w:val="30"/>
          <w:szCs w:val="30"/>
        </w:rPr>
        <w:t>51</w:t>
      </w:r>
      <w:r w:rsidRPr="00B7322C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B7322C">
        <w:rPr>
          <w:rFonts w:ascii="Angsana New" w:hAnsi="Angsana New"/>
          <w:sz w:val="30"/>
          <w:szCs w:val="30"/>
        </w:rPr>
        <w:t>“</w:t>
      </w:r>
      <w:r w:rsidRPr="00B7322C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B7322C">
        <w:rPr>
          <w:rFonts w:ascii="Angsana New" w:hAnsi="Angsana New"/>
          <w:sz w:val="30"/>
          <w:szCs w:val="30"/>
        </w:rPr>
        <w:t>”</w:t>
      </w:r>
      <w:r w:rsidRPr="00B7322C">
        <w:rPr>
          <w:rFonts w:ascii="Angsana New" w:hAnsi="Angsana New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04A6591D" w14:textId="77777777" w:rsidR="00B7322C" w:rsidRPr="00B7322C" w:rsidRDefault="00B7322C" w:rsidP="00B73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16"/>
          <w:szCs w:val="16"/>
        </w:rPr>
      </w:pPr>
    </w:p>
    <w:p w14:paraId="313A3719" w14:textId="5CF6D716" w:rsidR="00B7322C" w:rsidRDefault="00B7322C" w:rsidP="00B73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28"/>
          <w:szCs w:val="28"/>
        </w:rPr>
      </w:pPr>
      <w:r w:rsidRPr="0004335F">
        <w:rPr>
          <w:rFonts w:asciiTheme="majorBidi" w:hAnsiTheme="majorBidi" w:cstheme="majorBidi"/>
          <w:b/>
          <w:bCs/>
          <w:sz w:val="28"/>
          <w:szCs w:val="28"/>
          <w:cs/>
        </w:rPr>
        <w:t>สำรองตามกฎหมาย</w:t>
      </w:r>
    </w:p>
    <w:p w14:paraId="5343B9B0" w14:textId="77777777" w:rsidR="00B7322C" w:rsidRPr="00B7322C" w:rsidRDefault="00B7322C" w:rsidP="008A5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16"/>
          <w:szCs w:val="16"/>
        </w:rPr>
      </w:pPr>
    </w:p>
    <w:p w14:paraId="471BD5EE" w14:textId="7CB55325" w:rsidR="008A5A8B" w:rsidRPr="00F61C23" w:rsidRDefault="008A5A8B" w:rsidP="008A5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A453AA" w:rsidRPr="00F61C23">
        <w:rPr>
          <w:rFonts w:ascii="Angsana New" w:hAnsi="Angsana New"/>
          <w:sz w:val="30"/>
          <w:szCs w:val="30"/>
        </w:rPr>
        <w:t>2535</w:t>
      </w:r>
      <w:r w:rsidRPr="00F61C23">
        <w:rPr>
          <w:rFonts w:ascii="Angsana New" w:hAnsi="Angsana New"/>
          <w:sz w:val="30"/>
          <w:szCs w:val="30"/>
          <w:cs/>
        </w:rPr>
        <w:t xml:space="preserve"> มาตรา </w:t>
      </w:r>
      <w:r w:rsidR="00A453AA" w:rsidRPr="00F61C23">
        <w:rPr>
          <w:rFonts w:ascii="Angsana New" w:hAnsi="Angsana New"/>
          <w:sz w:val="30"/>
          <w:szCs w:val="30"/>
        </w:rPr>
        <w:t>116</w:t>
      </w:r>
      <w:r w:rsidRPr="00F61C23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F61C23">
        <w:rPr>
          <w:rFonts w:ascii="Angsana New" w:hAnsi="Angsana New"/>
          <w:sz w:val="30"/>
          <w:szCs w:val="30"/>
        </w:rPr>
        <w:t>“</w:t>
      </w:r>
      <w:r w:rsidRPr="00F61C23">
        <w:rPr>
          <w:rFonts w:ascii="Angsana New" w:hAnsi="Angsana New"/>
          <w:i/>
          <w:iCs/>
          <w:sz w:val="30"/>
          <w:szCs w:val="30"/>
          <w:cs/>
        </w:rPr>
        <w:t>สำรองตามกฎหมาย</w:t>
      </w:r>
      <w:r w:rsidRPr="00F61C23">
        <w:rPr>
          <w:rFonts w:ascii="Angsana New" w:hAnsi="Angsana New"/>
          <w:sz w:val="30"/>
          <w:szCs w:val="30"/>
        </w:rPr>
        <w:t>”</w:t>
      </w:r>
      <w:r w:rsidRPr="00F61C23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="00A453AA" w:rsidRPr="00F61C23">
        <w:rPr>
          <w:rFonts w:ascii="Angsana New" w:hAnsi="Angsana New"/>
          <w:sz w:val="30"/>
          <w:szCs w:val="30"/>
        </w:rPr>
        <w:t>5</w:t>
      </w:r>
      <w:r w:rsidRPr="00F61C23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A453AA" w:rsidRPr="00F61C23">
        <w:rPr>
          <w:rFonts w:ascii="Angsana New" w:hAnsi="Angsana New"/>
          <w:sz w:val="30"/>
          <w:szCs w:val="30"/>
        </w:rPr>
        <w:t>10</w:t>
      </w:r>
      <w:r w:rsidRPr="00F61C23">
        <w:rPr>
          <w:rFonts w:ascii="Angsana New" w:hAnsi="Angsana New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2B61700A" w14:textId="785B7DC5" w:rsidR="0070516A" w:rsidRDefault="0070516A" w:rsidP="008A5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68F4EF4B" w14:textId="178CEC7C" w:rsidR="00B7322C" w:rsidRDefault="00B7322C" w:rsidP="008A5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14591B87" w14:textId="3981D2A6" w:rsidR="00B7322C" w:rsidRDefault="00B7322C" w:rsidP="008A5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447B0485" w14:textId="77777777" w:rsidR="00B7322C" w:rsidRPr="007F3C00" w:rsidRDefault="00B7322C" w:rsidP="008A5A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31093D09" w14:textId="4D7E2BBB" w:rsidR="0070516A" w:rsidRPr="00F61C23" w:rsidRDefault="0070516A" w:rsidP="0070516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F61C23">
        <w:rPr>
          <w:rFonts w:ascii="Angsana New" w:hAnsi="Angsana New"/>
          <w:bCs/>
          <w:sz w:val="30"/>
          <w:szCs w:val="30"/>
          <w:cs/>
        </w:rPr>
        <w:t>ส่วนงานดำเนินงานและการจำแนกรายได้</w:t>
      </w:r>
    </w:p>
    <w:p w14:paraId="11A3AB5B" w14:textId="77777777" w:rsidR="00C70F92" w:rsidRPr="004B77DD" w:rsidRDefault="00C70F92" w:rsidP="00AB3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556A4033" w14:textId="3C9B07A5" w:rsidR="00B94919" w:rsidRPr="00F61C23" w:rsidRDefault="0070516A" w:rsidP="00525AE3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F61C23">
        <w:rPr>
          <w:rFonts w:ascii="Angsana New" w:hAnsi="Angsana New"/>
          <w:spacing w:val="-2"/>
          <w:sz w:val="30"/>
          <w:szCs w:val="30"/>
          <w:cs/>
        </w:rPr>
        <w:t xml:space="preserve">ผู้บริหารพิจารณาว่ากลุ่มบริษัทมี </w:t>
      </w:r>
      <w:r w:rsidR="00A453AA" w:rsidRPr="00F61C23">
        <w:rPr>
          <w:rFonts w:ascii="Angsana New" w:hAnsi="Angsana New"/>
          <w:spacing w:val="-2"/>
          <w:sz w:val="30"/>
          <w:szCs w:val="30"/>
        </w:rPr>
        <w:t>3</w:t>
      </w:r>
      <w:r w:rsidRPr="00F61C23">
        <w:rPr>
          <w:rFonts w:ascii="Angsana New" w:hAnsi="Angsana New"/>
          <w:spacing w:val="-2"/>
          <w:sz w:val="30"/>
          <w:szCs w:val="30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หน่วยงานที่สำคัญมีขนาดของกิจการที่แตกต่างกัน โดยมีการพิจารณาจากการจัดกลุ่มโดยทั่วไปของผลิตภัณฑ์และการบริการเป็นเกณฑ์ในการกำหนดส่วนงาน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ซึ่งพิจารณาว่าคือกรรมการผู้จัดการใหญ่</w:t>
      </w:r>
    </w:p>
    <w:p w14:paraId="7B465EBC" w14:textId="7ECDC955" w:rsidR="0088686D" w:rsidRPr="004B77DD" w:rsidRDefault="00886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2"/>
          <w:szCs w:val="12"/>
          <w:cs/>
        </w:rPr>
      </w:pPr>
    </w:p>
    <w:p w14:paraId="682DBFF0" w14:textId="60D234F4" w:rsidR="0062212A" w:rsidRPr="00F61C23" w:rsidRDefault="0062212A" w:rsidP="0062212A">
      <w:pPr>
        <w:tabs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ส่วนงานธุรกิจที่สำคัญของกลุ่มบริษัท มีดังนี้</w:t>
      </w:r>
    </w:p>
    <w:p w14:paraId="3E294B1B" w14:textId="77777777" w:rsidR="0062212A" w:rsidRPr="004B77DD" w:rsidRDefault="0062212A" w:rsidP="0062212A">
      <w:pPr>
        <w:tabs>
          <w:tab w:val="clear" w:pos="454"/>
        </w:tabs>
        <w:ind w:left="540"/>
        <w:jc w:val="thaiDistribute"/>
        <w:rPr>
          <w:rFonts w:ascii="Angsana New" w:hAnsi="Angsana New"/>
          <w:sz w:val="12"/>
          <w:szCs w:val="12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30"/>
        <w:gridCol w:w="7740"/>
      </w:tblGrid>
      <w:tr w:rsidR="0062212A" w:rsidRPr="00B7322C" w14:paraId="6B363630" w14:textId="77777777" w:rsidTr="00C6653D">
        <w:trPr>
          <w:cantSplit/>
          <w:trHeight w:val="1352"/>
        </w:trPr>
        <w:tc>
          <w:tcPr>
            <w:tcW w:w="1530" w:type="dxa"/>
          </w:tcPr>
          <w:p w14:paraId="51331A62" w14:textId="22812A2C" w:rsidR="0062212A" w:rsidRPr="00B7322C" w:rsidRDefault="0062212A" w:rsidP="00C6653D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28"/>
                <w:szCs w:val="28"/>
                <w:lang w:val="en-US" w:bidi="th-TH"/>
              </w:rPr>
            </w:pPr>
            <w:r w:rsidRPr="00B7322C">
              <w:rPr>
                <w:rFonts w:ascii="Angsana New" w:hAnsi="Angsana New"/>
                <w:b/>
                <w:bCs w:val="0"/>
                <w:i w:val="0"/>
                <w:iCs w:val="0"/>
                <w:sz w:val="28"/>
                <w:szCs w:val="28"/>
                <w:cs/>
                <w:lang w:val="en-US" w:bidi="th-TH"/>
              </w:rPr>
              <w:t xml:space="preserve">ส่วนงานที่ </w:t>
            </w:r>
            <w:r w:rsidR="00A453AA" w:rsidRPr="00B7322C">
              <w:rPr>
                <w:rFonts w:ascii="Angsana New" w:hAnsi="Angsana New"/>
                <w:i w:val="0"/>
                <w:iCs w:val="0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7740" w:type="dxa"/>
          </w:tcPr>
          <w:p w14:paraId="3087F7B2" w14:textId="77FACA78" w:rsidR="0062212A" w:rsidRPr="00B7322C" w:rsidRDefault="0070516A" w:rsidP="00E70A58">
            <w:pPr>
              <w:pStyle w:val="BodyText"/>
              <w:ind w:right="-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7322C">
              <w:rPr>
                <w:rFonts w:ascii="Angsana New" w:hAnsi="Angsana New"/>
                <w:sz w:val="28"/>
                <w:szCs w:val="28"/>
                <w:cs/>
              </w:rPr>
              <w:t>ธุรกิจที่เกี่ยวเนื่องกับผลิตภัณฑ์ก๊าซธรรมชาติ ได้แก่ ธุรกิจการค้าก๊าซทางสถานีบริการก๊าซธรรมชาติสำหรับยานยนต์ (</w:t>
            </w:r>
            <w:r w:rsidRPr="00B7322C">
              <w:rPr>
                <w:rFonts w:ascii="Angsana New" w:hAnsi="Angsana New"/>
                <w:sz w:val="28"/>
                <w:szCs w:val="28"/>
                <w:lang w:bidi="ar-SA"/>
              </w:rPr>
              <w:t>NGV)</w:t>
            </w:r>
            <w:r w:rsidR="004661FF" w:rsidRPr="00B7322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7322C">
              <w:rPr>
                <w:rFonts w:ascii="Angsana New" w:hAnsi="Angsana New"/>
                <w:sz w:val="28"/>
                <w:szCs w:val="28"/>
                <w:cs/>
              </w:rPr>
              <w:t>ธุรกิจก๊าซธรรมชาติอัดสำหรับอุตสาหกรรม (</w:t>
            </w:r>
            <w:r w:rsidRPr="00B7322C">
              <w:rPr>
                <w:rFonts w:ascii="Angsana New" w:hAnsi="Angsana New"/>
                <w:sz w:val="28"/>
                <w:szCs w:val="28"/>
                <w:lang w:bidi="ar-SA"/>
              </w:rPr>
              <w:t>iCNG)</w:t>
            </w:r>
            <w:r w:rsidR="004661FF" w:rsidRPr="00B7322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7322C">
              <w:rPr>
                <w:rFonts w:ascii="Angsana New" w:hAnsi="Angsana New"/>
                <w:sz w:val="28"/>
                <w:szCs w:val="28"/>
                <w:cs/>
              </w:rPr>
              <w:t>ธุรกิจบริการปรับปรุงคุณภาพก๊าซธรรมชาติ (</w:t>
            </w:r>
            <w:r w:rsidRPr="00B7322C">
              <w:rPr>
                <w:rFonts w:ascii="Angsana New" w:hAnsi="Angsana New"/>
                <w:sz w:val="28"/>
                <w:szCs w:val="28"/>
                <w:lang w:bidi="ar-SA"/>
              </w:rPr>
              <w:t>PMS)</w:t>
            </w:r>
            <w:r w:rsidR="004661FF" w:rsidRPr="00B7322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7322C">
              <w:rPr>
                <w:rFonts w:ascii="Angsana New" w:hAnsi="Angsana New"/>
                <w:sz w:val="28"/>
                <w:szCs w:val="28"/>
                <w:cs/>
              </w:rPr>
              <w:t>ธุรกิจขนส่งก๊าซธรรมชาติ (</w:t>
            </w:r>
            <w:r w:rsidRPr="00B7322C">
              <w:rPr>
                <w:rFonts w:ascii="Angsana New" w:hAnsi="Angsana New"/>
                <w:sz w:val="28"/>
                <w:szCs w:val="28"/>
                <w:lang w:bidi="ar-SA"/>
              </w:rPr>
              <w:t>TPL)</w:t>
            </w:r>
            <w:r w:rsidR="004661FF" w:rsidRPr="00B7322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7322C">
              <w:rPr>
                <w:rFonts w:ascii="Angsana New" w:hAnsi="Angsana New"/>
                <w:sz w:val="28"/>
                <w:szCs w:val="28"/>
                <w:cs/>
              </w:rPr>
              <w:t>ธุรกิจออกแบบ ผลิต ติดตั้ง รับเหมาและซ่อมบำรุงอุปกรณ์สถานีก๊าซธรรมชาติ (</w:t>
            </w:r>
            <w:r w:rsidRPr="00B7322C">
              <w:rPr>
                <w:rFonts w:ascii="Angsana New" w:hAnsi="Angsana New"/>
                <w:sz w:val="28"/>
                <w:szCs w:val="28"/>
                <w:lang w:bidi="ar-SA"/>
              </w:rPr>
              <w:t>EPC)</w:t>
            </w:r>
            <w:r w:rsidR="004661FF" w:rsidRPr="00B7322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7322C">
              <w:rPr>
                <w:rFonts w:ascii="Angsana New" w:hAnsi="Angsana New"/>
                <w:sz w:val="28"/>
                <w:szCs w:val="28"/>
                <w:cs/>
              </w:rPr>
              <w:t>และธุรกิจติดตั้งระบบก๊าซในรถยนต์และทดสอบถังบรรจุก๊าซ</w:t>
            </w:r>
          </w:p>
        </w:tc>
      </w:tr>
      <w:tr w:rsidR="0062212A" w:rsidRPr="00B7322C" w14:paraId="68BBDC5F" w14:textId="77777777" w:rsidTr="00EC2CD4">
        <w:trPr>
          <w:cantSplit/>
          <w:trHeight w:val="1361"/>
        </w:trPr>
        <w:tc>
          <w:tcPr>
            <w:tcW w:w="1530" w:type="dxa"/>
          </w:tcPr>
          <w:p w14:paraId="19C9B711" w14:textId="503B9CAB" w:rsidR="0062212A" w:rsidRPr="00B7322C" w:rsidRDefault="001428E1" w:rsidP="00C6653D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28"/>
                <w:szCs w:val="28"/>
                <w:lang w:val="en-US" w:bidi="th-TH"/>
              </w:rPr>
            </w:pPr>
            <w:r w:rsidRPr="00B7322C">
              <w:rPr>
                <w:rFonts w:ascii="Angsana New" w:hAnsi="Angsana New"/>
                <w:b/>
                <w:bCs w:val="0"/>
                <w:i w:val="0"/>
                <w:iCs w:val="0"/>
                <w:sz w:val="28"/>
                <w:szCs w:val="28"/>
                <w:cs/>
                <w:lang w:val="en-US" w:bidi="th-TH"/>
              </w:rPr>
              <w:t>ส่</w:t>
            </w:r>
            <w:r w:rsidR="0062212A" w:rsidRPr="00B7322C">
              <w:rPr>
                <w:rFonts w:ascii="Angsana New" w:hAnsi="Angsana New"/>
                <w:b/>
                <w:bCs w:val="0"/>
                <w:i w:val="0"/>
                <w:iCs w:val="0"/>
                <w:sz w:val="28"/>
                <w:szCs w:val="28"/>
                <w:cs/>
                <w:lang w:val="en-US" w:bidi="th-TH"/>
              </w:rPr>
              <w:t xml:space="preserve">วนงานที่ </w:t>
            </w:r>
            <w:r w:rsidR="00A453AA" w:rsidRPr="00B7322C">
              <w:rPr>
                <w:rFonts w:ascii="Angsana New" w:hAnsi="Angsana New"/>
                <w:i w:val="0"/>
                <w:iCs w:val="0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7740" w:type="dxa"/>
          </w:tcPr>
          <w:p w14:paraId="6A80C2BE" w14:textId="47011A35" w:rsidR="00EC2CD4" w:rsidRPr="00B7322C" w:rsidRDefault="0070516A" w:rsidP="003F526D">
            <w:pPr>
              <w:pStyle w:val="headingitalic"/>
              <w:spacing w:after="0" w:line="240" w:lineRule="atLeast"/>
              <w:ind w:right="-80"/>
              <w:jc w:val="thaiDistribute"/>
              <w:rPr>
                <w:rFonts w:ascii="Angsana New" w:hAnsi="Angsana New"/>
                <w:bCs w:val="0"/>
                <w:i w:val="0"/>
                <w:iCs w:val="0"/>
                <w:sz w:val="28"/>
                <w:szCs w:val="28"/>
                <w:cs/>
                <w:lang w:val="en-US" w:bidi="th-TH"/>
              </w:rPr>
            </w:pPr>
            <w:r w:rsidRPr="00B7322C">
              <w:rPr>
                <w:rFonts w:ascii="Angsana New" w:hAnsi="Angsana New"/>
                <w:bCs w:val="0"/>
                <w:i w:val="0"/>
                <w:iCs w:val="0"/>
                <w:sz w:val="28"/>
                <w:szCs w:val="28"/>
                <w:cs/>
                <w:lang w:val="en-US" w:bidi="th-TH"/>
              </w:rPr>
              <w:t>ธุรกิจที่เกี่ยวเนื่องกับอะไหล่รถยนต์และยานพาหนะที่ใช้เชื้อเพลิงก๊าซธรรมชาติ ได้แก่ ธุรกิจการจำหน่ายอะไหล่รถยนต์ และรถโดยสารปรับอากาศใช้เชื้อเพลิงก๊าซธรรมชาติ รวมถึงการให้บริการซ่อมแซมและบำรุงรักษารถยนต์และรถโดยสาร</w:t>
            </w:r>
          </w:p>
        </w:tc>
      </w:tr>
      <w:tr w:rsidR="0062212A" w:rsidRPr="00B7322C" w14:paraId="7AC0BDE3" w14:textId="77777777" w:rsidTr="00C6653D">
        <w:trPr>
          <w:cantSplit/>
          <w:trHeight w:val="371"/>
        </w:trPr>
        <w:tc>
          <w:tcPr>
            <w:tcW w:w="1530" w:type="dxa"/>
          </w:tcPr>
          <w:p w14:paraId="0A021131" w14:textId="19F63F4A" w:rsidR="0062212A" w:rsidRPr="00B7322C" w:rsidRDefault="0062212A" w:rsidP="00C6653D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28"/>
                <w:szCs w:val="28"/>
                <w:lang w:val="en-US" w:bidi="th-TH"/>
              </w:rPr>
            </w:pPr>
            <w:r w:rsidRPr="00B7322C">
              <w:rPr>
                <w:rFonts w:ascii="Angsana New" w:hAnsi="Angsana New"/>
                <w:b/>
                <w:bCs w:val="0"/>
                <w:i w:val="0"/>
                <w:iCs w:val="0"/>
                <w:sz w:val="28"/>
                <w:szCs w:val="28"/>
                <w:cs/>
                <w:lang w:val="en-US" w:bidi="th-TH"/>
              </w:rPr>
              <w:t xml:space="preserve">ส่วนงานที่ </w:t>
            </w:r>
            <w:r w:rsidR="00A453AA" w:rsidRPr="00B7322C">
              <w:rPr>
                <w:rFonts w:ascii="Angsana New" w:hAnsi="Angsana New"/>
                <w:i w:val="0"/>
                <w:iCs w:val="0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7740" w:type="dxa"/>
          </w:tcPr>
          <w:p w14:paraId="0C5A2EC4" w14:textId="249153ED" w:rsidR="0062212A" w:rsidRPr="00B7322C" w:rsidRDefault="0070516A" w:rsidP="00097A33">
            <w:pPr>
              <w:pStyle w:val="BodyText"/>
              <w:jc w:val="thaiDistribute"/>
              <w:rPr>
                <w:rFonts w:ascii="Angsana New" w:hAnsi="Angsana New"/>
                <w:sz w:val="28"/>
                <w:szCs w:val="28"/>
                <w:lang w:bidi="ar-SA"/>
              </w:rPr>
            </w:pPr>
            <w:r w:rsidRPr="00B7322C">
              <w:rPr>
                <w:rFonts w:ascii="Angsana New" w:hAnsi="Angsana New"/>
                <w:sz w:val="28"/>
                <w:szCs w:val="28"/>
                <w:cs/>
              </w:rPr>
              <w:t>ธุรกิจพลังงานหมุนเวียน ได้แก่ ธุรกิจโรงไฟฟ้าพลังงานแสงอาทิตย์</w:t>
            </w:r>
          </w:p>
        </w:tc>
      </w:tr>
      <w:tr w:rsidR="0062212A" w:rsidRPr="00B7322C" w14:paraId="0D3BB98C" w14:textId="77777777" w:rsidTr="00C6653D">
        <w:trPr>
          <w:cantSplit/>
          <w:trHeight w:val="340"/>
        </w:trPr>
        <w:tc>
          <w:tcPr>
            <w:tcW w:w="1530" w:type="dxa"/>
          </w:tcPr>
          <w:p w14:paraId="4F419F81" w14:textId="5185659E" w:rsidR="0062212A" w:rsidRPr="00B7322C" w:rsidRDefault="0062212A" w:rsidP="00C6653D">
            <w:pPr>
              <w:pStyle w:val="headingitalic"/>
              <w:spacing w:after="100" w:afterAutospacing="1" w:line="240" w:lineRule="auto"/>
              <w:rPr>
                <w:rFonts w:ascii="Angsana New" w:hAnsi="Angsana New"/>
                <w:bCs w:val="0"/>
                <w:i w:val="0"/>
                <w:iCs w:val="0"/>
                <w:sz w:val="28"/>
                <w:szCs w:val="28"/>
                <w:cs/>
                <w:lang w:val="en-US" w:bidi="th-TH"/>
              </w:rPr>
            </w:pPr>
            <w:r w:rsidRPr="00B7322C">
              <w:rPr>
                <w:rFonts w:ascii="Angsana New" w:hAnsi="Angsana New"/>
                <w:b/>
                <w:bCs w:val="0"/>
                <w:i w:val="0"/>
                <w:iCs w:val="0"/>
                <w:sz w:val="28"/>
                <w:szCs w:val="28"/>
                <w:cs/>
                <w:lang w:val="en-US" w:bidi="th-TH"/>
              </w:rPr>
              <w:t>ส่วนงาน</w:t>
            </w:r>
            <w:r w:rsidR="0070516A" w:rsidRPr="00B7322C">
              <w:rPr>
                <w:rFonts w:ascii="Angsana New" w:hAnsi="Angsana New"/>
                <w:b/>
                <w:bCs w:val="0"/>
                <w:i w:val="0"/>
                <w:iCs w:val="0"/>
                <w:sz w:val="28"/>
                <w:szCs w:val="28"/>
                <w:cs/>
                <w:lang w:val="en-US" w:bidi="th-TH"/>
              </w:rPr>
              <w:t>อื่น ๆ</w:t>
            </w:r>
          </w:p>
        </w:tc>
        <w:tc>
          <w:tcPr>
            <w:tcW w:w="7740" w:type="dxa"/>
          </w:tcPr>
          <w:p w14:paraId="23910363" w14:textId="3AC3B828" w:rsidR="0062212A" w:rsidRPr="00B7322C" w:rsidRDefault="0070516A" w:rsidP="00ED467F">
            <w:pPr>
              <w:pStyle w:val="headingitalic"/>
              <w:spacing w:after="0" w:line="240" w:lineRule="atLeast"/>
              <w:ind w:right="-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7322C">
              <w:rPr>
                <w:rFonts w:ascii="Angsana New" w:hAnsi="Angsana New"/>
                <w:bCs w:val="0"/>
                <w:i w:val="0"/>
                <w:iCs w:val="0"/>
                <w:sz w:val="28"/>
                <w:szCs w:val="28"/>
                <w:cs/>
                <w:lang w:val="en-US"/>
              </w:rPr>
              <w:t>ธุรกิจอื่น ๆ ได้แก่ ธุรกิจค้าก๊าซคาร์บอนไดออกไซด์ น้ำมันเครื่อง น้ำมันหล่อลื่น และแผงโซลาร์เซลล์ ธุรกิจให้บริการขนส่ง รับฝากและกระจายสินค้าทางบก และธุรกิจส่งออกกระจก</w:t>
            </w:r>
            <w:r w:rsidR="00C56E08" w:rsidRPr="00B7322C">
              <w:rPr>
                <w:rFonts w:ascii="Angsana New" w:hAnsi="Angsana New"/>
                <w:bCs w:val="0"/>
                <w:i w:val="0"/>
                <w:iCs w:val="0"/>
                <w:sz w:val="28"/>
                <w:szCs w:val="28"/>
                <w:lang w:val="en-US"/>
              </w:rPr>
              <w:t xml:space="preserve"> </w:t>
            </w:r>
            <w:r w:rsidRPr="00B7322C">
              <w:rPr>
                <w:rFonts w:ascii="Angsana New" w:hAnsi="Angsana New"/>
                <w:bCs w:val="0"/>
                <w:i w:val="0"/>
                <w:iCs w:val="0"/>
                <w:sz w:val="28"/>
                <w:szCs w:val="28"/>
                <w:cs/>
                <w:lang w:val="en-US"/>
              </w:rPr>
              <w:t xml:space="preserve">ไม่มีส่วนงานใดที่เข้าเกณฑ์เชิงปริมาณ เพื่อกำหนดส่วนงานที่รายงานในปี </w:t>
            </w:r>
            <w:r w:rsidR="00A453AA" w:rsidRPr="00B7322C">
              <w:rPr>
                <w:rFonts w:ascii="Angsana New" w:hAnsi="Angsana New"/>
                <w:bCs w:val="0"/>
                <w:i w:val="0"/>
                <w:iCs w:val="0"/>
                <w:sz w:val="28"/>
                <w:szCs w:val="28"/>
                <w:lang w:val="en-US" w:bidi="th-TH"/>
              </w:rPr>
              <w:t>2563</w:t>
            </w:r>
            <w:r w:rsidRPr="00B7322C">
              <w:rPr>
                <w:rFonts w:ascii="Angsana New" w:hAnsi="Angsana New"/>
                <w:bCs w:val="0"/>
                <w:i w:val="0"/>
                <w:iCs w:val="0"/>
                <w:sz w:val="28"/>
                <w:szCs w:val="28"/>
                <w:cs/>
                <w:lang w:val="en-US"/>
              </w:rPr>
              <w:t xml:space="preserve"> หรือ </w:t>
            </w:r>
            <w:r w:rsidR="00A453AA" w:rsidRPr="00B7322C">
              <w:rPr>
                <w:rFonts w:ascii="Angsana New" w:hAnsi="Angsana New"/>
                <w:bCs w:val="0"/>
                <w:i w:val="0"/>
                <w:iCs w:val="0"/>
                <w:sz w:val="28"/>
                <w:szCs w:val="28"/>
                <w:lang w:val="en-US" w:bidi="th-TH"/>
              </w:rPr>
              <w:t>2562</w:t>
            </w:r>
          </w:p>
        </w:tc>
      </w:tr>
    </w:tbl>
    <w:p w14:paraId="35CE60BB" w14:textId="77777777" w:rsidR="00212904" w:rsidRPr="004B77DD" w:rsidRDefault="00212904" w:rsidP="0062212A">
      <w:pPr>
        <w:pStyle w:val="headingitalic"/>
        <w:spacing w:after="0" w:line="240" w:lineRule="atLeast"/>
        <w:ind w:left="540"/>
        <w:jc w:val="thaiDistribute"/>
        <w:rPr>
          <w:rFonts w:ascii="Angsana New" w:hAnsi="Angsana New"/>
          <w:bCs w:val="0"/>
          <w:i w:val="0"/>
          <w:iCs w:val="0"/>
          <w:spacing w:val="-2"/>
          <w:sz w:val="12"/>
          <w:szCs w:val="12"/>
          <w:lang w:val="en-US" w:bidi="th-TH"/>
        </w:rPr>
      </w:pPr>
    </w:p>
    <w:p w14:paraId="768C83F7" w14:textId="463D395C" w:rsidR="0062212A" w:rsidRPr="00F61C23" w:rsidRDefault="0062212A" w:rsidP="0062212A">
      <w:pPr>
        <w:pStyle w:val="headingitalic"/>
        <w:spacing w:after="0" w:line="240" w:lineRule="atLeast"/>
        <w:ind w:left="540"/>
        <w:jc w:val="thaiDistribute"/>
        <w:rPr>
          <w:rFonts w:ascii="Angsana New" w:hAnsi="Angsana New"/>
          <w:bCs w:val="0"/>
          <w:i w:val="0"/>
          <w:iCs w:val="0"/>
          <w:sz w:val="30"/>
          <w:szCs w:val="30"/>
          <w:lang w:val="en-US" w:bidi="th-TH"/>
        </w:rPr>
      </w:pPr>
      <w:r w:rsidRPr="00F61C23">
        <w:rPr>
          <w:rFonts w:ascii="Angsana New" w:hAnsi="Angsana New"/>
          <w:bCs w:val="0"/>
          <w:i w:val="0"/>
          <w:iCs w:val="0"/>
          <w:spacing w:val="-2"/>
          <w:sz w:val="30"/>
          <w:szCs w:val="30"/>
          <w:cs/>
          <w:lang w:val="en-US" w:bidi="th-TH"/>
        </w:rPr>
        <w:t>ข้อมูลตามส่วนงานใช้สำหรับการประเมินผลการดำเนินงานและจัดสรรทรัพยากรสำหรับผู้บริหาร กลุ่มบริษัทประเมิน</w:t>
      </w:r>
      <w:r w:rsidRPr="00F61C23">
        <w:rPr>
          <w:rFonts w:ascii="Angsana New" w:hAnsi="Angsana New"/>
          <w:bCs w:val="0"/>
          <w:i w:val="0"/>
          <w:iCs w:val="0"/>
          <w:sz w:val="30"/>
          <w:szCs w:val="30"/>
          <w:cs/>
          <w:lang w:val="en-US" w:bidi="th-TH"/>
        </w:rPr>
        <w:t>ความสามารถในการดำเนินงาน</w:t>
      </w:r>
      <w:r w:rsidR="004B3309" w:rsidRPr="00F61C23">
        <w:rPr>
          <w:rFonts w:ascii="Angsana New" w:hAnsi="Angsana New"/>
          <w:bCs w:val="0"/>
          <w:i w:val="0"/>
          <w:iCs w:val="0"/>
          <w:sz w:val="30"/>
          <w:szCs w:val="30"/>
          <w:cs/>
          <w:lang w:val="en-US" w:bidi="th-TH"/>
        </w:rPr>
        <w:t>ของแต่ละส่วนงาน</w:t>
      </w:r>
      <w:r w:rsidRPr="00F61C23">
        <w:rPr>
          <w:rFonts w:ascii="Angsana New" w:hAnsi="Angsana New"/>
          <w:bCs w:val="0"/>
          <w:i w:val="0"/>
          <w:iCs w:val="0"/>
          <w:sz w:val="30"/>
          <w:szCs w:val="30"/>
          <w:cs/>
          <w:lang w:val="en-US" w:bidi="th-TH"/>
        </w:rPr>
        <w:t xml:space="preserve">จากกำไรก่อนดอกเบี้ย ภาษีเงินได้ ค่าเสื่อมราคาและค่าตัดจำหน่าย </w:t>
      </w:r>
      <w:r w:rsidRPr="00F61C23">
        <w:rPr>
          <w:rFonts w:ascii="Angsana New" w:hAnsi="Angsana New"/>
          <w:bCs w:val="0"/>
          <w:i w:val="0"/>
          <w:iCs w:val="0"/>
          <w:sz w:val="30"/>
          <w:szCs w:val="30"/>
          <w:lang w:val="en-US" w:bidi="th-TH"/>
        </w:rPr>
        <w:t>(EBITDA)</w:t>
      </w:r>
      <w:r w:rsidR="004B3309" w:rsidRPr="00F61C23">
        <w:rPr>
          <w:rFonts w:ascii="Angsana New" w:hAnsi="Angsana New"/>
          <w:bCs w:val="0"/>
          <w:i w:val="0"/>
          <w:iCs w:val="0"/>
          <w:sz w:val="30"/>
          <w:szCs w:val="30"/>
          <w:cs/>
          <w:lang w:val="en-US" w:bidi="th-TH"/>
        </w:rPr>
        <w:t xml:space="preserve"> ซึ่งสอดคล้องกับกิจการอื่นที่ดำเนินธุรกิจในอุตสาหกรรมเดียวกัน ทั้งนี้การกำหนดราคาระหว่างส่วนงาน</w:t>
      </w:r>
      <w:r w:rsidR="00714F99" w:rsidRPr="00F61C23">
        <w:rPr>
          <w:rFonts w:ascii="Angsana New" w:hAnsi="Angsana New"/>
          <w:bCs w:val="0"/>
          <w:i w:val="0"/>
          <w:iCs w:val="0"/>
          <w:sz w:val="30"/>
          <w:szCs w:val="30"/>
          <w:cs/>
          <w:lang w:val="en-US" w:bidi="th-TH"/>
        </w:rPr>
        <w:t>เป็นไปตามการซื้อขายตามปกติของธุรกิจ</w:t>
      </w:r>
    </w:p>
    <w:p w14:paraId="61E7C564" w14:textId="138C7A34" w:rsidR="006F4349" w:rsidRPr="004B77DD" w:rsidRDefault="006F4349" w:rsidP="0062212A">
      <w:pPr>
        <w:pStyle w:val="headingitalic"/>
        <w:spacing w:after="0" w:line="240" w:lineRule="atLeast"/>
        <w:ind w:left="540"/>
        <w:jc w:val="thaiDistribute"/>
        <w:rPr>
          <w:rFonts w:ascii="Angsana New" w:hAnsi="Angsana New"/>
          <w:bCs w:val="0"/>
          <w:i w:val="0"/>
          <w:iCs w:val="0"/>
          <w:sz w:val="12"/>
          <w:szCs w:val="12"/>
          <w:lang w:val="en-US" w:bidi="th-TH"/>
        </w:rPr>
      </w:pPr>
    </w:p>
    <w:p w14:paraId="0AA5040C" w14:textId="77777777" w:rsidR="006F4349" w:rsidRPr="00F61C23" w:rsidRDefault="006F4349" w:rsidP="006F4349">
      <w:pPr>
        <w:pStyle w:val="headingitalic"/>
        <w:spacing w:after="0" w:line="240" w:lineRule="atLeast"/>
        <w:ind w:left="540"/>
        <w:jc w:val="thaiDistribute"/>
        <w:rPr>
          <w:rFonts w:ascii="Angsana New" w:hAnsi="Angsana New"/>
          <w:i w:val="0"/>
          <w:iCs w:val="0"/>
          <w:sz w:val="30"/>
          <w:szCs w:val="30"/>
        </w:rPr>
      </w:pPr>
      <w:r w:rsidRPr="00F61C23">
        <w:rPr>
          <w:rFonts w:ascii="Angsana New" w:hAnsi="Angsana New"/>
          <w:i w:val="0"/>
          <w:iCs w:val="0"/>
          <w:sz w:val="30"/>
          <w:szCs w:val="30"/>
          <w:cs/>
        </w:rPr>
        <w:t>ลูกค้ารายใหญ่</w:t>
      </w:r>
    </w:p>
    <w:p w14:paraId="7798F362" w14:textId="77777777" w:rsidR="006F4349" w:rsidRPr="004B77DD" w:rsidRDefault="006F4349" w:rsidP="006F4349">
      <w:pPr>
        <w:pStyle w:val="headingitalic"/>
        <w:spacing w:after="0" w:line="240" w:lineRule="atLeast"/>
        <w:ind w:left="540"/>
        <w:jc w:val="thaiDistribute"/>
        <w:rPr>
          <w:rFonts w:ascii="Angsana New" w:hAnsi="Angsana New"/>
          <w:i w:val="0"/>
          <w:iCs w:val="0"/>
          <w:sz w:val="12"/>
          <w:szCs w:val="12"/>
        </w:rPr>
      </w:pPr>
    </w:p>
    <w:p w14:paraId="41BDEB31" w14:textId="4961A566" w:rsidR="006F4349" w:rsidRPr="00B7322C" w:rsidRDefault="006F4349" w:rsidP="006F4349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B7322C">
        <w:rPr>
          <w:rFonts w:ascii="Angsana New" w:hAnsi="Angsana New"/>
          <w:spacing w:val="-2"/>
          <w:sz w:val="30"/>
          <w:szCs w:val="30"/>
          <w:cs/>
        </w:rPr>
        <w:t xml:space="preserve">รายได้จากลูกค้ารายใหญ่จากส่วนงานที่ </w:t>
      </w:r>
      <w:r w:rsidR="00A453AA" w:rsidRPr="00B7322C">
        <w:rPr>
          <w:rFonts w:ascii="Angsana New" w:hAnsi="Angsana New"/>
          <w:spacing w:val="-2"/>
          <w:sz w:val="30"/>
          <w:szCs w:val="30"/>
        </w:rPr>
        <w:t>1</w:t>
      </w:r>
      <w:r w:rsidRPr="00B7322C">
        <w:rPr>
          <w:rFonts w:ascii="Angsana New" w:hAnsi="Angsana New"/>
          <w:spacing w:val="-2"/>
          <w:sz w:val="30"/>
          <w:szCs w:val="30"/>
          <w:cs/>
        </w:rPr>
        <w:t xml:space="preserve"> ของกลุ่มบริษัทเป็นจำนวนประมาณ </w:t>
      </w:r>
      <w:r w:rsidR="00D51700" w:rsidRPr="00B7322C">
        <w:rPr>
          <w:rFonts w:ascii="Angsana New" w:hAnsi="Angsana New"/>
          <w:spacing w:val="-2"/>
          <w:sz w:val="30"/>
          <w:szCs w:val="30"/>
        </w:rPr>
        <w:t>412.94</w:t>
      </w:r>
      <w:r w:rsidR="00A65D8A" w:rsidRPr="00B7322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7322C">
        <w:rPr>
          <w:rFonts w:ascii="Angsana New" w:hAnsi="Angsana New"/>
          <w:spacing w:val="-2"/>
          <w:sz w:val="30"/>
          <w:szCs w:val="30"/>
          <w:cs/>
        </w:rPr>
        <w:t xml:space="preserve">ล้านบาท </w:t>
      </w:r>
      <w:r w:rsidRPr="00FC5192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A453AA" w:rsidRPr="00FC5192">
        <w:rPr>
          <w:rFonts w:ascii="Angsana New" w:hAnsi="Angsana New"/>
          <w:i/>
          <w:iCs/>
          <w:spacing w:val="-2"/>
          <w:sz w:val="30"/>
          <w:szCs w:val="30"/>
        </w:rPr>
        <w:t>2562</w:t>
      </w:r>
      <w:r w:rsidRPr="00FC5192">
        <w:rPr>
          <w:rFonts w:ascii="Angsana New" w:hAnsi="Angsana New"/>
          <w:i/>
          <w:iCs/>
          <w:spacing w:val="-2"/>
          <w:sz w:val="30"/>
          <w:szCs w:val="30"/>
        </w:rPr>
        <w:t>:</w:t>
      </w:r>
      <w:r w:rsidRPr="00FC5192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="00D51700" w:rsidRPr="00FC5192">
        <w:rPr>
          <w:rFonts w:ascii="Angsana New" w:hAnsi="Angsana New"/>
          <w:i/>
          <w:iCs/>
          <w:spacing w:val="-2"/>
          <w:sz w:val="30"/>
          <w:szCs w:val="30"/>
        </w:rPr>
        <w:t>570.35</w:t>
      </w:r>
      <w:r w:rsidR="00D51700" w:rsidRPr="00FC5192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Pr="00FC5192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</w:t>
      </w:r>
      <w:r w:rsidR="00D51700" w:rsidRPr="00FC5192">
        <w:rPr>
          <w:rFonts w:ascii="Angsana New" w:hAnsi="Angsana New"/>
          <w:i/>
          <w:iCs/>
          <w:spacing w:val="-2"/>
          <w:sz w:val="30"/>
          <w:szCs w:val="30"/>
        </w:rPr>
        <w:t>)</w:t>
      </w:r>
      <w:r w:rsidR="004661FF" w:rsidRPr="00FC5192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Pr="00B7322C">
        <w:rPr>
          <w:rFonts w:ascii="Angsana New" w:hAnsi="Angsana New"/>
          <w:spacing w:val="-2"/>
          <w:sz w:val="30"/>
          <w:szCs w:val="30"/>
          <w:cs/>
        </w:rPr>
        <w:t>จากรายได้รวมของกลุ่มบริษัท</w:t>
      </w:r>
    </w:p>
    <w:p w14:paraId="2DF4828E" w14:textId="77777777" w:rsidR="006F4349" w:rsidRPr="004B77DD" w:rsidRDefault="006F4349" w:rsidP="006F4349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12"/>
          <w:szCs w:val="12"/>
        </w:rPr>
      </w:pPr>
    </w:p>
    <w:p w14:paraId="481548AF" w14:textId="77777777" w:rsidR="006F4349" w:rsidRPr="00F61C23" w:rsidRDefault="006F4349" w:rsidP="006F4349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  <w:r w:rsidRPr="00F61C23">
        <w:rPr>
          <w:rFonts w:ascii="Angsana New" w:hAnsi="Angsana New"/>
          <w:i/>
          <w:iCs/>
          <w:spacing w:val="4"/>
          <w:sz w:val="30"/>
          <w:szCs w:val="30"/>
          <w:cs/>
        </w:rPr>
        <w:t>การจำแนกรายได้</w:t>
      </w:r>
    </w:p>
    <w:p w14:paraId="73923737" w14:textId="77777777" w:rsidR="006F4349" w:rsidRPr="004B77DD" w:rsidRDefault="006F4349" w:rsidP="006F4349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pacing w:val="4"/>
          <w:sz w:val="12"/>
          <w:szCs w:val="12"/>
        </w:rPr>
      </w:pPr>
    </w:p>
    <w:p w14:paraId="64AC8EDB" w14:textId="3C601AE9" w:rsidR="00113F3C" w:rsidRPr="004B77DD" w:rsidRDefault="006F4349" w:rsidP="004B77DD">
      <w:pPr>
        <w:pStyle w:val="headingitalic"/>
        <w:spacing w:after="0" w:line="240" w:lineRule="atLeast"/>
        <w:ind w:left="540"/>
        <w:jc w:val="thaiDistribute"/>
        <w:rPr>
          <w:rFonts w:ascii="Angsana New" w:hAnsi="Angsana New"/>
          <w:b/>
          <w:bCs w:val="0"/>
          <w:i w:val="0"/>
          <w:iCs w:val="0"/>
          <w:sz w:val="30"/>
          <w:szCs w:val="30"/>
          <w:lang w:val="en-US" w:bidi="th-TH"/>
        </w:rPr>
        <w:sectPr w:rsidR="00113F3C" w:rsidRPr="004B77DD" w:rsidSect="00DC2AC8">
          <w:headerReference w:type="default" r:id="rId17"/>
          <w:pgSz w:w="11909" w:h="16834" w:code="9"/>
          <w:pgMar w:top="691" w:right="1152" w:bottom="576" w:left="1080" w:header="720" w:footer="720" w:gutter="0"/>
          <w:cols w:space="720"/>
          <w:docGrid w:linePitch="245"/>
        </w:sectPr>
      </w:pPr>
      <w:r w:rsidRPr="00F61C23">
        <w:rPr>
          <w:rFonts w:ascii="Angsana New" w:hAnsi="Angsana New"/>
          <w:b/>
          <w:bCs w:val="0"/>
          <w:i w:val="0"/>
          <w:iCs w:val="0"/>
          <w:spacing w:val="4"/>
          <w:sz w:val="30"/>
          <w:szCs w:val="30"/>
          <w:cs/>
        </w:rPr>
        <w:t>ตารางต่อไปนี้แสดงข้อมูลรายได้ที่ถูกจำแนกตามส่วนงานภูมิศาสตร์หลัก ประเภทของผลิตภัณฑ์และบริการหลัก และจังหวะเวลาในการรับรู้ราย</w:t>
      </w:r>
      <w:r w:rsidRPr="00F61C23">
        <w:rPr>
          <w:rFonts w:ascii="Angsana New" w:hAnsi="Angsana New"/>
          <w:b/>
          <w:bCs w:val="0"/>
          <w:i w:val="0"/>
          <w:iCs w:val="0"/>
          <w:spacing w:val="4"/>
          <w:sz w:val="30"/>
          <w:szCs w:val="30"/>
          <w:cs/>
          <w:lang w:bidi="th-TH"/>
        </w:rPr>
        <w:t>ได้</w:t>
      </w:r>
    </w:p>
    <w:tbl>
      <w:tblPr>
        <w:tblW w:w="14764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160"/>
        <w:gridCol w:w="810"/>
        <w:gridCol w:w="247"/>
        <w:gridCol w:w="832"/>
        <w:gridCol w:w="267"/>
        <w:gridCol w:w="813"/>
        <w:gridCol w:w="273"/>
        <w:gridCol w:w="807"/>
        <w:gridCol w:w="270"/>
        <w:gridCol w:w="810"/>
        <w:gridCol w:w="242"/>
        <w:gridCol w:w="838"/>
        <w:gridCol w:w="236"/>
        <w:gridCol w:w="844"/>
        <w:gridCol w:w="236"/>
        <w:gridCol w:w="844"/>
        <w:gridCol w:w="236"/>
        <w:gridCol w:w="754"/>
        <w:gridCol w:w="276"/>
        <w:gridCol w:w="804"/>
        <w:gridCol w:w="236"/>
        <w:gridCol w:w="844"/>
        <w:gridCol w:w="236"/>
        <w:gridCol w:w="35"/>
        <w:gridCol w:w="814"/>
      </w:tblGrid>
      <w:tr w:rsidR="00AC25E5" w:rsidRPr="00F61C23" w14:paraId="71BB6D28" w14:textId="77777777" w:rsidTr="00F63DB5">
        <w:trPr>
          <w:tblHeader/>
        </w:trPr>
        <w:tc>
          <w:tcPr>
            <w:tcW w:w="2160" w:type="dxa"/>
            <w:vAlign w:val="bottom"/>
          </w:tcPr>
          <w:p w14:paraId="3C6A5E70" w14:textId="77777777" w:rsidR="00AC25E5" w:rsidRPr="00F61C23" w:rsidRDefault="00AC25E5" w:rsidP="00F63DB5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2604" w:type="dxa"/>
            <w:gridSpan w:val="24"/>
          </w:tcPr>
          <w:p w14:paraId="57B5BA5D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งบการเงินรวม</w:t>
            </w:r>
          </w:p>
        </w:tc>
      </w:tr>
      <w:tr w:rsidR="00AC25E5" w:rsidRPr="00F61C23" w14:paraId="770C552B" w14:textId="77777777" w:rsidTr="00F63DB5">
        <w:trPr>
          <w:tblHeader/>
        </w:trPr>
        <w:tc>
          <w:tcPr>
            <w:tcW w:w="2160" w:type="dxa"/>
            <w:vAlign w:val="bottom"/>
          </w:tcPr>
          <w:p w14:paraId="3E577C89" w14:textId="77777777" w:rsidR="00AC25E5" w:rsidRPr="00F61C23" w:rsidRDefault="00AC25E5" w:rsidP="00F63DB5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2604" w:type="dxa"/>
            <w:gridSpan w:val="24"/>
          </w:tcPr>
          <w:p w14:paraId="3D5167EA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ส่วนงานที่รายงาน</w:t>
            </w:r>
          </w:p>
        </w:tc>
      </w:tr>
      <w:tr w:rsidR="00AC25E5" w:rsidRPr="00F61C23" w14:paraId="5DDC0AD8" w14:textId="77777777" w:rsidTr="00F63DB5">
        <w:trPr>
          <w:tblHeader/>
        </w:trPr>
        <w:tc>
          <w:tcPr>
            <w:tcW w:w="2160" w:type="dxa"/>
            <w:vAlign w:val="bottom"/>
          </w:tcPr>
          <w:p w14:paraId="2F2C58AB" w14:textId="77777777" w:rsidR="00AC25E5" w:rsidRPr="00F61C23" w:rsidRDefault="00AC25E5" w:rsidP="00F63DB5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89" w:type="dxa"/>
            <w:gridSpan w:val="3"/>
          </w:tcPr>
          <w:p w14:paraId="53527050" w14:textId="49A3C055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 xml:space="preserve">ส่วนงานที่ </w:t>
            </w:r>
            <w:r w:rsidR="00A453AA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267" w:type="dxa"/>
          </w:tcPr>
          <w:p w14:paraId="1CAB7EE3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93" w:type="dxa"/>
            <w:gridSpan w:val="3"/>
          </w:tcPr>
          <w:p w14:paraId="7A2F8B6D" w14:textId="2A166375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 xml:space="preserve">ส่วนงานที่ </w:t>
            </w:r>
            <w:r w:rsidR="00A453AA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270" w:type="dxa"/>
          </w:tcPr>
          <w:p w14:paraId="0D04C0F3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90" w:type="dxa"/>
            <w:gridSpan w:val="3"/>
          </w:tcPr>
          <w:p w14:paraId="0A6AD092" w14:textId="37F24C88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 xml:space="preserve">ส่วนงานที่ </w:t>
            </w:r>
            <w:r w:rsidR="00A453AA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236" w:type="dxa"/>
          </w:tcPr>
          <w:p w14:paraId="3ED01D8C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924" w:type="dxa"/>
            <w:gridSpan w:val="3"/>
          </w:tcPr>
          <w:p w14:paraId="510A59A7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รวมส่วนงานที่รายงาน</w:t>
            </w:r>
          </w:p>
        </w:tc>
        <w:tc>
          <w:tcPr>
            <w:tcW w:w="236" w:type="dxa"/>
          </w:tcPr>
          <w:p w14:paraId="151E34B0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34" w:type="dxa"/>
            <w:gridSpan w:val="3"/>
          </w:tcPr>
          <w:p w14:paraId="42D7EF52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ส่วนงานอื่น ๆ</w:t>
            </w:r>
          </w:p>
        </w:tc>
        <w:tc>
          <w:tcPr>
            <w:tcW w:w="236" w:type="dxa"/>
          </w:tcPr>
          <w:p w14:paraId="7104FD25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929" w:type="dxa"/>
            <w:gridSpan w:val="4"/>
          </w:tcPr>
          <w:p w14:paraId="677064E8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</w:tr>
      <w:tr w:rsidR="00AC25E5" w:rsidRPr="00F61C23" w14:paraId="294F285A" w14:textId="77777777" w:rsidTr="00F63DB5">
        <w:trPr>
          <w:tblHeader/>
        </w:trPr>
        <w:tc>
          <w:tcPr>
            <w:tcW w:w="2160" w:type="dxa"/>
            <w:vAlign w:val="bottom"/>
            <w:hideMark/>
          </w:tcPr>
          <w:p w14:paraId="502C0A22" w14:textId="66B1EFAA" w:rsidR="00AC25E5" w:rsidRPr="00F61C23" w:rsidRDefault="00AC25E5" w:rsidP="00F63DB5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 xml:space="preserve">สำหรับปีสิ้นสุดวันที่ </w:t>
            </w:r>
            <w:r w:rsidR="00A453AA" w:rsidRPr="00F61C23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lang w:eastAsia="en-GB"/>
              </w:rPr>
              <w:t>31</w:t>
            </w:r>
            <w:r w:rsidRPr="00F61C23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 xml:space="preserve"> ธันวาคม</w:t>
            </w:r>
          </w:p>
        </w:tc>
        <w:tc>
          <w:tcPr>
            <w:tcW w:w="810" w:type="dxa"/>
          </w:tcPr>
          <w:p w14:paraId="060512C7" w14:textId="5EF0E780" w:rsidR="00AC25E5" w:rsidRPr="00F61C23" w:rsidRDefault="00A453AA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47" w:type="dxa"/>
          </w:tcPr>
          <w:p w14:paraId="0BAE1ED5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35678393" w14:textId="256CDB40" w:rsidR="00AC25E5" w:rsidRPr="00F61C23" w:rsidRDefault="00A453AA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67" w:type="dxa"/>
          </w:tcPr>
          <w:p w14:paraId="5F2F6B34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1645C295" w14:textId="4DA50AB4" w:rsidR="00AC25E5" w:rsidRPr="00F61C23" w:rsidRDefault="00A453AA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73" w:type="dxa"/>
          </w:tcPr>
          <w:p w14:paraId="0D468188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1B3E54AF" w14:textId="1C10291C" w:rsidR="00AC25E5" w:rsidRPr="00F61C23" w:rsidRDefault="00A453AA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70" w:type="dxa"/>
          </w:tcPr>
          <w:p w14:paraId="41438B6D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18C38299" w14:textId="698CD3F1" w:rsidR="00AC25E5" w:rsidRPr="00F61C23" w:rsidRDefault="00A453AA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42" w:type="dxa"/>
          </w:tcPr>
          <w:p w14:paraId="1F75E03B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0043291C" w14:textId="13E56DE6" w:rsidR="00AC25E5" w:rsidRPr="00F61C23" w:rsidRDefault="00A453AA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36" w:type="dxa"/>
          </w:tcPr>
          <w:p w14:paraId="2B8CD8E3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118DCD2" w14:textId="6A047AAF" w:rsidR="00AC25E5" w:rsidRPr="00F61C23" w:rsidRDefault="00A453AA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36" w:type="dxa"/>
          </w:tcPr>
          <w:p w14:paraId="71DC4E89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B7B47EA" w14:textId="1A1C2731" w:rsidR="00AC25E5" w:rsidRPr="00F61C23" w:rsidRDefault="00A453AA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36" w:type="dxa"/>
          </w:tcPr>
          <w:p w14:paraId="3382B686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12174246" w14:textId="4108BC80" w:rsidR="00AC25E5" w:rsidRPr="00F61C23" w:rsidRDefault="00A453AA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76" w:type="dxa"/>
          </w:tcPr>
          <w:p w14:paraId="215622AA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4900050F" w14:textId="1E36ECC5" w:rsidR="00AC25E5" w:rsidRPr="00F61C23" w:rsidRDefault="00A453AA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36" w:type="dxa"/>
          </w:tcPr>
          <w:p w14:paraId="20CEDBD5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91B1A4A" w14:textId="3A367E08" w:rsidR="00AC25E5" w:rsidRPr="00F61C23" w:rsidRDefault="00A453AA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36" w:type="dxa"/>
          </w:tcPr>
          <w:p w14:paraId="1FCC712F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9" w:type="dxa"/>
            <w:gridSpan w:val="2"/>
          </w:tcPr>
          <w:p w14:paraId="1A4D7A07" w14:textId="0A89B9ED" w:rsidR="00AC25E5" w:rsidRPr="00F61C23" w:rsidRDefault="00A453AA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2562</w:t>
            </w:r>
          </w:p>
        </w:tc>
      </w:tr>
      <w:tr w:rsidR="00AC25E5" w:rsidRPr="00F61C23" w14:paraId="76F95860" w14:textId="77777777" w:rsidTr="00F63DB5">
        <w:trPr>
          <w:tblHeader/>
        </w:trPr>
        <w:tc>
          <w:tcPr>
            <w:tcW w:w="2160" w:type="dxa"/>
            <w:vAlign w:val="bottom"/>
          </w:tcPr>
          <w:p w14:paraId="5CCBC073" w14:textId="77777777" w:rsidR="00AC25E5" w:rsidRPr="00F61C23" w:rsidRDefault="00AC25E5" w:rsidP="00F63DB5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604" w:type="dxa"/>
            <w:gridSpan w:val="24"/>
          </w:tcPr>
          <w:p w14:paraId="0FA2E35E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i/>
                <w:iCs/>
                <w:sz w:val="20"/>
                <w:szCs w:val="20"/>
                <w:lang w:eastAsia="en-GB"/>
              </w:rPr>
              <w:t>(</w:t>
            </w:r>
            <w:r w:rsidRPr="00F61C23">
              <w:rPr>
                <w:rFonts w:ascii="Angsana New" w:hAnsi="Angsana New"/>
                <w:i/>
                <w:iCs/>
                <w:sz w:val="20"/>
                <w:szCs w:val="20"/>
                <w:cs/>
                <w:lang w:eastAsia="en-GB"/>
              </w:rPr>
              <w:t>พันบาท</w:t>
            </w:r>
            <w:r w:rsidRPr="00F61C23">
              <w:rPr>
                <w:rFonts w:ascii="Angsana New" w:hAnsi="Angsana New"/>
                <w:i/>
                <w:iCs/>
                <w:sz w:val="20"/>
                <w:szCs w:val="20"/>
                <w:lang w:eastAsia="en-GB"/>
              </w:rPr>
              <w:t>)</w:t>
            </w:r>
          </w:p>
        </w:tc>
      </w:tr>
      <w:tr w:rsidR="00AC25E5" w:rsidRPr="00F61C23" w14:paraId="07908959" w14:textId="77777777" w:rsidTr="00F63DB5">
        <w:tc>
          <w:tcPr>
            <w:tcW w:w="2160" w:type="dxa"/>
          </w:tcPr>
          <w:p w14:paraId="56C042CD" w14:textId="77777777" w:rsidR="00AC25E5" w:rsidRPr="00F61C23" w:rsidRDefault="00AC25E5" w:rsidP="00F63DB5">
            <w:pPr>
              <w:tabs>
                <w:tab w:val="clear" w:pos="1871"/>
                <w:tab w:val="left" w:pos="1870"/>
              </w:tabs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ข้อมูลตามส่วนงานดำเนินงาน</w:t>
            </w:r>
          </w:p>
        </w:tc>
        <w:tc>
          <w:tcPr>
            <w:tcW w:w="810" w:type="dxa"/>
          </w:tcPr>
          <w:p w14:paraId="28CF89EA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7" w:type="dxa"/>
          </w:tcPr>
          <w:p w14:paraId="3CEAAEE0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12438B30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7" w:type="dxa"/>
          </w:tcPr>
          <w:p w14:paraId="443F72AD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511F2034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32233E10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0D10B71E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554DC26E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2328C935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6EBBC886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3508A774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280CE0D6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11A4777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38344BEA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95125E0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4926E25C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73C6B10B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6" w:type="dxa"/>
          </w:tcPr>
          <w:p w14:paraId="2882FA18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43C13160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659014BA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3781024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1010167D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9" w:type="dxa"/>
            <w:gridSpan w:val="2"/>
          </w:tcPr>
          <w:p w14:paraId="543B71FB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</w:tr>
      <w:tr w:rsidR="00AC25E5" w:rsidRPr="00F61C23" w14:paraId="79D83F72" w14:textId="77777777" w:rsidTr="00F63DB5">
        <w:tc>
          <w:tcPr>
            <w:tcW w:w="2160" w:type="dxa"/>
          </w:tcPr>
          <w:p w14:paraId="4EF1C2AB" w14:textId="77777777" w:rsidR="00AC25E5" w:rsidRPr="00F61C23" w:rsidRDefault="00AC25E5" w:rsidP="00F63DB5">
            <w:pPr>
              <w:spacing w:line="240" w:lineRule="auto"/>
              <w:ind w:left="72" w:right="-115" w:hanging="72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รายได้จากลูกค้าภายนอก</w:t>
            </w:r>
          </w:p>
        </w:tc>
        <w:tc>
          <w:tcPr>
            <w:tcW w:w="810" w:type="dxa"/>
          </w:tcPr>
          <w:p w14:paraId="2BC601D3" w14:textId="78AEE5D7" w:rsidR="00AC25E5" w:rsidRPr="00F61C23" w:rsidRDefault="004B5E30" w:rsidP="00F63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1,</w:t>
            </w:r>
            <w:r w:rsidR="00BB3AA3" w:rsidRPr="00F61C23">
              <w:rPr>
                <w:rFonts w:ascii="Angsana New" w:hAnsi="Angsana New"/>
                <w:sz w:val="20"/>
                <w:szCs w:val="20"/>
                <w:lang w:eastAsia="en-GB"/>
              </w:rPr>
              <w:t>157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,7</w:t>
            </w:r>
            <w:r w:rsidR="00C6417B">
              <w:rPr>
                <w:rFonts w:ascii="Angsana New" w:hAnsi="Angsana New"/>
                <w:sz w:val="20"/>
                <w:szCs w:val="20"/>
                <w:lang w:eastAsia="en-GB"/>
              </w:rPr>
              <w:t>80</w:t>
            </w:r>
          </w:p>
        </w:tc>
        <w:tc>
          <w:tcPr>
            <w:tcW w:w="247" w:type="dxa"/>
          </w:tcPr>
          <w:p w14:paraId="6640BE1D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5CCA3CCB" w14:textId="48BE4F5B" w:rsidR="00AC25E5" w:rsidRPr="00F61C23" w:rsidRDefault="00A453AA" w:rsidP="00DA2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1</w:t>
            </w:r>
            <w:r w:rsidR="0072786A" w:rsidRPr="00F61C23">
              <w:rPr>
                <w:rFonts w:ascii="Angsana New" w:hAnsi="Angsana New"/>
                <w:sz w:val="20"/>
                <w:szCs w:val="20"/>
                <w:lang w:eastAsia="en-GB"/>
              </w:rPr>
              <w:t>,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690</w:t>
            </w:r>
            <w:r w:rsidR="0072786A" w:rsidRPr="00F61C23">
              <w:rPr>
                <w:rFonts w:ascii="Angsana New" w:hAnsi="Angsana New"/>
                <w:sz w:val="20"/>
                <w:szCs w:val="20"/>
                <w:lang w:eastAsia="en-GB"/>
              </w:rPr>
              <w:t>,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761</w:t>
            </w:r>
          </w:p>
        </w:tc>
        <w:tc>
          <w:tcPr>
            <w:tcW w:w="267" w:type="dxa"/>
          </w:tcPr>
          <w:p w14:paraId="558B24EA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561417CC" w14:textId="4D2885B9" w:rsidR="00AC25E5" w:rsidRPr="00F61C23" w:rsidRDefault="004B5E30" w:rsidP="00F63DB5">
            <w:pPr>
              <w:pStyle w:val="BodyText"/>
              <w:tabs>
                <w:tab w:val="clear" w:pos="454"/>
                <w:tab w:val="clear" w:pos="680"/>
                <w:tab w:val="left" w:pos="524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76,</w:t>
            </w:r>
            <w:r w:rsidR="00AF2849" w:rsidRPr="00F61C23">
              <w:rPr>
                <w:rFonts w:ascii="Angsana New" w:hAnsi="Angsana New"/>
                <w:sz w:val="20"/>
                <w:szCs w:val="20"/>
                <w:lang w:eastAsia="en-GB"/>
              </w:rPr>
              <w:t>25</w:t>
            </w:r>
            <w:r w:rsidR="003830CE" w:rsidRPr="00F61C23">
              <w:rPr>
                <w:rFonts w:ascii="Angsana New" w:hAnsi="Angsana New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273" w:type="dxa"/>
          </w:tcPr>
          <w:p w14:paraId="5BE1D170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012C97D9" w14:textId="4C6C0D86" w:rsidR="00AC25E5" w:rsidRPr="00F61C23" w:rsidRDefault="00A453AA" w:rsidP="00F63DB5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1</w:t>
            </w:r>
            <w:r w:rsidR="0072786A" w:rsidRPr="00F61C23">
              <w:rPr>
                <w:rFonts w:ascii="Angsana New" w:hAnsi="Angsana New"/>
                <w:sz w:val="20"/>
                <w:szCs w:val="20"/>
                <w:lang w:eastAsia="en-GB"/>
              </w:rPr>
              <w:t>,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063</w:t>
            </w:r>
            <w:r w:rsidR="0072786A" w:rsidRPr="00F61C23">
              <w:rPr>
                <w:rFonts w:ascii="Angsana New" w:hAnsi="Angsana New"/>
                <w:sz w:val="20"/>
                <w:szCs w:val="20"/>
                <w:lang w:eastAsia="en-GB"/>
              </w:rPr>
              <w:t>,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518</w:t>
            </w:r>
          </w:p>
        </w:tc>
        <w:tc>
          <w:tcPr>
            <w:tcW w:w="270" w:type="dxa"/>
          </w:tcPr>
          <w:p w14:paraId="26CA115D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3108D2BC" w14:textId="269EE279" w:rsidR="00AC25E5" w:rsidRPr="00F61C23" w:rsidRDefault="004B5E30" w:rsidP="00F63DB5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48,6</w:t>
            </w:r>
            <w:r w:rsidR="00BB3AA3" w:rsidRPr="00F61C23">
              <w:rPr>
                <w:rFonts w:ascii="Angsana New" w:hAnsi="Angsana New"/>
                <w:sz w:val="20"/>
                <w:szCs w:val="20"/>
                <w:lang w:eastAsia="en-GB"/>
              </w:rPr>
              <w:t>95</w:t>
            </w:r>
          </w:p>
        </w:tc>
        <w:tc>
          <w:tcPr>
            <w:tcW w:w="242" w:type="dxa"/>
          </w:tcPr>
          <w:p w14:paraId="3A89533F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414B6B05" w14:textId="7C04EB84" w:rsidR="00AC25E5" w:rsidRPr="00F61C23" w:rsidRDefault="00A453AA" w:rsidP="002D73E7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59</w:t>
            </w:r>
            <w:r w:rsidR="0072786A" w:rsidRPr="00F61C23">
              <w:rPr>
                <w:rFonts w:ascii="Angsana New" w:hAnsi="Angsana New"/>
                <w:sz w:val="20"/>
                <w:szCs w:val="20"/>
                <w:lang w:eastAsia="en-GB"/>
              </w:rPr>
              <w:t>,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462</w:t>
            </w:r>
          </w:p>
        </w:tc>
        <w:tc>
          <w:tcPr>
            <w:tcW w:w="236" w:type="dxa"/>
          </w:tcPr>
          <w:p w14:paraId="055579C9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B2DB4C4" w14:textId="015059D3" w:rsidR="00AC25E5" w:rsidRPr="00F61C23" w:rsidRDefault="004B5E30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1,28</w:t>
            </w:r>
            <w:r w:rsidR="00BB3AA3" w:rsidRPr="00F61C23">
              <w:rPr>
                <w:rFonts w:ascii="Angsana New" w:hAnsi="Angsana New"/>
                <w:sz w:val="20"/>
                <w:szCs w:val="20"/>
                <w:lang w:eastAsia="en-GB"/>
              </w:rPr>
              <w:t>2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,</w:t>
            </w:r>
            <w:r w:rsidR="00AF2849" w:rsidRPr="00F61C23">
              <w:rPr>
                <w:rFonts w:ascii="Angsana New" w:hAnsi="Angsana New"/>
                <w:sz w:val="20"/>
                <w:szCs w:val="20"/>
                <w:lang w:eastAsia="en-GB"/>
              </w:rPr>
              <w:t>7</w:t>
            </w:r>
            <w:r w:rsidR="00C6417B">
              <w:rPr>
                <w:rFonts w:ascii="Angsana New" w:hAnsi="Angsana New"/>
                <w:sz w:val="20"/>
                <w:szCs w:val="20"/>
                <w:lang w:eastAsia="en-GB"/>
              </w:rPr>
              <w:t>30</w:t>
            </w:r>
          </w:p>
        </w:tc>
        <w:tc>
          <w:tcPr>
            <w:tcW w:w="236" w:type="dxa"/>
          </w:tcPr>
          <w:p w14:paraId="637C8523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B0C89EC" w14:textId="69B2673A" w:rsidR="00AC25E5" w:rsidRPr="00F61C23" w:rsidRDefault="00A453A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</w:t>
            </w:r>
            <w:r w:rsidR="00FE71A1" w:rsidRPr="00F61C23">
              <w:rPr>
                <w:rFonts w:ascii="Angsana New" w:hAnsi="Angsana New"/>
                <w:sz w:val="20"/>
                <w:szCs w:val="20"/>
                <w:lang w:eastAsia="en-GB"/>
              </w:rPr>
              <w:t>,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813</w:t>
            </w:r>
            <w:r w:rsidR="00AC25E5" w:rsidRPr="00F61C23">
              <w:rPr>
                <w:rFonts w:ascii="Angsana New" w:hAnsi="Angsana New"/>
                <w:sz w:val="20"/>
                <w:szCs w:val="20"/>
                <w:lang w:eastAsia="en-GB"/>
              </w:rPr>
              <w:t>,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741</w:t>
            </w:r>
          </w:p>
        </w:tc>
        <w:tc>
          <w:tcPr>
            <w:tcW w:w="236" w:type="dxa"/>
          </w:tcPr>
          <w:p w14:paraId="6B140663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shd w:val="clear" w:color="auto" w:fill="auto"/>
          </w:tcPr>
          <w:p w14:paraId="7A45F421" w14:textId="535A0E67" w:rsidR="00AC25E5" w:rsidRPr="00F61C23" w:rsidRDefault="004B5E30" w:rsidP="00F63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enter" w:pos="541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</w:t>
            </w:r>
            <w:r w:rsidR="00BB3AA3" w:rsidRPr="00F61C23">
              <w:rPr>
                <w:rFonts w:ascii="Angsana New" w:hAnsi="Angsana New"/>
                <w:sz w:val="20"/>
                <w:szCs w:val="20"/>
                <w:lang w:eastAsia="en-GB"/>
              </w:rPr>
              <w:t>12,92</w:t>
            </w:r>
            <w:r w:rsidR="00C6417B">
              <w:rPr>
                <w:rFonts w:ascii="Angsana New" w:hAnsi="Angsana New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276" w:type="dxa"/>
          </w:tcPr>
          <w:p w14:paraId="68B3930B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4C1CECFB" w14:textId="747E627C" w:rsidR="00AC25E5" w:rsidRPr="00F61C23" w:rsidRDefault="00A453AA" w:rsidP="00F63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left="-86" w:right="-89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158</w:t>
            </w:r>
            <w:r w:rsidR="0072786A" w:rsidRPr="00F61C23">
              <w:rPr>
                <w:rFonts w:ascii="Angsana New" w:hAnsi="Angsana New"/>
                <w:sz w:val="20"/>
                <w:szCs w:val="20"/>
                <w:lang w:eastAsia="en-GB"/>
              </w:rPr>
              <w:t>,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535</w:t>
            </w:r>
          </w:p>
        </w:tc>
        <w:tc>
          <w:tcPr>
            <w:tcW w:w="236" w:type="dxa"/>
          </w:tcPr>
          <w:p w14:paraId="0CBC26D0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929B3EF" w14:textId="7EA76714" w:rsidR="00AC25E5" w:rsidRPr="00F61C23" w:rsidRDefault="004B5E30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1,4</w:t>
            </w:r>
            <w:r w:rsidR="00BB3AA3" w:rsidRPr="00F61C23">
              <w:rPr>
                <w:rFonts w:ascii="Angsana New" w:hAnsi="Angsana New"/>
                <w:sz w:val="20"/>
                <w:szCs w:val="20"/>
                <w:lang w:eastAsia="en-GB"/>
              </w:rPr>
              <w:t>95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,</w:t>
            </w:r>
            <w:r w:rsidR="00BB3AA3" w:rsidRPr="00F61C23">
              <w:rPr>
                <w:rFonts w:ascii="Angsana New" w:hAnsi="Angsana New"/>
                <w:sz w:val="20"/>
                <w:szCs w:val="20"/>
                <w:lang w:eastAsia="en-GB"/>
              </w:rPr>
              <w:t>6</w:t>
            </w:r>
            <w:r w:rsidR="00C6417B">
              <w:rPr>
                <w:rFonts w:ascii="Angsana New" w:hAnsi="Angsana New"/>
                <w:sz w:val="20"/>
                <w:szCs w:val="20"/>
                <w:lang w:eastAsia="en-GB"/>
              </w:rPr>
              <w:t>51</w:t>
            </w:r>
          </w:p>
        </w:tc>
        <w:tc>
          <w:tcPr>
            <w:tcW w:w="236" w:type="dxa"/>
          </w:tcPr>
          <w:p w14:paraId="3FE89E68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9" w:type="dxa"/>
            <w:gridSpan w:val="2"/>
          </w:tcPr>
          <w:p w14:paraId="5A11D9AA" w14:textId="0D83E2D8" w:rsidR="00AC25E5" w:rsidRPr="00F61C23" w:rsidRDefault="00A453AA" w:rsidP="00F63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</w:t>
            </w:r>
            <w:r w:rsidR="0072786A" w:rsidRPr="00F61C23">
              <w:rPr>
                <w:rFonts w:ascii="Angsana New" w:hAnsi="Angsana New"/>
                <w:sz w:val="20"/>
                <w:szCs w:val="20"/>
                <w:lang w:eastAsia="en-GB"/>
              </w:rPr>
              <w:t>,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972</w:t>
            </w:r>
            <w:r w:rsidR="0072786A" w:rsidRPr="00F61C23">
              <w:rPr>
                <w:rFonts w:ascii="Angsana New" w:hAnsi="Angsana New"/>
                <w:sz w:val="20"/>
                <w:szCs w:val="20"/>
                <w:lang w:eastAsia="en-GB"/>
              </w:rPr>
              <w:t>,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276</w:t>
            </w:r>
          </w:p>
        </w:tc>
      </w:tr>
      <w:tr w:rsidR="00AC25E5" w:rsidRPr="00F61C23" w14:paraId="7B2AC341" w14:textId="77777777" w:rsidTr="00F63DB5">
        <w:tc>
          <w:tcPr>
            <w:tcW w:w="2160" w:type="dxa"/>
          </w:tcPr>
          <w:p w14:paraId="7806FFCE" w14:textId="77777777" w:rsidR="00AC25E5" w:rsidRPr="00F61C23" w:rsidRDefault="00AC25E5" w:rsidP="00F63DB5">
            <w:pPr>
              <w:spacing w:line="240" w:lineRule="auto"/>
              <w:ind w:left="72" w:right="-115" w:hanging="72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รายได้ระหว่างส่วนงาน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F908ABB" w14:textId="15CD0B07" w:rsidR="00AC25E5" w:rsidRPr="00F61C23" w:rsidRDefault="004B5E30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9,663</w:t>
            </w:r>
          </w:p>
        </w:tc>
        <w:tc>
          <w:tcPr>
            <w:tcW w:w="247" w:type="dxa"/>
          </w:tcPr>
          <w:p w14:paraId="2726FC61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</w:tcPr>
          <w:p w14:paraId="1DACE3EA" w14:textId="12235130" w:rsidR="00AC25E5" w:rsidRPr="00F61C23" w:rsidRDefault="0072786A" w:rsidP="00DA2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30"/>
              </w:tabs>
              <w:spacing w:after="0" w:line="240" w:lineRule="auto"/>
              <w:ind w:left="-86" w:right="-281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</w:t>
            </w:r>
            <w:r w:rsidR="00A453AA" w:rsidRPr="00F61C23">
              <w:rPr>
                <w:rFonts w:ascii="Angsana New" w:hAnsi="Angsana New"/>
                <w:sz w:val="20"/>
                <w:szCs w:val="20"/>
                <w:lang w:eastAsia="en-GB"/>
              </w:rPr>
              <w:t>57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,</w:t>
            </w:r>
            <w:r w:rsidR="00A453AA" w:rsidRPr="00F61C23">
              <w:rPr>
                <w:rFonts w:ascii="Angsana New" w:hAnsi="Angsana New"/>
                <w:sz w:val="20"/>
                <w:szCs w:val="20"/>
                <w:lang w:eastAsia="en-GB"/>
              </w:rPr>
              <w:t>910</w:t>
            </w:r>
          </w:p>
        </w:tc>
        <w:tc>
          <w:tcPr>
            <w:tcW w:w="267" w:type="dxa"/>
          </w:tcPr>
          <w:p w14:paraId="0CB05736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640E65DE" w14:textId="71944E9D" w:rsidR="00AC25E5" w:rsidRPr="00F61C23" w:rsidRDefault="004B5E30" w:rsidP="00F63DB5">
            <w:pPr>
              <w:pStyle w:val="BodyText"/>
              <w:tabs>
                <w:tab w:val="clear" w:pos="454"/>
                <w:tab w:val="left" w:pos="344"/>
              </w:tabs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1766D8C8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5F97300B" w14:textId="0D52C28F" w:rsidR="00AC25E5" w:rsidRPr="00F61C23" w:rsidRDefault="00AC25E5" w:rsidP="00F63DB5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      </w:t>
            </w:r>
            <w:r w:rsidR="004661FF"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  </w:t>
            </w:r>
            <w:r w:rsidR="00A453AA" w:rsidRPr="00F61C23">
              <w:rPr>
                <w:rFonts w:ascii="Angsana New" w:hAnsi="Angsana New"/>
                <w:sz w:val="20"/>
                <w:szCs w:val="20"/>
                <w:lang w:eastAsia="en-GB"/>
              </w:rPr>
              <w:t>689</w:t>
            </w: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</w:t>
            </w:r>
          </w:p>
        </w:tc>
        <w:tc>
          <w:tcPr>
            <w:tcW w:w="270" w:type="dxa"/>
          </w:tcPr>
          <w:p w14:paraId="461B0976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646CA30" w14:textId="003E4931" w:rsidR="00AC25E5" w:rsidRPr="00F61C23" w:rsidRDefault="004B5E30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34C75081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5D684020" w14:textId="1A48F3A1" w:rsidR="00AC25E5" w:rsidRPr="00F61C23" w:rsidRDefault="002D73E7" w:rsidP="002D73E7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0370EE9C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1E7E8820" w14:textId="46F6C939" w:rsidR="00AC25E5" w:rsidRPr="00F61C23" w:rsidRDefault="004B5E30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9,663</w:t>
            </w:r>
          </w:p>
        </w:tc>
        <w:tc>
          <w:tcPr>
            <w:tcW w:w="236" w:type="dxa"/>
          </w:tcPr>
          <w:p w14:paraId="773908F7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6219E7A9" w14:textId="7343ED21" w:rsidR="00AC25E5" w:rsidRPr="00F61C23" w:rsidRDefault="00A453A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58</w:t>
            </w:r>
            <w:r w:rsidR="00AC25E5" w:rsidRPr="00F61C23">
              <w:rPr>
                <w:rFonts w:ascii="Angsana New" w:hAnsi="Angsana New"/>
                <w:sz w:val="20"/>
                <w:szCs w:val="20"/>
                <w:lang w:eastAsia="en-GB"/>
              </w:rPr>
              <w:t>,</w:t>
            </w:r>
            <w:r w:rsidR="004B77DD">
              <w:rPr>
                <w:rFonts w:ascii="Angsana New" w:hAnsi="Angsana New"/>
                <w:sz w:val="20"/>
                <w:szCs w:val="20"/>
                <w:lang w:eastAsia="en-GB"/>
              </w:rPr>
              <w:t>5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99</w:t>
            </w:r>
          </w:p>
        </w:tc>
        <w:tc>
          <w:tcPr>
            <w:tcW w:w="236" w:type="dxa"/>
          </w:tcPr>
          <w:p w14:paraId="16D92905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24076A80" w14:textId="4540218D" w:rsidR="00AC25E5" w:rsidRPr="00F61C23" w:rsidRDefault="004B5E30" w:rsidP="00F63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enter" w:pos="541"/>
              </w:tabs>
              <w:spacing w:after="0" w:line="240" w:lineRule="auto"/>
              <w:ind w:left="-86" w:right="-290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26,746</w:t>
            </w:r>
          </w:p>
        </w:tc>
        <w:tc>
          <w:tcPr>
            <w:tcW w:w="276" w:type="dxa"/>
          </w:tcPr>
          <w:p w14:paraId="4B8D877E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0F93C232" w14:textId="79E7B92B" w:rsidR="00AC25E5" w:rsidRPr="00F61C23" w:rsidRDefault="00A453AA" w:rsidP="00F63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86" w:right="-89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40</w:t>
            </w:r>
            <w:r w:rsidR="0072786A" w:rsidRPr="00F61C23">
              <w:rPr>
                <w:rFonts w:ascii="Angsana New" w:hAnsi="Angsana New"/>
                <w:sz w:val="20"/>
                <w:szCs w:val="20"/>
                <w:lang w:eastAsia="en-GB"/>
              </w:rPr>
              <w:t>,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938</w:t>
            </w:r>
          </w:p>
        </w:tc>
        <w:tc>
          <w:tcPr>
            <w:tcW w:w="236" w:type="dxa"/>
          </w:tcPr>
          <w:p w14:paraId="328DAE57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0065FF99" w14:textId="2FD38491" w:rsidR="00AC25E5" w:rsidRPr="00F61C23" w:rsidRDefault="004B5E30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36,409</w:t>
            </w:r>
          </w:p>
        </w:tc>
        <w:tc>
          <w:tcPr>
            <w:tcW w:w="236" w:type="dxa"/>
          </w:tcPr>
          <w:p w14:paraId="640B48B4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9" w:type="dxa"/>
            <w:gridSpan w:val="2"/>
            <w:tcBorders>
              <w:bottom w:val="single" w:sz="4" w:space="0" w:color="auto"/>
            </w:tcBorders>
          </w:tcPr>
          <w:p w14:paraId="1FF0FD1B" w14:textId="63C0CA09" w:rsidR="00AC25E5" w:rsidRPr="00F61C23" w:rsidRDefault="00A453AA" w:rsidP="00342F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86" w:right="-19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99</w:t>
            </w:r>
            <w:r w:rsidR="0072786A" w:rsidRPr="00F61C23">
              <w:rPr>
                <w:rFonts w:ascii="Angsana New" w:hAnsi="Angsana New"/>
                <w:sz w:val="20"/>
                <w:szCs w:val="20"/>
                <w:lang w:eastAsia="en-GB"/>
              </w:rPr>
              <w:t>,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537</w:t>
            </w:r>
          </w:p>
        </w:tc>
      </w:tr>
      <w:tr w:rsidR="00AC25E5" w:rsidRPr="00F61C23" w14:paraId="47C4BF50" w14:textId="77777777" w:rsidTr="00F63DB5">
        <w:trPr>
          <w:trHeight w:val="128"/>
        </w:trPr>
        <w:tc>
          <w:tcPr>
            <w:tcW w:w="2160" w:type="dxa"/>
          </w:tcPr>
          <w:p w14:paraId="32919BA3" w14:textId="77777777" w:rsidR="00AC25E5" w:rsidRPr="00F61C23" w:rsidRDefault="00AC25E5" w:rsidP="00F63DB5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70C7BFB" w14:textId="69840CB0" w:rsidR="00AC25E5" w:rsidRPr="00F61C23" w:rsidRDefault="004B5E30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1,</w:t>
            </w:r>
            <w:r w:rsidR="00BB3AA3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167</w:t>
            </w: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,4</w:t>
            </w:r>
            <w:r w:rsidR="00BB3AA3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4</w:t>
            </w:r>
            <w:r w:rsidR="00C6417B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247" w:type="dxa"/>
          </w:tcPr>
          <w:p w14:paraId="54FD15C3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</w:tcPr>
          <w:p w14:paraId="0C38C1EB" w14:textId="67F60B0A" w:rsidR="00AC25E5" w:rsidRPr="00F61C23" w:rsidRDefault="00A453AA" w:rsidP="00DA2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0"/>
              </w:tabs>
              <w:spacing w:after="0" w:line="240" w:lineRule="auto"/>
              <w:ind w:left="-86" w:right="-124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</w:t>
            </w:r>
            <w:r w:rsidR="0072786A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748</w:t>
            </w:r>
            <w:r w:rsidR="0072786A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671</w:t>
            </w:r>
          </w:p>
        </w:tc>
        <w:tc>
          <w:tcPr>
            <w:tcW w:w="267" w:type="dxa"/>
          </w:tcPr>
          <w:p w14:paraId="7874134F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1815ADB8" w14:textId="478B7C7B" w:rsidR="00AC25E5" w:rsidRPr="00F61C23" w:rsidRDefault="004B5E30" w:rsidP="00F63DB5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76,</w:t>
            </w:r>
            <w:r w:rsidR="003830CE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255</w:t>
            </w:r>
          </w:p>
        </w:tc>
        <w:tc>
          <w:tcPr>
            <w:tcW w:w="273" w:type="dxa"/>
          </w:tcPr>
          <w:p w14:paraId="12B6349A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730CB9BB" w14:textId="1C482613" w:rsidR="00AC25E5" w:rsidRPr="00F61C23" w:rsidRDefault="00A453AA" w:rsidP="00F63DB5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</w:t>
            </w:r>
            <w:r w:rsidR="0072786A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064</w:t>
            </w:r>
            <w:r w:rsidR="0072786A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207</w:t>
            </w:r>
          </w:p>
        </w:tc>
        <w:tc>
          <w:tcPr>
            <w:tcW w:w="270" w:type="dxa"/>
          </w:tcPr>
          <w:p w14:paraId="4A3E2734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D72E1DD" w14:textId="4D3347C9" w:rsidR="00AC25E5" w:rsidRPr="00F61C23" w:rsidRDefault="004B5E30" w:rsidP="00F63DB5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48,</w:t>
            </w:r>
            <w:r w:rsidR="00BB3AA3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695</w:t>
            </w:r>
          </w:p>
        </w:tc>
        <w:tc>
          <w:tcPr>
            <w:tcW w:w="242" w:type="dxa"/>
          </w:tcPr>
          <w:p w14:paraId="4B4FAB4F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</w:tcPr>
          <w:p w14:paraId="4A6BCF3D" w14:textId="1B566E89" w:rsidR="00AC25E5" w:rsidRPr="00F61C23" w:rsidRDefault="00A453AA" w:rsidP="00F63DB5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59</w:t>
            </w:r>
            <w:r w:rsidR="0072786A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462</w:t>
            </w:r>
          </w:p>
        </w:tc>
        <w:tc>
          <w:tcPr>
            <w:tcW w:w="236" w:type="dxa"/>
          </w:tcPr>
          <w:p w14:paraId="24FA3353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2D8FBAAA" w14:textId="4F0B6FB2" w:rsidR="00AC25E5" w:rsidRPr="00F61C23" w:rsidRDefault="004B5E30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1,2</w:t>
            </w:r>
            <w:r w:rsidR="00652E62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92</w:t>
            </w: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,</w:t>
            </w:r>
            <w:r w:rsidR="00AF2849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39</w:t>
            </w:r>
            <w:r w:rsidR="00C6417B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236" w:type="dxa"/>
          </w:tcPr>
          <w:p w14:paraId="7DF8D87B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4E95E6E3" w14:textId="089ABD71" w:rsidR="00AC25E5" w:rsidRPr="00F61C23" w:rsidRDefault="00A453A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2</w:t>
            </w:r>
            <w:r w:rsidR="00FE71A1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872</w:t>
            </w:r>
            <w:r w:rsidR="00AC25E5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,</w:t>
            </w:r>
            <w:r w:rsidR="004B77DD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3</w:t>
            </w: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40</w:t>
            </w:r>
          </w:p>
        </w:tc>
        <w:tc>
          <w:tcPr>
            <w:tcW w:w="236" w:type="dxa"/>
          </w:tcPr>
          <w:p w14:paraId="67C76436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5C4BF9" w14:textId="05FC529A" w:rsidR="00AC25E5" w:rsidRPr="00F61C23" w:rsidRDefault="004B5E30" w:rsidP="00F63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enter" w:pos="47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2</w:t>
            </w:r>
            <w:r w:rsidR="00BB3AA3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39,66</w:t>
            </w:r>
            <w:r w:rsidR="00C6417B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276" w:type="dxa"/>
          </w:tcPr>
          <w:p w14:paraId="5ADB7FEC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</w:tcPr>
          <w:p w14:paraId="31C7733A" w14:textId="259DBCCA" w:rsidR="00AC25E5" w:rsidRPr="00F61C23" w:rsidRDefault="00A453AA" w:rsidP="00F63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86" w:right="-89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199</w:t>
            </w:r>
            <w:r w:rsidR="0072786A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473</w:t>
            </w:r>
          </w:p>
        </w:tc>
        <w:tc>
          <w:tcPr>
            <w:tcW w:w="236" w:type="dxa"/>
          </w:tcPr>
          <w:p w14:paraId="4B9C4087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44644752" w14:textId="4D38D4D7" w:rsidR="00AC25E5" w:rsidRPr="00F61C23" w:rsidRDefault="004B5E30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1,5</w:t>
            </w:r>
            <w:r w:rsidR="00BB3AA3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32,0</w:t>
            </w:r>
            <w:r w:rsidR="00C6417B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60</w:t>
            </w:r>
          </w:p>
        </w:tc>
        <w:tc>
          <w:tcPr>
            <w:tcW w:w="236" w:type="dxa"/>
          </w:tcPr>
          <w:p w14:paraId="5610EB2E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1B2E1B" w14:textId="5ABD4BC5" w:rsidR="00AC25E5" w:rsidRPr="00F61C23" w:rsidRDefault="00A453AA" w:rsidP="00F63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3</w:t>
            </w:r>
            <w:r w:rsidR="0072786A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071</w:t>
            </w:r>
            <w:r w:rsidR="0072786A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813</w:t>
            </w:r>
          </w:p>
        </w:tc>
      </w:tr>
      <w:tr w:rsidR="00AC25E5" w:rsidRPr="00F61C23" w14:paraId="2BEC6410" w14:textId="77777777" w:rsidTr="00F63DB5">
        <w:tc>
          <w:tcPr>
            <w:tcW w:w="2160" w:type="dxa"/>
          </w:tcPr>
          <w:p w14:paraId="61EC436A" w14:textId="77777777" w:rsidR="00AC25E5" w:rsidRPr="00F61C23" w:rsidRDefault="00AC25E5" w:rsidP="00F63DB5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sz w:val="16"/>
                <w:szCs w:val="16"/>
                <w:cs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FE3342A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6"/>
                <w:szCs w:val="16"/>
                <w:lang w:eastAsia="en-GB"/>
              </w:rPr>
            </w:pPr>
          </w:p>
        </w:tc>
        <w:tc>
          <w:tcPr>
            <w:tcW w:w="247" w:type="dxa"/>
          </w:tcPr>
          <w:p w14:paraId="0A55165D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6"/>
                <w:szCs w:val="16"/>
                <w:lang w:eastAsia="en-GB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</w:tcPr>
          <w:p w14:paraId="7D479EDC" w14:textId="77777777" w:rsidR="00AC25E5" w:rsidRPr="00F61C23" w:rsidRDefault="00AC25E5" w:rsidP="00F63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16"/>
                <w:szCs w:val="16"/>
                <w:lang w:eastAsia="en-GB"/>
              </w:rPr>
            </w:pPr>
          </w:p>
        </w:tc>
        <w:tc>
          <w:tcPr>
            <w:tcW w:w="267" w:type="dxa"/>
          </w:tcPr>
          <w:p w14:paraId="3FA65D27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6"/>
                <w:szCs w:val="16"/>
                <w:lang w:eastAsia="en-GB"/>
              </w:rPr>
            </w:pPr>
          </w:p>
        </w:tc>
        <w:tc>
          <w:tcPr>
            <w:tcW w:w="813" w:type="dxa"/>
            <w:tcBorders>
              <w:top w:val="double" w:sz="4" w:space="0" w:color="auto"/>
            </w:tcBorders>
          </w:tcPr>
          <w:p w14:paraId="6C506520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6"/>
                <w:szCs w:val="16"/>
                <w:lang w:eastAsia="en-GB"/>
              </w:rPr>
            </w:pPr>
          </w:p>
        </w:tc>
        <w:tc>
          <w:tcPr>
            <w:tcW w:w="273" w:type="dxa"/>
          </w:tcPr>
          <w:p w14:paraId="63447329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6"/>
                <w:szCs w:val="16"/>
                <w:lang w:eastAsia="en-GB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14:paraId="5402D385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6"/>
                <w:szCs w:val="16"/>
                <w:lang w:eastAsia="en-GB"/>
              </w:rPr>
            </w:pPr>
          </w:p>
        </w:tc>
        <w:tc>
          <w:tcPr>
            <w:tcW w:w="270" w:type="dxa"/>
          </w:tcPr>
          <w:p w14:paraId="0B79772D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6"/>
                <w:szCs w:val="16"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DDDB55D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6"/>
                <w:szCs w:val="16"/>
                <w:lang w:eastAsia="en-GB"/>
              </w:rPr>
            </w:pPr>
          </w:p>
        </w:tc>
        <w:tc>
          <w:tcPr>
            <w:tcW w:w="242" w:type="dxa"/>
          </w:tcPr>
          <w:p w14:paraId="4D839D95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6"/>
                <w:szCs w:val="16"/>
                <w:lang w:eastAsia="en-GB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  <w:vAlign w:val="bottom"/>
          </w:tcPr>
          <w:p w14:paraId="4D412D14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14:paraId="586B2AD6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6"/>
                <w:szCs w:val="16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22573407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14:paraId="0673B3AF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6"/>
                <w:szCs w:val="16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1FC0EA76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14:paraId="46EF78F3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6"/>
                <w:szCs w:val="16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6BFFD213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6"/>
                <w:szCs w:val="16"/>
                <w:lang w:eastAsia="en-GB"/>
              </w:rPr>
            </w:pPr>
          </w:p>
        </w:tc>
        <w:tc>
          <w:tcPr>
            <w:tcW w:w="276" w:type="dxa"/>
          </w:tcPr>
          <w:p w14:paraId="502B0DE6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6"/>
                <w:szCs w:val="16"/>
                <w:lang w:eastAsia="en-GB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</w:tcPr>
          <w:p w14:paraId="1EC11915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14:paraId="70EBFD03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6"/>
                <w:szCs w:val="16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285659BF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14:paraId="13BDBF65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6"/>
                <w:szCs w:val="16"/>
                <w:lang w:eastAsia="en-GB"/>
              </w:rPr>
            </w:pPr>
          </w:p>
        </w:tc>
        <w:tc>
          <w:tcPr>
            <w:tcW w:w="849" w:type="dxa"/>
            <w:gridSpan w:val="2"/>
            <w:tcBorders>
              <w:top w:val="double" w:sz="4" w:space="0" w:color="auto"/>
            </w:tcBorders>
          </w:tcPr>
          <w:p w14:paraId="71643259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16"/>
                <w:szCs w:val="16"/>
                <w:lang w:eastAsia="en-GB"/>
              </w:rPr>
            </w:pPr>
          </w:p>
        </w:tc>
      </w:tr>
      <w:tr w:rsidR="00AC25E5" w:rsidRPr="00F61C23" w14:paraId="448DFE99" w14:textId="77777777" w:rsidTr="00F63DB5">
        <w:tc>
          <w:tcPr>
            <w:tcW w:w="2160" w:type="dxa"/>
          </w:tcPr>
          <w:p w14:paraId="26C78AA9" w14:textId="77777777" w:rsidR="00AC25E5" w:rsidRPr="00F61C23" w:rsidRDefault="00AC25E5" w:rsidP="00F63DB5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การจำแนกรายได้</w:t>
            </w:r>
          </w:p>
        </w:tc>
        <w:tc>
          <w:tcPr>
            <w:tcW w:w="810" w:type="dxa"/>
          </w:tcPr>
          <w:p w14:paraId="501F4EDC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7" w:type="dxa"/>
          </w:tcPr>
          <w:p w14:paraId="5C21231D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7E4CFD87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7" w:type="dxa"/>
          </w:tcPr>
          <w:p w14:paraId="6AA716C2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2720EDEA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3553F0E4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704D2E38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5BF320EA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1942938B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2A22E981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1864C193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6C62D15B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6068FAA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64C22D1F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849D93A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141F4D2E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0FE09FA7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6" w:type="dxa"/>
          </w:tcPr>
          <w:p w14:paraId="37597726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7E3CD075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7E1608AB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E57852E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6E9CEF54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9" w:type="dxa"/>
            <w:gridSpan w:val="2"/>
          </w:tcPr>
          <w:p w14:paraId="15965D82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</w:tr>
      <w:tr w:rsidR="00AC25E5" w:rsidRPr="00F61C23" w14:paraId="4999D03D" w14:textId="77777777" w:rsidTr="00F63DB5">
        <w:tc>
          <w:tcPr>
            <w:tcW w:w="2160" w:type="dxa"/>
          </w:tcPr>
          <w:p w14:paraId="166CFA2B" w14:textId="77777777" w:rsidR="00AC25E5" w:rsidRPr="00F61C23" w:rsidRDefault="00AC25E5" w:rsidP="00F63DB5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810" w:type="dxa"/>
          </w:tcPr>
          <w:p w14:paraId="6DC5FB24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7" w:type="dxa"/>
          </w:tcPr>
          <w:p w14:paraId="5F4084C5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49325A99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7" w:type="dxa"/>
          </w:tcPr>
          <w:p w14:paraId="2BCA820A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12EB8709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70A83018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7F4A0206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553CA361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12549C2E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52F83F51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18A1DF85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1508A3AC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77BB35D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2F9C9AE7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5EF5887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6A23E6E4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7E5DAD57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6" w:type="dxa"/>
          </w:tcPr>
          <w:p w14:paraId="6ACFCDC0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4115355D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65ACF8F0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7D70C52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5000664D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9" w:type="dxa"/>
            <w:gridSpan w:val="2"/>
          </w:tcPr>
          <w:p w14:paraId="3A6180DF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</w:tr>
      <w:tr w:rsidR="00AC25E5" w:rsidRPr="00F61C23" w14:paraId="18BD5178" w14:textId="77777777" w:rsidTr="00F63DB5">
        <w:tc>
          <w:tcPr>
            <w:tcW w:w="2160" w:type="dxa"/>
          </w:tcPr>
          <w:p w14:paraId="2CD69D36" w14:textId="77777777" w:rsidR="00AC25E5" w:rsidRPr="00F61C23" w:rsidRDefault="00AC25E5" w:rsidP="00F63DB5">
            <w:pPr>
              <w:spacing w:line="240" w:lineRule="auto"/>
              <w:ind w:left="72" w:right="-115" w:hanging="72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ไทย</w:t>
            </w:r>
          </w:p>
        </w:tc>
        <w:tc>
          <w:tcPr>
            <w:tcW w:w="810" w:type="dxa"/>
          </w:tcPr>
          <w:p w14:paraId="4059ED6B" w14:textId="5166296D" w:rsidR="00AC25E5" w:rsidRPr="00F61C23" w:rsidRDefault="004B5E30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1,1</w:t>
            </w:r>
            <w:r w:rsidR="003830CE" w:rsidRPr="00F61C23">
              <w:rPr>
                <w:rFonts w:ascii="Angsana New" w:hAnsi="Angsana New"/>
                <w:sz w:val="20"/>
                <w:szCs w:val="20"/>
                <w:lang w:eastAsia="en-GB"/>
              </w:rPr>
              <w:t>57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,7</w:t>
            </w:r>
            <w:r w:rsidR="00C6417B">
              <w:rPr>
                <w:rFonts w:ascii="Angsana New" w:hAnsi="Angsana New"/>
                <w:sz w:val="20"/>
                <w:szCs w:val="20"/>
                <w:lang w:eastAsia="en-GB"/>
              </w:rPr>
              <w:t>80</w:t>
            </w:r>
          </w:p>
        </w:tc>
        <w:tc>
          <w:tcPr>
            <w:tcW w:w="247" w:type="dxa"/>
          </w:tcPr>
          <w:p w14:paraId="54F602AD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7CD19AC2" w14:textId="3E7B02E0" w:rsidR="00AC25E5" w:rsidRPr="00F61C23" w:rsidRDefault="00A453AA" w:rsidP="00DA26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1</w:t>
            </w:r>
            <w:r w:rsidR="00FE71A1" w:rsidRPr="00F61C23">
              <w:rPr>
                <w:rFonts w:ascii="Angsana New" w:hAnsi="Angsana New"/>
                <w:sz w:val="20"/>
                <w:szCs w:val="20"/>
                <w:lang w:eastAsia="en-GB"/>
              </w:rPr>
              <w:t>,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690</w:t>
            </w:r>
            <w:r w:rsidR="00FE71A1" w:rsidRPr="00F61C23">
              <w:rPr>
                <w:rFonts w:ascii="Angsana New" w:hAnsi="Angsana New"/>
                <w:sz w:val="20"/>
                <w:szCs w:val="20"/>
                <w:lang w:eastAsia="en-GB"/>
              </w:rPr>
              <w:t>,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761</w:t>
            </w:r>
          </w:p>
        </w:tc>
        <w:tc>
          <w:tcPr>
            <w:tcW w:w="267" w:type="dxa"/>
          </w:tcPr>
          <w:p w14:paraId="102B049B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5D5C7929" w14:textId="54F0CB2D" w:rsidR="00AC25E5" w:rsidRPr="00F61C23" w:rsidRDefault="004B5E30" w:rsidP="00F63DB5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76,</w:t>
            </w:r>
            <w:r w:rsidR="00AF2849" w:rsidRPr="00F61C23">
              <w:rPr>
                <w:rFonts w:ascii="Angsana New" w:hAnsi="Angsana New"/>
                <w:sz w:val="20"/>
                <w:szCs w:val="20"/>
                <w:lang w:eastAsia="en-GB"/>
              </w:rPr>
              <w:t>25</w:t>
            </w:r>
            <w:r w:rsidR="003830CE" w:rsidRPr="00F61C23">
              <w:rPr>
                <w:rFonts w:ascii="Angsana New" w:hAnsi="Angsana New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273" w:type="dxa"/>
          </w:tcPr>
          <w:p w14:paraId="3FA10558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1F56C694" w14:textId="66BAF477" w:rsidR="00AC25E5" w:rsidRPr="00F61C23" w:rsidRDefault="00A453AA" w:rsidP="00CD4CA4">
            <w:pPr>
              <w:pStyle w:val="BodyText"/>
              <w:tabs>
                <w:tab w:val="clear" w:pos="680"/>
                <w:tab w:val="left" w:pos="610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1</w:t>
            </w:r>
            <w:r w:rsidR="00FE71A1" w:rsidRPr="00F61C23">
              <w:rPr>
                <w:rFonts w:ascii="Angsana New" w:hAnsi="Angsana New"/>
                <w:sz w:val="20"/>
                <w:szCs w:val="20"/>
                <w:lang w:eastAsia="en-GB"/>
              </w:rPr>
              <w:t>,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063</w:t>
            </w:r>
            <w:r w:rsidR="00FE71A1" w:rsidRPr="00F61C23">
              <w:rPr>
                <w:rFonts w:ascii="Angsana New" w:hAnsi="Angsana New"/>
                <w:sz w:val="20"/>
                <w:szCs w:val="20"/>
                <w:lang w:eastAsia="en-GB"/>
              </w:rPr>
              <w:t>,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518</w:t>
            </w:r>
          </w:p>
        </w:tc>
        <w:tc>
          <w:tcPr>
            <w:tcW w:w="270" w:type="dxa"/>
          </w:tcPr>
          <w:p w14:paraId="5F0CEBCA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0DBE7DED" w14:textId="468DF427" w:rsidR="00AC25E5" w:rsidRPr="00F61C23" w:rsidRDefault="004B5E30" w:rsidP="00F63DB5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48,6</w:t>
            </w:r>
            <w:r w:rsidR="00BB3AA3" w:rsidRPr="00F61C23">
              <w:rPr>
                <w:rFonts w:ascii="Angsana New" w:hAnsi="Angsana New"/>
                <w:sz w:val="20"/>
                <w:szCs w:val="20"/>
                <w:lang w:eastAsia="en-GB"/>
              </w:rPr>
              <w:t>95</w:t>
            </w:r>
          </w:p>
        </w:tc>
        <w:tc>
          <w:tcPr>
            <w:tcW w:w="242" w:type="dxa"/>
          </w:tcPr>
          <w:p w14:paraId="5FF1A2E5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54031510" w14:textId="0478A3F0" w:rsidR="00AC25E5" w:rsidRPr="00F61C23" w:rsidRDefault="00A453AA" w:rsidP="002D73E7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59</w:t>
            </w:r>
            <w:r w:rsidR="00FE71A1" w:rsidRPr="00F61C23">
              <w:rPr>
                <w:rFonts w:ascii="Angsana New" w:hAnsi="Angsana New"/>
                <w:sz w:val="20"/>
                <w:szCs w:val="20"/>
                <w:lang w:eastAsia="en-GB"/>
              </w:rPr>
              <w:t>,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462</w:t>
            </w:r>
          </w:p>
        </w:tc>
        <w:tc>
          <w:tcPr>
            <w:tcW w:w="236" w:type="dxa"/>
          </w:tcPr>
          <w:p w14:paraId="154BF9E8" w14:textId="77777777" w:rsidR="00AC25E5" w:rsidRPr="00F61C23" w:rsidRDefault="00AC25E5" w:rsidP="00F63DB5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EBEECC2" w14:textId="5B0D22F0" w:rsidR="00AC25E5" w:rsidRPr="00F61C23" w:rsidRDefault="004B5E30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1,2</w:t>
            </w:r>
            <w:r w:rsidR="00033705" w:rsidRPr="00F61C23">
              <w:rPr>
                <w:rFonts w:ascii="Angsana New" w:hAnsi="Angsana New"/>
                <w:sz w:val="20"/>
                <w:szCs w:val="20"/>
                <w:lang w:eastAsia="en-GB"/>
              </w:rPr>
              <w:t>82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,</w:t>
            </w:r>
            <w:r w:rsidR="00BB3AA3" w:rsidRPr="00F61C23">
              <w:rPr>
                <w:rFonts w:ascii="Angsana New" w:hAnsi="Angsana New"/>
                <w:sz w:val="20"/>
                <w:szCs w:val="20"/>
                <w:lang w:eastAsia="en-GB"/>
              </w:rPr>
              <w:t>7</w:t>
            </w:r>
            <w:r w:rsidR="00C6417B">
              <w:rPr>
                <w:rFonts w:ascii="Angsana New" w:hAnsi="Angsana New"/>
                <w:sz w:val="20"/>
                <w:szCs w:val="20"/>
                <w:lang w:eastAsia="en-GB"/>
              </w:rPr>
              <w:t>30</w:t>
            </w:r>
          </w:p>
        </w:tc>
        <w:tc>
          <w:tcPr>
            <w:tcW w:w="236" w:type="dxa"/>
          </w:tcPr>
          <w:p w14:paraId="1D8DA027" w14:textId="77777777" w:rsidR="00AC25E5" w:rsidRPr="00F61C23" w:rsidRDefault="00AC25E5" w:rsidP="00F63DB5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D45AB31" w14:textId="0A8A0678" w:rsidR="00AC25E5" w:rsidRPr="00F61C23" w:rsidRDefault="00A453A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</w:t>
            </w:r>
            <w:r w:rsidR="00FE71A1" w:rsidRPr="00F61C23">
              <w:rPr>
                <w:rFonts w:ascii="Angsana New" w:hAnsi="Angsana New"/>
                <w:sz w:val="20"/>
                <w:szCs w:val="20"/>
                <w:lang w:eastAsia="en-GB"/>
              </w:rPr>
              <w:t>,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813</w:t>
            </w:r>
            <w:r w:rsidR="00FE71A1" w:rsidRPr="00F61C23">
              <w:rPr>
                <w:rFonts w:ascii="Angsana New" w:hAnsi="Angsana New"/>
                <w:sz w:val="20"/>
                <w:szCs w:val="20"/>
                <w:lang w:eastAsia="en-GB"/>
              </w:rPr>
              <w:t>,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741</w:t>
            </w:r>
          </w:p>
        </w:tc>
        <w:tc>
          <w:tcPr>
            <w:tcW w:w="236" w:type="dxa"/>
          </w:tcPr>
          <w:p w14:paraId="54C56B63" w14:textId="77777777" w:rsidR="00AC25E5" w:rsidRPr="00F61C23" w:rsidRDefault="00AC25E5" w:rsidP="00F63DB5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34B5A715" w14:textId="27C30F0B" w:rsidR="00AC25E5" w:rsidRPr="00F61C23" w:rsidRDefault="00CD1422" w:rsidP="00F63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enter" w:pos="541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199</w:t>
            </w:r>
            <w:r w:rsidR="004B5E30" w:rsidRPr="00F61C23">
              <w:rPr>
                <w:rFonts w:ascii="Angsana New" w:hAnsi="Angsana New"/>
                <w:sz w:val="20"/>
                <w:szCs w:val="20"/>
                <w:lang w:eastAsia="en-GB"/>
              </w:rPr>
              <w:t>,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3</w:t>
            </w:r>
            <w:r w:rsidR="00C6417B">
              <w:rPr>
                <w:rFonts w:ascii="Angsana New" w:hAnsi="Angsana New"/>
                <w:sz w:val="20"/>
                <w:szCs w:val="20"/>
                <w:lang w:eastAsia="en-GB"/>
              </w:rPr>
              <w:t>50</w:t>
            </w:r>
          </w:p>
        </w:tc>
        <w:tc>
          <w:tcPr>
            <w:tcW w:w="276" w:type="dxa"/>
          </w:tcPr>
          <w:p w14:paraId="37D79C9B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659FC730" w14:textId="16D1E3F8" w:rsidR="00AC25E5" w:rsidRPr="00F61C23" w:rsidRDefault="00A453AA" w:rsidP="00F63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86" w:right="-89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144</w:t>
            </w:r>
            <w:r w:rsidR="00FE71A1" w:rsidRPr="00F61C23">
              <w:rPr>
                <w:rFonts w:ascii="Angsana New" w:hAnsi="Angsana New"/>
                <w:sz w:val="20"/>
                <w:szCs w:val="20"/>
                <w:lang w:eastAsia="en-GB"/>
              </w:rPr>
              <w:t>,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433</w:t>
            </w:r>
          </w:p>
        </w:tc>
        <w:tc>
          <w:tcPr>
            <w:tcW w:w="236" w:type="dxa"/>
          </w:tcPr>
          <w:p w14:paraId="3DA97752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9535A6F" w14:textId="6548BE3B" w:rsidR="00AC25E5" w:rsidRPr="00F61C23" w:rsidRDefault="004B5E30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1,4</w:t>
            </w:r>
            <w:r w:rsidR="00CD1422" w:rsidRPr="00F61C23">
              <w:rPr>
                <w:rFonts w:ascii="Angsana New" w:hAnsi="Angsana New"/>
                <w:sz w:val="20"/>
                <w:szCs w:val="20"/>
                <w:lang w:eastAsia="en-GB"/>
              </w:rPr>
              <w:t>8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</w:t>
            </w:r>
            <w:r w:rsidR="00AF2849" w:rsidRPr="00F61C23">
              <w:rPr>
                <w:rFonts w:ascii="Angsana New" w:hAnsi="Angsana New"/>
                <w:sz w:val="20"/>
                <w:szCs w:val="20"/>
                <w:lang w:eastAsia="en-GB"/>
              </w:rPr>
              <w:t>,</w:t>
            </w:r>
            <w:r w:rsidR="00BB3AA3" w:rsidRPr="00F61C23">
              <w:rPr>
                <w:rFonts w:ascii="Angsana New" w:hAnsi="Angsana New"/>
                <w:sz w:val="20"/>
                <w:szCs w:val="20"/>
                <w:lang w:eastAsia="en-GB"/>
              </w:rPr>
              <w:t>0</w:t>
            </w:r>
            <w:r w:rsidR="00C6417B">
              <w:rPr>
                <w:rFonts w:ascii="Angsana New" w:hAnsi="Angsana New"/>
                <w:sz w:val="20"/>
                <w:szCs w:val="20"/>
                <w:lang w:eastAsia="en-GB"/>
              </w:rPr>
              <w:t>80</w:t>
            </w:r>
          </w:p>
        </w:tc>
        <w:tc>
          <w:tcPr>
            <w:tcW w:w="236" w:type="dxa"/>
          </w:tcPr>
          <w:p w14:paraId="7DC11F66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9" w:type="dxa"/>
            <w:gridSpan w:val="2"/>
          </w:tcPr>
          <w:p w14:paraId="74DE8C67" w14:textId="049F6DE8" w:rsidR="00AC25E5" w:rsidRPr="00F61C23" w:rsidRDefault="00A453AA" w:rsidP="00414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86" w:right="-195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</w:t>
            </w:r>
            <w:r w:rsidR="00FE71A1" w:rsidRPr="00F61C23">
              <w:rPr>
                <w:rFonts w:ascii="Angsana New" w:hAnsi="Angsana New"/>
                <w:sz w:val="20"/>
                <w:szCs w:val="20"/>
                <w:lang w:eastAsia="en-GB"/>
              </w:rPr>
              <w:t>,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958</w:t>
            </w:r>
            <w:r w:rsidR="00FE71A1" w:rsidRPr="00F61C23">
              <w:rPr>
                <w:rFonts w:ascii="Angsana New" w:hAnsi="Angsana New"/>
                <w:sz w:val="20"/>
                <w:szCs w:val="20"/>
                <w:lang w:eastAsia="en-GB"/>
              </w:rPr>
              <w:t>,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174</w:t>
            </w:r>
          </w:p>
        </w:tc>
      </w:tr>
      <w:tr w:rsidR="00AC25E5" w:rsidRPr="00F61C23" w14:paraId="67983ACF" w14:textId="77777777" w:rsidTr="00F63DB5">
        <w:tc>
          <w:tcPr>
            <w:tcW w:w="2160" w:type="dxa"/>
          </w:tcPr>
          <w:p w14:paraId="31EB1A6C" w14:textId="77777777" w:rsidR="00AC25E5" w:rsidRPr="00F61C23" w:rsidRDefault="00AC25E5" w:rsidP="00F63DB5">
            <w:pPr>
              <w:spacing w:line="240" w:lineRule="auto"/>
              <w:ind w:left="72" w:right="-115" w:hanging="72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อื่น ๆ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361730F" w14:textId="0FB23D8C" w:rsidR="00AC25E5" w:rsidRPr="00F61C23" w:rsidRDefault="004B5E30" w:rsidP="00F63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7" w:type="dxa"/>
          </w:tcPr>
          <w:p w14:paraId="6C87C769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</w:tcPr>
          <w:p w14:paraId="2FF9F37E" w14:textId="77777777" w:rsidR="00AC25E5" w:rsidRPr="00F61C23" w:rsidRDefault="00AC25E5" w:rsidP="00F63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2"/>
                <w:tab w:val="center" w:pos="620"/>
              </w:tabs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7" w:type="dxa"/>
          </w:tcPr>
          <w:p w14:paraId="22FEF56D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2A1A2978" w14:textId="6EEFDA4F" w:rsidR="00AC25E5" w:rsidRPr="00F61C23" w:rsidRDefault="004B5E30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48B5B663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7E22CCFA" w14:textId="77777777" w:rsidR="00AC25E5" w:rsidRPr="00F61C23" w:rsidRDefault="00AC25E5" w:rsidP="00F63DB5">
            <w:pPr>
              <w:pStyle w:val="BodyText"/>
              <w:tabs>
                <w:tab w:val="clear" w:pos="454"/>
                <w:tab w:val="left" w:pos="341"/>
              </w:tabs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181E8AEF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6C4ACE4" w14:textId="02CAB95E" w:rsidR="00AC25E5" w:rsidRPr="00F61C23" w:rsidRDefault="004B5E30" w:rsidP="00F63DB5">
            <w:pPr>
              <w:pStyle w:val="BodyText"/>
              <w:tabs>
                <w:tab w:val="left" w:pos="357"/>
              </w:tabs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22299E44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31A95EB6" w14:textId="77777777" w:rsidR="00AC25E5" w:rsidRPr="00F61C23" w:rsidRDefault="00AC25E5" w:rsidP="002D73E7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49A334F2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15331709" w14:textId="51DAFB76" w:rsidR="00AC25E5" w:rsidRPr="00F61C23" w:rsidRDefault="004B5E30" w:rsidP="00D944C2">
            <w:pPr>
              <w:pStyle w:val="BodyText"/>
              <w:tabs>
                <w:tab w:val="clear" w:pos="680"/>
                <w:tab w:val="clear" w:pos="907"/>
                <w:tab w:val="left" w:pos="557"/>
              </w:tabs>
              <w:spacing w:after="0" w:line="240" w:lineRule="auto"/>
              <w:ind w:left="-86" w:right="-292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407760E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0D48E35C" w14:textId="77777777" w:rsidR="00AC25E5" w:rsidRPr="00F61C23" w:rsidRDefault="00AC25E5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844" w:right="161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404705F5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7FBC510E" w14:textId="215E9DFC" w:rsidR="00AC25E5" w:rsidRPr="00F61C23" w:rsidRDefault="004B5E30" w:rsidP="00F63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enter" w:pos="471"/>
              </w:tabs>
              <w:spacing w:after="0" w:line="240" w:lineRule="auto"/>
              <w:ind w:left="-86" w:right="-263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13,571</w:t>
            </w:r>
          </w:p>
        </w:tc>
        <w:tc>
          <w:tcPr>
            <w:tcW w:w="276" w:type="dxa"/>
          </w:tcPr>
          <w:p w14:paraId="767E8A1B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6F85301B" w14:textId="3268A953" w:rsidR="00AC25E5" w:rsidRPr="00F61C23" w:rsidRDefault="00AC25E5" w:rsidP="00F63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86"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      </w:t>
            </w:r>
            <w:r w:rsidR="00A453AA" w:rsidRPr="00F61C23">
              <w:rPr>
                <w:rFonts w:ascii="Angsana New" w:hAnsi="Angsana New"/>
                <w:sz w:val="20"/>
                <w:szCs w:val="20"/>
                <w:lang w:eastAsia="en-GB"/>
              </w:rPr>
              <w:t>14</w:t>
            </w:r>
            <w:r w:rsidR="00FE71A1" w:rsidRPr="00F61C23">
              <w:rPr>
                <w:rFonts w:ascii="Angsana New" w:hAnsi="Angsana New"/>
                <w:sz w:val="20"/>
                <w:szCs w:val="20"/>
                <w:lang w:eastAsia="en-GB"/>
              </w:rPr>
              <w:t>,</w:t>
            </w:r>
            <w:r w:rsidR="00A453AA" w:rsidRPr="00F61C23">
              <w:rPr>
                <w:rFonts w:ascii="Angsana New" w:hAnsi="Angsana New"/>
                <w:sz w:val="20"/>
                <w:szCs w:val="20"/>
                <w:lang w:eastAsia="en-GB"/>
              </w:rPr>
              <w:t>102</w:t>
            </w:r>
          </w:p>
        </w:tc>
        <w:tc>
          <w:tcPr>
            <w:tcW w:w="236" w:type="dxa"/>
          </w:tcPr>
          <w:p w14:paraId="63937737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2B51591D" w14:textId="002E915E" w:rsidR="00AC25E5" w:rsidRPr="00F61C23" w:rsidRDefault="004B5E30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13,571</w:t>
            </w:r>
          </w:p>
        </w:tc>
        <w:tc>
          <w:tcPr>
            <w:tcW w:w="236" w:type="dxa"/>
          </w:tcPr>
          <w:p w14:paraId="6AD48918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9" w:type="dxa"/>
            <w:gridSpan w:val="2"/>
            <w:tcBorders>
              <w:bottom w:val="single" w:sz="4" w:space="0" w:color="auto"/>
            </w:tcBorders>
          </w:tcPr>
          <w:p w14:paraId="769C5C92" w14:textId="048A24B2" w:rsidR="00AC25E5" w:rsidRPr="00F61C23" w:rsidRDefault="00AC25E5" w:rsidP="00F63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86" w:right="-19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        </w:t>
            </w:r>
            <w:r w:rsidR="00A453AA" w:rsidRPr="00F61C23">
              <w:rPr>
                <w:rFonts w:ascii="Angsana New" w:hAnsi="Angsana New"/>
                <w:sz w:val="20"/>
                <w:szCs w:val="20"/>
                <w:lang w:eastAsia="en-GB"/>
              </w:rPr>
              <w:t>14</w:t>
            </w:r>
            <w:r w:rsidR="00FE71A1" w:rsidRPr="00F61C23">
              <w:rPr>
                <w:rFonts w:ascii="Angsana New" w:hAnsi="Angsana New"/>
                <w:sz w:val="20"/>
                <w:szCs w:val="20"/>
                <w:lang w:eastAsia="en-GB"/>
              </w:rPr>
              <w:t>,</w:t>
            </w:r>
            <w:r w:rsidR="00A453AA" w:rsidRPr="00F61C23">
              <w:rPr>
                <w:rFonts w:ascii="Angsana New" w:hAnsi="Angsana New"/>
                <w:sz w:val="20"/>
                <w:szCs w:val="20"/>
                <w:lang w:eastAsia="en-GB"/>
              </w:rPr>
              <w:t>102</w:t>
            </w:r>
          </w:p>
        </w:tc>
      </w:tr>
      <w:tr w:rsidR="00AC25E5" w:rsidRPr="00F61C23" w14:paraId="04B75AF8" w14:textId="77777777" w:rsidTr="00F63DB5">
        <w:tc>
          <w:tcPr>
            <w:tcW w:w="2160" w:type="dxa"/>
          </w:tcPr>
          <w:p w14:paraId="5614F515" w14:textId="77777777" w:rsidR="00AC25E5" w:rsidRPr="00F61C23" w:rsidRDefault="00AC25E5" w:rsidP="00F63DB5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B1751" w14:textId="742FF545" w:rsidR="00AC25E5" w:rsidRPr="00F61C23" w:rsidRDefault="004B5E30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1,1</w:t>
            </w:r>
            <w:r w:rsidR="003830CE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57</w:t>
            </w: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,7</w:t>
            </w:r>
            <w:r w:rsidR="00C6417B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80</w:t>
            </w:r>
          </w:p>
        </w:tc>
        <w:tc>
          <w:tcPr>
            <w:tcW w:w="247" w:type="dxa"/>
            <w:vAlign w:val="bottom"/>
          </w:tcPr>
          <w:p w14:paraId="2D8A85D3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3CABD2" w14:textId="5184A095" w:rsidR="00AC25E5" w:rsidRPr="00F61C23" w:rsidRDefault="00A453AA" w:rsidP="00F63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62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</w:t>
            </w:r>
            <w:r w:rsidR="00FE71A1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690</w:t>
            </w:r>
            <w:r w:rsidR="00FE71A1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761</w:t>
            </w:r>
          </w:p>
        </w:tc>
        <w:tc>
          <w:tcPr>
            <w:tcW w:w="267" w:type="dxa"/>
            <w:vAlign w:val="bottom"/>
          </w:tcPr>
          <w:p w14:paraId="50986BA8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66FA1B" w14:textId="7D8648D6" w:rsidR="00AC25E5" w:rsidRPr="00F61C23" w:rsidRDefault="004B5E30" w:rsidP="00F63DB5">
            <w:pPr>
              <w:pStyle w:val="BodyText"/>
              <w:tabs>
                <w:tab w:val="clear" w:pos="680"/>
                <w:tab w:val="left" w:pos="255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76,</w:t>
            </w:r>
            <w:r w:rsidR="00AF2849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25</w:t>
            </w:r>
            <w:r w:rsidR="003830CE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273" w:type="dxa"/>
            <w:vAlign w:val="bottom"/>
          </w:tcPr>
          <w:p w14:paraId="43958AC4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F95A72" w14:textId="344681D9" w:rsidR="00AC25E5" w:rsidRPr="00F61C23" w:rsidRDefault="00A453AA" w:rsidP="00F63DB5">
            <w:pPr>
              <w:pStyle w:val="BodyText"/>
              <w:tabs>
                <w:tab w:val="clear" w:pos="680"/>
                <w:tab w:val="left" w:pos="255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</w:t>
            </w:r>
            <w:r w:rsidR="00FE71A1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063</w:t>
            </w:r>
            <w:r w:rsidR="00FE71A1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518</w:t>
            </w:r>
          </w:p>
        </w:tc>
        <w:tc>
          <w:tcPr>
            <w:tcW w:w="270" w:type="dxa"/>
            <w:vAlign w:val="bottom"/>
          </w:tcPr>
          <w:p w14:paraId="2B0F9EB5" w14:textId="77777777" w:rsidR="00AC25E5" w:rsidRPr="00F61C23" w:rsidRDefault="00AC25E5" w:rsidP="00F63DB5">
            <w:pPr>
              <w:pStyle w:val="BodyText"/>
              <w:tabs>
                <w:tab w:val="clear" w:pos="680"/>
                <w:tab w:val="left" w:pos="255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4850AF" w14:textId="12D55FE0" w:rsidR="00AC25E5" w:rsidRPr="00F61C23" w:rsidRDefault="004B5E30" w:rsidP="00F63DB5">
            <w:pPr>
              <w:pStyle w:val="BodyText"/>
              <w:tabs>
                <w:tab w:val="clear" w:pos="680"/>
                <w:tab w:val="left" w:pos="255"/>
                <w:tab w:val="left" w:pos="591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48,</w:t>
            </w:r>
            <w:r w:rsidR="00BB3AA3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695</w:t>
            </w:r>
          </w:p>
        </w:tc>
        <w:tc>
          <w:tcPr>
            <w:tcW w:w="242" w:type="dxa"/>
            <w:vAlign w:val="bottom"/>
          </w:tcPr>
          <w:p w14:paraId="1E4C15A1" w14:textId="77777777" w:rsidR="00AC25E5" w:rsidRPr="00F61C23" w:rsidRDefault="00AC25E5" w:rsidP="00F63DB5">
            <w:pPr>
              <w:pStyle w:val="BodyText"/>
              <w:tabs>
                <w:tab w:val="clear" w:pos="680"/>
                <w:tab w:val="left" w:pos="255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E682F9" w14:textId="2FE5975A" w:rsidR="00AC25E5" w:rsidRPr="002D73E7" w:rsidRDefault="00A453AA" w:rsidP="002D73E7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2D73E7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59</w:t>
            </w:r>
            <w:r w:rsidR="00FE71A1" w:rsidRPr="002D73E7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,</w:t>
            </w:r>
            <w:r w:rsidRPr="002D73E7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462</w:t>
            </w:r>
          </w:p>
        </w:tc>
        <w:tc>
          <w:tcPr>
            <w:tcW w:w="236" w:type="dxa"/>
            <w:vAlign w:val="bottom"/>
          </w:tcPr>
          <w:p w14:paraId="113B8139" w14:textId="77777777" w:rsidR="00AC25E5" w:rsidRPr="00F61C23" w:rsidRDefault="00AC25E5" w:rsidP="00F63DB5">
            <w:pPr>
              <w:pStyle w:val="BodyText"/>
              <w:tabs>
                <w:tab w:val="clear" w:pos="680"/>
                <w:tab w:val="left" w:pos="255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D9175D" w14:textId="29D04458" w:rsidR="00AC25E5" w:rsidRPr="00F61C23" w:rsidRDefault="004B5E30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1,28</w:t>
            </w:r>
            <w:r w:rsidR="00033705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2</w:t>
            </w: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,</w:t>
            </w:r>
            <w:r w:rsidR="00BB3AA3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7</w:t>
            </w:r>
            <w:r w:rsidR="00C6417B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30</w:t>
            </w:r>
          </w:p>
        </w:tc>
        <w:tc>
          <w:tcPr>
            <w:tcW w:w="236" w:type="dxa"/>
            <w:vAlign w:val="bottom"/>
          </w:tcPr>
          <w:p w14:paraId="4D621257" w14:textId="77777777" w:rsidR="00AC25E5" w:rsidRPr="00F61C23" w:rsidRDefault="00AC25E5" w:rsidP="00F63DB5">
            <w:pPr>
              <w:pStyle w:val="BodyText"/>
              <w:tabs>
                <w:tab w:val="clear" w:pos="680"/>
                <w:tab w:val="left" w:pos="255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667F5A" w14:textId="3C6DF9A4" w:rsidR="00AC25E5" w:rsidRPr="00F61C23" w:rsidRDefault="00A453A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2</w:t>
            </w:r>
            <w:r w:rsidR="00FE71A1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813</w:t>
            </w:r>
            <w:r w:rsidR="00FE71A1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741</w:t>
            </w:r>
          </w:p>
        </w:tc>
        <w:tc>
          <w:tcPr>
            <w:tcW w:w="236" w:type="dxa"/>
            <w:vAlign w:val="bottom"/>
          </w:tcPr>
          <w:p w14:paraId="6530812D" w14:textId="77777777" w:rsidR="00AC25E5" w:rsidRPr="00F61C23" w:rsidRDefault="00AC25E5" w:rsidP="00F63DB5">
            <w:pPr>
              <w:pStyle w:val="BodyText"/>
              <w:tabs>
                <w:tab w:val="clear" w:pos="680"/>
                <w:tab w:val="left" w:pos="255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10D88141" w14:textId="7EDB99B3" w:rsidR="00AC25E5" w:rsidRPr="00F61C23" w:rsidRDefault="004B5E30" w:rsidP="00F63DB5">
            <w:pPr>
              <w:pStyle w:val="BodyText"/>
              <w:tabs>
                <w:tab w:val="clear" w:pos="680"/>
                <w:tab w:val="left" w:pos="255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21</w:t>
            </w:r>
            <w:r w:rsidR="00CD1422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2</w:t>
            </w: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,9</w:t>
            </w:r>
            <w:r w:rsidR="00CD1422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2</w:t>
            </w:r>
            <w:r w:rsidR="00C6417B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276" w:type="dxa"/>
            <w:vAlign w:val="bottom"/>
          </w:tcPr>
          <w:p w14:paraId="5CE34F49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</w:tcPr>
          <w:p w14:paraId="176597F6" w14:textId="52B5918B" w:rsidR="00AC25E5" w:rsidRPr="00F61C23" w:rsidRDefault="00A453AA" w:rsidP="00F63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86" w:right="-89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158</w:t>
            </w:r>
            <w:r w:rsidR="00FE71A1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535</w:t>
            </w:r>
          </w:p>
        </w:tc>
        <w:tc>
          <w:tcPr>
            <w:tcW w:w="236" w:type="dxa"/>
            <w:vAlign w:val="bottom"/>
          </w:tcPr>
          <w:p w14:paraId="2F83762F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6159BD4B" w14:textId="4EA6C595" w:rsidR="00AC25E5" w:rsidRPr="00F61C23" w:rsidRDefault="004B5E30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1,4</w:t>
            </w:r>
            <w:r w:rsidR="00CD1422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95</w:t>
            </w: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,</w:t>
            </w:r>
            <w:r w:rsidR="00BB3AA3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6</w:t>
            </w:r>
            <w:r w:rsidR="00C6417B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51</w:t>
            </w:r>
          </w:p>
        </w:tc>
        <w:tc>
          <w:tcPr>
            <w:tcW w:w="236" w:type="dxa"/>
            <w:vAlign w:val="bottom"/>
          </w:tcPr>
          <w:p w14:paraId="4ABFC661" w14:textId="77777777" w:rsidR="00AC25E5" w:rsidRPr="00F61C23" w:rsidRDefault="00AC25E5" w:rsidP="00F63DB5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2A52CD" w14:textId="04166C42" w:rsidR="00AC25E5" w:rsidRPr="00F61C23" w:rsidRDefault="004661FF" w:rsidP="00F63D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 w:line="240" w:lineRule="auto"/>
              <w:ind w:left="-86" w:right="-89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 xml:space="preserve">      </w:t>
            </w:r>
            <w:r w:rsidR="00A453AA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2</w:t>
            </w:r>
            <w:r w:rsidR="00FE71A1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,</w:t>
            </w:r>
            <w:r w:rsidR="00A453AA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972</w:t>
            </w:r>
            <w:r w:rsidR="00FE71A1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,</w:t>
            </w:r>
            <w:r w:rsidR="00A453AA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276</w:t>
            </w:r>
          </w:p>
        </w:tc>
      </w:tr>
      <w:tr w:rsidR="00AC25E5" w:rsidRPr="00F61C23" w14:paraId="1FFB30E8" w14:textId="77777777" w:rsidTr="00F63DB5">
        <w:tc>
          <w:tcPr>
            <w:tcW w:w="2160" w:type="dxa"/>
            <w:vAlign w:val="bottom"/>
          </w:tcPr>
          <w:p w14:paraId="09297D11" w14:textId="77777777" w:rsidR="00AC25E5" w:rsidRPr="00F61C23" w:rsidRDefault="00AC25E5" w:rsidP="00F63DB5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sz w:val="16"/>
                <w:szCs w:val="16"/>
                <w:cs/>
                <w:lang w:eastAsia="en-GB"/>
              </w:rPr>
            </w:pPr>
          </w:p>
        </w:tc>
        <w:tc>
          <w:tcPr>
            <w:tcW w:w="810" w:type="dxa"/>
          </w:tcPr>
          <w:p w14:paraId="17AFA5A8" w14:textId="77777777" w:rsidR="00AC25E5" w:rsidRPr="00F61C23" w:rsidRDefault="00AC25E5" w:rsidP="00F63DB5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47" w:type="dxa"/>
          </w:tcPr>
          <w:p w14:paraId="4872E583" w14:textId="77777777" w:rsidR="00AC25E5" w:rsidRPr="00F61C23" w:rsidRDefault="00AC25E5" w:rsidP="00F63DB5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832" w:type="dxa"/>
          </w:tcPr>
          <w:p w14:paraId="7ADBB75D" w14:textId="77777777" w:rsidR="00AC25E5" w:rsidRPr="00F61C23" w:rsidRDefault="00AC25E5" w:rsidP="00F63DB5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67" w:type="dxa"/>
          </w:tcPr>
          <w:p w14:paraId="5A1676C0" w14:textId="77777777" w:rsidR="00AC25E5" w:rsidRPr="00F61C23" w:rsidRDefault="00AC25E5" w:rsidP="00F63DB5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813" w:type="dxa"/>
          </w:tcPr>
          <w:p w14:paraId="2AD68948" w14:textId="77777777" w:rsidR="00AC25E5" w:rsidRPr="00F61C23" w:rsidRDefault="00AC25E5" w:rsidP="00F63DB5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73" w:type="dxa"/>
          </w:tcPr>
          <w:p w14:paraId="035D475B" w14:textId="77777777" w:rsidR="00AC25E5" w:rsidRPr="00F61C23" w:rsidRDefault="00AC25E5" w:rsidP="00F63DB5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807" w:type="dxa"/>
          </w:tcPr>
          <w:p w14:paraId="2C872A61" w14:textId="77777777" w:rsidR="00AC25E5" w:rsidRPr="00F61C23" w:rsidRDefault="00AC25E5" w:rsidP="00F63DB5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70" w:type="dxa"/>
          </w:tcPr>
          <w:p w14:paraId="5871872E" w14:textId="77777777" w:rsidR="00AC25E5" w:rsidRPr="00F61C23" w:rsidRDefault="00AC25E5" w:rsidP="00F63DB5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810" w:type="dxa"/>
          </w:tcPr>
          <w:p w14:paraId="165BD58B" w14:textId="77777777" w:rsidR="00AC25E5" w:rsidRPr="00F61C23" w:rsidRDefault="00AC25E5" w:rsidP="00F63DB5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42" w:type="dxa"/>
          </w:tcPr>
          <w:p w14:paraId="5C1BE333" w14:textId="77777777" w:rsidR="00AC25E5" w:rsidRPr="00F61C23" w:rsidRDefault="00AC25E5" w:rsidP="00F63DB5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838" w:type="dxa"/>
          </w:tcPr>
          <w:p w14:paraId="34E81417" w14:textId="77777777" w:rsidR="00AC25E5" w:rsidRPr="00F61C23" w:rsidRDefault="00AC25E5" w:rsidP="00F63DB5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14:paraId="465773CC" w14:textId="77777777" w:rsidR="00AC25E5" w:rsidRPr="00F61C23" w:rsidRDefault="00AC25E5" w:rsidP="00F63DB5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844" w:type="dxa"/>
          </w:tcPr>
          <w:p w14:paraId="240230DA" w14:textId="77777777" w:rsidR="00AC25E5" w:rsidRPr="00F61C23" w:rsidRDefault="00AC25E5" w:rsidP="00F63DB5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14:paraId="0318E993" w14:textId="77777777" w:rsidR="00AC25E5" w:rsidRPr="00F61C23" w:rsidRDefault="00AC25E5" w:rsidP="00F63DB5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844" w:type="dxa"/>
          </w:tcPr>
          <w:p w14:paraId="6DC55FBA" w14:textId="77777777" w:rsidR="00AC25E5" w:rsidRPr="00F61C23" w:rsidRDefault="00AC25E5" w:rsidP="00F63DB5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14:paraId="47F64CAC" w14:textId="77777777" w:rsidR="00AC25E5" w:rsidRPr="00F61C23" w:rsidRDefault="00AC25E5" w:rsidP="00F63DB5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754" w:type="dxa"/>
          </w:tcPr>
          <w:p w14:paraId="4EE834D4" w14:textId="77777777" w:rsidR="00AC25E5" w:rsidRPr="00F61C23" w:rsidRDefault="00AC25E5" w:rsidP="00F63DB5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76" w:type="dxa"/>
          </w:tcPr>
          <w:p w14:paraId="3D3F9AC2" w14:textId="77777777" w:rsidR="00AC25E5" w:rsidRPr="00F61C23" w:rsidRDefault="00AC25E5" w:rsidP="00F63DB5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804" w:type="dxa"/>
          </w:tcPr>
          <w:p w14:paraId="4C20D3FA" w14:textId="77777777" w:rsidR="00AC25E5" w:rsidRPr="00F61C23" w:rsidRDefault="00AC25E5" w:rsidP="00F63DB5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14:paraId="2270ECF2" w14:textId="77777777" w:rsidR="00AC25E5" w:rsidRPr="00F61C23" w:rsidRDefault="00AC25E5" w:rsidP="00F63DB5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844" w:type="dxa"/>
          </w:tcPr>
          <w:p w14:paraId="613ED28F" w14:textId="004D5BA4" w:rsidR="00AC25E5" w:rsidRPr="00F61C23" w:rsidRDefault="00AC25E5" w:rsidP="00D944C2">
            <w:pPr>
              <w:spacing w:line="240" w:lineRule="auto"/>
              <w:ind w:right="-115"/>
              <w:rPr>
                <w:rFonts w:ascii="Angsana New" w:hAnsi="Angsan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36" w:type="dxa"/>
          </w:tcPr>
          <w:p w14:paraId="42209F33" w14:textId="77777777" w:rsidR="00AC25E5" w:rsidRPr="00F61C23" w:rsidRDefault="00AC25E5" w:rsidP="00F63DB5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849" w:type="dxa"/>
            <w:gridSpan w:val="2"/>
          </w:tcPr>
          <w:p w14:paraId="78884CE7" w14:textId="77777777" w:rsidR="00AC25E5" w:rsidRPr="00F61C23" w:rsidRDefault="00AC25E5" w:rsidP="00F63DB5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AC25E5" w:rsidRPr="00F61C23" w14:paraId="4958EB56" w14:textId="77777777" w:rsidTr="00F63DB5">
        <w:tc>
          <w:tcPr>
            <w:tcW w:w="2160" w:type="dxa"/>
          </w:tcPr>
          <w:p w14:paraId="028FF8D8" w14:textId="77777777" w:rsidR="00AC25E5" w:rsidRPr="00F61C23" w:rsidRDefault="00AC25E5" w:rsidP="00F63DB5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810" w:type="dxa"/>
            <w:vAlign w:val="bottom"/>
          </w:tcPr>
          <w:p w14:paraId="684A31A9" w14:textId="77777777" w:rsidR="00AC25E5" w:rsidRPr="00F61C23" w:rsidRDefault="00AC25E5" w:rsidP="00F63DB5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7" w:type="dxa"/>
            <w:vAlign w:val="bottom"/>
          </w:tcPr>
          <w:p w14:paraId="01600D46" w14:textId="77777777" w:rsidR="00AC25E5" w:rsidRPr="00F61C23" w:rsidRDefault="00AC25E5" w:rsidP="00F63DB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  <w:vAlign w:val="bottom"/>
          </w:tcPr>
          <w:p w14:paraId="5CE9D79F" w14:textId="77777777" w:rsidR="00AC25E5" w:rsidRPr="00F61C23" w:rsidRDefault="00AC25E5" w:rsidP="00F63DB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right="-110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7" w:type="dxa"/>
            <w:vAlign w:val="bottom"/>
          </w:tcPr>
          <w:p w14:paraId="1201DA83" w14:textId="77777777" w:rsidR="00AC25E5" w:rsidRPr="00F61C23" w:rsidRDefault="00AC25E5" w:rsidP="00F63DB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  <w:vAlign w:val="bottom"/>
          </w:tcPr>
          <w:p w14:paraId="6C289A2C" w14:textId="77777777" w:rsidR="00AC25E5" w:rsidRPr="00F61C23" w:rsidRDefault="00AC25E5" w:rsidP="00F63DB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  <w:vAlign w:val="bottom"/>
          </w:tcPr>
          <w:p w14:paraId="6CAF67DE" w14:textId="77777777" w:rsidR="00AC25E5" w:rsidRPr="00F61C23" w:rsidRDefault="00AC25E5" w:rsidP="00F63DB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vAlign w:val="bottom"/>
          </w:tcPr>
          <w:p w14:paraId="2030A06B" w14:textId="77777777" w:rsidR="00AC25E5" w:rsidRPr="00F61C23" w:rsidRDefault="00AC25E5" w:rsidP="00F63DB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486EA96" w14:textId="77777777" w:rsidR="00AC25E5" w:rsidRPr="00F61C23" w:rsidRDefault="00AC25E5" w:rsidP="00F63DB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46E23B6F" w14:textId="77777777" w:rsidR="00AC25E5" w:rsidRPr="00F61C23" w:rsidRDefault="00AC25E5" w:rsidP="00F63DB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700EDAFA" w14:textId="77777777" w:rsidR="00AC25E5" w:rsidRPr="00F61C23" w:rsidRDefault="00AC25E5" w:rsidP="00F63DB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04F397DE" w14:textId="77777777" w:rsidR="00AC25E5" w:rsidRPr="00F61C23" w:rsidRDefault="00AC25E5" w:rsidP="00F63DB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015DA9F" w14:textId="77777777" w:rsidR="00AC25E5" w:rsidRPr="00F61C23" w:rsidRDefault="00AC25E5" w:rsidP="00F63DB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3170B75E" w14:textId="77777777" w:rsidR="00AC25E5" w:rsidRPr="00F61C23" w:rsidRDefault="00AC25E5" w:rsidP="00F63DB5">
            <w:pPr>
              <w:pStyle w:val="NoSpacing"/>
              <w:tabs>
                <w:tab w:val="clear" w:pos="454"/>
                <w:tab w:val="clear" w:pos="680"/>
                <w:tab w:val="left" w:pos="560"/>
              </w:tabs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C374E11" w14:textId="77777777" w:rsidR="00AC25E5" w:rsidRPr="00F61C23" w:rsidRDefault="00AC25E5" w:rsidP="00F63DB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00BAAF82" w14:textId="77777777" w:rsidR="00AC25E5" w:rsidRPr="00F61C23" w:rsidRDefault="00AC25E5" w:rsidP="00F63DB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right="-110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4EBACBA" w14:textId="77777777" w:rsidR="00AC25E5" w:rsidRPr="00F61C23" w:rsidRDefault="00AC25E5" w:rsidP="00F63DB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304E0C47" w14:textId="77777777" w:rsidR="00AC25E5" w:rsidRPr="00F61C23" w:rsidRDefault="00AC25E5" w:rsidP="00F63DB5">
            <w:pPr>
              <w:pStyle w:val="NoSpacing"/>
              <w:tabs>
                <w:tab w:val="clear" w:pos="454"/>
                <w:tab w:val="left" w:pos="380"/>
              </w:tabs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6" w:type="dxa"/>
            <w:vAlign w:val="bottom"/>
          </w:tcPr>
          <w:p w14:paraId="3D39C151" w14:textId="77777777" w:rsidR="00AC25E5" w:rsidRPr="00F61C23" w:rsidRDefault="00AC25E5" w:rsidP="00F63DB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6BBA277D" w14:textId="77777777" w:rsidR="00AC25E5" w:rsidRPr="00F61C23" w:rsidRDefault="00AC25E5" w:rsidP="00F63DB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F89CD83" w14:textId="77777777" w:rsidR="00AC25E5" w:rsidRPr="00F61C23" w:rsidRDefault="00AC25E5" w:rsidP="00F63DB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449DF208" w14:textId="77777777" w:rsidR="00AC25E5" w:rsidRPr="00F61C23" w:rsidRDefault="00AC25E5" w:rsidP="00F63DB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7A5AF5C5" w14:textId="77777777" w:rsidR="00AC25E5" w:rsidRPr="00F61C23" w:rsidRDefault="00AC25E5" w:rsidP="00F63DB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4" w:type="dxa"/>
            <w:vAlign w:val="bottom"/>
          </w:tcPr>
          <w:p w14:paraId="0E9370BE" w14:textId="77777777" w:rsidR="00AC25E5" w:rsidRPr="00F61C23" w:rsidRDefault="00AC25E5" w:rsidP="00F63DB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86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</w:tr>
      <w:tr w:rsidR="0041400C" w:rsidRPr="00F61C23" w14:paraId="08FE5687" w14:textId="77777777" w:rsidTr="00F63DB5">
        <w:tc>
          <w:tcPr>
            <w:tcW w:w="2160" w:type="dxa"/>
          </w:tcPr>
          <w:p w14:paraId="73491290" w14:textId="77777777" w:rsidR="0041400C" w:rsidRPr="00F61C23" w:rsidRDefault="0041400C" w:rsidP="0041400C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ก๊าซธรรมชาติสำหรับยานยนต์</w:t>
            </w:r>
          </w:p>
        </w:tc>
        <w:tc>
          <w:tcPr>
            <w:tcW w:w="810" w:type="dxa"/>
          </w:tcPr>
          <w:p w14:paraId="555A13B9" w14:textId="3B7F4B95" w:rsidR="0041400C" w:rsidRPr="00F61C23" w:rsidRDefault="004B5E30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30</w:t>
            </w:r>
            <w:r w:rsidR="003830CE" w:rsidRPr="00F61C23">
              <w:rPr>
                <w:rFonts w:ascii="Angsana New" w:hAnsi="Angsana New"/>
                <w:sz w:val="20"/>
                <w:szCs w:val="20"/>
                <w:lang w:eastAsia="en-GB"/>
              </w:rPr>
              <w:t>0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,</w:t>
            </w:r>
            <w:r w:rsidR="003830CE" w:rsidRPr="00F61C23">
              <w:rPr>
                <w:rFonts w:ascii="Angsana New" w:hAnsi="Angsana New"/>
                <w:sz w:val="20"/>
                <w:szCs w:val="20"/>
                <w:lang w:eastAsia="en-GB"/>
              </w:rPr>
              <w:t>7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3</w:t>
            </w:r>
            <w:r w:rsidR="003830CE" w:rsidRPr="00F61C23">
              <w:rPr>
                <w:rFonts w:ascii="Angsana New" w:hAnsi="Angsana New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247" w:type="dxa"/>
          </w:tcPr>
          <w:p w14:paraId="7BB39252" w14:textId="77777777" w:rsidR="0041400C" w:rsidRPr="00F61C23" w:rsidRDefault="0041400C" w:rsidP="0041400C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33014621" w14:textId="231F85CF" w:rsidR="0041400C" w:rsidRPr="00F61C23" w:rsidRDefault="004661FF" w:rsidP="004140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</w:t>
            </w:r>
            <w:r w:rsidR="00A453AA" w:rsidRPr="00F61C23">
              <w:rPr>
                <w:rFonts w:ascii="Angsana New" w:hAnsi="Angsana New"/>
                <w:sz w:val="20"/>
                <w:szCs w:val="20"/>
                <w:lang w:eastAsia="en-GB"/>
              </w:rPr>
              <w:t>378</w:t>
            </w:r>
            <w:r w:rsidR="0041400C" w:rsidRPr="00F61C23">
              <w:rPr>
                <w:rFonts w:ascii="Angsana New" w:hAnsi="Angsana New"/>
                <w:sz w:val="20"/>
                <w:szCs w:val="20"/>
                <w:lang w:eastAsia="en-GB"/>
              </w:rPr>
              <w:t>,</w:t>
            </w:r>
            <w:r w:rsidR="00A453AA" w:rsidRPr="00F61C23">
              <w:rPr>
                <w:rFonts w:ascii="Angsana New" w:hAnsi="Angsana New"/>
                <w:sz w:val="20"/>
                <w:szCs w:val="20"/>
                <w:lang w:eastAsia="en-GB"/>
              </w:rPr>
              <w:t>249</w:t>
            </w:r>
          </w:p>
        </w:tc>
        <w:tc>
          <w:tcPr>
            <w:tcW w:w="267" w:type="dxa"/>
          </w:tcPr>
          <w:p w14:paraId="52EC4105" w14:textId="77777777" w:rsidR="0041400C" w:rsidRPr="00F61C23" w:rsidRDefault="0041400C" w:rsidP="0041400C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4C873F46" w14:textId="39FF4DDB" w:rsidR="0041400C" w:rsidRPr="00F61C23" w:rsidRDefault="004B5E30" w:rsidP="004140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7B932DD4" w14:textId="77777777" w:rsidR="0041400C" w:rsidRPr="00F61C23" w:rsidRDefault="0041400C" w:rsidP="0041400C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58521035" w14:textId="77777777" w:rsidR="0041400C" w:rsidRPr="00F61C23" w:rsidRDefault="0041400C" w:rsidP="0041400C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5F449433" w14:textId="77777777" w:rsidR="0041400C" w:rsidRPr="00F61C23" w:rsidRDefault="0041400C" w:rsidP="0041400C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64F64549" w14:textId="3B1CD23A" w:rsidR="0041400C" w:rsidRPr="00F61C23" w:rsidRDefault="004B5E30" w:rsidP="0041400C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56CCFCC7" w14:textId="77777777" w:rsidR="0041400C" w:rsidRPr="00F61C23" w:rsidRDefault="0041400C" w:rsidP="0041400C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110A306B" w14:textId="77777777" w:rsidR="0041400C" w:rsidRPr="00F61C23" w:rsidRDefault="0041400C" w:rsidP="0041400C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ind w:right="-110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4EF02F58" w14:textId="77777777" w:rsidR="0041400C" w:rsidRPr="00F61C23" w:rsidRDefault="0041400C" w:rsidP="0041400C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F551ED4" w14:textId="54AAC6C4" w:rsidR="0041400C" w:rsidRPr="00F61C23" w:rsidRDefault="004B5E30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30</w:t>
            </w:r>
            <w:r w:rsidR="00033705" w:rsidRPr="00F61C23">
              <w:rPr>
                <w:rFonts w:ascii="Angsana New" w:hAnsi="Angsana New"/>
                <w:sz w:val="20"/>
                <w:szCs w:val="20"/>
                <w:lang w:eastAsia="en-GB"/>
              </w:rPr>
              <w:t>0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,</w:t>
            </w:r>
            <w:r w:rsidR="00033705" w:rsidRPr="00F61C23">
              <w:rPr>
                <w:rFonts w:ascii="Angsana New" w:hAnsi="Angsana New"/>
                <w:sz w:val="20"/>
                <w:szCs w:val="20"/>
                <w:lang w:eastAsia="en-GB"/>
              </w:rPr>
              <w:t>7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3</w:t>
            </w:r>
            <w:r w:rsidR="00033705" w:rsidRPr="00F61C23">
              <w:rPr>
                <w:rFonts w:ascii="Angsana New" w:hAnsi="Angsana New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236" w:type="dxa"/>
          </w:tcPr>
          <w:p w14:paraId="2F8C9F61" w14:textId="77777777" w:rsidR="0041400C" w:rsidRPr="00F61C23" w:rsidRDefault="0041400C" w:rsidP="0041400C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0CB2986" w14:textId="46107833" w:rsidR="0041400C" w:rsidRPr="00F61C23" w:rsidRDefault="00A453A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378</w:t>
            </w:r>
            <w:r w:rsidR="0041400C" w:rsidRPr="00F61C23">
              <w:rPr>
                <w:rFonts w:ascii="Angsana New" w:hAnsi="Angsana New"/>
                <w:sz w:val="20"/>
                <w:szCs w:val="20"/>
                <w:lang w:eastAsia="en-GB"/>
              </w:rPr>
              <w:t>,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249</w:t>
            </w:r>
          </w:p>
        </w:tc>
        <w:tc>
          <w:tcPr>
            <w:tcW w:w="236" w:type="dxa"/>
          </w:tcPr>
          <w:p w14:paraId="4D04D8FD" w14:textId="77777777" w:rsidR="0041400C" w:rsidRPr="00F61C23" w:rsidRDefault="0041400C" w:rsidP="0041400C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4E053D8C" w14:textId="41B14389" w:rsidR="0041400C" w:rsidRPr="00F61C23" w:rsidRDefault="00D0019B" w:rsidP="0041400C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110"/>
                <w:tab w:val="left" w:pos="380"/>
              </w:tabs>
              <w:jc w:val="center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 w:hint="cs"/>
                <w:sz w:val="20"/>
                <w:szCs w:val="20"/>
                <w:cs/>
                <w:lang w:eastAsia="en-GB"/>
              </w:rPr>
              <w:t>-</w:t>
            </w:r>
          </w:p>
        </w:tc>
        <w:tc>
          <w:tcPr>
            <w:tcW w:w="276" w:type="dxa"/>
          </w:tcPr>
          <w:p w14:paraId="3A170352" w14:textId="77777777" w:rsidR="0041400C" w:rsidRPr="00F61C23" w:rsidRDefault="0041400C" w:rsidP="0041400C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1FE72401" w14:textId="77777777" w:rsidR="0041400C" w:rsidRPr="00F61C23" w:rsidRDefault="0041400C" w:rsidP="0041400C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015CEB38" w14:textId="77777777" w:rsidR="0041400C" w:rsidRPr="00F61C23" w:rsidRDefault="0041400C" w:rsidP="0041400C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4B8874D" w14:textId="7396765C" w:rsidR="0041400C" w:rsidRPr="00F61C23" w:rsidRDefault="00D0019B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30</w:t>
            </w:r>
            <w:r w:rsidR="00CD1422" w:rsidRPr="00F61C23">
              <w:rPr>
                <w:rFonts w:ascii="Angsana New" w:hAnsi="Angsana New"/>
                <w:sz w:val="20"/>
                <w:szCs w:val="20"/>
                <w:lang w:eastAsia="en-GB"/>
              </w:rPr>
              <w:t>0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,</w:t>
            </w:r>
            <w:r w:rsidR="00CD1422" w:rsidRPr="00F61C23">
              <w:rPr>
                <w:rFonts w:ascii="Angsana New" w:hAnsi="Angsana New"/>
                <w:sz w:val="20"/>
                <w:szCs w:val="20"/>
                <w:lang w:eastAsia="en-GB"/>
              </w:rPr>
              <w:t>7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3</w:t>
            </w:r>
            <w:r w:rsidR="00CD1422" w:rsidRPr="00F61C23">
              <w:rPr>
                <w:rFonts w:ascii="Angsana New" w:hAnsi="Angsana New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271" w:type="dxa"/>
            <w:gridSpan w:val="2"/>
          </w:tcPr>
          <w:p w14:paraId="162B8B83" w14:textId="77777777" w:rsidR="0041400C" w:rsidRPr="00F61C23" w:rsidRDefault="0041400C" w:rsidP="0041400C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4" w:type="dxa"/>
          </w:tcPr>
          <w:p w14:paraId="1F93ED2B" w14:textId="280C30D3" w:rsidR="0041400C" w:rsidRPr="00F61C23" w:rsidRDefault="00A453AA" w:rsidP="004140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378</w:t>
            </w:r>
            <w:r w:rsidR="0041400C" w:rsidRPr="00F61C23">
              <w:rPr>
                <w:rFonts w:ascii="Angsana New" w:hAnsi="Angsana New"/>
                <w:sz w:val="20"/>
                <w:szCs w:val="20"/>
                <w:lang w:eastAsia="en-GB"/>
              </w:rPr>
              <w:t>,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249</w:t>
            </w:r>
          </w:p>
        </w:tc>
      </w:tr>
      <w:tr w:rsidR="00345AEA" w:rsidRPr="00F61C23" w14:paraId="19D032CC" w14:textId="77777777" w:rsidTr="00D944C2">
        <w:tc>
          <w:tcPr>
            <w:tcW w:w="2160" w:type="dxa"/>
          </w:tcPr>
          <w:p w14:paraId="204A2C99" w14:textId="4DA31AB2" w:rsidR="00345AEA" w:rsidRPr="00F61C23" w:rsidRDefault="00345AEA" w:rsidP="00345AEA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ก๊าซธรรมชาติอัดสำหรับอุตสาหกรรม 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(iCNG)</w:t>
            </w:r>
          </w:p>
        </w:tc>
        <w:tc>
          <w:tcPr>
            <w:tcW w:w="810" w:type="dxa"/>
            <w:vAlign w:val="bottom"/>
          </w:tcPr>
          <w:p w14:paraId="589D9BDC" w14:textId="05440A7D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220,609</w:t>
            </w:r>
          </w:p>
        </w:tc>
        <w:tc>
          <w:tcPr>
            <w:tcW w:w="247" w:type="dxa"/>
            <w:vAlign w:val="bottom"/>
          </w:tcPr>
          <w:p w14:paraId="31711C31" w14:textId="77777777" w:rsidR="00345AEA" w:rsidRPr="00F61C23" w:rsidRDefault="00345AEA" w:rsidP="00345AEA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0707380D" w14:textId="77777777" w:rsidR="00345AEA" w:rsidRPr="00F61C23" w:rsidRDefault="00345AEA" w:rsidP="00345A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ind w:right="-200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5B535266" w14:textId="0BFB3B81" w:rsidR="00345AEA" w:rsidRPr="00F61C23" w:rsidRDefault="004661FF" w:rsidP="00345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</w:t>
            </w:r>
            <w:r w:rsidR="00345AEA" w:rsidRPr="00F61C23">
              <w:rPr>
                <w:rFonts w:ascii="Angsana New" w:hAnsi="Angsana New"/>
                <w:sz w:val="20"/>
                <w:szCs w:val="20"/>
                <w:lang w:eastAsia="en-GB"/>
              </w:rPr>
              <w:t>432,725</w:t>
            </w:r>
          </w:p>
        </w:tc>
        <w:tc>
          <w:tcPr>
            <w:tcW w:w="267" w:type="dxa"/>
            <w:vAlign w:val="bottom"/>
          </w:tcPr>
          <w:p w14:paraId="268D01A7" w14:textId="77777777" w:rsidR="00345AEA" w:rsidRPr="00F61C23" w:rsidRDefault="00345AEA" w:rsidP="00345AEA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  <w:vAlign w:val="bottom"/>
          </w:tcPr>
          <w:p w14:paraId="0A851B0B" w14:textId="305479FB" w:rsidR="00345AEA" w:rsidRPr="00F61C23" w:rsidRDefault="00345AEA" w:rsidP="00345A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2F6B3164" w14:textId="77777777" w:rsidR="00345AEA" w:rsidRPr="00F61C23" w:rsidRDefault="00345AEA" w:rsidP="00345AEA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vAlign w:val="bottom"/>
          </w:tcPr>
          <w:p w14:paraId="3E528C3D" w14:textId="33D84D61" w:rsidR="00345AEA" w:rsidRPr="00F61C23" w:rsidRDefault="00345AEA" w:rsidP="00345AEA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7FDAE1DD" w14:textId="77777777" w:rsidR="00345AEA" w:rsidRPr="00F61C23" w:rsidRDefault="00345AEA" w:rsidP="00345AEA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0B17D619" w14:textId="0C1D48C0" w:rsidR="00345AEA" w:rsidRPr="00F61C23" w:rsidRDefault="00345AEA" w:rsidP="00345AEA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2C7D2578" w14:textId="77777777" w:rsidR="00345AEA" w:rsidRPr="00F61C23" w:rsidRDefault="00345AEA" w:rsidP="00345AEA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581342C3" w14:textId="5A7C9E4D" w:rsidR="00345AEA" w:rsidRPr="00F61C23" w:rsidRDefault="00345AEA" w:rsidP="00345AEA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ind w:right="-110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75F50854" w14:textId="77777777" w:rsidR="00345AEA" w:rsidRPr="00F61C23" w:rsidRDefault="00345AEA" w:rsidP="00345AEA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544D8862" w14:textId="79D1E4C8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220,609</w:t>
            </w:r>
          </w:p>
        </w:tc>
        <w:tc>
          <w:tcPr>
            <w:tcW w:w="236" w:type="dxa"/>
            <w:vAlign w:val="bottom"/>
          </w:tcPr>
          <w:p w14:paraId="3D75F9D5" w14:textId="77777777" w:rsidR="00345AEA" w:rsidRPr="00F61C23" w:rsidRDefault="00345AEA" w:rsidP="00345AEA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27EF60E" w14:textId="77777777" w:rsidR="00345AEA" w:rsidRPr="00F61C23" w:rsidRDefault="00345AEA" w:rsidP="00345A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70" w:right="-200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71FE3F3C" w14:textId="56B73566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432,725</w:t>
            </w:r>
          </w:p>
        </w:tc>
        <w:tc>
          <w:tcPr>
            <w:tcW w:w="236" w:type="dxa"/>
            <w:vAlign w:val="bottom"/>
          </w:tcPr>
          <w:p w14:paraId="41CCDF5A" w14:textId="77777777" w:rsidR="00345AEA" w:rsidRPr="00F61C23" w:rsidRDefault="00345AEA" w:rsidP="00345AEA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6BA15197" w14:textId="4D887221" w:rsidR="00345AEA" w:rsidRPr="00F61C23" w:rsidRDefault="00345AEA" w:rsidP="00345AEA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110"/>
                <w:tab w:val="left" w:pos="380"/>
              </w:tabs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 w:hint="cs"/>
                <w:sz w:val="20"/>
                <w:szCs w:val="20"/>
                <w:cs/>
                <w:lang w:eastAsia="en-GB"/>
              </w:rPr>
              <w:t>-</w:t>
            </w:r>
          </w:p>
        </w:tc>
        <w:tc>
          <w:tcPr>
            <w:tcW w:w="276" w:type="dxa"/>
            <w:vAlign w:val="bottom"/>
          </w:tcPr>
          <w:p w14:paraId="26C3FC27" w14:textId="77777777" w:rsidR="00345AEA" w:rsidRPr="00F61C23" w:rsidRDefault="00345AEA" w:rsidP="00345AEA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47AD2608" w14:textId="068F414C" w:rsidR="00345AEA" w:rsidRPr="00F61C23" w:rsidRDefault="00345AEA" w:rsidP="00345AEA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5898CDC8" w14:textId="77777777" w:rsidR="00345AEA" w:rsidRPr="00F61C23" w:rsidRDefault="00345AEA" w:rsidP="00345AEA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791B596E" w14:textId="40C8A3E7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220,609</w:t>
            </w:r>
          </w:p>
        </w:tc>
        <w:tc>
          <w:tcPr>
            <w:tcW w:w="271" w:type="dxa"/>
            <w:gridSpan w:val="2"/>
            <w:vAlign w:val="bottom"/>
          </w:tcPr>
          <w:p w14:paraId="2942C0C1" w14:textId="77777777" w:rsidR="00345AEA" w:rsidRPr="00F61C23" w:rsidRDefault="00345AEA" w:rsidP="00345AEA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4" w:type="dxa"/>
          </w:tcPr>
          <w:p w14:paraId="3A01DB7D" w14:textId="77777777" w:rsidR="00345AEA" w:rsidRPr="00F61C23" w:rsidRDefault="00345AEA" w:rsidP="00345A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right="-200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00E98642" w14:textId="1488444F" w:rsidR="00345AEA" w:rsidRPr="00F61C23" w:rsidRDefault="00345AEA" w:rsidP="00345A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432,725</w:t>
            </w:r>
          </w:p>
        </w:tc>
      </w:tr>
      <w:tr w:rsidR="00345AEA" w:rsidRPr="00F61C23" w14:paraId="5F3C5C63" w14:textId="77777777" w:rsidTr="00F63DB5">
        <w:tc>
          <w:tcPr>
            <w:tcW w:w="2160" w:type="dxa"/>
          </w:tcPr>
          <w:p w14:paraId="1FF219FE" w14:textId="5009A654" w:rsidR="00345AEA" w:rsidRPr="00F61C23" w:rsidRDefault="00345AEA" w:rsidP="00345AEA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บริการอัดก๊าซธรรมชาติ 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(PMS)</w:t>
            </w:r>
          </w:p>
        </w:tc>
        <w:tc>
          <w:tcPr>
            <w:tcW w:w="810" w:type="dxa"/>
          </w:tcPr>
          <w:p w14:paraId="25DBEF4E" w14:textId="1D3EBDD5" w:rsidR="00345AEA" w:rsidRPr="00F61C23" w:rsidRDefault="00345AEA" w:rsidP="00345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216,464</w:t>
            </w:r>
          </w:p>
        </w:tc>
        <w:tc>
          <w:tcPr>
            <w:tcW w:w="247" w:type="dxa"/>
          </w:tcPr>
          <w:p w14:paraId="01784880" w14:textId="77777777" w:rsidR="00345AEA" w:rsidRPr="00F61C23" w:rsidRDefault="00345AEA" w:rsidP="00345AEA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7E81FCB6" w14:textId="20A0008E" w:rsidR="00345AEA" w:rsidRPr="00F61C23" w:rsidRDefault="004661FF" w:rsidP="00345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</w:t>
            </w:r>
            <w:r w:rsidR="00345AEA" w:rsidRPr="00F61C23">
              <w:rPr>
                <w:rFonts w:ascii="Angsana New" w:hAnsi="Angsana New"/>
                <w:sz w:val="20"/>
                <w:szCs w:val="20"/>
                <w:lang w:eastAsia="en-GB"/>
              </w:rPr>
              <w:t>244,410</w:t>
            </w:r>
          </w:p>
        </w:tc>
        <w:tc>
          <w:tcPr>
            <w:tcW w:w="267" w:type="dxa"/>
          </w:tcPr>
          <w:p w14:paraId="5BC8C462" w14:textId="77777777" w:rsidR="00345AEA" w:rsidRPr="00F61C23" w:rsidRDefault="00345AEA" w:rsidP="00345AEA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4022C921" w14:textId="67994C16" w:rsidR="00345AEA" w:rsidRPr="00F61C23" w:rsidRDefault="00345AEA" w:rsidP="00345A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118AD58D" w14:textId="77777777" w:rsidR="00345AEA" w:rsidRPr="00F61C23" w:rsidRDefault="00345AEA" w:rsidP="00345AEA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162F3E8B" w14:textId="7F08D9F4" w:rsidR="00345AEA" w:rsidRPr="00F61C23" w:rsidRDefault="00345AEA" w:rsidP="00345AEA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2D7F1671" w14:textId="77777777" w:rsidR="00345AEA" w:rsidRPr="00F61C23" w:rsidRDefault="00345AEA" w:rsidP="00345AEA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7F8CAC83" w14:textId="119E7069" w:rsidR="00345AEA" w:rsidRPr="00F61C23" w:rsidRDefault="00345AEA" w:rsidP="00345AEA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52C31806" w14:textId="77777777" w:rsidR="00345AEA" w:rsidRPr="00F61C23" w:rsidRDefault="00345AEA" w:rsidP="00345AEA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217D7087" w14:textId="064B2EE9" w:rsidR="00345AEA" w:rsidRPr="00F61C23" w:rsidRDefault="00345AEA" w:rsidP="00345AEA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ind w:right="-110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452B66B" w14:textId="77777777" w:rsidR="00345AEA" w:rsidRPr="00F61C23" w:rsidRDefault="00345AEA" w:rsidP="00345AEA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42D1CBB" w14:textId="0D534E0E" w:rsidR="00345AEA" w:rsidRPr="00F61C23" w:rsidRDefault="00345AEA" w:rsidP="00345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216,464</w:t>
            </w:r>
          </w:p>
        </w:tc>
        <w:tc>
          <w:tcPr>
            <w:tcW w:w="236" w:type="dxa"/>
          </w:tcPr>
          <w:p w14:paraId="61B4276B" w14:textId="77777777" w:rsidR="00345AEA" w:rsidRPr="00F61C23" w:rsidRDefault="00345AEA" w:rsidP="00345AEA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7592CE1" w14:textId="4FE62569" w:rsidR="00345AEA" w:rsidRPr="00F61C23" w:rsidRDefault="00345AEA" w:rsidP="00345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244,410</w:t>
            </w:r>
          </w:p>
        </w:tc>
        <w:tc>
          <w:tcPr>
            <w:tcW w:w="236" w:type="dxa"/>
          </w:tcPr>
          <w:p w14:paraId="131B9AFE" w14:textId="77777777" w:rsidR="00345AEA" w:rsidRPr="00F61C23" w:rsidRDefault="00345AEA" w:rsidP="00345AEA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2515C14A" w14:textId="4B35FB12" w:rsidR="00345AEA" w:rsidRPr="00F61C23" w:rsidRDefault="00345AEA" w:rsidP="00345AEA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110"/>
                <w:tab w:val="left" w:pos="380"/>
              </w:tabs>
              <w:jc w:val="center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 w:hint="cs"/>
                <w:sz w:val="20"/>
                <w:szCs w:val="20"/>
                <w:cs/>
                <w:lang w:eastAsia="en-GB"/>
              </w:rPr>
              <w:t>-</w:t>
            </w:r>
          </w:p>
        </w:tc>
        <w:tc>
          <w:tcPr>
            <w:tcW w:w="276" w:type="dxa"/>
          </w:tcPr>
          <w:p w14:paraId="4EA50481" w14:textId="77777777" w:rsidR="00345AEA" w:rsidRPr="00F61C23" w:rsidRDefault="00345AEA" w:rsidP="00345AEA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2BAAB3CA" w14:textId="70EDB7C7" w:rsidR="00345AEA" w:rsidRPr="00F61C23" w:rsidRDefault="00345AEA" w:rsidP="00345AEA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4EC00793" w14:textId="77777777" w:rsidR="00345AEA" w:rsidRPr="00F61C23" w:rsidRDefault="00345AEA" w:rsidP="00345AEA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7EF7F46" w14:textId="6AB0501E" w:rsidR="00345AEA" w:rsidRPr="00F61C23" w:rsidRDefault="00345AEA" w:rsidP="00345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216,464</w:t>
            </w:r>
          </w:p>
        </w:tc>
        <w:tc>
          <w:tcPr>
            <w:tcW w:w="271" w:type="dxa"/>
            <w:gridSpan w:val="2"/>
          </w:tcPr>
          <w:p w14:paraId="79F27758" w14:textId="77777777" w:rsidR="00345AEA" w:rsidRPr="00F61C23" w:rsidRDefault="00345AEA" w:rsidP="00345AEA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4" w:type="dxa"/>
          </w:tcPr>
          <w:p w14:paraId="65D95FC8" w14:textId="08FE6E70" w:rsidR="00345AEA" w:rsidRPr="00F61C23" w:rsidRDefault="00345AEA" w:rsidP="00345A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244,410</w:t>
            </w:r>
          </w:p>
        </w:tc>
      </w:tr>
      <w:tr w:rsidR="00345AEA" w:rsidRPr="00F61C23" w14:paraId="70F6FA2F" w14:textId="77777777" w:rsidTr="00F63DB5">
        <w:tc>
          <w:tcPr>
            <w:tcW w:w="2160" w:type="dxa"/>
          </w:tcPr>
          <w:p w14:paraId="1CC5AA12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น้ำมัน</w:t>
            </w:r>
          </w:p>
        </w:tc>
        <w:tc>
          <w:tcPr>
            <w:tcW w:w="810" w:type="dxa"/>
          </w:tcPr>
          <w:p w14:paraId="661A253E" w14:textId="5388DD78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117,06</w:t>
            </w:r>
            <w:r w:rsidR="00C6417B">
              <w:rPr>
                <w:rFonts w:ascii="Angsana New" w:hAnsi="Angsana New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247" w:type="dxa"/>
          </w:tcPr>
          <w:p w14:paraId="141397EA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4EB79E0F" w14:textId="3EF32A5D" w:rsidR="00345AEA" w:rsidRPr="00F61C23" w:rsidRDefault="004661FF" w:rsidP="00345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</w:t>
            </w:r>
            <w:r w:rsidR="00345AEA" w:rsidRPr="00F61C23">
              <w:rPr>
                <w:rFonts w:ascii="Angsana New" w:hAnsi="Angsana New"/>
                <w:sz w:val="20"/>
                <w:szCs w:val="20"/>
                <w:lang w:eastAsia="en-GB"/>
              </w:rPr>
              <w:t>134,037</w:t>
            </w:r>
          </w:p>
        </w:tc>
        <w:tc>
          <w:tcPr>
            <w:tcW w:w="267" w:type="dxa"/>
          </w:tcPr>
          <w:p w14:paraId="75378C2C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6F09754F" w14:textId="0F4742B8" w:rsidR="00345AEA" w:rsidRPr="00F61C23" w:rsidRDefault="00345AEA" w:rsidP="00345A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58E64551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14FE2ABE" w14:textId="77777777" w:rsidR="00345AEA" w:rsidRPr="00F61C23" w:rsidRDefault="00345AEA" w:rsidP="00345AEA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75BA673A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0B1722B8" w14:textId="4CC102AF" w:rsidR="00345AEA" w:rsidRPr="00F61C23" w:rsidRDefault="00345AEA" w:rsidP="00345AEA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119BB00F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1CBDE04E" w14:textId="77777777" w:rsidR="00345AEA" w:rsidRPr="00F61C23" w:rsidRDefault="00345AEA" w:rsidP="002D73E7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ind w:right="-110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3B52D44C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3A737C8" w14:textId="1FB9CD86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117,06</w:t>
            </w:r>
            <w:r w:rsidR="00C6417B">
              <w:rPr>
                <w:rFonts w:ascii="Angsana New" w:hAnsi="Angsana New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236" w:type="dxa"/>
          </w:tcPr>
          <w:p w14:paraId="7113DB21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1CA7B59" w14:textId="20D6A980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134,037</w:t>
            </w:r>
          </w:p>
        </w:tc>
        <w:tc>
          <w:tcPr>
            <w:tcW w:w="236" w:type="dxa"/>
          </w:tcPr>
          <w:p w14:paraId="6FEAD0A2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1E52C5BF" w14:textId="1712A86C" w:rsidR="00345AEA" w:rsidRPr="00F61C23" w:rsidRDefault="00345AEA" w:rsidP="00345AEA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110"/>
                <w:tab w:val="left" w:pos="380"/>
              </w:tabs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 w:hint="cs"/>
                <w:sz w:val="20"/>
                <w:szCs w:val="20"/>
                <w:cs/>
                <w:lang w:eastAsia="en-GB"/>
              </w:rPr>
              <w:t>-</w:t>
            </w:r>
          </w:p>
        </w:tc>
        <w:tc>
          <w:tcPr>
            <w:tcW w:w="276" w:type="dxa"/>
          </w:tcPr>
          <w:p w14:paraId="687903A1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058D3020" w14:textId="77777777" w:rsidR="00345AEA" w:rsidRPr="00F61C23" w:rsidRDefault="00345AEA" w:rsidP="00345AEA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147C000A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41A2CE3" w14:textId="0AF7C28C" w:rsidR="00345AEA" w:rsidRPr="00F61C23" w:rsidRDefault="00345AEA" w:rsidP="00345A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86" w:right="-11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117,06</w:t>
            </w:r>
            <w:r w:rsidR="00C6417B">
              <w:rPr>
                <w:rFonts w:ascii="Angsana New" w:hAnsi="Angsana New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271" w:type="dxa"/>
            <w:gridSpan w:val="2"/>
          </w:tcPr>
          <w:p w14:paraId="2B38F594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4" w:type="dxa"/>
          </w:tcPr>
          <w:p w14:paraId="43320502" w14:textId="69D03663" w:rsidR="00345AEA" w:rsidRPr="00F61C23" w:rsidRDefault="00345AEA" w:rsidP="00345A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134,037</w:t>
            </w:r>
          </w:p>
        </w:tc>
      </w:tr>
      <w:tr w:rsidR="00345AEA" w:rsidRPr="00F61C23" w14:paraId="73A47F84" w14:textId="77777777" w:rsidTr="00F63DB5">
        <w:tc>
          <w:tcPr>
            <w:tcW w:w="2160" w:type="dxa"/>
          </w:tcPr>
          <w:p w14:paraId="24A44A4E" w14:textId="4DA96EC3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รับเหมาก่อสร้าง</w:t>
            </w:r>
          </w:p>
        </w:tc>
        <w:tc>
          <w:tcPr>
            <w:tcW w:w="810" w:type="dxa"/>
          </w:tcPr>
          <w:p w14:paraId="4DC369B4" w14:textId="780B0C6C" w:rsidR="00345AEA" w:rsidRPr="00F61C23" w:rsidRDefault="00345AEA" w:rsidP="00345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97,383</w:t>
            </w:r>
          </w:p>
        </w:tc>
        <w:tc>
          <w:tcPr>
            <w:tcW w:w="247" w:type="dxa"/>
          </w:tcPr>
          <w:p w14:paraId="5CBAF049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0AA10ED1" w14:textId="37DA3CD5" w:rsidR="00345AEA" w:rsidRPr="00F61C23" w:rsidRDefault="004661FF" w:rsidP="00345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</w:t>
            </w:r>
            <w:r w:rsidR="00345AEA" w:rsidRPr="00F61C23">
              <w:rPr>
                <w:rFonts w:ascii="Angsana New" w:hAnsi="Angsana New"/>
                <w:sz w:val="20"/>
                <w:szCs w:val="20"/>
                <w:lang w:eastAsia="en-GB"/>
              </w:rPr>
              <w:t>96,548</w:t>
            </w:r>
          </w:p>
        </w:tc>
        <w:tc>
          <w:tcPr>
            <w:tcW w:w="267" w:type="dxa"/>
          </w:tcPr>
          <w:p w14:paraId="5FC229C9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36C9F743" w14:textId="25798207" w:rsidR="00345AEA" w:rsidRPr="00F61C23" w:rsidRDefault="00345AEA" w:rsidP="00345A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7D1F86C0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3D81638B" w14:textId="417E0123" w:rsidR="00345AEA" w:rsidRPr="00F61C23" w:rsidRDefault="00345AEA" w:rsidP="00345AEA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27D4A5A3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23E32566" w14:textId="19FE7734" w:rsidR="00345AEA" w:rsidRPr="00F61C23" w:rsidRDefault="00345AEA" w:rsidP="00345AEA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5C1E82F5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1992E718" w14:textId="522FD769" w:rsidR="00345AEA" w:rsidRPr="00F61C23" w:rsidRDefault="00345AEA" w:rsidP="00345AEA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ind w:right="-110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33B84163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EB1393F" w14:textId="1067C8F7" w:rsidR="00345AEA" w:rsidRPr="00F61C23" w:rsidRDefault="00345AEA" w:rsidP="00345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97,383</w:t>
            </w:r>
          </w:p>
        </w:tc>
        <w:tc>
          <w:tcPr>
            <w:tcW w:w="236" w:type="dxa"/>
          </w:tcPr>
          <w:p w14:paraId="2FEE0E43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AA5FB27" w14:textId="78955BD5" w:rsidR="00345AEA" w:rsidRPr="00F61C23" w:rsidRDefault="00345AEA" w:rsidP="00345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96,548</w:t>
            </w:r>
          </w:p>
        </w:tc>
        <w:tc>
          <w:tcPr>
            <w:tcW w:w="236" w:type="dxa"/>
          </w:tcPr>
          <w:p w14:paraId="2CA0E6B4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33BF5192" w14:textId="14F0EBC0" w:rsidR="00345AEA" w:rsidRPr="00F61C23" w:rsidRDefault="00345AEA" w:rsidP="00345AEA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110"/>
                <w:tab w:val="left" w:pos="380"/>
              </w:tabs>
              <w:jc w:val="center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 w:hint="cs"/>
                <w:sz w:val="20"/>
                <w:szCs w:val="20"/>
                <w:cs/>
                <w:lang w:eastAsia="en-GB"/>
              </w:rPr>
              <w:t>-</w:t>
            </w:r>
          </w:p>
        </w:tc>
        <w:tc>
          <w:tcPr>
            <w:tcW w:w="276" w:type="dxa"/>
          </w:tcPr>
          <w:p w14:paraId="4DA92122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6C69000C" w14:textId="7990D17B" w:rsidR="00345AEA" w:rsidRPr="00F61C23" w:rsidRDefault="00345AEA" w:rsidP="00345AEA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1333BF61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34198D2" w14:textId="43C14662" w:rsidR="00345AEA" w:rsidRPr="00F61C23" w:rsidRDefault="00345AEA" w:rsidP="00345A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86" w:right="-11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97,383</w:t>
            </w:r>
          </w:p>
        </w:tc>
        <w:tc>
          <w:tcPr>
            <w:tcW w:w="271" w:type="dxa"/>
            <w:gridSpan w:val="2"/>
          </w:tcPr>
          <w:p w14:paraId="46908D0D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4" w:type="dxa"/>
          </w:tcPr>
          <w:p w14:paraId="3280009E" w14:textId="68B5EA40" w:rsidR="00345AEA" w:rsidRPr="00F61C23" w:rsidRDefault="00345AEA" w:rsidP="00345A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96,548</w:t>
            </w:r>
          </w:p>
        </w:tc>
      </w:tr>
      <w:tr w:rsidR="00345AEA" w:rsidRPr="00F61C23" w14:paraId="1E6440ED" w14:textId="77777777" w:rsidTr="00F63DB5">
        <w:tc>
          <w:tcPr>
            <w:tcW w:w="2160" w:type="dxa"/>
          </w:tcPr>
          <w:p w14:paraId="4DE8E2D2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ซ่อมบำรุงสถานีก๊าซธรรมชาติ</w:t>
            </w:r>
          </w:p>
        </w:tc>
        <w:tc>
          <w:tcPr>
            <w:tcW w:w="810" w:type="dxa"/>
          </w:tcPr>
          <w:p w14:paraId="7A5274F7" w14:textId="50B29D75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93,411</w:t>
            </w:r>
          </w:p>
        </w:tc>
        <w:tc>
          <w:tcPr>
            <w:tcW w:w="247" w:type="dxa"/>
          </w:tcPr>
          <w:p w14:paraId="485E3066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60739EE1" w14:textId="58B54B9F" w:rsidR="00345AEA" w:rsidRPr="00F61C23" w:rsidRDefault="004661FF" w:rsidP="00345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</w:t>
            </w:r>
            <w:r w:rsidR="00345AEA" w:rsidRPr="00F61C23">
              <w:rPr>
                <w:rFonts w:ascii="Angsana New" w:hAnsi="Angsana New"/>
                <w:sz w:val="20"/>
                <w:szCs w:val="20"/>
                <w:lang w:eastAsia="en-GB"/>
              </w:rPr>
              <w:t>116,709</w:t>
            </w:r>
          </w:p>
        </w:tc>
        <w:tc>
          <w:tcPr>
            <w:tcW w:w="267" w:type="dxa"/>
          </w:tcPr>
          <w:p w14:paraId="4EA3182C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61E3222E" w14:textId="3BD7384E" w:rsidR="00345AEA" w:rsidRPr="00F61C23" w:rsidRDefault="00345AEA" w:rsidP="00345A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61A32284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4A6FF9B2" w14:textId="77777777" w:rsidR="00345AEA" w:rsidRPr="00F61C23" w:rsidRDefault="00345AEA" w:rsidP="00345AEA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44CAF00A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38678953" w14:textId="2390C39A" w:rsidR="00345AEA" w:rsidRPr="00F61C23" w:rsidRDefault="00345AEA" w:rsidP="00345AEA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770BF8E2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2157FE19" w14:textId="77777777" w:rsidR="00345AEA" w:rsidRPr="00F61C23" w:rsidRDefault="00345AEA" w:rsidP="00345AEA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ind w:right="-110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47BBD2A2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B8C6A9F" w14:textId="6F4F65CC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93,411</w:t>
            </w:r>
          </w:p>
        </w:tc>
        <w:tc>
          <w:tcPr>
            <w:tcW w:w="236" w:type="dxa"/>
          </w:tcPr>
          <w:p w14:paraId="24E2FA1B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2A194F5" w14:textId="39DA9C56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116,709</w:t>
            </w:r>
          </w:p>
        </w:tc>
        <w:tc>
          <w:tcPr>
            <w:tcW w:w="236" w:type="dxa"/>
          </w:tcPr>
          <w:p w14:paraId="7BDC48DA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4CE3C8D5" w14:textId="41D3F49A" w:rsidR="00345AEA" w:rsidRPr="00F61C23" w:rsidRDefault="00345AEA" w:rsidP="00345AEA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110"/>
                <w:tab w:val="left" w:pos="380"/>
              </w:tabs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 w:hint="cs"/>
                <w:sz w:val="20"/>
                <w:szCs w:val="20"/>
                <w:cs/>
                <w:lang w:eastAsia="en-GB"/>
              </w:rPr>
              <w:t>-</w:t>
            </w:r>
          </w:p>
        </w:tc>
        <w:tc>
          <w:tcPr>
            <w:tcW w:w="276" w:type="dxa"/>
          </w:tcPr>
          <w:p w14:paraId="599C741C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621F431E" w14:textId="77777777" w:rsidR="00345AEA" w:rsidRPr="00F61C23" w:rsidRDefault="00345AEA" w:rsidP="00345AEA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45EB3C8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023F05A" w14:textId="54012A36" w:rsidR="00345AEA" w:rsidRPr="00F61C23" w:rsidRDefault="00345AEA" w:rsidP="00345A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86" w:right="-11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93,411</w:t>
            </w:r>
          </w:p>
        </w:tc>
        <w:tc>
          <w:tcPr>
            <w:tcW w:w="271" w:type="dxa"/>
            <w:gridSpan w:val="2"/>
          </w:tcPr>
          <w:p w14:paraId="1DC8675E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4" w:type="dxa"/>
          </w:tcPr>
          <w:p w14:paraId="2C323D3E" w14:textId="720CF039" w:rsidR="00345AEA" w:rsidRPr="00F61C23" w:rsidRDefault="00345AEA" w:rsidP="00345A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116,709</w:t>
            </w:r>
          </w:p>
        </w:tc>
      </w:tr>
      <w:tr w:rsidR="00345AEA" w:rsidRPr="00F61C23" w14:paraId="202BBE62" w14:textId="77777777" w:rsidTr="00F63DB5">
        <w:tc>
          <w:tcPr>
            <w:tcW w:w="2160" w:type="dxa"/>
          </w:tcPr>
          <w:p w14:paraId="071B8FEE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ขนส่ง</w:t>
            </w:r>
          </w:p>
        </w:tc>
        <w:tc>
          <w:tcPr>
            <w:tcW w:w="810" w:type="dxa"/>
          </w:tcPr>
          <w:p w14:paraId="476D4A0B" w14:textId="60539F05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78,879</w:t>
            </w:r>
          </w:p>
        </w:tc>
        <w:tc>
          <w:tcPr>
            <w:tcW w:w="247" w:type="dxa"/>
          </w:tcPr>
          <w:p w14:paraId="46BE64C2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112C3B60" w14:textId="60FD7206" w:rsidR="00345AEA" w:rsidRPr="00F61C23" w:rsidRDefault="004661FF" w:rsidP="00345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0"/>
              <w:jc w:val="right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</w:t>
            </w:r>
            <w:r w:rsidR="00345AEA" w:rsidRPr="00F61C23">
              <w:rPr>
                <w:rFonts w:ascii="Angsana New" w:hAnsi="Angsana New"/>
                <w:sz w:val="20"/>
                <w:szCs w:val="20"/>
                <w:lang w:eastAsia="en-GB"/>
              </w:rPr>
              <w:t>195,518</w:t>
            </w:r>
          </w:p>
        </w:tc>
        <w:tc>
          <w:tcPr>
            <w:tcW w:w="267" w:type="dxa"/>
          </w:tcPr>
          <w:p w14:paraId="68EE7DA2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20568CB1" w14:textId="4A97C94C" w:rsidR="00345AEA" w:rsidRPr="00F61C23" w:rsidRDefault="00345AEA" w:rsidP="00345A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336017CD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087DE17A" w14:textId="77777777" w:rsidR="00345AEA" w:rsidRPr="00F61C23" w:rsidRDefault="00345AEA" w:rsidP="00345AEA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603FBC2B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082295F7" w14:textId="03ACA997" w:rsidR="00345AEA" w:rsidRPr="00F61C23" w:rsidRDefault="00345AEA" w:rsidP="00345AEA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31DFDE20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745950B5" w14:textId="77777777" w:rsidR="00345AEA" w:rsidRPr="00F61C23" w:rsidRDefault="00345AEA" w:rsidP="00345AEA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ind w:right="-110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217A1CDA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4B19CA7" w14:textId="3DE1D8D2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78,879</w:t>
            </w:r>
          </w:p>
        </w:tc>
        <w:tc>
          <w:tcPr>
            <w:tcW w:w="236" w:type="dxa"/>
          </w:tcPr>
          <w:p w14:paraId="0CD39B1F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CF2AFAE" w14:textId="62847868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195,518</w:t>
            </w:r>
          </w:p>
        </w:tc>
        <w:tc>
          <w:tcPr>
            <w:tcW w:w="236" w:type="dxa"/>
          </w:tcPr>
          <w:p w14:paraId="754A819F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465BA1AE" w14:textId="7B5B88B7" w:rsidR="00345AEA" w:rsidRPr="00F61C23" w:rsidRDefault="00345AEA" w:rsidP="00345AEA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110"/>
                <w:tab w:val="left" w:pos="380"/>
              </w:tabs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 w:hint="cs"/>
                <w:sz w:val="20"/>
                <w:szCs w:val="20"/>
                <w:cs/>
                <w:lang w:eastAsia="en-GB"/>
              </w:rPr>
              <w:t>-</w:t>
            </w:r>
          </w:p>
        </w:tc>
        <w:tc>
          <w:tcPr>
            <w:tcW w:w="276" w:type="dxa"/>
          </w:tcPr>
          <w:p w14:paraId="44565FDC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40A857FC" w14:textId="77777777" w:rsidR="00345AEA" w:rsidRPr="00F61C23" w:rsidRDefault="00345AEA" w:rsidP="00345AEA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154428F4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2E3DA46" w14:textId="2069A988" w:rsidR="00345AEA" w:rsidRPr="00F61C23" w:rsidRDefault="00345AEA" w:rsidP="00345A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86" w:right="-11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78,879</w:t>
            </w:r>
          </w:p>
        </w:tc>
        <w:tc>
          <w:tcPr>
            <w:tcW w:w="271" w:type="dxa"/>
            <w:gridSpan w:val="2"/>
          </w:tcPr>
          <w:p w14:paraId="2A39B421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4" w:type="dxa"/>
          </w:tcPr>
          <w:p w14:paraId="02C023D8" w14:textId="604D19BA" w:rsidR="00345AEA" w:rsidRPr="00F61C23" w:rsidRDefault="00345AEA" w:rsidP="00345A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195,518</w:t>
            </w:r>
          </w:p>
        </w:tc>
      </w:tr>
      <w:tr w:rsidR="00345AEA" w:rsidRPr="00F61C23" w14:paraId="6F2CEA56" w14:textId="77777777" w:rsidTr="00F63DB5">
        <w:tc>
          <w:tcPr>
            <w:tcW w:w="2160" w:type="dxa"/>
          </w:tcPr>
          <w:p w14:paraId="55287660" w14:textId="3810AD51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รถเมล์ 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NGV</w:t>
            </w:r>
          </w:p>
        </w:tc>
        <w:tc>
          <w:tcPr>
            <w:tcW w:w="810" w:type="dxa"/>
          </w:tcPr>
          <w:p w14:paraId="0C522462" w14:textId="629C55BE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7" w:type="dxa"/>
          </w:tcPr>
          <w:p w14:paraId="464A7F78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3308FD74" w14:textId="1D568BE5" w:rsidR="00345AEA" w:rsidRPr="00F61C23" w:rsidRDefault="00345AEA" w:rsidP="00345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7" w:type="dxa"/>
          </w:tcPr>
          <w:p w14:paraId="7AF02354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698845B3" w14:textId="26520782" w:rsidR="00345AEA" w:rsidRPr="00F61C23" w:rsidRDefault="00345AEA" w:rsidP="00345A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2BE6CB5B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5014280A" w14:textId="22F5D262" w:rsidR="00345AEA" w:rsidRPr="00F61C23" w:rsidRDefault="00345AEA" w:rsidP="00345AEA">
            <w:pPr>
              <w:pStyle w:val="BodyText"/>
              <w:tabs>
                <w:tab w:val="clear" w:pos="680"/>
                <w:tab w:val="left" w:pos="610"/>
              </w:tabs>
              <w:spacing w:after="0" w:line="240" w:lineRule="auto"/>
              <w:ind w:left="-86" w:right="-290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341,613</w:t>
            </w:r>
          </w:p>
        </w:tc>
        <w:tc>
          <w:tcPr>
            <w:tcW w:w="270" w:type="dxa"/>
          </w:tcPr>
          <w:p w14:paraId="3050FA80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2DA6C56F" w14:textId="26E24D62" w:rsidR="00345AEA" w:rsidRPr="00F61C23" w:rsidRDefault="00345AEA" w:rsidP="00345AEA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71F1115B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4833CEB0" w14:textId="28D75D30" w:rsidR="00345AEA" w:rsidRPr="00F61C23" w:rsidRDefault="00345AEA" w:rsidP="00345AEA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ind w:right="-110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068D0EE2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C809884" w14:textId="66275EE3" w:rsidR="00345AEA" w:rsidRPr="00F61C23" w:rsidRDefault="00345AEA" w:rsidP="00345AEA">
            <w:pPr>
              <w:pStyle w:val="BodyText"/>
              <w:tabs>
                <w:tab w:val="clear" w:pos="680"/>
                <w:tab w:val="clear" w:pos="907"/>
                <w:tab w:val="left" w:pos="557"/>
              </w:tabs>
              <w:spacing w:after="0" w:line="240" w:lineRule="auto"/>
              <w:ind w:left="-86" w:right="-292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1C67E46F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8B34021" w14:textId="5B4B683F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341,613</w:t>
            </w:r>
          </w:p>
        </w:tc>
        <w:tc>
          <w:tcPr>
            <w:tcW w:w="236" w:type="dxa"/>
          </w:tcPr>
          <w:p w14:paraId="6FB0089A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4F46FB3F" w14:textId="5E0A5BFE" w:rsidR="00345AEA" w:rsidRPr="00F61C23" w:rsidRDefault="00345AEA" w:rsidP="00345AEA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110"/>
                <w:tab w:val="left" w:pos="380"/>
              </w:tabs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 w:hint="cs"/>
                <w:sz w:val="20"/>
                <w:szCs w:val="20"/>
                <w:cs/>
                <w:lang w:eastAsia="en-GB"/>
              </w:rPr>
              <w:t>-</w:t>
            </w:r>
          </w:p>
        </w:tc>
        <w:tc>
          <w:tcPr>
            <w:tcW w:w="276" w:type="dxa"/>
          </w:tcPr>
          <w:p w14:paraId="7121911A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2FC87DE5" w14:textId="00D1391D" w:rsidR="00345AEA" w:rsidRPr="00F61C23" w:rsidRDefault="004B2743" w:rsidP="00345AEA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39927FF3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4436B3D" w14:textId="0B02DA49" w:rsidR="00345AEA" w:rsidRPr="00F61C23" w:rsidRDefault="00345AEA" w:rsidP="00D944C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1" w:type="dxa"/>
            <w:gridSpan w:val="2"/>
          </w:tcPr>
          <w:p w14:paraId="6975D475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4" w:type="dxa"/>
          </w:tcPr>
          <w:p w14:paraId="6864696A" w14:textId="0B30F72B" w:rsidR="00345AEA" w:rsidRPr="00F61C23" w:rsidRDefault="00345AEA" w:rsidP="00345A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341,613</w:t>
            </w:r>
          </w:p>
        </w:tc>
      </w:tr>
      <w:tr w:rsidR="00345AEA" w:rsidRPr="00F61C23" w14:paraId="470E5CBE" w14:textId="77777777" w:rsidTr="00F63DB5">
        <w:tc>
          <w:tcPr>
            <w:tcW w:w="2160" w:type="dxa"/>
          </w:tcPr>
          <w:p w14:paraId="4F651261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รถยนต์</w:t>
            </w:r>
          </w:p>
        </w:tc>
        <w:tc>
          <w:tcPr>
            <w:tcW w:w="810" w:type="dxa"/>
          </w:tcPr>
          <w:p w14:paraId="737EF71D" w14:textId="22924E17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7" w:type="dxa"/>
          </w:tcPr>
          <w:p w14:paraId="68DB189B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384BE2ED" w14:textId="1C41961A" w:rsidR="00345AEA" w:rsidRPr="00F61C23" w:rsidRDefault="00345AEA" w:rsidP="00345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7" w:type="dxa"/>
          </w:tcPr>
          <w:p w14:paraId="524D7829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0107A37A" w14:textId="33F6CB29" w:rsidR="00345AEA" w:rsidRPr="00F61C23" w:rsidRDefault="00345AEA" w:rsidP="00345A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1D1725FC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1C1903E6" w14:textId="29956736" w:rsidR="00345AEA" w:rsidRPr="00F61C23" w:rsidRDefault="00345AEA" w:rsidP="00345AEA">
            <w:pPr>
              <w:pStyle w:val="BodyText"/>
              <w:tabs>
                <w:tab w:val="clear" w:pos="680"/>
                <w:tab w:val="left" w:pos="610"/>
              </w:tabs>
              <w:spacing w:after="0" w:line="240" w:lineRule="auto"/>
              <w:ind w:left="-86" w:right="-290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577,420</w:t>
            </w:r>
          </w:p>
        </w:tc>
        <w:tc>
          <w:tcPr>
            <w:tcW w:w="270" w:type="dxa"/>
          </w:tcPr>
          <w:p w14:paraId="06B75B3F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4334430F" w14:textId="52BF61EC" w:rsidR="00345AEA" w:rsidRPr="00F61C23" w:rsidRDefault="00345AEA" w:rsidP="00345AEA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46FD7D5D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05BF31F4" w14:textId="77777777" w:rsidR="00345AEA" w:rsidRPr="00F61C23" w:rsidRDefault="00345AEA" w:rsidP="00345AEA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</w:tabs>
              <w:ind w:right="-110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12EC16F7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639B37D" w14:textId="0F70256D" w:rsidR="00345AEA" w:rsidRPr="00F61C23" w:rsidRDefault="00345AEA" w:rsidP="00D944C2">
            <w:pPr>
              <w:pStyle w:val="BodyText"/>
              <w:tabs>
                <w:tab w:val="clear" w:pos="680"/>
                <w:tab w:val="clear" w:pos="907"/>
                <w:tab w:val="left" w:pos="557"/>
              </w:tabs>
              <w:spacing w:after="0" w:line="240" w:lineRule="auto"/>
              <w:ind w:left="-86" w:right="-292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EA766E6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7237101" w14:textId="2D3762C5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577,420</w:t>
            </w:r>
          </w:p>
        </w:tc>
        <w:tc>
          <w:tcPr>
            <w:tcW w:w="236" w:type="dxa"/>
          </w:tcPr>
          <w:p w14:paraId="15B2F920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0E0BF83A" w14:textId="4E7813DD" w:rsidR="00345AEA" w:rsidRPr="00F61C23" w:rsidRDefault="00345AEA" w:rsidP="00345AEA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110"/>
                <w:tab w:val="left" w:pos="380"/>
              </w:tabs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 w:hint="cs"/>
                <w:sz w:val="20"/>
                <w:szCs w:val="20"/>
                <w:cs/>
                <w:lang w:eastAsia="en-GB"/>
              </w:rPr>
              <w:t>-</w:t>
            </w:r>
          </w:p>
        </w:tc>
        <w:tc>
          <w:tcPr>
            <w:tcW w:w="276" w:type="dxa"/>
          </w:tcPr>
          <w:p w14:paraId="7C3E7400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02F52747" w14:textId="77777777" w:rsidR="00345AEA" w:rsidRPr="00F61C23" w:rsidRDefault="00345AEA" w:rsidP="00345AEA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11F08B43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41B5338" w14:textId="077CE07D" w:rsidR="00345AEA" w:rsidRPr="00F61C23" w:rsidRDefault="00345AEA" w:rsidP="00345A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1" w:type="dxa"/>
            <w:gridSpan w:val="2"/>
          </w:tcPr>
          <w:p w14:paraId="37547FEF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4" w:type="dxa"/>
          </w:tcPr>
          <w:p w14:paraId="3FBCBF94" w14:textId="126628F8" w:rsidR="00345AEA" w:rsidRPr="00F61C23" w:rsidRDefault="00345AEA" w:rsidP="00345A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577,420</w:t>
            </w:r>
          </w:p>
        </w:tc>
      </w:tr>
      <w:tr w:rsidR="00345AEA" w:rsidRPr="00F61C23" w14:paraId="37B44EAA" w14:textId="77777777" w:rsidTr="00F63DB5">
        <w:tc>
          <w:tcPr>
            <w:tcW w:w="2160" w:type="dxa"/>
          </w:tcPr>
          <w:p w14:paraId="0D08C5E9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พลังงานแสงอาทิตย์</w:t>
            </w:r>
          </w:p>
        </w:tc>
        <w:tc>
          <w:tcPr>
            <w:tcW w:w="810" w:type="dxa"/>
          </w:tcPr>
          <w:p w14:paraId="249D29CD" w14:textId="61CA89B1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7" w:type="dxa"/>
          </w:tcPr>
          <w:p w14:paraId="3C59731E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4EA210FA" w14:textId="1B2828FB" w:rsidR="00345AEA" w:rsidRPr="00F61C23" w:rsidRDefault="00345AEA" w:rsidP="00345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2"/>
                <w:tab w:val="center" w:pos="62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7" w:type="dxa"/>
          </w:tcPr>
          <w:p w14:paraId="3A7220CF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476184CF" w14:textId="1DDCC1EF" w:rsidR="00345AEA" w:rsidRPr="00F61C23" w:rsidRDefault="00345AEA" w:rsidP="00345A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0330CA5A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01CF8750" w14:textId="35BB3AD3" w:rsidR="00345AEA" w:rsidRPr="00F61C23" w:rsidRDefault="004661FF" w:rsidP="00345AEA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</w:t>
            </w:r>
            <w:r w:rsidR="00345AEA"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  </w:t>
            </w:r>
          </w:p>
        </w:tc>
        <w:tc>
          <w:tcPr>
            <w:tcW w:w="270" w:type="dxa"/>
          </w:tcPr>
          <w:p w14:paraId="1186A66A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75AAEA45" w14:textId="36831F7A" w:rsidR="00345AEA" w:rsidRPr="00F61C23" w:rsidRDefault="00345AEA" w:rsidP="00345AEA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48,695</w:t>
            </w:r>
          </w:p>
        </w:tc>
        <w:tc>
          <w:tcPr>
            <w:tcW w:w="242" w:type="dxa"/>
          </w:tcPr>
          <w:p w14:paraId="38EA535E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108D1FFB" w14:textId="3F00C01E" w:rsidR="00345AEA" w:rsidRPr="00F61C23" w:rsidRDefault="00345AEA" w:rsidP="002D73E7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59,462</w:t>
            </w:r>
          </w:p>
        </w:tc>
        <w:tc>
          <w:tcPr>
            <w:tcW w:w="236" w:type="dxa"/>
          </w:tcPr>
          <w:p w14:paraId="1110AA11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7590566" w14:textId="4F2254A1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48,695</w:t>
            </w:r>
          </w:p>
        </w:tc>
        <w:tc>
          <w:tcPr>
            <w:tcW w:w="236" w:type="dxa"/>
          </w:tcPr>
          <w:p w14:paraId="3D30EEE0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948D288" w14:textId="33410DDF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59,462</w:t>
            </w:r>
          </w:p>
        </w:tc>
        <w:tc>
          <w:tcPr>
            <w:tcW w:w="236" w:type="dxa"/>
          </w:tcPr>
          <w:p w14:paraId="19C16601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2B72E97D" w14:textId="6F9EDC80" w:rsidR="00345AEA" w:rsidRPr="00F61C23" w:rsidRDefault="00345AEA" w:rsidP="00345AEA">
            <w:pPr>
              <w:pStyle w:val="NoSpacing"/>
              <w:tabs>
                <w:tab w:val="clear" w:pos="227"/>
                <w:tab w:val="clear" w:pos="454"/>
                <w:tab w:val="clear" w:pos="680"/>
                <w:tab w:val="left" w:pos="110"/>
                <w:tab w:val="left" w:pos="380"/>
              </w:tabs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 w:hint="cs"/>
                <w:sz w:val="20"/>
                <w:szCs w:val="20"/>
                <w:cs/>
                <w:lang w:eastAsia="en-GB"/>
              </w:rPr>
              <w:t>-</w:t>
            </w:r>
          </w:p>
        </w:tc>
        <w:tc>
          <w:tcPr>
            <w:tcW w:w="276" w:type="dxa"/>
          </w:tcPr>
          <w:p w14:paraId="727431EE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6EAC6946" w14:textId="77777777" w:rsidR="00345AEA" w:rsidRPr="00F61C23" w:rsidRDefault="00345AEA" w:rsidP="00345AEA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74F9F55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4A07849" w14:textId="19AD98ED" w:rsidR="00345AEA" w:rsidRPr="00F61C23" w:rsidRDefault="00345AEA" w:rsidP="00345A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86" w:right="-11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48,695</w:t>
            </w:r>
          </w:p>
        </w:tc>
        <w:tc>
          <w:tcPr>
            <w:tcW w:w="271" w:type="dxa"/>
            <w:gridSpan w:val="2"/>
          </w:tcPr>
          <w:p w14:paraId="4B3384C0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4" w:type="dxa"/>
          </w:tcPr>
          <w:p w14:paraId="127899E3" w14:textId="7480E177" w:rsidR="00345AEA" w:rsidRPr="00F61C23" w:rsidRDefault="00345AEA" w:rsidP="00345A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59,462</w:t>
            </w:r>
          </w:p>
        </w:tc>
      </w:tr>
      <w:tr w:rsidR="00345AEA" w:rsidRPr="00F61C23" w14:paraId="4D601A89" w14:textId="77777777" w:rsidTr="00F63DB5">
        <w:tc>
          <w:tcPr>
            <w:tcW w:w="2160" w:type="dxa"/>
          </w:tcPr>
          <w:p w14:paraId="1B3AA840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อื่น ๆ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4556695" w14:textId="5DCB3248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33,240</w:t>
            </w:r>
          </w:p>
        </w:tc>
        <w:tc>
          <w:tcPr>
            <w:tcW w:w="247" w:type="dxa"/>
          </w:tcPr>
          <w:p w14:paraId="4B4D38F8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</w:tcPr>
          <w:p w14:paraId="6C8F6FF0" w14:textId="40E1B85D" w:rsidR="00345AEA" w:rsidRPr="00F61C23" w:rsidRDefault="004661FF" w:rsidP="00345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 w:right="-2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</w:t>
            </w:r>
            <w:r w:rsidR="00345AEA" w:rsidRPr="00F61C23">
              <w:rPr>
                <w:rFonts w:ascii="Angsana New" w:hAnsi="Angsana New"/>
                <w:sz w:val="20"/>
                <w:szCs w:val="20"/>
                <w:lang w:eastAsia="en-GB"/>
              </w:rPr>
              <w:t>92,565</w:t>
            </w:r>
          </w:p>
        </w:tc>
        <w:tc>
          <w:tcPr>
            <w:tcW w:w="267" w:type="dxa"/>
          </w:tcPr>
          <w:p w14:paraId="55C62EF7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2F049F69" w14:textId="5754D38A" w:rsidR="00345AEA" w:rsidRPr="00F61C23" w:rsidRDefault="00345AEA" w:rsidP="00345AEA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76,255</w:t>
            </w:r>
          </w:p>
        </w:tc>
        <w:tc>
          <w:tcPr>
            <w:tcW w:w="273" w:type="dxa"/>
          </w:tcPr>
          <w:p w14:paraId="5F644547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24C28F3C" w14:textId="4BBBC950" w:rsidR="00345AEA" w:rsidRPr="00F61C23" w:rsidRDefault="004661FF" w:rsidP="00345AEA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90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</w:t>
            </w:r>
            <w:r w:rsidR="00345AEA" w:rsidRPr="00F61C23">
              <w:rPr>
                <w:rFonts w:ascii="Angsana New" w:hAnsi="Angsana New"/>
                <w:sz w:val="20"/>
                <w:szCs w:val="20"/>
                <w:lang w:eastAsia="en-GB"/>
              </w:rPr>
              <w:t>144,485</w:t>
            </w:r>
          </w:p>
        </w:tc>
        <w:tc>
          <w:tcPr>
            <w:tcW w:w="270" w:type="dxa"/>
          </w:tcPr>
          <w:p w14:paraId="56FDAD7D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CF57331" w14:textId="59A73440" w:rsidR="00345AEA" w:rsidRPr="00F61C23" w:rsidRDefault="00345AEA" w:rsidP="00345AEA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4F511663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74D4A9E8" w14:textId="77777777" w:rsidR="00345AEA" w:rsidRPr="00F61C23" w:rsidRDefault="00345AEA" w:rsidP="00345AEA">
            <w:pPr>
              <w:pStyle w:val="NoSpacing"/>
              <w:tabs>
                <w:tab w:val="clear" w:pos="680"/>
                <w:tab w:val="left" w:pos="370"/>
              </w:tabs>
              <w:ind w:right="-110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1D87103C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61869773" w14:textId="7D00A8A8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109,495</w:t>
            </w:r>
          </w:p>
        </w:tc>
        <w:tc>
          <w:tcPr>
            <w:tcW w:w="236" w:type="dxa"/>
          </w:tcPr>
          <w:p w14:paraId="036D05D3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08852A7A" w14:textId="0057D23A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237,050</w:t>
            </w:r>
          </w:p>
        </w:tc>
        <w:tc>
          <w:tcPr>
            <w:tcW w:w="236" w:type="dxa"/>
          </w:tcPr>
          <w:p w14:paraId="77BB2DFC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62E00811" w14:textId="40683D5D" w:rsidR="00345AEA" w:rsidRPr="00F61C23" w:rsidRDefault="00345AEA" w:rsidP="00345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enter" w:pos="541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212,92</w:t>
            </w:r>
            <w:r w:rsidR="00C6417B">
              <w:rPr>
                <w:rFonts w:ascii="Angsana New" w:hAnsi="Angsana New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276" w:type="dxa"/>
          </w:tcPr>
          <w:p w14:paraId="47A26731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3C5D95AC" w14:textId="5D439555" w:rsidR="00345AEA" w:rsidRPr="00F61C23" w:rsidRDefault="00345AEA" w:rsidP="00345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86"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158,535</w:t>
            </w:r>
          </w:p>
        </w:tc>
        <w:tc>
          <w:tcPr>
            <w:tcW w:w="236" w:type="dxa"/>
          </w:tcPr>
          <w:p w14:paraId="6D43BD46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5AC125CE" w14:textId="38CED53A" w:rsidR="00345AEA" w:rsidRPr="00F61C23" w:rsidRDefault="00345AEA" w:rsidP="00345A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86" w:right="-11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322,41</w:t>
            </w:r>
            <w:r w:rsidR="00C6417B">
              <w:rPr>
                <w:rFonts w:ascii="Angsana New" w:hAnsi="Angsana New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271" w:type="dxa"/>
            <w:gridSpan w:val="2"/>
          </w:tcPr>
          <w:p w14:paraId="3ED447F2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70D8EF45" w14:textId="288B86E4" w:rsidR="00345AEA" w:rsidRPr="00F61C23" w:rsidRDefault="00345AEA" w:rsidP="00345A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395,585</w:t>
            </w:r>
          </w:p>
        </w:tc>
      </w:tr>
      <w:tr w:rsidR="00345AEA" w:rsidRPr="00F61C23" w14:paraId="5CE256C3" w14:textId="77777777" w:rsidTr="00F63DB5">
        <w:tc>
          <w:tcPr>
            <w:tcW w:w="2160" w:type="dxa"/>
          </w:tcPr>
          <w:p w14:paraId="7AE6C5F8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245B0E3" w14:textId="14F99581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1,157,7</w:t>
            </w:r>
            <w:r w:rsidR="00C6417B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80</w:t>
            </w:r>
          </w:p>
        </w:tc>
        <w:tc>
          <w:tcPr>
            <w:tcW w:w="247" w:type="dxa"/>
          </w:tcPr>
          <w:p w14:paraId="469F9642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</w:tcPr>
          <w:p w14:paraId="735438BE" w14:textId="1872B6BE" w:rsidR="00345AEA" w:rsidRPr="00F61C23" w:rsidRDefault="00345AEA" w:rsidP="00345AEA">
            <w:pPr>
              <w:pStyle w:val="BodyText"/>
              <w:tabs>
                <w:tab w:val="clear" w:pos="680"/>
                <w:tab w:val="left" w:pos="90"/>
              </w:tabs>
              <w:spacing w:after="0" w:line="240" w:lineRule="auto"/>
              <w:ind w:left="-86" w:right="-20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1,690,761</w:t>
            </w:r>
          </w:p>
        </w:tc>
        <w:tc>
          <w:tcPr>
            <w:tcW w:w="267" w:type="dxa"/>
          </w:tcPr>
          <w:p w14:paraId="0111CEE8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233B53C1" w14:textId="7D80CAB3" w:rsidR="00345AEA" w:rsidRPr="00F61C23" w:rsidRDefault="00345AEA" w:rsidP="00345AEA">
            <w:pPr>
              <w:pStyle w:val="BodyText"/>
              <w:tabs>
                <w:tab w:val="clear" w:pos="680"/>
                <w:tab w:val="left" w:pos="560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76,255</w:t>
            </w:r>
          </w:p>
        </w:tc>
        <w:tc>
          <w:tcPr>
            <w:tcW w:w="273" w:type="dxa"/>
          </w:tcPr>
          <w:p w14:paraId="3608D2CE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0B8BF6F4" w14:textId="528723B4" w:rsidR="00345AEA" w:rsidRPr="00F61C23" w:rsidRDefault="00345AEA" w:rsidP="00345AEA">
            <w:pPr>
              <w:pStyle w:val="BodyText"/>
              <w:tabs>
                <w:tab w:val="clear" w:pos="680"/>
                <w:tab w:val="left" w:pos="560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1,063,518</w:t>
            </w:r>
          </w:p>
        </w:tc>
        <w:tc>
          <w:tcPr>
            <w:tcW w:w="270" w:type="dxa"/>
          </w:tcPr>
          <w:p w14:paraId="138D9CCD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AC513C1" w14:textId="38D4ED74" w:rsidR="00345AEA" w:rsidRPr="00F61C23" w:rsidRDefault="00345AEA" w:rsidP="00345AEA">
            <w:pPr>
              <w:pStyle w:val="BodyText"/>
              <w:tabs>
                <w:tab w:val="clear" w:pos="680"/>
                <w:tab w:val="left" w:pos="255"/>
                <w:tab w:val="left" w:pos="591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48,695</w:t>
            </w:r>
          </w:p>
        </w:tc>
        <w:tc>
          <w:tcPr>
            <w:tcW w:w="242" w:type="dxa"/>
          </w:tcPr>
          <w:p w14:paraId="35939E31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</w:tcPr>
          <w:p w14:paraId="7B2897C9" w14:textId="5E27FADF" w:rsidR="00345AEA" w:rsidRPr="00F61C23" w:rsidRDefault="00345AEA" w:rsidP="002D73E7">
            <w:pPr>
              <w:pStyle w:val="BodyText"/>
              <w:tabs>
                <w:tab w:val="clear" w:pos="680"/>
                <w:tab w:val="left" w:pos="566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59,462</w:t>
            </w:r>
          </w:p>
        </w:tc>
        <w:tc>
          <w:tcPr>
            <w:tcW w:w="236" w:type="dxa"/>
          </w:tcPr>
          <w:p w14:paraId="5F53FFFD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3490846C" w14:textId="18F16FAC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1,282,7</w:t>
            </w:r>
            <w:r w:rsidR="00C6417B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30</w:t>
            </w:r>
          </w:p>
        </w:tc>
        <w:tc>
          <w:tcPr>
            <w:tcW w:w="236" w:type="dxa"/>
          </w:tcPr>
          <w:p w14:paraId="2734F236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353CC654" w14:textId="184C96CD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2,813,741</w:t>
            </w:r>
          </w:p>
        </w:tc>
        <w:tc>
          <w:tcPr>
            <w:tcW w:w="236" w:type="dxa"/>
          </w:tcPr>
          <w:p w14:paraId="77914DA4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1C5C9793" w14:textId="7862CC9D" w:rsidR="00345AEA" w:rsidRPr="00F61C23" w:rsidRDefault="00345AEA" w:rsidP="00345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enter" w:pos="541"/>
              </w:tabs>
              <w:spacing w:after="0" w:line="240" w:lineRule="auto"/>
              <w:ind w:left="-86" w:right="-204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212,92</w:t>
            </w:r>
            <w:r w:rsidR="00C6417B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276" w:type="dxa"/>
          </w:tcPr>
          <w:p w14:paraId="272F93C8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</w:tcPr>
          <w:p w14:paraId="67452E07" w14:textId="129AA50C" w:rsidR="00345AEA" w:rsidRPr="00F61C23" w:rsidRDefault="00345AEA" w:rsidP="00345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86" w:right="-89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158,535</w:t>
            </w:r>
          </w:p>
        </w:tc>
        <w:tc>
          <w:tcPr>
            <w:tcW w:w="236" w:type="dxa"/>
          </w:tcPr>
          <w:p w14:paraId="6403C298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7F4D2B50" w14:textId="0ABE5237" w:rsidR="00345AEA" w:rsidRPr="00F61C23" w:rsidRDefault="00345AEA" w:rsidP="00345A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86" w:right="-110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1,495,6</w:t>
            </w:r>
            <w:r w:rsidR="00C6417B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51</w:t>
            </w:r>
          </w:p>
        </w:tc>
        <w:tc>
          <w:tcPr>
            <w:tcW w:w="271" w:type="dxa"/>
            <w:gridSpan w:val="2"/>
          </w:tcPr>
          <w:p w14:paraId="4E83A40F" w14:textId="77777777" w:rsidR="00345AEA" w:rsidRPr="00F61C23" w:rsidRDefault="00345AEA" w:rsidP="00345AEA">
            <w:pPr>
              <w:pStyle w:val="NoSpacing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2B39A100" w14:textId="6A0C70EB" w:rsidR="00345AEA" w:rsidRPr="00F61C23" w:rsidRDefault="00345AEA" w:rsidP="00345AE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2,972,276</w:t>
            </w:r>
          </w:p>
        </w:tc>
      </w:tr>
      <w:tr w:rsidR="00345AEA" w:rsidRPr="00F61C23" w14:paraId="6C4EA919" w14:textId="77777777" w:rsidTr="00F63DB5">
        <w:tc>
          <w:tcPr>
            <w:tcW w:w="2160" w:type="dxa"/>
          </w:tcPr>
          <w:p w14:paraId="158CD03E" w14:textId="6E108530" w:rsidR="00345AEA" w:rsidRPr="00F61C23" w:rsidRDefault="00345AEA" w:rsidP="00345AEA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810" w:type="dxa"/>
          </w:tcPr>
          <w:p w14:paraId="561DA6F3" w14:textId="77777777" w:rsidR="00345AEA" w:rsidRPr="00F61C23" w:rsidRDefault="00345AEA" w:rsidP="00345AEA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7" w:type="dxa"/>
          </w:tcPr>
          <w:p w14:paraId="4A9A9C9B" w14:textId="77777777" w:rsidR="00345AEA" w:rsidRPr="00F61C23" w:rsidRDefault="00345AEA" w:rsidP="00345AEA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</w:tcPr>
          <w:p w14:paraId="2876C877" w14:textId="77777777" w:rsidR="00345AEA" w:rsidRPr="00F61C23" w:rsidRDefault="00345AEA" w:rsidP="00345AEA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7" w:type="dxa"/>
          </w:tcPr>
          <w:p w14:paraId="6FF5551E" w14:textId="77777777" w:rsidR="00345AEA" w:rsidRPr="00F61C23" w:rsidRDefault="00345AEA" w:rsidP="00345AEA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</w:tcPr>
          <w:p w14:paraId="31CF6293" w14:textId="77777777" w:rsidR="00345AEA" w:rsidRPr="00F61C23" w:rsidRDefault="00345AEA" w:rsidP="00345AEA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7C0572D9" w14:textId="77777777" w:rsidR="00345AEA" w:rsidRPr="00F61C23" w:rsidRDefault="00345AEA" w:rsidP="00345AEA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7813D9AD" w14:textId="77777777" w:rsidR="00345AEA" w:rsidRPr="00F61C23" w:rsidRDefault="00345AEA" w:rsidP="00345AEA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2C92C2F3" w14:textId="77777777" w:rsidR="00345AEA" w:rsidRPr="00F61C23" w:rsidRDefault="00345AEA" w:rsidP="00345AEA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154DBCEC" w14:textId="77777777" w:rsidR="00345AEA" w:rsidRPr="00F61C23" w:rsidRDefault="00345AEA" w:rsidP="00345AEA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625558A3" w14:textId="77777777" w:rsidR="00345AEA" w:rsidRPr="00F61C23" w:rsidRDefault="00345AEA" w:rsidP="00345AEA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7F365A2D" w14:textId="77777777" w:rsidR="00345AEA" w:rsidRPr="00F61C23" w:rsidRDefault="00345AEA" w:rsidP="00345AEA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632E5EF1" w14:textId="77777777" w:rsidR="00345AEA" w:rsidRPr="00F61C23" w:rsidRDefault="00345AEA" w:rsidP="00345AEA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4FD214A" w14:textId="77777777" w:rsidR="00345AEA" w:rsidRPr="00F61C23" w:rsidRDefault="00345AEA" w:rsidP="00345AEA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7DF2D046" w14:textId="77777777" w:rsidR="00345AEA" w:rsidRPr="00F61C23" w:rsidRDefault="00345AEA" w:rsidP="00345AEA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72CF6B4" w14:textId="77777777" w:rsidR="00345AEA" w:rsidRPr="00F61C23" w:rsidRDefault="00345AEA" w:rsidP="00345AEA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4301392C" w14:textId="77777777" w:rsidR="00345AEA" w:rsidRPr="00F61C23" w:rsidRDefault="00345AEA" w:rsidP="00345AEA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20FB2866" w14:textId="77777777" w:rsidR="00345AEA" w:rsidRPr="00F61C23" w:rsidRDefault="00345AEA" w:rsidP="00345AEA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6" w:type="dxa"/>
          </w:tcPr>
          <w:p w14:paraId="5E499B9B" w14:textId="77777777" w:rsidR="00345AEA" w:rsidRPr="00F61C23" w:rsidRDefault="00345AEA" w:rsidP="00345AEA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48E37F3F" w14:textId="77777777" w:rsidR="00345AEA" w:rsidRPr="00F61C23" w:rsidRDefault="00345AEA" w:rsidP="00345A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86" w:right="-110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5A9569FA" w14:textId="77777777" w:rsidR="00345AEA" w:rsidRPr="00F61C23" w:rsidRDefault="00345AEA" w:rsidP="00345AEA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10F90B6" w14:textId="77777777" w:rsidR="00345AEA" w:rsidRPr="00F61C23" w:rsidRDefault="00345AEA" w:rsidP="00345AEA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1" w:type="dxa"/>
            <w:gridSpan w:val="2"/>
          </w:tcPr>
          <w:p w14:paraId="3D2F5761" w14:textId="77777777" w:rsidR="00345AEA" w:rsidRPr="00F61C23" w:rsidRDefault="00345AEA" w:rsidP="00345AEA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4" w:type="dxa"/>
          </w:tcPr>
          <w:p w14:paraId="5C380618" w14:textId="77777777" w:rsidR="00345AEA" w:rsidRPr="00F61C23" w:rsidRDefault="00345AEA" w:rsidP="00345AEA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</w:tr>
      <w:tr w:rsidR="00345AEA" w:rsidRPr="00F61C23" w14:paraId="7CEDC92D" w14:textId="77777777" w:rsidTr="00F63DB5">
        <w:tc>
          <w:tcPr>
            <w:tcW w:w="2160" w:type="dxa"/>
            <w:vAlign w:val="bottom"/>
          </w:tcPr>
          <w:p w14:paraId="2AF3780F" w14:textId="77777777" w:rsidR="00345AEA" w:rsidRPr="00F61C23" w:rsidRDefault="00345AEA" w:rsidP="00345AEA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810" w:type="dxa"/>
            <w:vAlign w:val="bottom"/>
          </w:tcPr>
          <w:p w14:paraId="5951A274" w14:textId="7FBC582F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698,83</w:t>
            </w:r>
            <w:r w:rsidR="005F6237">
              <w:rPr>
                <w:rFonts w:ascii="Angsana New" w:hAnsi="Angsana New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247" w:type="dxa"/>
            <w:vAlign w:val="bottom"/>
          </w:tcPr>
          <w:p w14:paraId="2BD20F2A" w14:textId="77777777" w:rsidR="00345AEA" w:rsidRPr="00F61C23" w:rsidRDefault="00345AEA" w:rsidP="00345AEA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  <w:vAlign w:val="bottom"/>
          </w:tcPr>
          <w:p w14:paraId="349C7BA0" w14:textId="31A05603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1,076,514</w:t>
            </w:r>
          </w:p>
        </w:tc>
        <w:tc>
          <w:tcPr>
            <w:tcW w:w="267" w:type="dxa"/>
            <w:vAlign w:val="bottom"/>
          </w:tcPr>
          <w:p w14:paraId="723F79E5" w14:textId="77777777" w:rsidR="00345AEA" w:rsidRPr="00F61C23" w:rsidRDefault="00345AEA" w:rsidP="00345AEA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  <w:vAlign w:val="bottom"/>
          </w:tcPr>
          <w:p w14:paraId="08343F0E" w14:textId="75C78913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21</w:t>
            </w:r>
          </w:p>
        </w:tc>
        <w:tc>
          <w:tcPr>
            <w:tcW w:w="273" w:type="dxa"/>
            <w:vAlign w:val="bottom"/>
          </w:tcPr>
          <w:p w14:paraId="5763AF1C" w14:textId="77777777" w:rsidR="00345AEA" w:rsidRPr="00F61C23" w:rsidRDefault="00345AEA" w:rsidP="00345AEA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vAlign w:val="bottom"/>
          </w:tcPr>
          <w:p w14:paraId="2641B9C3" w14:textId="568D1F2A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991,950</w:t>
            </w:r>
          </w:p>
        </w:tc>
        <w:tc>
          <w:tcPr>
            <w:tcW w:w="270" w:type="dxa"/>
            <w:vAlign w:val="bottom"/>
          </w:tcPr>
          <w:p w14:paraId="42803998" w14:textId="77777777" w:rsidR="00345AEA" w:rsidRPr="00F61C23" w:rsidRDefault="00345AEA" w:rsidP="00345AEA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4C2E4832" w14:textId="01180EC6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51" w:right="162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2694870C" w14:textId="77777777" w:rsidR="00345AEA" w:rsidRPr="00F61C23" w:rsidRDefault="00345AEA" w:rsidP="00345AEA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2B0DABE1" w14:textId="628C9ECF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51" w:right="162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687AC62" w14:textId="77777777" w:rsidR="00345AEA" w:rsidRPr="00F61C23" w:rsidRDefault="00345AEA" w:rsidP="00345AEA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DECF6AE" w14:textId="2AEE476E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698,85</w:t>
            </w:r>
            <w:r w:rsidR="005F6237">
              <w:rPr>
                <w:rFonts w:ascii="Angsana New" w:hAnsi="Angsana New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236" w:type="dxa"/>
            <w:vAlign w:val="bottom"/>
          </w:tcPr>
          <w:p w14:paraId="66C04B33" w14:textId="77777777" w:rsidR="00345AEA" w:rsidRPr="00F61C23" w:rsidRDefault="00345AEA" w:rsidP="00345AEA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A11C322" w14:textId="07CF27CE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2,068,464</w:t>
            </w:r>
          </w:p>
        </w:tc>
        <w:tc>
          <w:tcPr>
            <w:tcW w:w="236" w:type="dxa"/>
            <w:vAlign w:val="bottom"/>
          </w:tcPr>
          <w:p w14:paraId="1677E6DD" w14:textId="77777777" w:rsidR="00345AEA" w:rsidRPr="00F61C23" w:rsidRDefault="00345AEA" w:rsidP="00345AEA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10E07B56" w14:textId="229EF6E3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206,56</w:t>
            </w:r>
            <w:r w:rsidR="005F6237">
              <w:rPr>
                <w:rFonts w:ascii="Angsana New" w:hAnsi="Angsana New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276" w:type="dxa"/>
            <w:vAlign w:val="bottom"/>
          </w:tcPr>
          <w:p w14:paraId="0EE85DEC" w14:textId="77777777" w:rsidR="00345AEA" w:rsidRPr="00F61C23" w:rsidRDefault="00345AEA" w:rsidP="00345AEA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vAlign w:val="bottom"/>
          </w:tcPr>
          <w:p w14:paraId="0367EBBF" w14:textId="1DE7BD51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157,667</w:t>
            </w:r>
          </w:p>
        </w:tc>
        <w:tc>
          <w:tcPr>
            <w:tcW w:w="236" w:type="dxa"/>
            <w:vAlign w:val="bottom"/>
          </w:tcPr>
          <w:p w14:paraId="44CBBD07" w14:textId="77777777" w:rsidR="00345AEA" w:rsidRPr="00F61C23" w:rsidRDefault="00345AEA" w:rsidP="00345AEA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71F89B0" w14:textId="772A433E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905,42</w:t>
            </w:r>
            <w:r w:rsidR="005F6237">
              <w:rPr>
                <w:rFonts w:ascii="Angsana New" w:hAnsi="Angsana New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271" w:type="dxa"/>
            <w:gridSpan w:val="2"/>
            <w:vAlign w:val="bottom"/>
          </w:tcPr>
          <w:p w14:paraId="6FF1FE19" w14:textId="77777777" w:rsidR="00345AEA" w:rsidRPr="00F61C23" w:rsidRDefault="00345AEA" w:rsidP="00345AEA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4" w:type="dxa"/>
          </w:tcPr>
          <w:p w14:paraId="31AE0B21" w14:textId="6CE04C0B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2,226,131</w:t>
            </w:r>
          </w:p>
        </w:tc>
      </w:tr>
      <w:tr w:rsidR="00345AEA" w:rsidRPr="00F61C23" w14:paraId="60D21CC7" w14:textId="77777777" w:rsidTr="00F63DB5">
        <w:tc>
          <w:tcPr>
            <w:tcW w:w="2160" w:type="dxa"/>
            <w:vAlign w:val="bottom"/>
          </w:tcPr>
          <w:p w14:paraId="494BBB88" w14:textId="77777777" w:rsidR="00345AEA" w:rsidRPr="00F61C23" w:rsidRDefault="00345AEA" w:rsidP="00345AEA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96637BB" w14:textId="623DFEAE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458,944</w:t>
            </w:r>
          </w:p>
        </w:tc>
        <w:tc>
          <w:tcPr>
            <w:tcW w:w="247" w:type="dxa"/>
            <w:vAlign w:val="bottom"/>
          </w:tcPr>
          <w:p w14:paraId="6174ED47" w14:textId="77777777" w:rsidR="00345AEA" w:rsidRPr="00F61C23" w:rsidRDefault="00345AEA" w:rsidP="00345AEA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5DBFAFCE" w14:textId="4D0DE88E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614,247</w:t>
            </w:r>
          </w:p>
        </w:tc>
        <w:tc>
          <w:tcPr>
            <w:tcW w:w="267" w:type="dxa"/>
            <w:vAlign w:val="bottom"/>
          </w:tcPr>
          <w:p w14:paraId="1DC86B13" w14:textId="77777777" w:rsidR="00345AEA" w:rsidRPr="00F61C23" w:rsidRDefault="00345AEA" w:rsidP="00345AEA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2CC06755" w14:textId="7F604E52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76,234</w:t>
            </w:r>
          </w:p>
        </w:tc>
        <w:tc>
          <w:tcPr>
            <w:tcW w:w="273" w:type="dxa"/>
            <w:vAlign w:val="bottom"/>
          </w:tcPr>
          <w:p w14:paraId="6C4900E4" w14:textId="77777777" w:rsidR="00345AEA" w:rsidRPr="00F61C23" w:rsidRDefault="00345AEA" w:rsidP="00345AEA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vAlign w:val="bottom"/>
          </w:tcPr>
          <w:p w14:paraId="47B422F0" w14:textId="157D60D3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71,568</w:t>
            </w:r>
          </w:p>
        </w:tc>
        <w:tc>
          <w:tcPr>
            <w:tcW w:w="270" w:type="dxa"/>
            <w:vAlign w:val="bottom"/>
          </w:tcPr>
          <w:p w14:paraId="64AD319E" w14:textId="77777777" w:rsidR="00345AEA" w:rsidRPr="00F61C23" w:rsidRDefault="00345AEA" w:rsidP="00345AEA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35571D5" w14:textId="2CA99C52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48,695</w:t>
            </w:r>
          </w:p>
        </w:tc>
        <w:tc>
          <w:tcPr>
            <w:tcW w:w="242" w:type="dxa"/>
          </w:tcPr>
          <w:p w14:paraId="5FFCE6BF" w14:textId="77777777" w:rsidR="00345AEA" w:rsidRPr="00F61C23" w:rsidRDefault="00345AEA" w:rsidP="00345AEA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042D1C96" w14:textId="319F8B5C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59,462</w:t>
            </w:r>
          </w:p>
        </w:tc>
        <w:tc>
          <w:tcPr>
            <w:tcW w:w="236" w:type="dxa"/>
            <w:vAlign w:val="bottom"/>
          </w:tcPr>
          <w:p w14:paraId="51AE48E2" w14:textId="77777777" w:rsidR="00345AEA" w:rsidRPr="00F61C23" w:rsidRDefault="00345AEA" w:rsidP="00345AEA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262EEE41" w14:textId="5B2F2C67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583,873</w:t>
            </w:r>
          </w:p>
        </w:tc>
        <w:tc>
          <w:tcPr>
            <w:tcW w:w="236" w:type="dxa"/>
            <w:vAlign w:val="bottom"/>
          </w:tcPr>
          <w:p w14:paraId="7176F985" w14:textId="77777777" w:rsidR="00345AEA" w:rsidRPr="00F61C23" w:rsidRDefault="00345AEA" w:rsidP="00345AEA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7C4F4F36" w14:textId="60E6AD4C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745,277</w:t>
            </w:r>
          </w:p>
        </w:tc>
        <w:tc>
          <w:tcPr>
            <w:tcW w:w="236" w:type="dxa"/>
            <w:vAlign w:val="bottom"/>
          </w:tcPr>
          <w:p w14:paraId="099EBA0A" w14:textId="77777777" w:rsidR="00345AEA" w:rsidRPr="00F61C23" w:rsidRDefault="00345AEA" w:rsidP="00345AEA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2953C902" w14:textId="3BC74569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6,353</w:t>
            </w:r>
          </w:p>
        </w:tc>
        <w:tc>
          <w:tcPr>
            <w:tcW w:w="276" w:type="dxa"/>
            <w:vAlign w:val="bottom"/>
          </w:tcPr>
          <w:p w14:paraId="0E530E1F" w14:textId="77777777" w:rsidR="00345AEA" w:rsidRPr="00F61C23" w:rsidRDefault="00345AEA" w:rsidP="00345AEA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vAlign w:val="bottom"/>
          </w:tcPr>
          <w:p w14:paraId="23517E2D" w14:textId="5AE834AD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868</w:t>
            </w:r>
          </w:p>
        </w:tc>
        <w:tc>
          <w:tcPr>
            <w:tcW w:w="236" w:type="dxa"/>
            <w:vAlign w:val="bottom"/>
          </w:tcPr>
          <w:p w14:paraId="08623FB2" w14:textId="77777777" w:rsidR="00345AEA" w:rsidRPr="00F61C23" w:rsidRDefault="00345AEA" w:rsidP="00345AEA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3C323DBF" w14:textId="39A8F3C6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590,226</w:t>
            </w:r>
          </w:p>
        </w:tc>
        <w:tc>
          <w:tcPr>
            <w:tcW w:w="271" w:type="dxa"/>
            <w:gridSpan w:val="2"/>
            <w:vAlign w:val="bottom"/>
          </w:tcPr>
          <w:p w14:paraId="6E77970F" w14:textId="77777777" w:rsidR="00345AEA" w:rsidRPr="00F61C23" w:rsidRDefault="00345AEA" w:rsidP="00345AEA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7CEB1002" w14:textId="14FD5066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746,145</w:t>
            </w:r>
          </w:p>
        </w:tc>
      </w:tr>
      <w:tr w:rsidR="00345AEA" w:rsidRPr="00F61C23" w14:paraId="145C375B" w14:textId="77777777" w:rsidTr="00F63DB5">
        <w:tc>
          <w:tcPr>
            <w:tcW w:w="2160" w:type="dxa"/>
            <w:vAlign w:val="bottom"/>
          </w:tcPr>
          <w:p w14:paraId="77A6E877" w14:textId="77777777" w:rsidR="00345AEA" w:rsidRPr="00F61C23" w:rsidRDefault="00345AEA" w:rsidP="00345AEA">
            <w:pPr>
              <w:spacing w:line="240" w:lineRule="auto"/>
              <w:ind w:left="72" w:right="-115" w:hanging="72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3105D4" w14:textId="3190B95B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1,157,7</w:t>
            </w:r>
            <w:r w:rsidR="005F6237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80</w:t>
            </w:r>
          </w:p>
        </w:tc>
        <w:tc>
          <w:tcPr>
            <w:tcW w:w="247" w:type="dxa"/>
            <w:vAlign w:val="bottom"/>
          </w:tcPr>
          <w:p w14:paraId="48B985BC" w14:textId="77777777" w:rsidR="00345AEA" w:rsidRPr="00F61C23" w:rsidRDefault="00345AEA" w:rsidP="00345AEA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4C5078" w14:textId="4A67B351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1,690,761</w:t>
            </w:r>
          </w:p>
        </w:tc>
        <w:tc>
          <w:tcPr>
            <w:tcW w:w="267" w:type="dxa"/>
            <w:vAlign w:val="bottom"/>
          </w:tcPr>
          <w:p w14:paraId="5AB7D6E5" w14:textId="77777777" w:rsidR="00345AEA" w:rsidRPr="00F61C23" w:rsidRDefault="00345AEA" w:rsidP="00345AEA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BBFE16" w14:textId="643E5733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76,255</w:t>
            </w:r>
          </w:p>
        </w:tc>
        <w:tc>
          <w:tcPr>
            <w:tcW w:w="273" w:type="dxa"/>
            <w:vAlign w:val="bottom"/>
          </w:tcPr>
          <w:p w14:paraId="1C0F653D" w14:textId="77777777" w:rsidR="00345AEA" w:rsidRPr="00F61C23" w:rsidRDefault="00345AEA" w:rsidP="00345AEA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ABA76F" w14:textId="20C379D7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1,063,518</w:t>
            </w:r>
          </w:p>
        </w:tc>
        <w:tc>
          <w:tcPr>
            <w:tcW w:w="270" w:type="dxa"/>
            <w:vAlign w:val="bottom"/>
          </w:tcPr>
          <w:p w14:paraId="754311BB" w14:textId="77777777" w:rsidR="00345AEA" w:rsidRPr="00F61C23" w:rsidRDefault="00345AEA" w:rsidP="00345AEA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90C2CEB" w14:textId="46A42847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48,695</w:t>
            </w:r>
          </w:p>
        </w:tc>
        <w:tc>
          <w:tcPr>
            <w:tcW w:w="242" w:type="dxa"/>
          </w:tcPr>
          <w:p w14:paraId="5324021F" w14:textId="77777777" w:rsidR="00345AEA" w:rsidRPr="00F61C23" w:rsidRDefault="00345AEA" w:rsidP="00345AEA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</w:tcPr>
          <w:p w14:paraId="2772356E" w14:textId="039A5712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59,462</w:t>
            </w:r>
          </w:p>
        </w:tc>
        <w:tc>
          <w:tcPr>
            <w:tcW w:w="236" w:type="dxa"/>
            <w:vAlign w:val="bottom"/>
          </w:tcPr>
          <w:p w14:paraId="63789274" w14:textId="77777777" w:rsidR="00345AEA" w:rsidRPr="00F61C23" w:rsidRDefault="00345AEA" w:rsidP="00345AEA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23974FA6" w14:textId="203FCC61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1,282,7</w:t>
            </w:r>
            <w:r w:rsidR="005F6237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30</w:t>
            </w:r>
          </w:p>
        </w:tc>
        <w:tc>
          <w:tcPr>
            <w:tcW w:w="236" w:type="dxa"/>
            <w:vAlign w:val="bottom"/>
          </w:tcPr>
          <w:p w14:paraId="7ED74F2B" w14:textId="77777777" w:rsidR="00345AEA" w:rsidRPr="00F61C23" w:rsidRDefault="00345AEA" w:rsidP="00345AEA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250529D8" w14:textId="20091BD2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2,813,741</w:t>
            </w:r>
          </w:p>
        </w:tc>
        <w:tc>
          <w:tcPr>
            <w:tcW w:w="236" w:type="dxa"/>
            <w:vAlign w:val="bottom"/>
          </w:tcPr>
          <w:p w14:paraId="52231BCF" w14:textId="77777777" w:rsidR="00345AEA" w:rsidRPr="00F61C23" w:rsidRDefault="00345AEA" w:rsidP="00345AEA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EEB3F6" w14:textId="042CF1C3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212,92</w:t>
            </w:r>
            <w:r w:rsidR="005F6237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276" w:type="dxa"/>
            <w:vAlign w:val="bottom"/>
          </w:tcPr>
          <w:p w14:paraId="0B7A9D17" w14:textId="77777777" w:rsidR="00345AEA" w:rsidRPr="00F61C23" w:rsidRDefault="00345AEA" w:rsidP="00345AEA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E94216" w14:textId="0F07E2B9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158,535</w:t>
            </w:r>
          </w:p>
        </w:tc>
        <w:tc>
          <w:tcPr>
            <w:tcW w:w="236" w:type="dxa"/>
            <w:vAlign w:val="bottom"/>
          </w:tcPr>
          <w:p w14:paraId="049931D1" w14:textId="77777777" w:rsidR="00345AEA" w:rsidRPr="00F61C23" w:rsidRDefault="00345AEA" w:rsidP="00345AEA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0418E117" w14:textId="77B16EF6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1,495,6</w:t>
            </w:r>
            <w:r w:rsidR="005F6237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51</w:t>
            </w:r>
          </w:p>
        </w:tc>
        <w:tc>
          <w:tcPr>
            <w:tcW w:w="271" w:type="dxa"/>
            <w:gridSpan w:val="2"/>
            <w:vAlign w:val="bottom"/>
          </w:tcPr>
          <w:p w14:paraId="497FF1BE" w14:textId="77777777" w:rsidR="00345AEA" w:rsidRPr="00F61C23" w:rsidRDefault="00345AEA" w:rsidP="00345AEA">
            <w:pPr>
              <w:pStyle w:val="BodyText"/>
              <w:spacing w:after="0" w:line="240" w:lineRule="auto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4C69DD51" w14:textId="5D93525C" w:rsidR="00345AEA" w:rsidRPr="00F61C23" w:rsidRDefault="00345AE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2,972,276</w:t>
            </w:r>
          </w:p>
        </w:tc>
      </w:tr>
    </w:tbl>
    <w:p w14:paraId="29B93A6E" w14:textId="0790C568" w:rsidR="00FE2355" w:rsidRPr="00F61C23" w:rsidRDefault="00FE2355" w:rsidP="00D03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14777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158"/>
        <w:gridCol w:w="809"/>
        <w:gridCol w:w="245"/>
        <w:gridCol w:w="833"/>
        <w:gridCol w:w="266"/>
        <w:gridCol w:w="812"/>
        <w:gridCol w:w="273"/>
        <w:gridCol w:w="807"/>
        <w:gridCol w:w="270"/>
        <w:gridCol w:w="810"/>
        <w:gridCol w:w="242"/>
        <w:gridCol w:w="838"/>
        <w:gridCol w:w="240"/>
        <w:gridCol w:w="844"/>
        <w:gridCol w:w="238"/>
        <w:gridCol w:w="844"/>
        <w:gridCol w:w="236"/>
        <w:gridCol w:w="754"/>
        <w:gridCol w:w="264"/>
        <w:gridCol w:w="804"/>
        <w:gridCol w:w="240"/>
        <w:gridCol w:w="844"/>
        <w:gridCol w:w="236"/>
        <w:gridCol w:w="852"/>
        <w:gridCol w:w="18"/>
      </w:tblGrid>
      <w:tr w:rsidR="00096FF0" w:rsidRPr="00F61C23" w14:paraId="790E6436" w14:textId="77777777" w:rsidTr="00F63DB5">
        <w:trPr>
          <w:trHeight w:val="87"/>
        </w:trPr>
        <w:tc>
          <w:tcPr>
            <w:tcW w:w="2158" w:type="dxa"/>
            <w:vAlign w:val="bottom"/>
          </w:tcPr>
          <w:p w14:paraId="4086CEEA" w14:textId="77777777" w:rsidR="00096FF0" w:rsidRPr="00F61C23" w:rsidRDefault="00096FF0" w:rsidP="00F63DB5">
            <w:pPr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</w:rPr>
              <w:br w:type="page"/>
            </w:r>
          </w:p>
        </w:tc>
        <w:tc>
          <w:tcPr>
            <w:tcW w:w="12619" w:type="dxa"/>
            <w:gridSpan w:val="24"/>
          </w:tcPr>
          <w:p w14:paraId="0EBCB8E8" w14:textId="77777777" w:rsidR="00096FF0" w:rsidRPr="00F61C23" w:rsidRDefault="00096FF0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งบการเงินเฉพาะกิจการ</w:t>
            </w:r>
          </w:p>
        </w:tc>
      </w:tr>
      <w:tr w:rsidR="00096FF0" w:rsidRPr="00F61C23" w14:paraId="3B0EC19E" w14:textId="77777777" w:rsidTr="00F63DB5">
        <w:trPr>
          <w:trHeight w:val="87"/>
        </w:trPr>
        <w:tc>
          <w:tcPr>
            <w:tcW w:w="2158" w:type="dxa"/>
            <w:vAlign w:val="bottom"/>
          </w:tcPr>
          <w:p w14:paraId="382753D8" w14:textId="77777777" w:rsidR="00096FF0" w:rsidRPr="00F61C23" w:rsidRDefault="00096FF0" w:rsidP="00F63DB5">
            <w:pPr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2619" w:type="dxa"/>
            <w:gridSpan w:val="24"/>
          </w:tcPr>
          <w:p w14:paraId="57C8526B" w14:textId="77777777" w:rsidR="00096FF0" w:rsidRPr="00F61C23" w:rsidRDefault="00096FF0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ส่วนงานที่รายงาน</w:t>
            </w:r>
          </w:p>
        </w:tc>
      </w:tr>
      <w:tr w:rsidR="00096FF0" w:rsidRPr="00F61C23" w14:paraId="74FB216F" w14:textId="77777777" w:rsidTr="00F63DB5">
        <w:trPr>
          <w:gridAfter w:val="1"/>
          <w:wAfter w:w="18" w:type="dxa"/>
          <w:trHeight w:val="87"/>
        </w:trPr>
        <w:tc>
          <w:tcPr>
            <w:tcW w:w="2158" w:type="dxa"/>
            <w:vAlign w:val="bottom"/>
          </w:tcPr>
          <w:p w14:paraId="40268FB5" w14:textId="77777777" w:rsidR="00096FF0" w:rsidRPr="00F61C23" w:rsidRDefault="00096FF0" w:rsidP="00F63DB5">
            <w:pPr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87" w:type="dxa"/>
            <w:gridSpan w:val="3"/>
          </w:tcPr>
          <w:p w14:paraId="2263ED45" w14:textId="77CB7D38" w:rsidR="00096FF0" w:rsidRPr="00F61C23" w:rsidRDefault="00096FF0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 xml:space="preserve">ส่วนงานที่ </w:t>
            </w:r>
            <w:r w:rsidR="00A453AA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266" w:type="dxa"/>
          </w:tcPr>
          <w:p w14:paraId="6E9233B9" w14:textId="77777777" w:rsidR="00096FF0" w:rsidRPr="00F61C23" w:rsidRDefault="00096FF0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92" w:type="dxa"/>
            <w:gridSpan w:val="3"/>
          </w:tcPr>
          <w:p w14:paraId="79D7413B" w14:textId="548FB977" w:rsidR="00096FF0" w:rsidRPr="00F61C23" w:rsidRDefault="00096FF0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 xml:space="preserve">ส่วนงานที่ </w:t>
            </w:r>
            <w:r w:rsidR="00A453AA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270" w:type="dxa"/>
          </w:tcPr>
          <w:p w14:paraId="51EE6C8B" w14:textId="77777777" w:rsidR="00096FF0" w:rsidRPr="00F61C23" w:rsidRDefault="00096FF0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90" w:type="dxa"/>
            <w:gridSpan w:val="3"/>
          </w:tcPr>
          <w:p w14:paraId="42C6F0EE" w14:textId="28CAE844" w:rsidR="00096FF0" w:rsidRPr="00F61C23" w:rsidRDefault="00096FF0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 xml:space="preserve">ส่วนงานที่  </w:t>
            </w:r>
            <w:r w:rsidR="00A453AA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240" w:type="dxa"/>
          </w:tcPr>
          <w:p w14:paraId="6515AB88" w14:textId="77777777" w:rsidR="00096FF0" w:rsidRPr="00F61C23" w:rsidRDefault="00096FF0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926" w:type="dxa"/>
            <w:gridSpan w:val="3"/>
          </w:tcPr>
          <w:p w14:paraId="0B626EC7" w14:textId="77777777" w:rsidR="00096FF0" w:rsidRPr="00F61C23" w:rsidRDefault="00096FF0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รวมส่วนงานที่รายงาน</w:t>
            </w:r>
          </w:p>
        </w:tc>
        <w:tc>
          <w:tcPr>
            <w:tcW w:w="236" w:type="dxa"/>
          </w:tcPr>
          <w:p w14:paraId="5A40911F" w14:textId="77777777" w:rsidR="00096FF0" w:rsidRPr="00F61C23" w:rsidRDefault="00096FF0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22" w:type="dxa"/>
            <w:gridSpan w:val="3"/>
          </w:tcPr>
          <w:p w14:paraId="7A0C4161" w14:textId="77777777" w:rsidR="00096FF0" w:rsidRPr="00F61C23" w:rsidRDefault="00096FF0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ส่วนงานอื่น ๆ</w:t>
            </w:r>
          </w:p>
        </w:tc>
        <w:tc>
          <w:tcPr>
            <w:tcW w:w="240" w:type="dxa"/>
          </w:tcPr>
          <w:p w14:paraId="43350E64" w14:textId="77777777" w:rsidR="00096FF0" w:rsidRPr="00F61C23" w:rsidRDefault="00096FF0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932" w:type="dxa"/>
            <w:gridSpan w:val="3"/>
          </w:tcPr>
          <w:p w14:paraId="6575D862" w14:textId="77777777" w:rsidR="00096FF0" w:rsidRPr="00F61C23" w:rsidRDefault="00096FF0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</w:tr>
      <w:tr w:rsidR="00096FF0" w:rsidRPr="00F61C23" w14:paraId="03701663" w14:textId="77777777" w:rsidTr="00F63DB5">
        <w:trPr>
          <w:gridAfter w:val="1"/>
          <w:wAfter w:w="18" w:type="dxa"/>
          <w:trHeight w:val="87"/>
        </w:trPr>
        <w:tc>
          <w:tcPr>
            <w:tcW w:w="2158" w:type="dxa"/>
            <w:vAlign w:val="bottom"/>
            <w:hideMark/>
          </w:tcPr>
          <w:p w14:paraId="36BABAFC" w14:textId="4A5812E2" w:rsidR="00096FF0" w:rsidRPr="00F61C23" w:rsidRDefault="00A73F32" w:rsidP="00F63DB5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 xml:space="preserve">สำหรับปีสิ้นสุดวันที่ </w:t>
            </w:r>
            <w:r w:rsidR="00A453AA" w:rsidRPr="00F61C23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lang w:eastAsia="en-GB"/>
              </w:rPr>
              <w:t>31</w:t>
            </w:r>
            <w:r w:rsidRPr="00F61C23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 xml:space="preserve"> ธันวาคม</w:t>
            </w:r>
          </w:p>
        </w:tc>
        <w:tc>
          <w:tcPr>
            <w:tcW w:w="809" w:type="dxa"/>
          </w:tcPr>
          <w:p w14:paraId="1A029768" w14:textId="42D5F6A7" w:rsidR="00096FF0" w:rsidRPr="00F61C23" w:rsidRDefault="00A453AA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45" w:type="dxa"/>
          </w:tcPr>
          <w:p w14:paraId="70772FDE" w14:textId="77777777" w:rsidR="00096FF0" w:rsidRPr="00F61C23" w:rsidRDefault="00096FF0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3504DBD3" w14:textId="0A436491" w:rsidR="00096FF0" w:rsidRPr="00F61C23" w:rsidRDefault="00A453AA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66" w:type="dxa"/>
          </w:tcPr>
          <w:p w14:paraId="1671F031" w14:textId="77777777" w:rsidR="00096FF0" w:rsidRPr="00F61C23" w:rsidRDefault="00096FF0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3A5BD0CF" w14:textId="2D6922FE" w:rsidR="00096FF0" w:rsidRPr="00F61C23" w:rsidRDefault="00A453AA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73" w:type="dxa"/>
          </w:tcPr>
          <w:p w14:paraId="6F666200" w14:textId="77777777" w:rsidR="00096FF0" w:rsidRPr="00F61C23" w:rsidRDefault="00096FF0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03D624C1" w14:textId="45740B94" w:rsidR="00096FF0" w:rsidRPr="00F61C23" w:rsidRDefault="00A453AA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70" w:type="dxa"/>
          </w:tcPr>
          <w:p w14:paraId="494CB384" w14:textId="77777777" w:rsidR="00096FF0" w:rsidRPr="00F61C23" w:rsidRDefault="00096FF0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06069F8C" w14:textId="3D0878A1" w:rsidR="00096FF0" w:rsidRPr="00F61C23" w:rsidRDefault="00A453AA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42" w:type="dxa"/>
          </w:tcPr>
          <w:p w14:paraId="47236559" w14:textId="77777777" w:rsidR="00096FF0" w:rsidRPr="00F61C23" w:rsidRDefault="00096FF0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2C7CD8E5" w14:textId="4DA1F8CF" w:rsidR="00096FF0" w:rsidRPr="00F61C23" w:rsidRDefault="00A453AA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40" w:type="dxa"/>
          </w:tcPr>
          <w:p w14:paraId="4C9981D6" w14:textId="77777777" w:rsidR="00096FF0" w:rsidRPr="00F61C23" w:rsidRDefault="00096FF0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EF13897" w14:textId="3912BB1C" w:rsidR="00096FF0" w:rsidRPr="00F61C23" w:rsidRDefault="00A453AA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38" w:type="dxa"/>
          </w:tcPr>
          <w:p w14:paraId="6714E0EE" w14:textId="77777777" w:rsidR="00096FF0" w:rsidRPr="00F61C23" w:rsidRDefault="00096FF0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9CBFBDC" w14:textId="56B3A4C2" w:rsidR="00096FF0" w:rsidRPr="00F61C23" w:rsidRDefault="00A453AA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36" w:type="dxa"/>
          </w:tcPr>
          <w:p w14:paraId="1189EF9B" w14:textId="77777777" w:rsidR="00096FF0" w:rsidRPr="00F61C23" w:rsidRDefault="00096FF0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393F6405" w14:textId="5C7DBDF5" w:rsidR="00096FF0" w:rsidRPr="00F61C23" w:rsidRDefault="00A453AA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64" w:type="dxa"/>
          </w:tcPr>
          <w:p w14:paraId="4FECD8F9" w14:textId="77777777" w:rsidR="00096FF0" w:rsidRPr="00F61C23" w:rsidRDefault="00096FF0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36BE03F5" w14:textId="5C4CD585" w:rsidR="00096FF0" w:rsidRPr="00F61C23" w:rsidRDefault="00A453AA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40" w:type="dxa"/>
          </w:tcPr>
          <w:p w14:paraId="32AAA7EB" w14:textId="77777777" w:rsidR="00096FF0" w:rsidRPr="00F61C23" w:rsidRDefault="00096FF0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C2B375B" w14:textId="4E0B42F8" w:rsidR="00096FF0" w:rsidRPr="00F61C23" w:rsidRDefault="00A453AA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36" w:type="dxa"/>
          </w:tcPr>
          <w:p w14:paraId="20F79306" w14:textId="77777777" w:rsidR="00096FF0" w:rsidRPr="00F61C23" w:rsidRDefault="00096FF0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4DD51AC0" w14:textId="3F1A1F84" w:rsidR="00096FF0" w:rsidRPr="00F61C23" w:rsidRDefault="00A453AA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2562</w:t>
            </w:r>
          </w:p>
        </w:tc>
      </w:tr>
      <w:tr w:rsidR="00096FF0" w:rsidRPr="00F61C23" w14:paraId="5BA4989A" w14:textId="77777777" w:rsidTr="00F63DB5">
        <w:trPr>
          <w:trHeight w:val="87"/>
        </w:trPr>
        <w:tc>
          <w:tcPr>
            <w:tcW w:w="2158" w:type="dxa"/>
            <w:vAlign w:val="bottom"/>
          </w:tcPr>
          <w:p w14:paraId="7E17973F" w14:textId="77777777" w:rsidR="00096FF0" w:rsidRPr="00F61C23" w:rsidRDefault="00096FF0" w:rsidP="00F63DB5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619" w:type="dxa"/>
            <w:gridSpan w:val="24"/>
          </w:tcPr>
          <w:p w14:paraId="6A12506F" w14:textId="77777777" w:rsidR="00096FF0" w:rsidRPr="00F61C23" w:rsidRDefault="00096FF0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i/>
                <w:iCs/>
                <w:sz w:val="20"/>
                <w:szCs w:val="20"/>
                <w:lang w:eastAsia="en-GB"/>
              </w:rPr>
              <w:t>(</w:t>
            </w:r>
            <w:r w:rsidRPr="00F61C23">
              <w:rPr>
                <w:rFonts w:ascii="Angsana New" w:hAnsi="Angsana New"/>
                <w:i/>
                <w:iCs/>
                <w:sz w:val="20"/>
                <w:szCs w:val="20"/>
                <w:cs/>
                <w:lang w:eastAsia="en-GB"/>
              </w:rPr>
              <w:t>พันบาท</w:t>
            </w:r>
            <w:r w:rsidRPr="00F61C23">
              <w:rPr>
                <w:rFonts w:ascii="Angsana New" w:hAnsi="Angsana New"/>
                <w:i/>
                <w:iCs/>
                <w:sz w:val="20"/>
                <w:szCs w:val="20"/>
                <w:lang w:eastAsia="en-GB"/>
              </w:rPr>
              <w:t>)</w:t>
            </w:r>
          </w:p>
        </w:tc>
      </w:tr>
      <w:tr w:rsidR="00096FF0" w:rsidRPr="00F61C23" w14:paraId="38CEFA9F" w14:textId="77777777" w:rsidTr="00F63DB5">
        <w:trPr>
          <w:gridAfter w:val="1"/>
          <w:wAfter w:w="18" w:type="dxa"/>
          <w:trHeight w:val="87"/>
        </w:trPr>
        <w:tc>
          <w:tcPr>
            <w:tcW w:w="2158" w:type="dxa"/>
          </w:tcPr>
          <w:p w14:paraId="547F2376" w14:textId="77777777" w:rsidR="00096FF0" w:rsidRPr="00F61C23" w:rsidRDefault="00096FF0" w:rsidP="00F63DB5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 xml:space="preserve">ส่วนงานภูมิศาสตร์หลัก </w:t>
            </w:r>
          </w:p>
        </w:tc>
        <w:tc>
          <w:tcPr>
            <w:tcW w:w="809" w:type="dxa"/>
          </w:tcPr>
          <w:p w14:paraId="2C8045B4" w14:textId="77777777" w:rsidR="00096FF0" w:rsidRPr="00F61C23" w:rsidRDefault="00096FF0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5" w:type="dxa"/>
          </w:tcPr>
          <w:p w14:paraId="4FFECA14" w14:textId="77777777" w:rsidR="00096FF0" w:rsidRPr="00F61C23" w:rsidRDefault="00096FF0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7C9B4A3D" w14:textId="77777777" w:rsidR="00096FF0" w:rsidRPr="00F61C23" w:rsidRDefault="00096FF0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6C7BF25B" w14:textId="77777777" w:rsidR="00096FF0" w:rsidRPr="00F61C23" w:rsidRDefault="00096FF0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6A0D71FC" w14:textId="77777777" w:rsidR="00096FF0" w:rsidRPr="00F61C23" w:rsidRDefault="00096FF0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20DAC42A" w14:textId="77777777" w:rsidR="00096FF0" w:rsidRPr="00F61C23" w:rsidRDefault="00096FF0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03A43D27" w14:textId="77777777" w:rsidR="00096FF0" w:rsidRPr="00F61C23" w:rsidRDefault="00096FF0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4ECAB5FE" w14:textId="77777777" w:rsidR="00096FF0" w:rsidRPr="00F61C23" w:rsidRDefault="00096FF0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51B4AD49" w14:textId="77777777" w:rsidR="00096FF0" w:rsidRPr="00F61C23" w:rsidRDefault="00096FF0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1B68A576" w14:textId="77777777" w:rsidR="00096FF0" w:rsidRPr="00F61C23" w:rsidRDefault="00096FF0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vAlign w:val="bottom"/>
          </w:tcPr>
          <w:p w14:paraId="18A04E7A" w14:textId="77777777" w:rsidR="00096FF0" w:rsidRPr="00F61C23" w:rsidRDefault="00096FF0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58EF510C" w14:textId="77777777" w:rsidR="00096FF0" w:rsidRPr="00F61C23" w:rsidRDefault="00096FF0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0051212" w14:textId="77777777" w:rsidR="00096FF0" w:rsidRPr="00F61C23" w:rsidRDefault="00096FF0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0D933F24" w14:textId="77777777" w:rsidR="00096FF0" w:rsidRPr="00F61C23" w:rsidRDefault="00096FF0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4EA12A1" w14:textId="77777777" w:rsidR="00096FF0" w:rsidRPr="00F61C23" w:rsidRDefault="00096FF0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02D9A06E" w14:textId="77777777" w:rsidR="00096FF0" w:rsidRPr="00F61C23" w:rsidRDefault="00096FF0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71EC4BB0" w14:textId="77777777" w:rsidR="00096FF0" w:rsidRPr="00F61C23" w:rsidRDefault="00096FF0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112093D5" w14:textId="77777777" w:rsidR="00096FF0" w:rsidRPr="00F61C23" w:rsidRDefault="00096FF0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29D4045C" w14:textId="77777777" w:rsidR="00096FF0" w:rsidRPr="00F61C23" w:rsidRDefault="00096FF0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45B7F6D1" w14:textId="77777777" w:rsidR="00096FF0" w:rsidRPr="00F61C23" w:rsidRDefault="00096FF0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D848F03" w14:textId="77777777" w:rsidR="00096FF0" w:rsidRPr="00F61C23" w:rsidRDefault="00096FF0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216F2CD3" w14:textId="77777777" w:rsidR="00096FF0" w:rsidRPr="00F61C23" w:rsidRDefault="00096FF0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4117601C" w14:textId="77777777" w:rsidR="00096FF0" w:rsidRPr="00F61C23" w:rsidRDefault="00096FF0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</w:tr>
      <w:tr w:rsidR="00096FF0" w:rsidRPr="00F61C23" w14:paraId="5058C45A" w14:textId="77777777" w:rsidTr="0042054B">
        <w:trPr>
          <w:gridAfter w:val="1"/>
          <w:wAfter w:w="18" w:type="dxa"/>
          <w:trHeight w:val="87"/>
        </w:trPr>
        <w:tc>
          <w:tcPr>
            <w:tcW w:w="2158" w:type="dxa"/>
          </w:tcPr>
          <w:p w14:paraId="7771878A" w14:textId="77777777" w:rsidR="00096FF0" w:rsidRPr="00F61C23" w:rsidRDefault="00096FF0" w:rsidP="00F63DB5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ไทย</w:t>
            </w:r>
          </w:p>
        </w:tc>
        <w:tc>
          <w:tcPr>
            <w:tcW w:w="809" w:type="dxa"/>
            <w:tcBorders>
              <w:bottom w:val="double" w:sz="4" w:space="0" w:color="auto"/>
            </w:tcBorders>
            <w:vAlign w:val="bottom"/>
          </w:tcPr>
          <w:p w14:paraId="5969BAE8" w14:textId="4F1ABD16" w:rsidR="00096FF0" w:rsidRPr="00F61C23" w:rsidRDefault="00A56D92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8</w:t>
            </w:r>
            <w:r w:rsidR="000460F8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7</w:t>
            </w: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3,</w:t>
            </w:r>
            <w:r w:rsidR="000460F8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077</w:t>
            </w:r>
          </w:p>
        </w:tc>
        <w:tc>
          <w:tcPr>
            <w:tcW w:w="245" w:type="dxa"/>
            <w:vAlign w:val="bottom"/>
          </w:tcPr>
          <w:p w14:paraId="48344733" w14:textId="77777777" w:rsidR="00096FF0" w:rsidRPr="00F61C23" w:rsidRDefault="00096FF0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tcBorders>
              <w:bottom w:val="double" w:sz="4" w:space="0" w:color="auto"/>
            </w:tcBorders>
            <w:vAlign w:val="bottom"/>
          </w:tcPr>
          <w:p w14:paraId="189C3F1B" w14:textId="07B82716" w:rsidR="00096FF0" w:rsidRPr="00F61C23" w:rsidRDefault="00A453A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</w:t>
            </w:r>
            <w:r w:rsidR="00834CD4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396</w:t>
            </w:r>
            <w:r w:rsidR="00834CD4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338</w:t>
            </w:r>
          </w:p>
        </w:tc>
        <w:tc>
          <w:tcPr>
            <w:tcW w:w="266" w:type="dxa"/>
            <w:vAlign w:val="bottom"/>
          </w:tcPr>
          <w:p w14:paraId="3D2D9E8A" w14:textId="77777777" w:rsidR="00096FF0" w:rsidRPr="00F61C23" w:rsidRDefault="00096FF0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14:paraId="1A27E2A9" w14:textId="6829A046" w:rsidR="00096FF0" w:rsidRPr="00F61C23" w:rsidRDefault="00A56D92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76,</w:t>
            </w:r>
            <w:r w:rsidR="00BB0D67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25</w:t>
            </w:r>
            <w:r w:rsidR="003032E4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273" w:type="dxa"/>
            <w:vAlign w:val="bottom"/>
          </w:tcPr>
          <w:p w14:paraId="072F2EA9" w14:textId="77777777" w:rsidR="00096FF0" w:rsidRPr="00F61C23" w:rsidRDefault="00096FF0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bottom w:val="double" w:sz="4" w:space="0" w:color="auto"/>
            </w:tcBorders>
            <w:vAlign w:val="bottom"/>
          </w:tcPr>
          <w:p w14:paraId="381DC4E3" w14:textId="7C606349" w:rsidR="00096FF0" w:rsidRPr="00F61C23" w:rsidRDefault="00A453A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</w:t>
            </w:r>
            <w:r w:rsidR="00834CD4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064</w:t>
            </w:r>
            <w:r w:rsidR="00834CD4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207</w:t>
            </w:r>
          </w:p>
        </w:tc>
        <w:tc>
          <w:tcPr>
            <w:tcW w:w="270" w:type="dxa"/>
            <w:vAlign w:val="bottom"/>
          </w:tcPr>
          <w:p w14:paraId="69171AD8" w14:textId="77777777" w:rsidR="00096FF0" w:rsidRPr="00F61C23" w:rsidRDefault="00096FF0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366DBD44" w14:textId="4FD4DCEB" w:rsidR="00096FF0" w:rsidRPr="00F61C23" w:rsidRDefault="00A56D92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40,</w:t>
            </w:r>
            <w:r w:rsidR="002F1CD5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926</w:t>
            </w:r>
          </w:p>
        </w:tc>
        <w:tc>
          <w:tcPr>
            <w:tcW w:w="242" w:type="dxa"/>
            <w:vAlign w:val="bottom"/>
          </w:tcPr>
          <w:p w14:paraId="2B02A9A7" w14:textId="77777777" w:rsidR="00096FF0" w:rsidRPr="00F61C23" w:rsidRDefault="00096FF0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bottom w:val="double" w:sz="4" w:space="0" w:color="auto"/>
            </w:tcBorders>
            <w:vAlign w:val="bottom"/>
          </w:tcPr>
          <w:p w14:paraId="20333E3E" w14:textId="047673C9" w:rsidR="00096FF0" w:rsidRPr="00F61C23" w:rsidRDefault="00A453A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41</w:t>
            </w:r>
            <w:r w:rsidR="00834CD4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920</w:t>
            </w:r>
          </w:p>
        </w:tc>
        <w:tc>
          <w:tcPr>
            <w:tcW w:w="240" w:type="dxa"/>
            <w:vAlign w:val="bottom"/>
          </w:tcPr>
          <w:p w14:paraId="68E78A71" w14:textId="77777777" w:rsidR="00096FF0" w:rsidRPr="00F61C23" w:rsidRDefault="00096FF0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vAlign w:val="bottom"/>
          </w:tcPr>
          <w:p w14:paraId="15B6FA8D" w14:textId="4FF3A516" w:rsidR="00096FF0" w:rsidRPr="00F61C23" w:rsidRDefault="00A56D92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9</w:t>
            </w:r>
            <w:r w:rsidR="000460F8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9</w:t>
            </w:r>
            <w:r w:rsidR="00BB0D67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0,</w:t>
            </w:r>
            <w:r w:rsidR="002F1CD5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25</w:t>
            </w:r>
            <w:r w:rsidR="003032E4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238" w:type="dxa"/>
            <w:vAlign w:val="bottom"/>
          </w:tcPr>
          <w:p w14:paraId="27B6C379" w14:textId="77777777" w:rsidR="00096FF0" w:rsidRPr="00F61C23" w:rsidRDefault="00096FF0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vAlign w:val="bottom"/>
          </w:tcPr>
          <w:p w14:paraId="2975C10A" w14:textId="7C90D6B3" w:rsidR="00096FF0" w:rsidRPr="00F61C23" w:rsidRDefault="00A453A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2</w:t>
            </w:r>
            <w:r w:rsidR="00834CD4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502</w:t>
            </w:r>
            <w:r w:rsidR="00834CD4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465</w:t>
            </w:r>
          </w:p>
        </w:tc>
        <w:tc>
          <w:tcPr>
            <w:tcW w:w="236" w:type="dxa"/>
            <w:vAlign w:val="bottom"/>
          </w:tcPr>
          <w:p w14:paraId="257B6C6F" w14:textId="77777777" w:rsidR="00096FF0" w:rsidRPr="00F61C23" w:rsidRDefault="00096FF0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</w:tcPr>
          <w:p w14:paraId="0AFBA2F6" w14:textId="1AB0B802" w:rsidR="00096FF0" w:rsidRPr="00F61C23" w:rsidRDefault="00A56D92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75,26</w:t>
            </w:r>
            <w:r w:rsidR="003032E4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264" w:type="dxa"/>
            <w:vAlign w:val="bottom"/>
          </w:tcPr>
          <w:p w14:paraId="72A77987" w14:textId="77777777" w:rsidR="00096FF0" w:rsidRPr="00F61C23" w:rsidRDefault="00096FF0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bottom w:val="double" w:sz="4" w:space="0" w:color="auto"/>
            </w:tcBorders>
          </w:tcPr>
          <w:p w14:paraId="1DEE18CC" w14:textId="0B5B0807" w:rsidR="00096FF0" w:rsidRPr="00F61C23" w:rsidRDefault="00A453A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9</w:t>
            </w:r>
            <w:r w:rsidR="00834CD4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876</w:t>
            </w:r>
          </w:p>
        </w:tc>
        <w:tc>
          <w:tcPr>
            <w:tcW w:w="240" w:type="dxa"/>
            <w:vAlign w:val="bottom"/>
          </w:tcPr>
          <w:p w14:paraId="5239FB30" w14:textId="77777777" w:rsidR="00096FF0" w:rsidRPr="00F61C23" w:rsidRDefault="00096FF0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1566394E" w14:textId="078706F8" w:rsidR="00096FF0" w:rsidRPr="00F61C23" w:rsidRDefault="00A56D92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1,06</w:t>
            </w:r>
            <w:r w:rsidR="000460F8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5</w:t>
            </w: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,</w:t>
            </w:r>
            <w:r w:rsidR="002F1CD5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524</w:t>
            </w:r>
          </w:p>
        </w:tc>
        <w:tc>
          <w:tcPr>
            <w:tcW w:w="236" w:type="dxa"/>
            <w:vAlign w:val="bottom"/>
          </w:tcPr>
          <w:p w14:paraId="0DB12926" w14:textId="77777777" w:rsidR="00096FF0" w:rsidRPr="00F61C23" w:rsidRDefault="00096FF0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bottom w:val="double" w:sz="4" w:space="0" w:color="auto"/>
            </w:tcBorders>
          </w:tcPr>
          <w:p w14:paraId="6084590A" w14:textId="46D58DBE" w:rsidR="00096FF0" w:rsidRPr="00F61C23" w:rsidRDefault="00A453AA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2</w:t>
            </w:r>
            <w:r w:rsidR="00834CD4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512</w:t>
            </w:r>
            <w:r w:rsidR="00834CD4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341</w:t>
            </w:r>
          </w:p>
        </w:tc>
      </w:tr>
    </w:tbl>
    <w:p w14:paraId="57F1D948" w14:textId="74298954" w:rsidR="00AC25E5" w:rsidRPr="00F61C23" w:rsidRDefault="00AC25E5" w:rsidP="00D03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14"/>
          <w:szCs w:val="14"/>
        </w:rPr>
      </w:pPr>
    </w:p>
    <w:p w14:paraId="7886441D" w14:textId="61848801" w:rsidR="005B3B75" w:rsidRPr="00F61C23" w:rsidRDefault="005B3B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4"/>
          <w:szCs w:val="14"/>
          <w:cs/>
        </w:rPr>
      </w:pPr>
      <w:r w:rsidRPr="00F61C23">
        <w:rPr>
          <w:rFonts w:ascii="Angsana New" w:hAnsi="Angsana New"/>
          <w:sz w:val="14"/>
          <w:szCs w:val="14"/>
        </w:rPr>
        <w:br w:type="page"/>
      </w:r>
    </w:p>
    <w:tbl>
      <w:tblPr>
        <w:tblW w:w="14777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158"/>
        <w:gridCol w:w="809"/>
        <w:gridCol w:w="245"/>
        <w:gridCol w:w="833"/>
        <w:gridCol w:w="266"/>
        <w:gridCol w:w="812"/>
        <w:gridCol w:w="273"/>
        <w:gridCol w:w="807"/>
        <w:gridCol w:w="270"/>
        <w:gridCol w:w="810"/>
        <w:gridCol w:w="242"/>
        <w:gridCol w:w="838"/>
        <w:gridCol w:w="240"/>
        <w:gridCol w:w="844"/>
        <w:gridCol w:w="238"/>
        <w:gridCol w:w="844"/>
        <w:gridCol w:w="236"/>
        <w:gridCol w:w="754"/>
        <w:gridCol w:w="264"/>
        <w:gridCol w:w="804"/>
        <w:gridCol w:w="240"/>
        <w:gridCol w:w="844"/>
        <w:gridCol w:w="236"/>
        <w:gridCol w:w="852"/>
        <w:gridCol w:w="18"/>
      </w:tblGrid>
      <w:tr w:rsidR="005B3B75" w:rsidRPr="00F61C23" w14:paraId="5FFA68BA" w14:textId="77777777" w:rsidTr="00F63DB5">
        <w:trPr>
          <w:trHeight w:val="87"/>
        </w:trPr>
        <w:tc>
          <w:tcPr>
            <w:tcW w:w="2158" w:type="dxa"/>
            <w:vAlign w:val="bottom"/>
          </w:tcPr>
          <w:p w14:paraId="41272353" w14:textId="77777777" w:rsidR="005B3B75" w:rsidRPr="00F61C23" w:rsidRDefault="005B3B75" w:rsidP="00F63DB5">
            <w:pPr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</w:rPr>
              <w:br w:type="page"/>
            </w:r>
          </w:p>
        </w:tc>
        <w:tc>
          <w:tcPr>
            <w:tcW w:w="12619" w:type="dxa"/>
            <w:gridSpan w:val="24"/>
          </w:tcPr>
          <w:p w14:paraId="15830F9B" w14:textId="77777777" w:rsidR="005B3B75" w:rsidRPr="00F61C23" w:rsidRDefault="005B3B75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งบการเงินเฉพาะกิจการ</w:t>
            </w:r>
          </w:p>
        </w:tc>
      </w:tr>
      <w:tr w:rsidR="005B3B75" w:rsidRPr="00F61C23" w14:paraId="60F25D04" w14:textId="77777777" w:rsidTr="00F63DB5">
        <w:trPr>
          <w:trHeight w:val="87"/>
        </w:trPr>
        <w:tc>
          <w:tcPr>
            <w:tcW w:w="2158" w:type="dxa"/>
            <w:vAlign w:val="bottom"/>
          </w:tcPr>
          <w:p w14:paraId="249082FC" w14:textId="77777777" w:rsidR="005B3B75" w:rsidRPr="00F61C23" w:rsidRDefault="005B3B75" w:rsidP="00F63DB5">
            <w:pPr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2619" w:type="dxa"/>
            <w:gridSpan w:val="24"/>
          </w:tcPr>
          <w:p w14:paraId="56FDC819" w14:textId="77777777" w:rsidR="005B3B75" w:rsidRPr="00F61C23" w:rsidRDefault="005B3B75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ส่วนงานที่รายงาน</w:t>
            </w:r>
          </w:p>
        </w:tc>
      </w:tr>
      <w:tr w:rsidR="005B3B75" w:rsidRPr="00F61C23" w14:paraId="13D3745E" w14:textId="77777777" w:rsidTr="00F63DB5">
        <w:trPr>
          <w:gridAfter w:val="1"/>
          <w:wAfter w:w="18" w:type="dxa"/>
          <w:trHeight w:val="87"/>
        </w:trPr>
        <w:tc>
          <w:tcPr>
            <w:tcW w:w="2158" w:type="dxa"/>
            <w:vAlign w:val="bottom"/>
          </w:tcPr>
          <w:p w14:paraId="4CE75EE9" w14:textId="77777777" w:rsidR="005B3B75" w:rsidRPr="00F61C23" w:rsidRDefault="005B3B75" w:rsidP="00F63DB5">
            <w:pPr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87" w:type="dxa"/>
            <w:gridSpan w:val="3"/>
          </w:tcPr>
          <w:p w14:paraId="6330DF2B" w14:textId="09AB8067" w:rsidR="005B3B75" w:rsidRPr="00F61C23" w:rsidRDefault="005B3B75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 xml:space="preserve">ส่วนงานที่ </w:t>
            </w:r>
            <w:r w:rsidR="00A453AA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266" w:type="dxa"/>
          </w:tcPr>
          <w:p w14:paraId="64EE5C3F" w14:textId="77777777" w:rsidR="005B3B75" w:rsidRPr="00F61C23" w:rsidRDefault="005B3B75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92" w:type="dxa"/>
            <w:gridSpan w:val="3"/>
          </w:tcPr>
          <w:p w14:paraId="2755BEBF" w14:textId="1369A2BF" w:rsidR="005B3B75" w:rsidRPr="00F61C23" w:rsidRDefault="005B3B75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 xml:space="preserve">ส่วนงานที่ </w:t>
            </w:r>
            <w:r w:rsidR="00A453AA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270" w:type="dxa"/>
          </w:tcPr>
          <w:p w14:paraId="1F836168" w14:textId="77777777" w:rsidR="005B3B75" w:rsidRPr="00F61C23" w:rsidRDefault="005B3B75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90" w:type="dxa"/>
            <w:gridSpan w:val="3"/>
          </w:tcPr>
          <w:p w14:paraId="0E3C9938" w14:textId="56953D1F" w:rsidR="005B3B75" w:rsidRPr="00F61C23" w:rsidRDefault="005B3B75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 xml:space="preserve">ส่วนงานที่  </w:t>
            </w:r>
            <w:r w:rsidR="00A453AA"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240" w:type="dxa"/>
          </w:tcPr>
          <w:p w14:paraId="45CEA2EE" w14:textId="77777777" w:rsidR="005B3B75" w:rsidRPr="00F61C23" w:rsidRDefault="005B3B75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926" w:type="dxa"/>
            <w:gridSpan w:val="3"/>
          </w:tcPr>
          <w:p w14:paraId="234D5709" w14:textId="77777777" w:rsidR="005B3B75" w:rsidRPr="00F61C23" w:rsidRDefault="005B3B75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รวมส่วนงานที่รายงาน</w:t>
            </w:r>
          </w:p>
        </w:tc>
        <w:tc>
          <w:tcPr>
            <w:tcW w:w="236" w:type="dxa"/>
          </w:tcPr>
          <w:p w14:paraId="6910AE30" w14:textId="77777777" w:rsidR="005B3B75" w:rsidRPr="00F61C23" w:rsidRDefault="005B3B75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822" w:type="dxa"/>
            <w:gridSpan w:val="3"/>
          </w:tcPr>
          <w:p w14:paraId="3FF750F0" w14:textId="77777777" w:rsidR="005B3B75" w:rsidRPr="00F61C23" w:rsidRDefault="005B3B75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ส่วนงานอื่น ๆ</w:t>
            </w:r>
          </w:p>
        </w:tc>
        <w:tc>
          <w:tcPr>
            <w:tcW w:w="240" w:type="dxa"/>
          </w:tcPr>
          <w:p w14:paraId="0DE8D770" w14:textId="77777777" w:rsidR="005B3B75" w:rsidRPr="00F61C23" w:rsidRDefault="005B3B75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932" w:type="dxa"/>
            <w:gridSpan w:val="3"/>
          </w:tcPr>
          <w:p w14:paraId="389DABC5" w14:textId="77777777" w:rsidR="005B3B75" w:rsidRPr="00F61C23" w:rsidRDefault="005B3B75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</w:tr>
      <w:tr w:rsidR="002E7A53" w:rsidRPr="00F61C23" w14:paraId="1B7AAFB1" w14:textId="77777777" w:rsidTr="00F63DB5">
        <w:trPr>
          <w:gridAfter w:val="1"/>
          <w:wAfter w:w="18" w:type="dxa"/>
          <w:trHeight w:val="87"/>
        </w:trPr>
        <w:tc>
          <w:tcPr>
            <w:tcW w:w="2158" w:type="dxa"/>
            <w:vAlign w:val="bottom"/>
            <w:hideMark/>
          </w:tcPr>
          <w:p w14:paraId="29F2272F" w14:textId="36A6B1AB" w:rsidR="002E7A53" w:rsidRPr="00F61C23" w:rsidRDefault="002E7A53" w:rsidP="002E7A53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 xml:space="preserve">สำหรับปีสิ้นสุดวันที่ </w:t>
            </w:r>
            <w:r w:rsidR="00A453AA" w:rsidRPr="00F61C23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lang w:eastAsia="en-GB"/>
              </w:rPr>
              <w:t>31</w:t>
            </w:r>
            <w:r w:rsidRPr="00F61C23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 xml:space="preserve"> ธันวาคม</w:t>
            </w:r>
          </w:p>
        </w:tc>
        <w:tc>
          <w:tcPr>
            <w:tcW w:w="809" w:type="dxa"/>
          </w:tcPr>
          <w:p w14:paraId="30A99E29" w14:textId="143FDB59" w:rsidR="002E7A53" w:rsidRPr="00F61C23" w:rsidRDefault="00A453AA" w:rsidP="002E7A53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45" w:type="dxa"/>
          </w:tcPr>
          <w:p w14:paraId="762555D2" w14:textId="77777777" w:rsidR="002E7A53" w:rsidRPr="00F61C23" w:rsidRDefault="002E7A53" w:rsidP="002E7A53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50172051" w14:textId="5226EAD0" w:rsidR="002E7A53" w:rsidRPr="00F61C23" w:rsidRDefault="00A453AA" w:rsidP="002E7A53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66" w:type="dxa"/>
          </w:tcPr>
          <w:p w14:paraId="223F9ACB" w14:textId="77777777" w:rsidR="002E7A53" w:rsidRPr="00F61C23" w:rsidRDefault="002E7A53" w:rsidP="002E7A53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238A94E0" w14:textId="34BF1B15" w:rsidR="002E7A53" w:rsidRPr="00F61C23" w:rsidRDefault="00A453AA" w:rsidP="002E7A53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73" w:type="dxa"/>
          </w:tcPr>
          <w:p w14:paraId="167E173D" w14:textId="77777777" w:rsidR="002E7A53" w:rsidRPr="00F61C23" w:rsidRDefault="002E7A53" w:rsidP="002E7A53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1CC7DD0C" w14:textId="0F0966DC" w:rsidR="002E7A53" w:rsidRPr="00F61C23" w:rsidRDefault="00A453AA" w:rsidP="002E7A53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70" w:type="dxa"/>
          </w:tcPr>
          <w:p w14:paraId="3A77DEDD" w14:textId="77777777" w:rsidR="002E7A53" w:rsidRPr="00F61C23" w:rsidRDefault="002E7A53" w:rsidP="002E7A53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57AED6C0" w14:textId="68DC817C" w:rsidR="002E7A53" w:rsidRPr="00F61C23" w:rsidRDefault="00A453AA" w:rsidP="002E7A53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42" w:type="dxa"/>
          </w:tcPr>
          <w:p w14:paraId="69717364" w14:textId="77777777" w:rsidR="002E7A53" w:rsidRPr="00F61C23" w:rsidRDefault="002E7A53" w:rsidP="002E7A53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72A2E19D" w14:textId="60011DAC" w:rsidR="002E7A53" w:rsidRPr="00F61C23" w:rsidRDefault="00A453AA" w:rsidP="002E7A53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40" w:type="dxa"/>
          </w:tcPr>
          <w:p w14:paraId="6DB6328D" w14:textId="77777777" w:rsidR="002E7A53" w:rsidRPr="00F61C23" w:rsidRDefault="002E7A53" w:rsidP="002E7A53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BED6B84" w14:textId="505AFE97" w:rsidR="002E7A53" w:rsidRPr="00F61C23" w:rsidRDefault="00A453AA" w:rsidP="002E7A53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38" w:type="dxa"/>
          </w:tcPr>
          <w:p w14:paraId="5E4292B3" w14:textId="77777777" w:rsidR="002E7A53" w:rsidRPr="00F61C23" w:rsidRDefault="002E7A53" w:rsidP="002E7A53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6C8BF4B" w14:textId="3CFC6287" w:rsidR="002E7A53" w:rsidRPr="00F61C23" w:rsidRDefault="00A453AA" w:rsidP="002E7A53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36" w:type="dxa"/>
          </w:tcPr>
          <w:p w14:paraId="0E5F9E5B" w14:textId="77777777" w:rsidR="002E7A53" w:rsidRPr="00F61C23" w:rsidRDefault="002E7A53" w:rsidP="002E7A53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1D7AB91A" w14:textId="6FCE93F2" w:rsidR="002E7A53" w:rsidRPr="00F61C23" w:rsidRDefault="00A453AA" w:rsidP="002E7A53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64" w:type="dxa"/>
          </w:tcPr>
          <w:p w14:paraId="081BDA10" w14:textId="77777777" w:rsidR="002E7A53" w:rsidRPr="00F61C23" w:rsidRDefault="002E7A53" w:rsidP="002E7A53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42537975" w14:textId="777F32C0" w:rsidR="002E7A53" w:rsidRPr="00F61C23" w:rsidRDefault="00A453AA" w:rsidP="002E7A53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2562</w:t>
            </w:r>
          </w:p>
        </w:tc>
        <w:tc>
          <w:tcPr>
            <w:tcW w:w="240" w:type="dxa"/>
          </w:tcPr>
          <w:p w14:paraId="1767620F" w14:textId="77777777" w:rsidR="002E7A53" w:rsidRPr="00F61C23" w:rsidRDefault="002E7A53" w:rsidP="002E7A53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D713F54" w14:textId="0EBE22DF" w:rsidR="002E7A53" w:rsidRPr="00F61C23" w:rsidRDefault="00A453AA" w:rsidP="002E7A53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2563</w:t>
            </w:r>
          </w:p>
        </w:tc>
        <w:tc>
          <w:tcPr>
            <w:tcW w:w="236" w:type="dxa"/>
          </w:tcPr>
          <w:p w14:paraId="7C977D50" w14:textId="77777777" w:rsidR="002E7A53" w:rsidRPr="00F61C23" w:rsidRDefault="002E7A53" w:rsidP="002E7A53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131EB10B" w14:textId="3AE62694" w:rsidR="002E7A53" w:rsidRPr="00F61C23" w:rsidRDefault="00A453AA" w:rsidP="002E7A53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2562</w:t>
            </w:r>
          </w:p>
        </w:tc>
      </w:tr>
      <w:tr w:rsidR="005B3B75" w:rsidRPr="00F61C23" w14:paraId="29068CE8" w14:textId="77777777" w:rsidTr="00F63DB5">
        <w:trPr>
          <w:trHeight w:val="87"/>
        </w:trPr>
        <w:tc>
          <w:tcPr>
            <w:tcW w:w="2158" w:type="dxa"/>
            <w:vAlign w:val="bottom"/>
          </w:tcPr>
          <w:p w14:paraId="4CB2D1B9" w14:textId="77777777" w:rsidR="005B3B75" w:rsidRPr="00F61C23" w:rsidRDefault="005B3B75" w:rsidP="00F63DB5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619" w:type="dxa"/>
            <w:gridSpan w:val="24"/>
          </w:tcPr>
          <w:p w14:paraId="0324776F" w14:textId="77777777" w:rsidR="005B3B75" w:rsidRPr="00F61C23" w:rsidRDefault="005B3B75" w:rsidP="00F63DB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i/>
                <w:iCs/>
                <w:sz w:val="20"/>
                <w:szCs w:val="20"/>
                <w:lang w:eastAsia="en-GB"/>
              </w:rPr>
              <w:t>(</w:t>
            </w:r>
            <w:r w:rsidRPr="00F61C23">
              <w:rPr>
                <w:rFonts w:ascii="Angsana New" w:hAnsi="Angsana New"/>
                <w:i/>
                <w:iCs/>
                <w:sz w:val="20"/>
                <w:szCs w:val="20"/>
                <w:cs/>
                <w:lang w:eastAsia="en-GB"/>
              </w:rPr>
              <w:t>พันบาท</w:t>
            </w:r>
            <w:r w:rsidRPr="00F61C23">
              <w:rPr>
                <w:rFonts w:ascii="Angsana New" w:hAnsi="Angsana New"/>
                <w:i/>
                <w:iCs/>
                <w:sz w:val="20"/>
                <w:szCs w:val="20"/>
                <w:lang w:eastAsia="en-GB"/>
              </w:rPr>
              <w:t>)</w:t>
            </w:r>
          </w:p>
        </w:tc>
      </w:tr>
      <w:tr w:rsidR="005B3B75" w:rsidRPr="00F61C23" w14:paraId="29BAA6BD" w14:textId="77777777" w:rsidTr="00F63DB5">
        <w:trPr>
          <w:gridAfter w:val="1"/>
          <w:wAfter w:w="18" w:type="dxa"/>
          <w:trHeight w:val="87"/>
        </w:trPr>
        <w:tc>
          <w:tcPr>
            <w:tcW w:w="2967" w:type="dxa"/>
            <w:gridSpan w:val="2"/>
            <w:vAlign w:val="bottom"/>
          </w:tcPr>
          <w:p w14:paraId="7B5860DE" w14:textId="77777777" w:rsidR="005B3B75" w:rsidRPr="00F61C23" w:rsidRDefault="005B3B75" w:rsidP="00F63DB5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245" w:type="dxa"/>
          </w:tcPr>
          <w:p w14:paraId="08892B86" w14:textId="77777777" w:rsidR="005B3B75" w:rsidRPr="00F61C23" w:rsidRDefault="005B3B75" w:rsidP="00F63DB5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1157655C" w14:textId="77777777" w:rsidR="005B3B75" w:rsidRPr="00F61C23" w:rsidRDefault="005B3B75" w:rsidP="00F63DB5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60D83E4E" w14:textId="77777777" w:rsidR="005B3B75" w:rsidRPr="00F61C23" w:rsidRDefault="005B3B75" w:rsidP="00F63DB5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62DB25E7" w14:textId="77777777" w:rsidR="005B3B75" w:rsidRPr="00F61C23" w:rsidRDefault="005B3B75" w:rsidP="00F63DB5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0C49FA85" w14:textId="77777777" w:rsidR="005B3B75" w:rsidRPr="00F61C23" w:rsidRDefault="005B3B75" w:rsidP="00F63DB5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0D1C6D80" w14:textId="77777777" w:rsidR="005B3B75" w:rsidRPr="00F61C23" w:rsidRDefault="005B3B75" w:rsidP="00F63DB5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16A18F49" w14:textId="77777777" w:rsidR="005B3B75" w:rsidRPr="00F61C23" w:rsidRDefault="005B3B75" w:rsidP="00F63DB5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4F029772" w14:textId="77777777" w:rsidR="005B3B75" w:rsidRPr="00F61C23" w:rsidRDefault="005B3B75" w:rsidP="00F63DB5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3178C589" w14:textId="77777777" w:rsidR="005B3B75" w:rsidRPr="00F61C23" w:rsidRDefault="005B3B75" w:rsidP="00F63DB5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013ED970" w14:textId="77777777" w:rsidR="005B3B75" w:rsidRPr="00F61C23" w:rsidRDefault="005B3B75" w:rsidP="00F63DB5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632847CC" w14:textId="77777777" w:rsidR="005B3B75" w:rsidRPr="00F61C23" w:rsidRDefault="005B3B75" w:rsidP="00F63DB5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B573A19" w14:textId="77777777" w:rsidR="005B3B75" w:rsidRPr="00F61C23" w:rsidRDefault="005B3B75" w:rsidP="00F63DB5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7C5C9FFA" w14:textId="77777777" w:rsidR="005B3B75" w:rsidRPr="00F61C23" w:rsidRDefault="005B3B75" w:rsidP="00F63DB5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872444B" w14:textId="77777777" w:rsidR="005B3B75" w:rsidRPr="00F61C23" w:rsidRDefault="005B3B75" w:rsidP="00F63DB5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22B29823" w14:textId="77777777" w:rsidR="005B3B75" w:rsidRPr="00F61C23" w:rsidRDefault="005B3B75" w:rsidP="00F63DB5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3883349B" w14:textId="77777777" w:rsidR="005B3B75" w:rsidRPr="00F61C23" w:rsidRDefault="005B3B75" w:rsidP="00F63DB5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1C85F980" w14:textId="77777777" w:rsidR="005B3B75" w:rsidRPr="00F61C23" w:rsidRDefault="005B3B75" w:rsidP="00F63DB5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5AC15926" w14:textId="77777777" w:rsidR="005B3B75" w:rsidRPr="00F61C23" w:rsidRDefault="005B3B75" w:rsidP="00F63DB5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4685E2BE" w14:textId="77777777" w:rsidR="005B3B75" w:rsidRPr="00F61C23" w:rsidRDefault="005B3B75" w:rsidP="00F63DB5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95867FF" w14:textId="77777777" w:rsidR="005B3B75" w:rsidRPr="00F61C23" w:rsidRDefault="005B3B75" w:rsidP="00F63DB5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6F9A545C" w14:textId="77777777" w:rsidR="005B3B75" w:rsidRPr="00F61C23" w:rsidRDefault="005B3B75" w:rsidP="00F63DB5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0EA34C81" w14:textId="77777777" w:rsidR="005B3B75" w:rsidRPr="00F61C23" w:rsidRDefault="005B3B75" w:rsidP="00F63DB5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</w:tr>
      <w:tr w:rsidR="00F72EFB" w:rsidRPr="00F61C23" w14:paraId="18D580A4" w14:textId="77777777" w:rsidTr="00F63DB5">
        <w:trPr>
          <w:gridAfter w:val="1"/>
          <w:wAfter w:w="18" w:type="dxa"/>
          <w:trHeight w:val="87"/>
        </w:trPr>
        <w:tc>
          <w:tcPr>
            <w:tcW w:w="2158" w:type="dxa"/>
          </w:tcPr>
          <w:p w14:paraId="35701DB1" w14:textId="6584C966" w:rsidR="00F72EFB" w:rsidRPr="00F61C23" w:rsidRDefault="00F72EFB" w:rsidP="00F72EFB">
            <w:pPr>
              <w:pStyle w:val="NoSpacing"/>
              <w:tabs>
                <w:tab w:val="clear" w:pos="227"/>
                <w:tab w:val="left" w:pos="0"/>
              </w:tabs>
              <w:ind w:left="70" w:hanging="90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ก๊าซธรรมชาติสำหรับยานยนต์</w:t>
            </w:r>
          </w:p>
        </w:tc>
        <w:tc>
          <w:tcPr>
            <w:tcW w:w="809" w:type="dxa"/>
          </w:tcPr>
          <w:p w14:paraId="292FD7AF" w14:textId="322F2A25" w:rsidR="00F72EFB" w:rsidRPr="00F61C23" w:rsidRDefault="00F72EFB" w:rsidP="00F72E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12" w:right="-18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142,544</w:t>
            </w:r>
          </w:p>
        </w:tc>
        <w:tc>
          <w:tcPr>
            <w:tcW w:w="245" w:type="dxa"/>
          </w:tcPr>
          <w:p w14:paraId="2B7219E2" w14:textId="77777777" w:rsidR="00F72EFB" w:rsidRPr="00F61C23" w:rsidRDefault="00F72EFB" w:rsidP="00F72EFB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5357CD9D" w14:textId="363622EA" w:rsidR="00F72EFB" w:rsidRPr="00F61C23" w:rsidRDefault="004661FF" w:rsidP="00F72EF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ind w:right="-60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</w:t>
            </w:r>
            <w:r w:rsidR="00F72EFB" w:rsidRPr="00F61C23">
              <w:rPr>
                <w:rFonts w:ascii="Angsana New" w:hAnsi="Angsana New"/>
                <w:sz w:val="20"/>
                <w:szCs w:val="20"/>
                <w:lang w:eastAsia="en-GB"/>
              </w:rPr>
              <w:t>208,417</w:t>
            </w:r>
          </w:p>
        </w:tc>
        <w:tc>
          <w:tcPr>
            <w:tcW w:w="266" w:type="dxa"/>
          </w:tcPr>
          <w:p w14:paraId="6A77EA0E" w14:textId="77777777" w:rsidR="00F72EFB" w:rsidRPr="00F61C23" w:rsidRDefault="00F72EFB" w:rsidP="00F72EFB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155B1C1E" w14:textId="366A5965" w:rsidR="00F72EFB" w:rsidRPr="00F61C23" w:rsidRDefault="00F72EFB" w:rsidP="00F72EFB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63525621" w14:textId="77777777" w:rsidR="00F72EFB" w:rsidRPr="00F61C23" w:rsidRDefault="00F72EFB" w:rsidP="00F72EFB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68BF28C5" w14:textId="28F45128" w:rsidR="00F72EFB" w:rsidRPr="00F61C23" w:rsidRDefault="00F72EFB" w:rsidP="00F72EF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088C0648" w14:textId="77777777" w:rsidR="00F72EFB" w:rsidRPr="00F61C23" w:rsidRDefault="00F72EFB" w:rsidP="00F72EFB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7ED99D2B" w14:textId="3FDA40BA" w:rsidR="00F72EFB" w:rsidRPr="00F61C23" w:rsidRDefault="00F72EFB" w:rsidP="00F72EF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7D6F707B" w14:textId="77777777" w:rsidR="00F72EFB" w:rsidRPr="00F61C23" w:rsidRDefault="00F72EFB" w:rsidP="00F72EFB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373B143F" w14:textId="32F1E734" w:rsidR="00F72EFB" w:rsidRPr="00F61C23" w:rsidRDefault="00F72EFB" w:rsidP="00F72EF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70848E93" w14:textId="77777777" w:rsidR="00F72EFB" w:rsidRPr="00F61C23" w:rsidRDefault="00F72EFB" w:rsidP="00F72EFB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85E8781" w14:textId="053F823F" w:rsidR="00F72EFB" w:rsidRPr="00F61C23" w:rsidRDefault="00F72EFB" w:rsidP="00F72EF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142,544</w:t>
            </w:r>
          </w:p>
        </w:tc>
        <w:tc>
          <w:tcPr>
            <w:tcW w:w="238" w:type="dxa"/>
          </w:tcPr>
          <w:p w14:paraId="4D811B22" w14:textId="77777777" w:rsidR="00F72EFB" w:rsidRPr="00F61C23" w:rsidRDefault="00F72EFB" w:rsidP="00F72EFB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CFAB4D3" w14:textId="707461E2" w:rsidR="00F72EFB" w:rsidRPr="00F61C23" w:rsidRDefault="00F72EFB" w:rsidP="00F72EFB">
            <w:pPr>
              <w:pStyle w:val="NoSpacing"/>
              <w:tabs>
                <w:tab w:val="clear" w:pos="454"/>
                <w:tab w:val="clear" w:pos="680"/>
                <w:tab w:val="left" w:pos="290"/>
              </w:tabs>
              <w:ind w:right="-20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208,417</w:t>
            </w:r>
          </w:p>
        </w:tc>
        <w:tc>
          <w:tcPr>
            <w:tcW w:w="236" w:type="dxa"/>
          </w:tcPr>
          <w:p w14:paraId="68F7FBCF" w14:textId="77777777" w:rsidR="00F72EFB" w:rsidRPr="00F61C23" w:rsidRDefault="00F72EFB" w:rsidP="00F72EFB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0C842977" w14:textId="3BDC0161" w:rsidR="00F72EFB" w:rsidRPr="00F61C23" w:rsidRDefault="00F72EFB" w:rsidP="00F72EF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4" w:type="dxa"/>
          </w:tcPr>
          <w:p w14:paraId="453777F9" w14:textId="77777777" w:rsidR="00F72EFB" w:rsidRPr="00F61C23" w:rsidRDefault="00F72EFB" w:rsidP="00F72EFB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7C0258B4" w14:textId="022DBDD5" w:rsidR="00F72EFB" w:rsidRPr="00F61C23" w:rsidRDefault="00F72EFB" w:rsidP="00F72EFB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0111FC03" w14:textId="77777777" w:rsidR="00F72EFB" w:rsidRPr="00F61C23" w:rsidRDefault="00F72EFB" w:rsidP="00F72EFB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9FDB411" w14:textId="2FD854D2" w:rsidR="00F72EFB" w:rsidRPr="00F61C23" w:rsidRDefault="00F72EFB" w:rsidP="00F72EF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23" w:right="-24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142,544</w:t>
            </w:r>
          </w:p>
        </w:tc>
        <w:tc>
          <w:tcPr>
            <w:tcW w:w="236" w:type="dxa"/>
          </w:tcPr>
          <w:p w14:paraId="04F1B3C4" w14:textId="77777777" w:rsidR="00F72EFB" w:rsidRPr="00F61C23" w:rsidRDefault="00F72EFB" w:rsidP="00F72EFB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478A1F09" w14:textId="7DEC0A80" w:rsidR="00F72EFB" w:rsidRPr="00F61C23" w:rsidRDefault="004661FF" w:rsidP="00F72EFB">
            <w:pPr>
              <w:pStyle w:val="NoSpacing"/>
              <w:tabs>
                <w:tab w:val="clear" w:pos="454"/>
                <w:tab w:val="clear" w:pos="680"/>
                <w:tab w:val="left" w:pos="560"/>
                <w:tab w:val="left" w:pos="633"/>
              </w:tabs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</w:t>
            </w:r>
            <w:r w:rsidR="00F72EFB" w:rsidRPr="00F61C23">
              <w:rPr>
                <w:rFonts w:ascii="Angsana New" w:hAnsi="Angsana New"/>
                <w:sz w:val="20"/>
                <w:szCs w:val="20"/>
                <w:lang w:eastAsia="en-GB"/>
              </w:rPr>
              <w:t>208,417</w:t>
            </w:r>
          </w:p>
        </w:tc>
      </w:tr>
      <w:tr w:rsidR="00F72EFB" w:rsidRPr="00F61C23" w14:paraId="47DC7C4D" w14:textId="77777777" w:rsidTr="00F63DB5">
        <w:trPr>
          <w:gridAfter w:val="1"/>
          <w:wAfter w:w="18" w:type="dxa"/>
          <w:trHeight w:val="87"/>
        </w:trPr>
        <w:tc>
          <w:tcPr>
            <w:tcW w:w="2158" w:type="dxa"/>
          </w:tcPr>
          <w:p w14:paraId="08BD4C24" w14:textId="77777777" w:rsidR="00F72EFB" w:rsidRPr="00F61C23" w:rsidRDefault="00F72EFB" w:rsidP="00F72EFB">
            <w:pPr>
              <w:pStyle w:val="NoSpacing"/>
              <w:tabs>
                <w:tab w:val="clear" w:pos="227"/>
                <w:tab w:val="left" w:pos="0"/>
              </w:tabs>
              <w:ind w:left="70" w:hanging="90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ก๊าซธรรมชาติอัดสำหรับอุตสาหกรรม 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(iCNG)</w:t>
            </w:r>
          </w:p>
        </w:tc>
        <w:tc>
          <w:tcPr>
            <w:tcW w:w="809" w:type="dxa"/>
            <w:vAlign w:val="bottom"/>
          </w:tcPr>
          <w:p w14:paraId="611EC629" w14:textId="04CAFAFC" w:rsidR="00F72EFB" w:rsidRPr="00F61C23" w:rsidRDefault="00F72EFB" w:rsidP="00D944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12" w:right="-18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220,609</w:t>
            </w:r>
          </w:p>
        </w:tc>
        <w:tc>
          <w:tcPr>
            <w:tcW w:w="245" w:type="dxa"/>
            <w:vAlign w:val="bottom"/>
          </w:tcPr>
          <w:p w14:paraId="74A4FEDD" w14:textId="77777777" w:rsidR="00F72EFB" w:rsidRPr="00F61C23" w:rsidRDefault="00F72EFB" w:rsidP="00F72EFB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317B30E8" w14:textId="54511BEA" w:rsidR="00F72EFB" w:rsidRPr="00F61C23" w:rsidRDefault="004661FF" w:rsidP="00F72EFB">
            <w:pPr>
              <w:pStyle w:val="BodyText"/>
              <w:tabs>
                <w:tab w:val="clear" w:pos="680"/>
                <w:tab w:val="left" w:pos="520"/>
                <w:tab w:val="left" w:pos="610"/>
              </w:tabs>
              <w:spacing w:after="0"/>
              <w:ind w:left="-290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</w:t>
            </w:r>
          </w:p>
          <w:p w14:paraId="38ED5206" w14:textId="738E6815" w:rsidR="00F72EFB" w:rsidRPr="00F61C23" w:rsidRDefault="00F72EFB" w:rsidP="00F72EF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0"/>
              </w:tabs>
              <w:ind w:right="-110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440,658</w:t>
            </w:r>
          </w:p>
        </w:tc>
        <w:tc>
          <w:tcPr>
            <w:tcW w:w="266" w:type="dxa"/>
            <w:vAlign w:val="bottom"/>
          </w:tcPr>
          <w:p w14:paraId="03708C6C" w14:textId="77777777" w:rsidR="00F72EFB" w:rsidRPr="00F61C23" w:rsidRDefault="00F72EFB" w:rsidP="00F72EFB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7858D404" w14:textId="77777777" w:rsidR="00DA3913" w:rsidRPr="00F61C23" w:rsidRDefault="00DA3913" w:rsidP="00F72EFB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7A9ED84C" w14:textId="3B38426B" w:rsidR="00F72EFB" w:rsidRPr="00F61C23" w:rsidRDefault="00F72EFB" w:rsidP="00F72EFB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  <w:vAlign w:val="bottom"/>
          </w:tcPr>
          <w:p w14:paraId="3ADCDC30" w14:textId="77777777" w:rsidR="00F72EFB" w:rsidRPr="00F61C23" w:rsidRDefault="00F72EFB" w:rsidP="00F72EFB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45F7EB96" w14:textId="77777777" w:rsidR="00F72EFB" w:rsidRPr="00F61C23" w:rsidRDefault="00F72EFB" w:rsidP="00F72EF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5315C4A4" w14:textId="77777777" w:rsidR="00F72EFB" w:rsidRPr="00F61C23" w:rsidRDefault="00F72EFB" w:rsidP="00F72EF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52597AE" w14:textId="77777777" w:rsidR="00F72EFB" w:rsidRPr="00F61C23" w:rsidRDefault="00F72EFB" w:rsidP="00F72EFB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7F190D43" w14:textId="77777777" w:rsidR="00DA3913" w:rsidRPr="00F61C23" w:rsidRDefault="00DA3913" w:rsidP="00F72EF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2E9F831A" w14:textId="0FCB2362" w:rsidR="00F72EFB" w:rsidRPr="00F61C23" w:rsidRDefault="00F72EFB" w:rsidP="00F72EF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38754055" w14:textId="77777777" w:rsidR="00F72EFB" w:rsidRPr="00F61C23" w:rsidRDefault="00F72EFB" w:rsidP="00F72EFB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0531C616" w14:textId="77777777" w:rsidR="00F72EFB" w:rsidRPr="00F61C23" w:rsidRDefault="00F72EFB" w:rsidP="00F72EF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6188FF39" w14:textId="77777777" w:rsidR="00F72EFB" w:rsidRPr="00F61C23" w:rsidRDefault="00F72EFB" w:rsidP="00F72EF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5FB4279D" w14:textId="77777777" w:rsidR="00F72EFB" w:rsidRPr="00F61C23" w:rsidRDefault="00F72EFB" w:rsidP="00F72EFB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1D60A02F" w14:textId="4037E876" w:rsidR="00F72EFB" w:rsidRPr="00F61C23" w:rsidRDefault="00F72EFB" w:rsidP="00D944C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220,609</w:t>
            </w:r>
          </w:p>
        </w:tc>
        <w:tc>
          <w:tcPr>
            <w:tcW w:w="238" w:type="dxa"/>
            <w:vAlign w:val="bottom"/>
          </w:tcPr>
          <w:p w14:paraId="1EEDDF00" w14:textId="77777777" w:rsidR="00F72EFB" w:rsidRPr="00F61C23" w:rsidRDefault="00F72EFB" w:rsidP="00F72EFB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6ED40B4" w14:textId="50DD77CA" w:rsidR="00F72EFB" w:rsidRPr="00F61C23" w:rsidRDefault="004661FF" w:rsidP="00F72EFB">
            <w:pPr>
              <w:pStyle w:val="BodyText"/>
              <w:tabs>
                <w:tab w:val="clear" w:pos="454"/>
                <w:tab w:val="clear" w:pos="680"/>
                <w:tab w:val="left" w:pos="380"/>
                <w:tab w:val="left" w:pos="470"/>
              </w:tabs>
              <w:spacing w:after="0"/>
              <w:ind w:left="-250" w:right="-83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</w:t>
            </w:r>
          </w:p>
          <w:p w14:paraId="1DBFDDED" w14:textId="48AA525F" w:rsidR="00F72EFB" w:rsidRPr="00F61C23" w:rsidRDefault="00F72EFB" w:rsidP="00F72EFB">
            <w:pPr>
              <w:pStyle w:val="NoSpacing"/>
              <w:tabs>
                <w:tab w:val="clear" w:pos="454"/>
                <w:tab w:val="left" w:pos="380"/>
                <w:tab w:val="left" w:pos="470"/>
              </w:tabs>
              <w:ind w:right="-83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440,658</w:t>
            </w:r>
          </w:p>
        </w:tc>
        <w:tc>
          <w:tcPr>
            <w:tcW w:w="236" w:type="dxa"/>
            <w:vAlign w:val="bottom"/>
          </w:tcPr>
          <w:p w14:paraId="64B19D92" w14:textId="77777777" w:rsidR="00F72EFB" w:rsidRPr="00F61C23" w:rsidRDefault="00F72EFB" w:rsidP="00F72EFB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58AE0F59" w14:textId="77777777" w:rsidR="00DA3913" w:rsidRPr="00F61C23" w:rsidRDefault="00DA3913" w:rsidP="00F72EF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723E1AFA" w14:textId="7F1EB90C" w:rsidR="00F72EFB" w:rsidRPr="00F61C23" w:rsidRDefault="00F72EFB" w:rsidP="00F72EF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4" w:type="dxa"/>
            <w:vAlign w:val="bottom"/>
          </w:tcPr>
          <w:p w14:paraId="539DD4F1" w14:textId="77777777" w:rsidR="00F72EFB" w:rsidRPr="00F61C23" w:rsidRDefault="00F72EFB" w:rsidP="00F72EFB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68FEFF95" w14:textId="77777777" w:rsidR="00F72EFB" w:rsidRPr="00F61C23" w:rsidRDefault="00F72EFB" w:rsidP="00F72EF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  <w:p w14:paraId="199FF5C3" w14:textId="77777777" w:rsidR="00F72EFB" w:rsidRPr="00F61C23" w:rsidRDefault="00F72EFB" w:rsidP="00F72EFB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28A3EC45" w14:textId="77777777" w:rsidR="00F72EFB" w:rsidRPr="00F61C23" w:rsidRDefault="00F72EFB" w:rsidP="00F72EFB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vAlign w:val="bottom"/>
          </w:tcPr>
          <w:p w14:paraId="33ABCFE9" w14:textId="4986C055" w:rsidR="00F72EFB" w:rsidRPr="00F61C23" w:rsidRDefault="00F72EFB" w:rsidP="00D944C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23" w:right="-24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220,609</w:t>
            </w:r>
          </w:p>
        </w:tc>
        <w:tc>
          <w:tcPr>
            <w:tcW w:w="236" w:type="dxa"/>
            <w:vAlign w:val="bottom"/>
          </w:tcPr>
          <w:p w14:paraId="6153E400" w14:textId="77777777" w:rsidR="00F72EFB" w:rsidRPr="00F61C23" w:rsidRDefault="00F72EFB" w:rsidP="00F72EFB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7378E050" w14:textId="2933A194" w:rsidR="00F72EFB" w:rsidRPr="00F61C23" w:rsidRDefault="004661FF" w:rsidP="00F72EFB">
            <w:pPr>
              <w:pStyle w:val="BodyText"/>
              <w:tabs>
                <w:tab w:val="clear" w:pos="680"/>
                <w:tab w:val="left" w:pos="566"/>
              </w:tabs>
              <w:spacing w:after="0"/>
              <w:ind w:left="-250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</w:t>
            </w:r>
          </w:p>
          <w:p w14:paraId="5078DDA9" w14:textId="766DAC5A" w:rsidR="00F72EFB" w:rsidRPr="00F61C23" w:rsidRDefault="00F72EFB" w:rsidP="00F72EFB">
            <w:pPr>
              <w:pStyle w:val="NoSpacing"/>
              <w:tabs>
                <w:tab w:val="clear" w:pos="454"/>
                <w:tab w:val="clear" w:pos="680"/>
                <w:tab w:val="left" w:pos="290"/>
              </w:tabs>
              <w:ind w:right="-20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440,658</w:t>
            </w:r>
          </w:p>
        </w:tc>
      </w:tr>
      <w:tr w:rsidR="00F72EFB" w:rsidRPr="00F61C23" w14:paraId="2A82E451" w14:textId="77777777" w:rsidTr="00D944C2">
        <w:trPr>
          <w:gridAfter w:val="1"/>
          <w:wAfter w:w="18" w:type="dxa"/>
          <w:trHeight w:val="87"/>
        </w:trPr>
        <w:tc>
          <w:tcPr>
            <w:tcW w:w="2158" w:type="dxa"/>
          </w:tcPr>
          <w:p w14:paraId="4704DAAE" w14:textId="35BDCF86" w:rsidR="00F72EFB" w:rsidRPr="00F61C23" w:rsidRDefault="00F72EFB" w:rsidP="00F72EFB">
            <w:pPr>
              <w:pStyle w:val="NoSpacing"/>
              <w:tabs>
                <w:tab w:val="clear" w:pos="227"/>
                <w:tab w:val="left" w:pos="0"/>
              </w:tabs>
              <w:ind w:left="70" w:hanging="90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บริการอัดก๊าซธรรมชาติ 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(PMS)</w:t>
            </w:r>
          </w:p>
        </w:tc>
        <w:tc>
          <w:tcPr>
            <w:tcW w:w="809" w:type="dxa"/>
          </w:tcPr>
          <w:p w14:paraId="20462293" w14:textId="4DCF2078" w:rsidR="00F72EFB" w:rsidRPr="00F61C23" w:rsidRDefault="00F72EFB" w:rsidP="00F72E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12" w:right="-18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216,464</w:t>
            </w:r>
          </w:p>
        </w:tc>
        <w:tc>
          <w:tcPr>
            <w:tcW w:w="245" w:type="dxa"/>
          </w:tcPr>
          <w:p w14:paraId="3DA92151" w14:textId="77777777" w:rsidR="00F72EFB" w:rsidRPr="00F61C23" w:rsidRDefault="00F72EFB" w:rsidP="00F72EFB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1C6FF7F2" w14:textId="3C968ACA" w:rsidR="00F72EFB" w:rsidRPr="00F61C23" w:rsidRDefault="004661FF" w:rsidP="00D944C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0"/>
              </w:tabs>
              <w:ind w:right="-110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</w:t>
            </w:r>
            <w:r w:rsidR="00F72EFB" w:rsidRPr="00F61C23">
              <w:rPr>
                <w:rFonts w:ascii="Angsana New" w:hAnsi="Angsana New"/>
                <w:sz w:val="20"/>
                <w:szCs w:val="20"/>
                <w:lang w:eastAsia="en-GB"/>
              </w:rPr>
              <w:t>244,409</w:t>
            </w:r>
          </w:p>
        </w:tc>
        <w:tc>
          <w:tcPr>
            <w:tcW w:w="266" w:type="dxa"/>
          </w:tcPr>
          <w:p w14:paraId="0E87B863" w14:textId="77777777" w:rsidR="00F72EFB" w:rsidRPr="00F61C23" w:rsidRDefault="00F72EFB" w:rsidP="00F72EFB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07B96DA8" w14:textId="6C9644D4" w:rsidR="00F72EFB" w:rsidRPr="00F61C23" w:rsidRDefault="00F72EFB" w:rsidP="00F72EFB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6FB088A4" w14:textId="77777777" w:rsidR="00F72EFB" w:rsidRPr="00F61C23" w:rsidRDefault="00F72EFB" w:rsidP="00F72EFB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6276E7C6" w14:textId="5BDB685C" w:rsidR="00F72EFB" w:rsidRPr="00F61C23" w:rsidRDefault="00F72EFB" w:rsidP="00F72EF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06A67BDD" w14:textId="77777777" w:rsidR="00F72EFB" w:rsidRPr="00F61C23" w:rsidRDefault="00F72EFB" w:rsidP="00F72EFB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3BEA7419" w14:textId="0B3F6844" w:rsidR="00F72EFB" w:rsidRPr="00F61C23" w:rsidRDefault="00F72EFB" w:rsidP="00F72EF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2C74C05F" w14:textId="77777777" w:rsidR="00F72EFB" w:rsidRPr="00F61C23" w:rsidRDefault="00F72EFB" w:rsidP="00F72EFB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1604B576" w14:textId="1A8FC030" w:rsidR="00F72EFB" w:rsidRPr="00F61C23" w:rsidRDefault="00F72EFB" w:rsidP="00F72EF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4DB22524" w14:textId="77777777" w:rsidR="00F72EFB" w:rsidRPr="00F61C23" w:rsidRDefault="00F72EFB" w:rsidP="00F72EFB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647B589" w14:textId="17CCAFDB" w:rsidR="00F72EFB" w:rsidRPr="00F61C23" w:rsidRDefault="00F72EFB" w:rsidP="00F72EF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216,464</w:t>
            </w:r>
          </w:p>
        </w:tc>
        <w:tc>
          <w:tcPr>
            <w:tcW w:w="238" w:type="dxa"/>
          </w:tcPr>
          <w:p w14:paraId="480C3258" w14:textId="77777777" w:rsidR="00F72EFB" w:rsidRPr="00F61C23" w:rsidRDefault="00F72EFB" w:rsidP="00F72EFB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6F43130" w14:textId="09D03784" w:rsidR="00F72EFB" w:rsidRPr="00F61C23" w:rsidRDefault="004661FF" w:rsidP="003032E4">
            <w:pPr>
              <w:pStyle w:val="BodyText"/>
              <w:tabs>
                <w:tab w:val="clear" w:pos="454"/>
                <w:tab w:val="clear" w:pos="680"/>
                <w:tab w:val="left" w:pos="380"/>
                <w:tab w:val="left" w:pos="470"/>
              </w:tabs>
              <w:spacing w:after="0"/>
              <w:ind w:left="-250" w:right="59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</w:t>
            </w:r>
            <w:r w:rsidR="00F72EFB" w:rsidRPr="00F61C23">
              <w:rPr>
                <w:rFonts w:ascii="Angsana New" w:hAnsi="Angsana New"/>
                <w:sz w:val="20"/>
                <w:szCs w:val="20"/>
                <w:lang w:eastAsia="en-GB"/>
              </w:rPr>
              <w:t>244,409</w:t>
            </w:r>
          </w:p>
        </w:tc>
        <w:tc>
          <w:tcPr>
            <w:tcW w:w="236" w:type="dxa"/>
          </w:tcPr>
          <w:p w14:paraId="310FC266" w14:textId="77777777" w:rsidR="00F72EFB" w:rsidRPr="00F61C23" w:rsidRDefault="00F72EFB" w:rsidP="00F72EFB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44A1933A" w14:textId="1C012EA4" w:rsidR="00F72EFB" w:rsidRPr="00F61C23" w:rsidRDefault="00F72EFB" w:rsidP="00F72EF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4" w:type="dxa"/>
          </w:tcPr>
          <w:p w14:paraId="0599FF8D" w14:textId="77777777" w:rsidR="00F72EFB" w:rsidRPr="00F61C23" w:rsidRDefault="00F72EFB" w:rsidP="00F72EFB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7FED71C7" w14:textId="746701C5" w:rsidR="00F72EFB" w:rsidRPr="00F61C23" w:rsidRDefault="00F72EFB" w:rsidP="00F72EF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5332C9EA" w14:textId="77777777" w:rsidR="00F72EFB" w:rsidRPr="00F61C23" w:rsidRDefault="00F72EFB" w:rsidP="00F72EFB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E790221" w14:textId="2EBBEB9D" w:rsidR="00F72EFB" w:rsidRPr="00F61C23" w:rsidRDefault="00F72EFB" w:rsidP="00F72EF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23" w:right="-24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216,464</w:t>
            </w:r>
          </w:p>
        </w:tc>
        <w:tc>
          <w:tcPr>
            <w:tcW w:w="236" w:type="dxa"/>
          </w:tcPr>
          <w:p w14:paraId="635389F2" w14:textId="77777777" w:rsidR="00F72EFB" w:rsidRPr="00F61C23" w:rsidRDefault="00F72EFB" w:rsidP="00F72EFB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16E00094" w14:textId="3E5EEA57" w:rsidR="00F72EFB" w:rsidRPr="00F61C23" w:rsidRDefault="004661FF" w:rsidP="003032E4">
            <w:pPr>
              <w:pStyle w:val="BodyText"/>
              <w:tabs>
                <w:tab w:val="clear" w:pos="454"/>
                <w:tab w:val="clear" w:pos="680"/>
                <w:tab w:val="left" w:pos="474"/>
              </w:tabs>
              <w:spacing w:after="0"/>
              <w:ind w:left="-250" w:right="68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</w:t>
            </w:r>
            <w:r w:rsidR="00F72EFB" w:rsidRPr="00F61C23">
              <w:rPr>
                <w:rFonts w:ascii="Angsana New" w:hAnsi="Angsana New"/>
                <w:sz w:val="20"/>
                <w:szCs w:val="20"/>
                <w:lang w:eastAsia="en-GB"/>
              </w:rPr>
              <w:t>244,409</w:t>
            </w:r>
          </w:p>
        </w:tc>
      </w:tr>
      <w:tr w:rsidR="003D0E75" w:rsidRPr="00F61C23" w14:paraId="40A51534" w14:textId="77777777" w:rsidTr="00D944C2">
        <w:trPr>
          <w:gridAfter w:val="1"/>
          <w:wAfter w:w="18" w:type="dxa"/>
          <w:trHeight w:val="87"/>
        </w:trPr>
        <w:tc>
          <w:tcPr>
            <w:tcW w:w="2158" w:type="dxa"/>
          </w:tcPr>
          <w:p w14:paraId="76EFE9E1" w14:textId="1FD7D48B" w:rsidR="003D0E75" w:rsidRPr="00F61C23" w:rsidRDefault="003D0E75" w:rsidP="003D0E75">
            <w:pPr>
              <w:pStyle w:val="NoSpacing"/>
              <w:tabs>
                <w:tab w:val="clear" w:pos="227"/>
                <w:tab w:val="left" w:pos="0"/>
              </w:tabs>
              <w:ind w:left="70" w:hanging="90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ซ่อมบำรุงสถานีก๊าซธรรมชาติ</w:t>
            </w:r>
          </w:p>
        </w:tc>
        <w:tc>
          <w:tcPr>
            <w:tcW w:w="809" w:type="dxa"/>
          </w:tcPr>
          <w:p w14:paraId="6CEC6661" w14:textId="3601A2E7" w:rsidR="003D0E75" w:rsidRPr="00F61C23" w:rsidRDefault="003D0E75" w:rsidP="003D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12" w:right="-18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95,109</w:t>
            </w:r>
          </w:p>
        </w:tc>
        <w:tc>
          <w:tcPr>
            <w:tcW w:w="245" w:type="dxa"/>
          </w:tcPr>
          <w:p w14:paraId="44208B01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2F817144" w14:textId="77D3398D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0"/>
              </w:tabs>
              <w:ind w:right="-110"/>
              <w:jc w:val="center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119,586</w:t>
            </w:r>
          </w:p>
        </w:tc>
        <w:tc>
          <w:tcPr>
            <w:tcW w:w="266" w:type="dxa"/>
          </w:tcPr>
          <w:p w14:paraId="13E3179F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0A0DE10B" w14:textId="7D53DAEB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517F11E7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12DE9985" w14:textId="15025D96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00B44B8D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1FC31799" w14:textId="16CD12D8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1A6D04FA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6364B93B" w14:textId="5458A9A8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2A22FCCA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B48A634" w14:textId="68716CEB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95,109</w:t>
            </w:r>
          </w:p>
        </w:tc>
        <w:tc>
          <w:tcPr>
            <w:tcW w:w="238" w:type="dxa"/>
          </w:tcPr>
          <w:p w14:paraId="4D1CE40B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8655AF3" w14:textId="626C59DF" w:rsidR="003D0E75" w:rsidRPr="00F61C23" w:rsidRDefault="003D0E75" w:rsidP="003D0E75">
            <w:pPr>
              <w:pStyle w:val="BodyText"/>
              <w:tabs>
                <w:tab w:val="clear" w:pos="454"/>
                <w:tab w:val="clear" w:pos="680"/>
                <w:tab w:val="left" w:pos="380"/>
                <w:tab w:val="left" w:pos="470"/>
              </w:tabs>
              <w:spacing w:after="0"/>
              <w:ind w:left="-250" w:right="59"/>
              <w:jc w:val="right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119,586</w:t>
            </w:r>
          </w:p>
        </w:tc>
        <w:tc>
          <w:tcPr>
            <w:tcW w:w="236" w:type="dxa"/>
          </w:tcPr>
          <w:p w14:paraId="135F1E22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4313A983" w14:textId="71C0AC6E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4" w:type="dxa"/>
          </w:tcPr>
          <w:p w14:paraId="645AD20A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0B38C678" w14:textId="07A3F1CC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1C228E3C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4B766D1" w14:textId="377FE013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23" w:right="-24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95,109</w:t>
            </w:r>
          </w:p>
        </w:tc>
        <w:tc>
          <w:tcPr>
            <w:tcW w:w="236" w:type="dxa"/>
          </w:tcPr>
          <w:p w14:paraId="3AF043A8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2E6054E1" w14:textId="3FC3FEE3" w:rsidR="003D0E75" w:rsidRPr="00F61C23" w:rsidRDefault="003D0E75" w:rsidP="003D0E75">
            <w:pPr>
              <w:pStyle w:val="BodyText"/>
              <w:tabs>
                <w:tab w:val="clear" w:pos="454"/>
                <w:tab w:val="clear" w:pos="680"/>
                <w:tab w:val="left" w:pos="474"/>
              </w:tabs>
              <w:spacing w:after="0"/>
              <w:ind w:left="-250" w:right="68"/>
              <w:jc w:val="right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119,586</w:t>
            </w:r>
          </w:p>
        </w:tc>
      </w:tr>
      <w:tr w:rsidR="003D0E75" w:rsidRPr="00F61C23" w14:paraId="4411D1C5" w14:textId="77777777" w:rsidTr="006A7A19">
        <w:trPr>
          <w:gridAfter w:val="1"/>
          <w:wAfter w:w="18" w:type="dxa"/>
          <w:trHeight w:val="87"/>
        </w:trPr>
        <w:tc>
          <w:tcPr>
            <w:tcW w:w="2158" w:type="dxa"/>
          </w:tcPr>
          <w:p w14:paraId="14AC1DF3" w14:textId="72560E4F" w:rsidR="003D0E75" w:rsidRPr="00F61C23" w:rsidRDefault="003D0E75" w:rsidP="003D0E75">
            <w:pPr>
              <w:pStyle w:val="NoSpacing"/>
              <w:tabs>
                <w:tab w:val="clear" w:pos="227"/>
                <w:tab w:val="left" w:pos="0"/>
              </w:tabs>
              <w:ind w:left="70" w:hanging="90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รับเหมาก่อสร้าง</w:t>
            </w:r>
          </w:p>
        </w:tc>
        <w:tc>
          <w:tcPr>
            <w:tcW w:w="809" w:type="dxa"/>
          </w:tcPr>
          <w:p w14:paraId="2A05AC86" w14:textId="6A6FD991" w:rsidR="003D0E75" w:rsidRPr="00F61C23" w:rsidRDefault="003D0E75" w:rsidP="003D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12" w:right="-18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94,681</w:t>
            </w:r>
          </w:p>
        </w:tc>
        <w:tc>
          <w:tcPr>
            <w:tcW w:w="245" w:type="dxa"/>
          </w:tcPr>
          <w:p w14:paraId="36B861D4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5A8DD0FD" w14:textId="6C009DC6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0"/>
              </w:tabs>
              <w:ind w:right="-110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121,076</w:t>
            </w:r>
          </w:p>
        </w:tc>
        <w:tc>
          <w:tcPr>
            <w:tcW w:w="266" w:type="dxa"/>
          </w:tcPr>
          <w:p w14:paraId="0D9764FC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0409E0AE" w14:textId="2A014153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09FD317B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515FECFC" w14:textId="0D33E9B1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68136D51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4C559A3C" w14:textId="1B98EB4B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0B0AD986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3A47A878" w14:textId="5487545E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6A16E5AC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B75EEC6" w14:textId="66BC75DC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94,681</w:t>
            </w:r>
          </w:p>
        </w:tc>
        <w:tc>
          <w:tcPr>
            <w:tcW w:w="238" w:type="dxa"/>
          </w:tcPr>
          <w:p w14:paraId="4655DC00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6E5BD12" w14:textId="67025F59" w:rsidR="003D0E75" w:rsidRPr="00F61C23" w:rsidRDefault="003D0E75" w:rsidP="003D0E75">
            <w:pPr>
              <w:pStyle w:val="BodyText"/>
              <w:tabs>
                <w:tab w:val="clear" w:pos="454"/>
                <w:tab w:val="clear" w:pos="680"/>
                <w:tab w:val="left" w:pos="380"/>
                <w:tab w:val="left" w:pos="470"/>
              </w:tabs>
              <w:spacing w:after="0"/>
              <w:ind w:left="-250" w:right="59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121,076</w:t>
            </w:r>
          </w:p>
        </w:tc>
        <w:tc>
          <w:tcPr>
            <w:tcW w:w="236" w:type="dxa"/>
          </w:tcPr>
          <w:p w14:paraId="169349E9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2B87387A" w14:textId="6110BEC9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4" w:type="dxa"/>
          </w:tcPr>
          <w:p w14:paraId="7D8E6912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5B61E60D" w14:textId="5A73FC9C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55C36D25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53EF7E9" w14:textId="2EAED37A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23" w:right="-24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94,681</w:t>
            </w:r>
          </w:p>
        </w:tc>
        <w:tc>
          <w:tcPr>
            <w:tcW w:w="236" w:type="dxa"/>
          </w:tcPr>
          <w:p w14:paraId="1BB98CD3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385C32B3" w14:textId="30DAFDFB" w:rsidR="003D0E75" w:rsidRPr="00F61C23" w:rsidRDefault="003D0E75" w:rsidP="003D0E75">
            <w:pPr>
              <w:pStyle w:val="BodyText"/>
              <w:tabs>
                <w:tab w:val="clear" w:pos="454"/>
                <w:tab w:val="clear" w:pos="680"/>
                <w:tab w:val="left" w:pos="474"/>
              </w:tabs>
              <w:spacing w:after="0"/>
              <w:ind w:left="-250" w:right="68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121,076</w:t>
            </w:r>
          </w:p>
        </w:tc>
      </w:tr>
      <w:tr w:rsidR="003D0E75" w:rsidRPr="00F61C23" w14:paraId="356ADE5F" w14:textId="77777777" w:rsidTr="00F63DB5">
        <w:trPr>
          <w:gridAfter w:val="1"/>
          <w:wAfter w:w="18" w:type="dxa"/>
          <w:trHeight w:val="87"/>
        </w:trPr>
        <w:tc>
          <w:tcPr>
            <w:tcW w:w="2158" w:type="dxa"/>
          </w:tcPr>
          <w:p w14:paraId="25D7CB1B" w14:textId="77777777" w:rsidR="003D0E75" w:rsidRPr="00F61C23" w:rsidRDefault="003D0E75" w:rsidP="003D0E75">
            <w:pPr>
              <w:pStyle w:val="NoSpacing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ขนส่ง</w:t>
            </w:r>
          </w:p>
        </w:tc>
        <w:tc>
          <w:tcPr>
            <w:tcW w:w="809" w:type="dxa"/>
          </w:tcPr>
          <w:p w14:paraId="629794C3" w14:textId="369C4CE6" w:rsidR="003D0E75" w:rsidRPr="00F61C23" w:rsidRDefault="003D0E75" w:rsidP="003D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12" w:right="-18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78,879</w:t>
            </w:r>
          </w:p>
        </w:tc>
        <w:tc>
          <w:tcPr>
            <w:tcW w:w="245" w:type="dxa"/>
          </w:tcPr>
          <w:p w14:paraId="6C32E164" w14:textId="77777777" w:rsidR="003D0E75" w:rsidRPr="00F61C23" w:rsidRDefault="003D0E75" w:rsidP="003D0E75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76FDB063" w14:textId="3CF3EB7C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ind w:right="-60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195,553</w:t>
            </w:r>
          </w:p>
        </w:tc>
        <w:tc>
          <w:tcPr>
            <w:tcW w:w="266" w:type="dxa"/>
          </w:tcPr>
          <w:p w14:paraId="7D64B7ED" w14:textId="77777777" w:rsidR="003D0E75" w:rsidRPr="00F61C23" w:rsidRDefault="003D0E75" w:rsidP="003D0E75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1BF109F1" w14:textId="50CD1BCA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09172C5C" w14:textId="77777777" w:rsidR="003D0E75" w:rsidRPr="00F61C23" w:rsidRDefault="003D0E75" w:rsidP="003D0E75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590D75AD" w14:textId="77777777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746846C9" w14:textId="77777777" w:rsidR="003D0E75" w:rsidRPr="00F61C23" w:rsidRDefault="003D0E75" w:rsidP="003D0E75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5F707E29" w14:textId="05ADDE08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79A4CF85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42BA1F59" w14:textId="77777777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795160E3" w14:textId="77777777" w:rsidR="003D0E75" w:rsidRPr="00F61C23" w:rsidRDefault="003D0E75" w:rsidP="003D0E75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41FED036" w14:textId="57660059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78,879</w:t>
            </w:r>
          </w:p>
        </w:tc>
        <w:tc>
          <w:tcPr>
            <w:tcW w:w="238" w:type="dxa"/>
          </w:tcPr>
          <w:p w14:paraId="6786893F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F4C29BA" w14:textId="46C8B1DB" w:rsidR="003D0E75" w:rsidRPr="00F61C23" w:rsidRDefault="003D0E75" w:rsidP="003D0E75">
            <w:pPr>
              <w:pStyle w:val="NoSpacing"/>
              <w:tabs>
                <w:tab w:val="clear" w:pos="454"/>
                <w:tab w:val="left" w:pos="380"/>
                <w:tab w:val="left" w:pos="470"/>
              </w:tabs>
              <w:ind w:right="-83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195,553</w:t>
            </w:r>
          </w:p>
        </w:tc>
        <w:tc>
          <w:tcPr>
            <w:tcW w:w="236" w:type="dxa"/>
          </w:tcPr>
          <w:p w14:paraId="17E9975E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7760BFF8" w14:textId="6260448B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4" w:type="dxa"/>
          </w:tcPr>
          <w:p w14:paraId="55B19098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1804E8AB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0F5EAC9C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E1090E6" w14:textId="7CCFCB88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23" w:right="-24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78,879</w:t>
            </w:r>
          </w:p>
        </w:tc>
        <w:tc>
          <w:tcPr>
            <w:tcW w:w="236" w:type="dxa"/>
          </w:tcPr>
          <w:p w14:paraId="1C939230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645BEB9D" w14:textId="6277EB96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195,553</w:t>
            </w:r>
          </w:p>
        </w:tc>
      </w:tr>
      <w:tr w:rsidR="003D0E75" w:rsidRPr="00F61C23" w14:paraId="07D26030" w14:textId="77777777" w:rsidTr="00F63DB5">
        <w:trPr>
          <w:gridAfter w:val="1"/>
          <w:wAfter w:w="18" w:type="dxa"/>
          <w:trHeight w:val="87"/>
        </w:trPr>
        <w:tc>
          <w:tcPr>
            <w:tcW w:w="2158" w:type="dxa"/>
          </w:tcPr>
          <w:p w14:paraId="5930B859" w14:textId="7C9C5C2A" w:rsidR="003D0E75" w:rsidRPr="00F61C23" w:rsidRDefault="003D0E75" w:rsidP="003D0E75">
            <w:pPr>
              <w:pStyle w:val="NoSpacing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รถเมล์ 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NGV</w:t>
            </w:r>
          </w:p>
        </w:tc>
        <w:tc>
          <w:tcPr>
            <w:tcW w:w="809" w:type="dxa"/>
          </w:tcPr>
          <w:p w14:paraId="3D1D22C5" w14:textId="746A618F" w:rsidR="003D0E75" w:rsidRPr="00F61C23" w:rsidRDefault="003D0E75" w:rsidP="003D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after="0"/>
              <w:ind w:left="-822" w:right="162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5" w:type="dxa"/>
          </w:tcPr>
          <w:p w14:paraId="21CBC3BF" w14:textId="77777777" w:rsidR="003D0E75" w:rsidRPr="00F61C23" w:rsidRDefault="003D0E75" w:rsidP="003D0E75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21214A9C" w14:textId="64A745D8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ind w:right="-60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  </w:t>
            </w:r>
          </w:p>
        </w:tc>
        <w:tc>
          <w:tcPr>
            <w:tcW w:w="266" w:type="dxa"/>
          </w:tcPr>
          <w:p w14:paraId="1537FC72" w14:textId="77777777" w:rsidR="003D0E75" w:rsidRPr="00F61C23" w:rsidRDefault="003D0E75" w:rsidP="003D0E75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1FDC569E" w14:textId="66974CBE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62F39D86" w14:textId="77777777" w:rsidR="003D0E75" w:rsidRPr="00F61C23" w:rsidRDefault="003D0E75" w:rsidP="003D0E75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36EF0B60" w14:textId="351E7635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0"/>
              </w:tabs>
              <w:ind w:right="-64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341,613</w:t>
            </w:r>
          </w:p>
        </w:tc>
        <w:tc>
          <w:tcPr>
            <w:tcW w:w="270" w:type="dxa"/>
          </w:tcPr>
          <w:p w14:paraId="0B9438B8" w14:textId="77777777" w:rsidR="003D0E75" w:rsidRPr="00F61C23" w:rsidRDefault="003D0E75" w:rsidP="003D0E75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5050B253" w14:textId="7530CC33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42D5FEEE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26A1D611" w14:textId="49EBA15C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299E0958" w14:textId="77777777" w:rsidR="003D0E75" w:rsidRPr="00F61C23" w:rsidRDefault="003D0E75" w:rsidP="003D0E75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2ED92D2B" w14:textId="765622A0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53" w:right="158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8" w:type="dxa"/>
          </w:tcPr>
          <w:p w14:paraId="5CA686F0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7B93877D" w14:textId="3D014565" w:rsidR="003D0E75" w:rsidRPr="00F61C23" w:rsidRDefault="003D0E75" w:rsidP="003D0E75">
            <w:pPr>
              <w:pStyle w:val="NoSpacing"/>
              <w:tabs>
                <w:tab w:val="clear" w:pos="454"/>
                <w:tab w:val="left" w:pos="380"/>
                <w:tab w:val="left" w:pos="470"/>
              </w:tabs>
              <w:ind w:right="-83"/>
              <w:jc w:val="center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341,613</w:t>
            </w:r>
          </w:p>
        </w:tc>
        <w:tc>
          <w:tcPr>
            <w:tcW w:w="236" w:type="dxa"/>
          </w:tcPr>
          <w:p w14:paraId="65C1D299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57B93217" w14:textId="064BBCDE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4" w:type="dxa"/>
          </w:tcPr>
          <w:p w14:paraId="76C37584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43804F00" w14:textId="6F9A1578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2C638B31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01DFA8A0" w14:textId="567B2760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23" w:right="156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7C54C316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5ACD0F57" w14:textId="4059455A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341,613</w:t>
            </w:r>
          </w:p>
        </w:tc>
      </w:tr>
      <w:tr w:rsidR="003D0E75" w:rsidRPr="00F61C23" w14:paraId="60C0E851" w14:textId="77777777" w:rsidTr="00F63DB5">
        <w:trPr>
          <w:gridAfter w:val="1"/>
          <w:wAfter w:w="18" w:type="dxa"/>
          <w:trHeight w:val="87"/>
        </w:trPr>
        <w:tc>
          <w:tcPr>
            <w:tcW w:w="2158" w:type="dxa"/>
          </w:tcPr>
          <w:p w14:paraId="34DF48E7" w14:textId="77777777" w:rsidR="003D0E75" w:rsidRPr="00F61C23" w:rsidRDefault="003D0E75" w:rsidP="003D0E75">
            <w:pPr>
              <w:pStyle w:val="NoSpacing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รถยนต์</w:t>
            </w:r>
          </w:p>
        </w:tc>
        <w:tc>
          <w:tcPr>
            <w:tcW w:w="809" w:type="dxa"/>
          </w:tcPr>
          <w:p w14:paraId="74FC927E" w14:textId="302D97D2" w:rsidR="003D0E75" w:rsidRPr="00F61C23" w:rsidRDefault="003D0E75" w:rsidP="003D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8"/>
              </w:tabs>
              <w:spacing w:after="0"/>
              <w:ind w:left="-822" w:right="162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5" w:type="dxa"/>
          </w:tcPr>
          <w:p w14:paraId="188CDE0B" w14:textId="77777777" w:rsidR="003D0E75" w:rsidRPr="00F61C23" w:rsidRDefault="003D0E75" w:rsidP="003D0E75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6F2EFF9E" w14:textId="53C88D66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  </w:t>
            </w:r>
          </w:p>
        </w:tc>
        <w:tc>
          <w:tcPr>
            <w:tcW w:w="266" w:type="dxa"/>
          </w:tcPr>
          <w:p w14:paraId="7911565E" w14:textId="77777777" w:rsidR="003D0E75" w:rsidRPr="00F61C23" w:rsidRDefault="003D0E75" w:rsidP="003D0E75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292B4BA9" w14:textId="55680ACF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7D026171" w14:textId="77777777" w:rsidR="003D0E75" w:rsidRPr="00F61C23" w:rsidRDefault="003D0E75" w:rsidP="003D0E75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5F611E17" w14:textId="2DDAC82A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0"/>
              </w:tabs>
              <w:ind w:right="-64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577,984</w:t>
            </w:r>
          </w:p>
        </w:tc>
        <w:tc>
          <w:tcPr>
            <w:tcW w:w="270" w:type="dxa"/>
          </w:tcPr>
          <w:p w14:paraId="2BCC43E1" w14:textId="77777777" w:rsidR="003D0E75" w:rsidRPr="00F61C23" w:rsidRDefault="003D0E75" w:rsidP="003D0E75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5654DB50" w14:textId="6C16B989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106E7E55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79F1366D" w14:textId="77777777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35C1F29A" w14:textId="77777777" w:rsidR="003D0E75" w:rsidRPr="00F61C23" w:rsidRDefault="003D0E75" w:rsidP="003D0E75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C84D349" w14:textId="617B5107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53" w:right="158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8" w:type="dxa"/>
          </w:tcPr>
          <w:p w14:paraId="3EAA9374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0E78D67" w14:textId="4A0B275E" w:rsidR="003D0E75" w:rsidRPr="00F61C23" w:rsidRDefault="003D0E75" w:rsidP="003D0E75">
            <w:pPr>
              <w:pStyle w:val="NoSpacing"/>
              <w:tabs>
                <w:tab w:val="clear" w:pos="454"/>
                <w:tab w:val="left" w:pos="380"/>
                <w:tab w:val="left" w:pos="470"/>
              </w:tabs>
              <w:ind w:right="-83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577,984</w:t>
            </w:r>
          </w:p>
        </w:tc>
        <w:tc>
          <w:tcPr>
            <w:tcW w:w="236" w:type="dxa"/>
          </w:tcPr>
          <w:p w14:paraId="3E286E1A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3014B270" w14:textId="22995416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4" w:type="dxa"/>
          </w:tcPr>
          <w:p w14:paraId="250E481C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2FF11059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4E0CE652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FECB646" w14:textId="4DA27B92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23" w:right="156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17197725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46FC8681" w14:textId="068D6E49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577,984</w:t>
            </w:r>
          </w:p>
        </w:tc>
      </w:tr>
      <w:tr w:rsidR="003D0E75" w:rsidRPr="00F61C23" w14:paraId="373D13C3" w14:textId="77777777" w:rsidTr="00F63DB5">
        <w:trPr>
          <w:gridAfter w:val="1"/>
          <w:wAfter w:w="18" w:type="dxa"/>
          <w:trHeight w:val="87"/>
        </w:trPr>
        <w:tc>
          <w:tcPr>
            <w:tcW w:w="2158" w:type="dxa"/>
          </w:tcPr>
          <w:p w14:paraId="639D4304" w14:textId="77777777" w:rsidR="003D0E75" w:rsidRPr="00F61C23" w:rsidRDefault="003D0E75" w:rsidP="003D0E75">
            <w:pPr>
              <w:pStyle w:val="NoSpacing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พลังงานแสงอาทิตย์</w:t>
            </w:r>
          </w:p>
        </w:tc>
        <w:tc>
          <w:tcPr>
            <w:tcW w:w="809" w:type="dxa"/>
          </w:tcPr>
          <w:p w14:paraId="2320D742" w14:textId="60262A47" w:rsidR="003D0E75" w:rsidRPr="00F61C23" w:rsidRDefault="003D0E75" w:rsidP="003D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8"/>
              </w:tabs>
              <w:spacing w:after="0"/>
              <w:ind w:left="-822" w:right="162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5" w:type="dxa"/>
          </w:tcPr>
          <w:p w14:paraId="3DEEBA8C" w14:textId="77777777" w:rsidR="003D0E75" w:rsidRPr="00F61C23" w:rsidRDefault="003D0E75" w:rsidP="003D0E75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0A774FD9" w14:textId="5C445FE4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  </w:t>
            </w:r>
          </w:p>
        </w:tc>
        <w:tc>
          <w:tcPr>
            <w:tcW w:w="266" w:type="dxa"/>
          </w:tcPr>
          <w:p w14:paraId="1E3EFA25" w14:textId="77777777" w:rsidR="003D0E75" w:rsidRPr="00F61C23" w:rsidRDefault="003D0E75" w:rsidP="003D0E75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710F2DC3" w14:textId="137395B9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73" w:type="dxa"/>
          </w:tcPr>
          <w:p w14:paraId="6E5B8740" w14:textId="77777777" w:rsidR="003D0E75" w:rsidRPr="00F61C23" w:rsidRDefault="003D0E75" w:rsidP="003D0E75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4860945E" w14:textId="18E98E22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  </w:t>
            </w:r>
          </w:p>
        </w:tc>
        <w:tc>
          <w:tcPr>
            <w:tcW w:w="270" w:type="dxa"/>
          </w:tcPr>
          <w:p w14:paraId="3C28A634" w14:textId="77777777" w:rsidR="003D0E75" w:rsidRPr="00F61C23" w:rsidRDefault="003D0E75" w:rsidP="003D0E75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7E7CDA60" w14:textId="603F63F7" w:rsidR="003D0E75" w:rsidRPr="00F61C23" w:rsidRDefault="003D0E75" w:rsidP="003D0E75">
            <w:pPr>
              <w:pStyle w:val="NoSpacing"/>
              <w:tabs>
                <w:tab w:val="clear" w:pos="454"/>
                <w:tab w:val="left" w:pos="528"/>
              </w:tabs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40,92</w:t>
            </w:r>
            <w:r>
              <w:rPr>
                <w:rFonts w:ascii="Angsana New" w:hAnsi="Angsana New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242" w:type="dxa"/>
          </w:tcPr>
          <w:p w14:paraId="16D28BA4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2643C24F" w14:textId="777D519A" w:rsidR="003D0E75" w:rsidRPr="00F61C23" w:rsidRDefault="003D0E75" w:rsidP="003D0E75">
            <w:pPr>
              <w:pStyle w:val="NoSpacing"/>
              <w:tabs>
                <w:tab w:val="clear" w:pos="454"/>
                <w:tab w:val="clear" w:pos="680"/>
                <w:tab w:val="left" w:pos="470"/>
              </w:tabs>
              <w:ind w:right="-110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41,920</w:t>
            </w:r>
          </w:p>
        </w:tc>
        <w:tc>
          <w:tcPr>
            <w:tcW w:w="240" w:type="dxa"/>
          </w:tcPr>
          <w:p w14:paraId="10821F3A" w14:textId="77777777" w:rsidR="003D0E75" w:rsidRPr="00F61C23" w:rsidRDefault="003D0E75" w:rsidP="003D0E75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AF4B555" w14:textId="0D2A89B0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40,926</w:t>
            </w:r>
          </w:p>
        </w:tc>
        <w:tc>
          <w:tcPr>
            <w:tcW w:w="238" w:type="dxa"/>
          </w:tcPr>
          <w:p w14:paraId="48DD5FBC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FAE91D3" w14:textId="06829698" w:rsidR="003D0E75" w:rsidRPr="00F61C23" w:rsidRDefault="003D0E75" w:rsidP="003D0E75">
            <w:pPr>
              <w:pStyle w:val="NoSpacing"/>
              <w:tabs>
                <w:tab w:val="clear" w:pos="454"/>
                <w:tab w:val="clear" w:pos="680"/>
                <w:tab w:val="left" w:pos="380"/>
                <w:tab w:val="left" w:pos="470"/>
                <w:tab w:val="left" w:pos="590"/>
              </w:tabs>
              <w:ind w:right="-110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41,920</w:t>
            </w:r>
          </w:p>
        </w:tc>
        <w:tc>
          <w:tcPr>
            <w:tcW w:w="236" w:type="dxa"/>
          </w:tcPr>
          <w:p w14:paraId="171D4663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59220BD2" w14:textId="6F3B95BF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64" w:type="dxa"/>
          </w:tcPr>
          <w:p w14:paraId="0A2C588D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624DC3DB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5C5F8FF5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9229D51" w14:textId="33F0E3CE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23" w:right="-24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40,926</w:t>
            </w:r>
          </w:p>
        </w:tc>
        <w:tc>
          <w:tcPr>
            <w:tcW w:w="236" w:type="dxa"/>
          </w:tcPr>
          <w:p w14:paraId="1FFA1B2C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58F12C4B" w14:textId="2961425D" w:rsidR="003D0E75" w:rsidRPr="00F61C23" w:rsidRDefault="003D0E75" w:rsidP="003D0E75">
            <w:pPr>
              <w:pStyle w:val="NoSpacing"/>
              <w:tabs>
                <w:tab w:val="clear" w:pos="454"/>
                <w:tab w:val="clear" w:pos="680"/>
                <w:tab w:val="left" w:pos="20"/>
                <w:tab w:val="left" w:pos="200"/>
              </w:tabs>
              <w:ind w:right="-56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41,920</w:t>
            </w:r>
          </w:p>
        </w:tc>
      </w:tr>
      <w:tr w:rsidR="003D0E75" w:rsidRPr="00F61C23" w14:paraId="686AF04A" w14:textId="77777777" w:rsidTr="00F63DB5">
        <w:trPr>
          <w:gridAfter w:val="1"/>
          <w:wAfter w:w="18" w:type="dxa"/>
          <w:trHeight w:val="87"/>
        </w:trPr>
        <w:tc>
          <w:tcPr>
            <w:tcW w:w="2158" w:type="dxa"/>
          </w:tcPr>
          <w:p w14:paraId="3D2BE380" w14:textId="77777777" w:rsidR="003D0E75" w:rsidRPr="00F61C23" w:rsidRDefault="003D0E75" w:rsidP="003D0E75">
            <w:pPr>
              <w:pStyle w:val="NoSpacing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อื่น ๆ</w:t>
            </w: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57C38029" w14:textId="3B119099" w:rsidR="003D0E75" w:rsidRPr="00F61C23" w:rsidRDefault="003D0E75" w:rsidP="003D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12" w:right="-18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24,791</w:t>
            </w:r>
          </w:p>
        </w:tc>
        <w:tc>
          <w:tcPr>
            <w:tcW w:w="245" w:type="dxa"/>
          </w:tcPr>
          <w:p w14:paraId="02189CDC" w14:textId="77777777" w:rsidR="003D0E75" w:rsidRPr="00F61C23" w:rsidRDefault="003D0E75" w:rsidP="003D0E75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</w:tcPr>
          <w:p w14:paraId="05464FFC" w14:textId="76AD0437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ind w:right="-128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66,639</w:t>
            </w:r>
          </w:p>
        </w:tc>
        <w:tc>
          <w:tcPr>
            <w:tcW w:w="266" w:type="dxa"/>
          </w:tcPr>
          <w:p w14:paraId="75772287" w14:textId="77777777" w:rsidR="003D0E75" w:rsidRPr="00F61C23" w:rsidRDefault="003D0E75" w:rsidP="003D0E75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76749DC6" w14:textId="10B0FCB7" w:rsidR="003D0E75" w:rsidRPr="00F61C23" w:rsidRDefault="003D0E75" w:rsidP="003D0E75">
            <w:pPr>
              <w:pStyle w:val="NoSpacing"/>
              <w:tabs>
                <w:tab w:val="clear" w:pos="680"/>
                <w:tab w:val="left" w:pos="530"/>
              </w:tabs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76,25</w:t>
            </w:r>
            <w:r>
              <w:rPr>
                <w:rFonts w:ascii="Angsana New" w:hAnsi="Angsana New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273" w:type="dxa"/>
          </w:tcPr>
          <w:p w14:paraId="72D5B8E0" w14:textId="77777777" w:rsidR="003D0E75" w:rsidRPr="00F61C23" w:rsidRDefault="003D0E75" w:rsidP="003D0E75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0C2264A3" w14:textId="7FC59BA4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30"/>
              </w:tabs>
              <w:ind w:right="-64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144,610</w:t>
            </w:r>
          </w:p>
        </w:tc>
        <w:tc>
          <w:tcPr>
            <w:tcW w:w="270" w:type="dxa"/>
          </w:tcPr>
          <w:p w14:paraId="1E7B6D0D" w14:textId="77777777" w:rsidR="003D0E75" w:rsidRPr="00F61C23" w:rsidRDefault="003D0E75" w:rsidP="003D0E75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013492B" w14:textId="2B61DC31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</w:tcPr>
          <w:p w14:paraId="7EEAA7FF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0B3BD661" w14:textId="77777777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</w:tcPr>
          <w:p w14:paraId="119C085B" w14:textId="77777777" w:rsidR="003D0E75" w:rsidRPr="00F61C23" w:rsidRDefault="003D0E75" w:rsidP="003D0E75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29F9389E" w14:textId="3F44B706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101,04</w:t>
            </w:r>
            <w:r>
              <w:rPr>
                <w:rFonts w:ascii="Angsana New" w:hAnsi="Angsana New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238" w:type="dxa"/>
          </w:tcPr>
          <w:p w14:paraId="58FDC9A8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1B2E1E15" w14:textId="5B4B5B11" w:rsidR="003D0E75" w:rsidRPr="00F61C23" w:rsidRDefault="003D0E75" w:rsidP="003D0E75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380"/>
                <w:tab w:val="left" w:pos="470"/>
              </w:tabs>
              <w:ind w:right="-83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211,249</w:t>
            </w:r>
          </w:p>
        </w:tc>
        <w:tc>
          <w:tcPr>
            <w:tcW w:w="236" w:type="dxa"/>
          </w:tcPr>
          <w:p w14:paraId="5344BC42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0EF70566" w14:textId="63EE9245" w:rsidR="003D0E75" w:rsidRPr="00F61C23" w:rsidRDefault="003D0E75" w:rsidP="003D0E75">
            <w:pPr>
              <w:pStyle w:val="NoSpacing"/>
              <w:tabs>
                <w:tab w:val="clear" w:pos="454"/>
                <w:tab w:val="left" w:pos="469"/>
              </w:tabs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75,26</w:t>
            </w:r>
            <w:r>
              <w:rPr>
                <w:rFonts w:ascii="Angsana New" w:hAnsi="Angsana New"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264" w:type="dxa"/>
          </w:tcPr>
          <w:p w14:paraId="3596D03B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75BF276B" w14:textId="40C931C5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9,876</w:t>
            </w:r>
          </w:p>
        </w:tc>
        <w:tc>
          <w:tcPr>
            <w:tcW w:w="240" w:type="dxa"/>
          </w:tcPr>
          <w:p w14:paraId="415838B8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7084C6A1" w14:textId="0A713DC8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23" w:right="-24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176,312</w:t>
            </w:r>
          </w:p>
        </w:tc>
        <w:tc>
          <w:tcPr>
            <w:tcW w:w="236" w:type="dxa"/>
          </w:tcPr>
          <w:p w14:paraId="30C4FBE3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0FFFEE70" w14:textId="6641841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221,125</w:t>
            </w:r>
          </w:p>
        </w:tc>
      </w:tr>
      <w:tr w:rsidR="003D0E75" w:rsidRPr="00F61C23" w14:paraId="4F324385" w14:textId="77777777" w:rsidTr="00F63DB5">
        <w:trPr>
          <w:gridAfter w:val="1"/>
          <w:wAfter w:w="18" w:type="dxa"/>
          <w:trHeight w:val="87"/>
        </w:trPr>
        <w:tc>
          <w:tcPr>
            <w:tcW w:w="2158" w:type="dxa"/>
          </w:tcPr>
          <w:p w14:paraId="69912A29" w14:textId="77777777" w:rsidR="003D0E75" w:rsidRPr="00F61C23" w:rsidRDefault="003D0E75" w:rsidP="003D0E75">
            <w:pPr>
              <w:pStyle w:val="NoSpacing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010B5A97" w14:textId="4FA1E47E" w:rsidR="003D0E75" w:rsidRPr="00F61C23" w:rsidRDefault="003D0E75" w:rsidP="003D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12" w:right="-18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873,077</w:t>
            </w:r>
          </w:p>
        </w:tc>
        <w:tc>
          <w:tcPr>
            <w:tcW w:w="245" w:type="dxa"/>
          </w:tcPr>
          <w:p w14:paraId="2B9EF15A" w14:textId="77777777" w:rsidR="003D0E75" w:rsidRPr="00F61C23" w:rsidRDefault="003D0E75" w:rsidP="003D0E75">
            <w:pPr>
              <w:pStyle w:val="NoSpacing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double" w:sz="4" w:space="0" w:color="auto"/>
            </w:tcBorders>
          </w:tcPr>
          <w:p w14:paraId="0B9DE0C4" w14:textId="2F857832" w:rsidR="003D0E75" w:rsidRPr="00F61C23" w:rsidRDefault="003D0E75" w:rsidP="003D0E75">
            <w:pPr>
              <w:pStyle w:val="BodyText"/>
              <w:tabs>
                <w:tab w:val="clear" w:pos="454"/>
                <w:tab w:val="left" w:pos="550"/>
              </w:tabs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1,396,338</w:t>
            </w:r>
          </w:p>
        </w:tc>
        <w:tc>
          <w:tcPr>
            <w:tcW w:w="266" w:type="dxa"/>
          </w:tcPr>
          <w:p w14:paraId="42C480BA" w14:textId="77777777" w:rsidR="003D0E75" w:rsidRPr="00F61C23" w:rsidRDefault="003D0E75" w:rsidP="003D0E75">
            <w:pPr>
              <w:pStyle w:val="NoSpacing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078B46A3" w14:textId="34F957D8" w:rsidR="003D0E75" w:rsidRPr="00F61C23" w:rsidRDefault="003D0E75" w:rsidP="003D0E75">
            <w:pPr>
              <w:pStyle w:val="NoSpacing"/>
              <w:tabs>
                <w:tab w:val="clear" w:pos="680"/>
                <w:tab w:val="left" w:pos="53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76,25</w:t>
            </w:r>
            <w:r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273" w:type="dxa"/>
          </w:tcPr>
          <w:p w14:paraId="05219BF5" w14:textId="77777777" w:rsidR="003D0E75" w:rsidRPr="00F61C23" w:rsidRDefault="003D0E75" w:rsidP="003D0E75">
            <w:pPr>
              <w:pStyle w:val="NoSpacing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7568B714" w14:textId="1932A2F8" w:rsidR="003D0E75" w:rsidRPr="00F61C23" w:rsidRDefault="003D0E75" w:rsidP="003D0E75">
            <w:pPr>
              <w:pStyle w:val="BodyText"/>
              <w:tabs>
                <w:tab w:val="clear" w:pos="680"/>
                <w:tab w:val="left" w:pos="350"/>
              </w:tabs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1,064,207</w:t>
            </w:r>
          </w:p>
        </w:tc>
        <w:tc>
          <w:tcPr>
            <w:tcW w:w="270" w:type="dxa"/>
          </w:tcPr>
          <w:p w14:paraId="4D44797E" w14:textId="77777777" w:rsidR="003D0E75" w:rsidRPr="00F61C23" w:rsidRDefault="003D0E75" w:rsidP="003D0E75">
            <w:pPr>
              <w:pStyle w:val="NoSpacing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6F5C118" w14:textId="10C78354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40,926</w:t>
            </w:r>
          </w:p>
        </w:tc>
        <w:tc>
          <w:tcPr>
            <w:tcW w:w="242" w:type="dxa"/>
          </w:tcPr>
          <w:p w14:paraId="2CFDAC42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</w:tcPr>
          <w:p w14:paraId="1AC62118" w14:textId="5A2FDF08" w:rsidR="003D0E75" w:rsidRPr="00F61C23" w:rsidRDefault="003D0E75" w:rsidP="003D0E75">
            <w:pPr>
              <w:pStyle w:val="NoSpacing"/>
              <w:tabs>
                <w:tab w:val="clear" w:pos="680"/>
                <w:tab w:val="left" w:pos="200"/>
              </w:tabs>
              <w:ind w:right="-11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41,920</w:t>
            </w:r>
          </w:p>
        </w:tc>
        <w:tc>
          <w:tcPr>
            <w:tcW w:w="240" w:type="dxa"/>
          </w:tcPr>
          <w:p w14:paraId="3DF04347" w14:textId="77777777" w:rsidR="003D0E75" w:rsidRPr="00F61C23" w:rsidRDefault="003D0E75" w:rsidP="003D0E75">
            <w:pPr>
              <w:pStyle w:val="NoSpacing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4551BF0D" w14:textId="687E98CD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990,25</w:t>
            </w:r>
            <w:r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238" w:type="dxa"/>
          </w:tcPr>
          <w:p w14:paraId="6C1B41C4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6CB6F98E" w14:textId="3B055164" w:rsidR="003D0E75" w:rsidRPr="00F61C23" w:rsidRDefault="003D0E75" w:rsidP="003D0E75">
            <w:pPr>
              <w:pStyle w:val="NoSpacing"/>
              <w:tabs>
                <w:tab w:val="clear" w:pos="680"/>
                <w:tab w:val="left" w:pos="56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2,502,465</w:t>
            </w:r>
          </w:p>
        </w:tc>
        <w:tc>
          <w:tcPr>
            <w:tcW w:w="236" w:type="dxa"/>
          </w:tcPr>
          <w:p w14:paraId="4290B871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4500AAA1" w14:textId="6E48F4BD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75,26</w:t>
            </w:r>
            <w:r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264" w:type="dxa"/>
          </w:tcPr>
          <w:p w14:paraId="459ECBB0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</w:tcPr>
          <w:p w14:paraId="77F8F9AC" w14:textId="559237A9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200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9,876</w:t>
            </w:r>
          </w:p>
        </w:tc>
        <w:tc>
          <w:tcPr>
            <w:tcW w:w="240" w:type="dxa"/>
          </w:tcPr>
          <w:p w14:paraId="258F3A6A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02C0C2F6" w14:textId="591EC05B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23" w:right="-24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1,065,524</w:t>
            </w:r>
          </w:p>
        </w:tc>
        <w:tc>
          <w:tcPr>
            <w:tcW w:w="236" w:type="dxa"/>
          </w:tcPr>
          <w:p w14:paraId="380411AA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</w:tcPr>
          <w:p w14:paraId="0F266661" w14:textId="3D1E06A2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2,512,341</w:t>
            </w:r>
          </w:p>
        </w:tc>
      </w:tr>
      <w:tr w:rsidR="003D0E75" w:rsidRPr="00F61C23" w14:paraId="69D0A244" w14:textId="77777777" w:rsidTr="00F63DB5">
        <w:trPr>
          <w:gridAfter w:val="1"/>
          <w:wAfter w:w="18" w:type="dxa"/>
          <w:trHeight w:val="87"/>
        </w:trPr>
        <w:tc>
          <w:tcPr>
            <w:tcW w:w="2158" w:type="dxa"/>
          </w:tcPr>
          <w:p w14:paraId="56552C91" w14:textId="77777777" w:rsidR="003D0E75" w:rsidRPr="00F61C23" w:rsidRDefault="003D0E75" w:rsidP="003D0E75">
            <w:pPr>
              <w:pStyle w:val="NoSpacing"/>
              <w:rPr>
                <w:rFonts w:ascii="Angsana New" w:hAnsi="Angsan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</w:tcPr>
          <w:p w14:paraId="1C9B9C0E" w14:textId="77777777" w:rsidR="003D0E75" w:rsidRPr="00F61C23" w:rsidRDefault="003D0E75" w:rsidP="003D0E75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5" w:type="dxa"/>
          </w:tcPr>
          <w:p w14:paraId="18BE95B6" w14:textId="77777777" w:rsidR="003D0E75" w:rsidRPr="00F61C23" w:rsidRDefault="003D0E75" w:rsidP="003D0E75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tcBorders>
              <w:top w:val="double" w:sz="4" w:space="0" w:color="auto"/>
            </w:tcBorders>
          </w:tcPr>
          <w:p w14:paraId="62822BAD" w14:textId="77777777" w:rsidR="003D0E75" w:rsidRPr="00F61C23" w:rsidRDefault="003D0E75" w:rsidP="003D0E75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36D26D68" w14:textId="77777777" w:rsidR="003D0E75" w:rsidRPr="00F61C23" w:rsidRDefault="003D0E75" w:rsidP="003D0E75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</w:tcPr>
          <w:p w14:paraId="41BBF54A" w14:textId="77777777" w:rsidR="003D0E75" w:rsidRPr="00F61C23" w:rsidRDefault="003D0E75" w:rsidP="003D0E75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62BDEECC" w14:textId="77777777" w:rsidR="003D0E75" w:rsidRPr="00F61C23" w:rsidRDefault="003D0E75" w:rsidP="003D0E75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14:paraId="2B7EFCED" w14:textId="77777777" w:rsidR="003D0E75" w:rsidRPr="00F61C23" w:rsidRDefault="003D0E75" w:rsidP="003D0E75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41B9CA64" w14:textId="77777777" w:rsidR="003D0E75" w:rsidRPr="00F61C23" w:rsidRDefault="003D0E75" w:rsidP="003D0E75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F96444F" w14:textId="77777777" w:rsidR="003D0E75" w:rsidRPr="00F61C23" w:rsidRDefault="003D0E75" w:rsidP="003D0E75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12C74658" w14:textId="77777777" w:rsidR="003D0E75" w:rsidRPr="00F61C23" w:rsidRDefault="003D0E75" w:rsidP="003D0E75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</w:tcPr>
          <w:p w14:paraId="01E267ED" w14:textId="77777777" w:rsidR="003D0E75" w:rsidRPr="00F61C23" w:rsidRDefault="003D0E75" w:rsidP="003D0E75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65B9AD49" w14:textId="77777777" w:rsidR="003D0E75" w:rsidRPr="00F61C23" w:rsidRDefault="003D0E75" w:rsidP="003D0E75">
            <w:pPr>
              <w:pStyle w:val="NoSpacing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1F39C096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059DF6AA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180C85C4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337477E9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1628F8F8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3CE3F4F8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</w:tcPr>
          <w:p w14:paraId="1039B4C0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10D7D762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</w:tcPr>
          <w:p w14:paraId="436E95D4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0476CDF2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</w:tcPr>
          <w:p w14:paraId="5CC76DEA" w14:textId="7777777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</w:tr>
      <w:tr w:rsidR="003D0E75" w:rsidRPr="00F61C23" w14:paraId="1E96B77C" w14:textId="77777777" w:rsidTr="00F63DB5">
        <w:trPr>
          <w:gridAfter w:val="1"/>
          <w:wAfter w:w="18" w:type="dxa"/>
          <w:trHeight w:val="87"/>
        </w:trPr>
        <w:tc>
          <w:tcPr>
            <w:tcW w:w="2158" w:type="dxa"/>
          </w:tcPr>
          <w:p w14:paraId="03EDF900" w14:textId="77777777" w:rsidR="003D0E75" w:rsidRPr="00F61C23" w:rsidRDefault="003D0E75" w:rsidP="003D0E75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809" w:type="dxa"/>
          </w:tcPr>
          <w:p w14:paraId="5B7636DC" w14:textId="77777777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5" w:type="dxa"/>
          </w:tcPr>
          <w:p w14:paraId="61238929" w14:textId="77777777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2B51D1AC" w14:textId="77777777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6" w:type="dxa"/>
          </w:tcPr>
          <w:p w14:paraId="7CE57CE9" w14:textId="77777777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</w:tcPr>
          <w:p w14:paraId="0AF5F726" w14:textId="77777777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3" w:type="dxa"/>
          </w:tcPr>
          <w:p w14:paraId="19173410" w14:textId="77777777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2A3519B0" w14:textId="77777777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70" w:type="dxa"/>
          </w:tcPr>
          <w:p w14:paraId="5227408A" w14:textId="77777777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46E3D289" w14:textId="77777777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2" w:type="dxa"/>
          </w:tcPr>
          <w:p w14:paraId="2D10BAE5" w14:textId="77777777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75DEB6F5" w14:textId="77777777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7C1DD80D" w14:textId="77777777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FF65F17" w14:textId="77777777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8" w:type="dxa"/>
          </w:tcPr>
          <w:p w14:paraId="49AAAC47" w14:textId="77777777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339FFF1A" w14:textId="77777777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1C0A6416" w14:textId="77777777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</w:tcPr>
          <w:p w14:paraId="55AE5916" w14:textId="77777777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64" w:type="dxa"/>
          </w:tcPr>
          <w:p w14:paraId="1C9C8A92" w14:textId="77777777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3C7CB3E5" w14:textId="77777777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40" w:type="dxa"/>
          </w:tcPr>
          <w:p w14:paraId="170E1C27" w14:textId="77777777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135AD458" w14:textId="77777777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236" w:type="dxa"/>
          </w:tcPr>
          <w:p w14:paraId="1E90F515" w14:textId="77777777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3A16FA8D" w14:textId="77777777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</w:tr>
      <w:tr w:rsidR="003D0E75" w:rsidRPr="00F61C23" w14:paraId="02DFF63D" w14:textId="77777777" w:rsidTr="00F63DB5">
        <w:trPr>
          <w:gridAfter w:val="1"/>
          <w:wAfter w:w="18" w:type="dxa"/>
          <w:trHeight w:val="87"/>
        </w:trPr>
        <w:tc>
          <w:tcPr>
            <w:tcW w:w="2158" w:type="dxa"/>
            <w:vAlign w:val="bottom"/>
          </w:tcPr>
          <w:p w14:paraId="1709D5BC" w14:textId="77777777" w:rsidR="003D0E75" w:rsidRPr="00F61C23" w:rsidRDefault="003D0E75" w:rsidP="003D0E75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809" w:type="dxa"/>
            <w:vAlign w:val="bottom"/>
          </w:tcPr>
          <w:p w14:paraId="6F593DEC" w14:textId="5345853F" w:rsidR="003D0E75" w:rsidRPr="00F61C23" w:rsidRDefault="003D0E75" w:rsidP="003D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12" w:right="-18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421,040</w:t>
            </w:r>
          </w:p>
        </w:tc>
        <w:tc>
          <w:tcPr>
            <w:tcW w:w="245" w:type="dxa"/>
            <w:vAlign w:val="bottom"/>
          </w:tcPr>
          <w:p w14:paraId="4DA98284" w14:textId="77777777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</w:tcPr>
          <w:p w14:paraId="7B00DE7C" w14:textId="29D90E4D" w:rsidR="003D0E75" w:rsidRPr="00F61C23" w:rsidRDefault="003D0E75" w:rsidP="003D0E75">
            <w:pPr>
              <w:pStyle w:val="BodyText"/>
              <w:tabs>
                <w:tab w:val="clear" w:pos="454"/>
                <w:tab w:val="clear" w:pos="680"/>
                <w:tab w:val="left" w:pos="190"/>
                <w:tab w:val="left" w:pos="460"/>
              </w:tabs>
              <w:spacing w:after="0"/>
              <w:ind w:left="-86" w:right="-200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774,630</w:t>
            </w:r>
          </w:p>
        </w:tc>
        <w:tc>
          <w:tcPr>
            <w:tcW w:w="266" w:type="dxa"/>
            <w:vAlign w:val="bottom"/>
          </w:tcPr>
          <w:p w14:paraId="6B6447C3" w14:textId="77777777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vAlign w:val="bottom"/>
          </w:tcPr>
          <w:p w14:paraId="0121E27A" w14:textId="0501838B" w:rsidR="003D0E75" w:rsidRPr="00F61C23" w:rsidRDefault="003D0E75" w:rsidP="003D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258" w:right="113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21</w:t>
            </w:r>
          </w:p>
        </w:tc>
        <w:tc>
          <w:tcPr>
            <w:tcW w:w="273" w:type="dxa"/>
            <w:vAlign w:val="bottom"/>
          </w:tcPr>
          <w:p w14:paraId="0BFA25AF" w14:textId="77777777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</w:tcPr>
          <w:p w14:paraId="1684695E" w14:textId="7F57ADE4" w:rsidR="003D0E75" w:rsidRPr="00F61C23" w:rsidRDefault="003D0E75" w:rsidP="003D0E75">
            <w:pPr>
              <w:pStyle w:val="BodyText"/>
              <w:tabs>
                <w:tab w:val="clear" w:pos="454"/>
                <w:tab w:val="clear" w:pos="680"/>
                <w:tab w:val="left" w:pos="80"/>
                <w:tab w:val="left" w:pos="170"/>
              </w:tabs>
              <w:spacing w:after="0"/>
              <w:ind w:left="-86" w:right="-137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992,639</w:t>
            </w:r>
          </w:p>
        </w:tc>
        <w:tc>
          <w:tcPr>
            <w:tcW w:w="270" w:type="dxa"/>
            <w:vAlign w:val="bottom"/>
          </w:tcPr>
          <w:p w14:paraId="70CB025D" w14:textId="77777777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</w:tcPr>
          <w:p w14:paraId="3726AFB8" w14:textId="114AE571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2" w:type="dxa"/>
            <w:vAlign w:val="bottom"/>
          </w:tcPr>
          <w:p w14:paraId="623006B9" w14:textId="77777777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</w:tcPr>
          <w:p w14:paraId="677EE216" w14:textId="77777777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240" w:type="dxa"/>
            <w:vAlign w:val="bottom"/>
          </w:tcPr>
          <w:p w14:paraId="09B46201" w14:textId="77777777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68206513" w14:textId="3A84AE5F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421,061</w:t>
            </w:r>
          </w:p>
        </w:tc>
        <w:tc>
          <w:tcPr>
            <w:tcW w:w="238" w:type="dxa"/>
            <w:vAlign w:val="bottom"/>
          </w:tcPr>
          <w:p w14:paraId="3DD28A41" w14:textId="77777777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10EBF39" w14:textId="43BE7C5E" w:rsidR="003D0E75" w:rsidRPr="00F61C23" w:rsidRDefault="003D0E75" w:rsidP="003D0E75">
            <w:pPr>
              <w:pStyle w:val="BodyText"/>
              <w:tabs>
                <w:tab w:val="clear" w:pos="680"/>
                <w:tab w:val="left" w:pos="200"/>
              </w:tabs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1,767,269</w:t>
            </w:r>
          </w:p>
        </w:tc>
        <w:tc>
          <w:tcPr>
            <w:tcW w:w="236" w:type="dxa"/>
            <w:vAlign w:val="bottom"/>
          </w:tcPr>
          <w:p w14:paraId="3DCABEDB" w14:textId="77777777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2608A689" w14:textId="2F030EE8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65,089</w:t>
            </w:r>
          </w:p>
        </w:tc>
        <w:tc>
          <w:tcPr>
            <w:tcW w:w="264" w:type="dxa"/>
            <w:vAlign w:val="bottom"/>
          </w:tcPr>
          <w:p w14:paraId="34E99A7B" w14:textId="77777777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</w:tcPr>
          <w:p w14:paraId="00D829D1" w14:textId="2829B1D4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1,089</w:t>
            </w:r>
          </w:p>
        </w:tc>
        <w:tc>
          <w:tcPr>
            <w:tcW w:w="240" w:type="dxa"/>
            <w:vAlign w:val="bottom"/>
          </w:tcPr>
          <w:p w14:paraId="7FC8F530" w14:textId="77777777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</w:tcPr>
          <w:p w14:paraId="5B733077" w14:textId="2E3A5403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23" w:right="-24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486,150</w:t>
            </w:r>
          </w:p>
        </w:tc>
        <w:tc>
          <w:tcPr>
            <w:tcW w:w="236" w:type="dxa"/>
            <w:vAlign w:val="bottom"/>
          </w:tcPr>
          <w:p w14:paraId="6D173E89" w14:textId="77777777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</w:tcPr>
          <w:p w14:paraId="2FC710E5" w14:textId="768578A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1,768,358</w:t>
            </w:r>
          </w:p>
        </w:tc>
      </w:tr>
      <w:tr w:rsidR="003D0E75" w:rsidRPr="00F61C23" w14:paraId="11D001D8" w14:textId="77777777" w:rsidTr="00F63DB5">
        <w:trPr>
          <w:gridAfter w:val="1"/>
          <w:wAfter w:w="18" w:type="dxa"/>
          <w:trHeight w:val="87"/>
        </w:trPr>
        <w:tc>
          <w:tcPr>
            <w:tcW w:w="2158" w:type="dxa"/>
            <w:vAlign w:val="bottom"/>
          </w:tcPr>
          <w:p w14:paraId="64F63BDA" w14:textId="77777777" w:rsidR="003D0E75" w:rsidRPr="00F61C23" w:rsidRDefault="003D0E75" w:rsidP="003D0E75">
            <w:pPr>
              <w:ind w:left="72" w:right="-115" w:hanging="72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55631527" w14:textId="19FDF55C" w:rsidR="003D0E75" w:rsidRPr="00F61C23" w:rsidRDefault="003D0E75" w:rsidP="003D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12" w:right="-18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452,037</w:t>
            </w:r>
          </w:p>
        </w:tc>
        <w:tc>
          <w:tcPr>
            <w:tcW w:w="245" w:type="dxa"/>
            <w:vAlign w:val="bottom"/>
          </w:tcPr>
          <w:p w14:paraId="552F6CC8" w14:textId="77777777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</w:tcPr>
          <w:p w14:paraId="176D18EA" w14:textId="5F95BE80" w:rsidR="003D0E75" w:rsidRPr="00F61C23" w:rsidRDefault="003D0E75" w:rsidP="003D0E75">
            <w:pPr>
              <w:pStyle w:val="BodyText"/>
              <w:tabs>
                <w:tab w:val="clear" w:pos="454"/>
                <w:tab w:val="clear" w:pos="680"/>
                <w:tab w:val="left" w:pos="190"/>
                <w:tab w:val="left" w:pos="460"/>
              </w:tabs>
              <w:spacing w:after="0"/>
              <w:ind w:left="-86" w:right="-200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621,708</w:t>
            </w:r>
          </w:p>
        </w:tc>
        <w:tc>
          <w:tcPr>
            <w:tcW w:w="266" w:type="dxa"/>
            <w:vAlign w:val="bottom"/>
          </w:tcPr>
          <w:p w14:paraId="4F617DD5" w14:textId="77777777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6A253063" w14:textId="437DB5E9" w:rsidR="003D0E75" w:rsidRPr="00F61C23" w:rsidRDefault="003D0E75" w:rsidP="003D0E75">
            <w:pPr>
              <w:pStyle w:val="BodyText"/>
              <w:tabs>
                <w:tab w:val="clear" w:pos="454"/>
                <w:tab w:val="left" w:pos="530"/>
              </w:tabs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76,23</w:t>
            </w:r>
            <w:r>
              <w:rPr>
                <w:rFonts w:ascii="Angsana New" w:hAnsi="Angsana New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273" w:type="dxa"/>
            <w:vAlign w:val="bottom"/>
          </w:tcPr>
          <w:p w14:paraId="2FBE4844" w14:textId="77777777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31E72DAC" w14:textId="47501F90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"/>
                <w:tab w:val="left" w:pos="170"/>
              </w:tabs>
              <w:ind w:right="-137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cs/>
                <w:lang w:eastAsia="en-GB"/>
              </w:rPr>
              <w:t xml:space="preserve"> </w:t>
            </w: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71,568</w:t>
            </w:r>
          </w:p>
        </w:tc>
        <w:tc>
          <w:tcPr>
            <w:tcW w:w="270" w:type="dxa"/>
            <w:vAlign w:val="bottom"/>
          </w:tcPr>
          <w:p w14:paraId="0CCFF894" w14:textId="77777777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17FF81F" w14:textId="3EBA9487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40,926</w:t>
            </w:r>
          </w:p>
        </w:tc>
        <w:tc>
          <w:tcPr>
            <w:tcW w:w="242" w:type="dxa"/>
          </w:tcPr>
          <w:p w14:paraId="455E7323" w14:textId="77777777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5373D031" w14:textId="16C13AE4" w:rsidR="003D0E75" w:rsidRPr="00F61C23" w:rsidRDefault="003D0E75" w:rsidP="003D0E75">
            <w:pPr>
              <w:pStyle w:val="BodyText"/>
              <w:tabs>
                <w:tab w:val="clear" w:pos="680"/>
              </w:tabs>
              <w:spacing w:after="0"/>
              <w:ind w:left="-86" w:right="-200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41,920</w:t>
            </w:r>
          </w:p>
        </w:tc>
        <w:tc>
          <w:tcPr>
            <w:tcW w:w="240" w:type="dxa"/>
            <w:vAlign w:val="bottom"/>
          </w:tcPr>
          <w:p w14:paraId="1D06D6C6" w14:textId="77777777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2A6A1DC8" w14:textId="5C446494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569,19</w:t>
            </w:r>
            <w:r>
              <w:rPr>
                <w:rFonts w:ascii="Angsana New" w:hAnsi="Angsana New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238" w:type="dxa"/>
            <w:vAlign w:val="bottom"/>
          </w:tcPr>
          <w:p w14:paraId="44054FCE" w14:textId="77777777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1AD37CFC" w14:textId="3D3EE9A0" w:rsidR="003D0E75" w:rsidRPr="00F61C23" w:rsidRDefault="003D0E75" w:rsidP="003D0E75">
            <w:pPr>
              <w:pStyle w:val="BodyText"/>
              <w:tabs>
                <w:tab w:val="clear" w:pos="680"/>
              </w:tabs>
              <w:spacing w:after="0"/>
              <w:ind w:left="-86" w:right="-200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735,196</w:t>
            </w:r>
          </w:p>
        </w:tc>
        <w:tc>
          <w:tcPr>
            <w:tcW w:w="236" w:type="dxa"/>
            <w:vAlign w:val="bottom"/>
          </w:tcPr>
          <w:p w14:paraId="3E6E9FA5" w14:textId="77777777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34EF5D73" w14:textId="179DB281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10,17</w:t>
            </w:r>
            <w:r>
              <w:rPr>
                <w:rFonts w:ascii="Angsana New" w:hAnsi="Angsana New"/>
                <w:sz w:val="20"/>
                <w:szCs w:val="20"/>
                <w:lang w:eastAsia="en-GB"/>
              </w:rPr>
              <w:t>7</w:t>
            </w:r>
          </w:p>
        </w:tc>
        <w:tc>
          <w:tcPr>
            <w:tcW w:w="264" w:type="dxa"/>
            <w:vAlign w:val="bottom"/>
          </w:tcPr>
          <w:p w14:paraId="5DE0DCD1" w14:textId="77777777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1684282D" w14:textId="3D6A8773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200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8,787</w:t>
            </w:r>
          </w:p>
        </w:tc>
        <w:tc>
          <w:tcPr>
            <w:tcW w:w="240" w:type="dxa"/>
            <w:vAlign w:val="bottom"/>
          </w:tcPr>
          <w:p w14:paraId="67060F8D" w14:textId="77777777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6E8F7FD1" w14:textId="354CE25B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23" w:right="-24"/>
              <w:jc w:val="right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579,374</w:t>
            </w:r>
          </w:p>
        </w:tc>
        <w:tc>
          <w:tcPr>
            <w:tcW w:w="236" w:type="dxa"/>
            <w:vAlign w:val="bottom"/>
          </w:tcPr>
          <w:p w14:paraId="12276ED6" w14:textId="77777777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0DD3CF9A" w14:textId="34AE26E3" w:rsidR="003D0E75" w:rsidRPr="00F61C23" w:rsidRDefault="003D0E75" w:rsidP="003D0E75">
            <w:pPr>
              <w:pStyle w:val="NoSpacing"/>
              <w:tabs>
                <w:tab w:val="clear" w:pos="680"/>
                <w:tab w:val="left" w:pos="0"/>
              </w:tabs>
              <w:ind w:right="-110"/>
              <w:jc w:val="center"/>
              <w:rPr>
                <w:rFonts w:ascii="Angsana New" w:hAnsi="Angsana New"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sz w:val="20"/>
                <w:szCs w:val="20"/>
                <w:lang w:eastAsia="en-GB"/>
              </w:rPr>
              <w:t>743,983</w:t>
            </w:r>
          </w:p>
        </w:tc>
      </w:tr>
      <w:tr w:rsidR="003D0E75" w:rsidRPr="00F61C23" w14:paraId="537F5446" w14:textId="77777777" w:rsidTr="00F63DB5">
        <w:trPr>
          <w:gridAfter w:val="1"/>
          <w:wAfter w:w="18" w:type="dxa"/>
          <w:trHeight w:val="192"/>
        </w:trPr>
        <w:tc>
          <w:tcPr>
            <w:tcW w:w="2158" w:type="dxa"/>
            <w:vAlign w:val="bottom"/>
          </w:tcPr>
          <w:p w14:paraId="73E3661A" w14:textId="77777777" w:rsidR="003D0E75" w:rsidRPr="00F61C23" w:rsidRDefault="003D0E75" w:rsidP="003D0E75">
            <w:pPr>
              <w:ind w:left="72" w:right="-115" w:hanging="72"/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D0DAD8" w14:textId="181B1905" w:rsidR="003D0E75" w:rsidRPr="00F61C23" w:rsidRDefault="003D0E75" w:rsidP="003D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12" w:right="-18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873,077</w:t>
            </w:r>
          </w:p>
        </w:tc>
        <w:tc>
          <w:tcPr>
            <w:tcW w:w="245" w:type="dxa"/>
            <w:vAlign w:val="bottom"/>
          </w:tcPr>
          <w:p w14:paraId="686883C8" w14:textId="77777777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double" w:sz="4" w:space="0" w:color="auto"/>
            </w:tcBorders>
          </w:tcPr>
          <w:p w14:paraId="0C947E7B" w14:textId="31CE2B2F" w:rsidR="003D0E75" w:rsidRPr="00F61C23" w:rsidRDefault="003D0E75" w:rsidP="003D0E75">
            <w:pPr>
              <w:pStyle w:val="BodyText"/>
              <w:tabs>
                <w:tab w:val="clear" w:pos="454"/>
                <w:tab w:val="left" w:pos="550"/>
              </w:tabs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1,396,338</w:t>
            </w:r>
          </w:p>
        </w:tc>
        <w:tc>
          <w:tcPr>
            <w:tcW w:w="266" w:type="dxa"/>
            <w:vAlign w:val="bottom"/>
          </w:tcPr>
          <w:p w14:paraId="37C4DA99" w14:textId="77777777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02F5FA" w14:textId="69E5B7B7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76,25</w:t>
            </w:r>
            <w:r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273" w:type="dxa"/>
            <w:vAlign w:val="bottom"/>
          </w:tcPr>
          <w:p w14:paraId="0AA33BDC" w14:textId="77777777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333C17B4" w14:textId="2CEC9D3A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1,064,207</w:t>
            </w:r>
          </w:p>
        </w:tc>
        <w:tc>
          <w:tcPr>
            <w:tcW w:w="270" w:type="dxa"/>
            <w:vAlign w:val="bottom"/>
          </w:tcPr>
          <w:p w14:paraId="23661162" w14:textId="77777777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DB5B0E6" w14:textId="629B958D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40,926</w:t>
            </w:r>
          </w:p>
        </w:tc>
        <w:tc>
          <w:tcPr>
            <w:tcW w:w="242" w:type="dxa"/>
          </w:tcPr>
          <w:p w14:paraId="5E50284B" w14:textId="77777777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</w:tcPr>
          <w:p w14:paraId="44269CB0" w14:textId="741F8D1E" w:rsidR="003D0E75" w:rsidRPr="00F61C23" w:rsidRDefault="003D0E75" w:rsidP="003D0E75">
            <w:pPr>
              <w:pStyle w:val="BodyText"/>
              <w:tabs>
                <w:tab w:val="clear" w:pos="680"/>
                <w:tab w:val="left" w:pos="570"/>
              </w:tabs>
              <w:spacing w:after="0"/>
              <w:ind w:left="-86" w:right="-20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41,920</w:t>
            </w:r>
          </w:p>
        </w:tc>
        <w:tc>
          <w:tcPr>
            <w:tcW w:w="240" w:type="dxa"/>
            <w:vAlign w:val="bottom"/>
          </w:tcPr>
          <w:p w14:paraId="1855E4CE" w14:textId="77777777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323776A6" w14:textId="34CD2239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990,25</w:t>
            </w:r>
            <w:r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238" w:type="dxa"/>
            <w:vAlign w:val="bottom"/>
          </w:tcPr>
          <w:p w14:paraId="14CF808B" w14:textId="77777777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77831DD9" w14:textId="0A59C4C2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2,502,465</w:t>
            </w:r>
          </w:p>
        </w:tc>
        <w:tc>
          <w:tcPr>
            <w:tcW w:w="236" w:type="dxa"/>
            <w:vAlign w:val="bottom"/>
          </w:tcPr>
          <w:p w14:paraId="7C1D075D" w14:textId="77777777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B06C9B" w14:textId="7ED3A67F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75,26</w:t>
            </w:r>
            <w:r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6</w:t>
            </w:r>
          </w:p>
        </w:tc>
        <w:tc>
          <w:tcPr>
            <w:tcW w:w="264" w:type="dxa"/>
            <w:vAlign w:val="bottom"/>
          </w:tcPr>
          <w:p w14:paraId="0B43267E" w14:textId="77777777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</w:tcPr>
          <w:p w14:paraId="2A285B62" w14:textId="7068C170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right="-200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9,876</w:t>
            </w:r>
          </w:p>
        </w:tc>
        <w:tc>
          <w:tcPr>
            <w:tcW w:w="240" w:type="dxa"/>
            <w:vAlign w:val="bottom"/>
          </w:tcPr>
          <w:p w14:paraId="69469900" w14:textId="77777777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546887C0" w14:textId="46568CCD" w:rsidR="003D0E75" w:rsidRPr="00F61C23" w:rsidRDefault="003D0E75" w:rsidP="003D0E7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23" w:right="-24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1,065,524</w:t>
            </w:r>
          </w:p>
        </w:tc>
        <w:tc>
          <w:tcPr>
            <w:tcW w:w="236" w:type="dxa"/>
            <w:vAlign w:val="bottom"/>
          </w:tcPr>
          <w:p w14:paraId="492CC4BD" w14:textId="77777777" w:rsidR="003D0E75" w:rsidRPr="00F61C23" w:rsidRDefault="003D0E75" w:rsidP="003D0E75">
            <w:pPr>
              <w:pStyle w:val="BodyText"/>
              <w:spacing w:after="0"/>
              <w:ind w:left="-86" w:right="-89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</w:tcPr>
          <w:p w14:paraId="55846764" w14:textId="67150227" w:rsidR="003D0E75" w:rsidRPr="00F61C23" w:rsidRDefault="003D0E75" w:rsidP="003D0E75">
            <w:pPr>
              <w:pStyle w:val="NoSpacing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  <w:t>2,512,341</w:t>
            </w:r>
          </w:p>
        </w:tc>
      </w:tr>
    </w:tbl>
    <w:p w14:paraId="0476702B" w14:textId="39443E84" w:rsidR="00216582" w:rsidRPr="00F61C23" w:rsidRDefault="00216582" w:rsidP="00B06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3F0803E" w14:textId="77777777" w:rsidR="00135A95" w:rsidRPr="00F61C23" w:rsidRDefault="00135A95" w:rsidP="00B06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D9F45D4" w14:textId="77777777" w:rsidR="00DC6ABD" w:rsidRPr="00F61C23" w:rsidRDefault="00DC6ABD" w:rsidP="00216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8"/>
        </w:tabs>
        <w:rPr>
          <w:rFonts w:ascii="Angsana New" w:hAnsi="Angsana New"/>
        </w:rPr>
        <w:sectPr w:rsidR="00DC6ABD" w:rsidRPr="00F61C23" w:rsidSect="00A5139C">
          <w:headerReference w:type="default" r:id="rId18"/>
          <w:pgSz w:w="16834" w:h="11909" w:orient="landscape" w:code="9"/>
          <w:pgMar w:top="1152" w:right="691" w:bottom="1152" w:left="1170" w:header="720" w:footer="720" w:gutter="0"/>
          <w:cols w:space="720"/>
          <w:docGrid w:linePitch="360"/>
        </w:sectPr>
      </w:pPr>
    </w:p>
    <w:p w14:paraId="54932E23" w14:textId="77777777" w:rsidR="006729CE" w:rsidRPr="004449E9" w:rsidRDefault="006729CE" w:rsidP="006729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449E9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การกระทบยอดกำไรหรือขาดทุนของส่วนงานที่รายงาน</w:t>
      </w:r>
    </w:p>
    <w:p w14:paraId="2D5DE3D6" w14:textId="77777777" w:rsidR="006729CE" w:rsidRPr="00F61C23" w:rsidRDefault="006729CE" w:rsidP="006729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50"/>
        <w:gridCol w:w="1530"/>
        <w:gridCol w:w="178"/>
        <w:gridCol w:w="1532"/>
      </w:tblGrid>
      <w:tr w:rsidR="00FF0AA8" w:rsidRPr="00F61C23" w14:paraId="04DAAFE6" w14:textId="77777777" w:rsidTr="003853DC">
        <w:trPr>
          <w:cantSplit/>
          <w:trHeight w:val="144"/>
          <w:tblHeader/>
        </w:trPr>
        <w:tc>
          <w:tcPr>
            <w:tcW w:w="5850" w:type="dxa"/>
            <w:shd w:val="clear" w:color="auto" w:fill="auto"/>
            <w:vAlign w:val="bottom"/>
          </w:tcPr>
          <w:p w14:paraId="05FA4A88" w14:textId="77777777" w:rsidR="00FF0AA8" w:rsidRPr="00F61C23" w:rsidRDefault="00FF0AA8" w:rsidP="00C4359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FF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shd w:val="clear" w:color="auto" w:fill="auto"/>
          </w:tcPr>
          <w:p w14:paraId="2B33FF6D" w14:textId="6DD37BB4" w:rsidR="00FF0AA8" w:rsidRPr="00F61C23" w:rsidRDefault="00FF0AA8" w:rsidP="00C4359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D63611" w:rsidRPr="00F61C23" w14:paraId="35EA5E33" w14:textId="77777777" w:rsidTr="003853DC">
        <w:trPr>
          <w:cantSplit/>
          <w:trHeight w:val="144"/>
          <w:tblHeader/>
        </w:trPr>
        <w:tc>
          <w:tcPr>
            <w:tcW w:w="5850" w:type="dxa"/>
            <w:shd w:val="clear" w:color="auto" w:fill="auto"/>
            <w:vAlign w:val="bottom"/>
          </w:tcPr>
          <w:p w14:paraId="549ABFFA" w14:textId="5A99C0FC" w:rsidR="00D63611" w:rsidRPr="00F61C23" w:rsidRDefault="00D63611" w:rsidP="00C4359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A453AA" w:rsidRPr="00F6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4661FF" w:rsidRPr="00F6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6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  <w:shd w:val="clear" w:color="auto" w:fill="auto"/>
          </w:tcPr>
          <w:p w14:paraId="4FC3C737" w14:textId="3103DE2F" w:rsidR="00D63611" w:rsidRPr="00F61C23" w:rsidRDefault="00A453AA" w:rsidP="00C4359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78" w:type="dxa"/>
            <w:shd w:val="clear" w:color="auto" w:fill="auto"/>
          </w:tcPr>
          <w:p w14:paraId="24BE6A50" w14:textId="77777777" w:rsidR="00D63611" w:rsidRPr="00F61C23" w:rsidRDefault="00D63611" w:rsidP="00C4359A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  <w:shd w:val="clear" w:color="auto" w:fill="auto"/>
          </w:tcPr>
          <w:p w14:paraId="38015707" w14:textId="6A9B5C03" w:rsidR="00D63611" w:rsidRPr="00F61C23" w:rsidRDefault="00A453AA" w:rsidP="00C4359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6729CE" w:rsidRPr="00F61C23" w14:paraId="38698EA6" w14:textId="77777777" w:rsidTr="003853DC">
        <w:trPr>
          <w:cantSplit/>
          <w:trHeight w:val="144"/>
          <w:tblHeader/>
        </w:trPr>
        <w:tc>
          <w:tcPr>
            <w:tcW w:w="5850" w:type="dxa"/>
          </w:tcPr>
          <w:p w14:paraId="7B2CA304" w14:textId="77777777" w:rsidR="006729CE" w:rsidRPr="00F61C23" w:rsidRDefault="006729CE" w:rsidP="00C4359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7A76BE25" w14:textId="77777777" w:rsidR="006729CE" w:rsidRPr="00F61C23" w:rsidRDefault="006729CE" w:rsidP="00C4359A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61C2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61C2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61C2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63611" w:rsidRPr="00F61C23" w14:paraId="21005D07" w14:textId="77777777" w:rsidTr="003853DC">
        <w:trPr>
          <w:cantSplit/>
          <w:trHeight w:val="144"/>
        </w:trPr>
        <w:tc>
          <w:tcPr>
            <w:tcW w:w="5850" w:type="dxa"/>
          </w:tcPr>
          <w:p w14:paraId="44923DDC" w14:textId="77777777" w:rsidR="00D63611" w:rsidRPr="00F61C23" w:rsidRDefault="00D63611" w:rsidP="00C4359A">
            <w:pPr>
              <w:ind w:left="175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รวมกำไรขั้นต้นจากส่วนงานที่รายงาน</w:t>
            </w:r>
          </w:p>
        </w:tc>
        <w:tc>
          <w:tcPr>
            <w:tcW w:w="1530" w:type="dxa"/>
          </w:tcPr>
          <w:p w14:paraId="395C0CAB" w14:textId="4D2A16F0" w:rsidR="00D63611" w:rsidRPr="00F61C23" w:rsidRDefault="00162BCF" w:rsidP="00D944C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13</w:t>
            </w:r>
            <w:r w:rsidR="003F1DF6">
              <w:rPr>
                <w:rFonts w:ascii="Angsana New" w:hAnsi="Angsana New"/>
                <w:sz w:val="30"/>
                <w:szCs w:val="30"/>
              </w:rPr>
              <w:t>7</w:t>
            </w:r>
            <w:r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="003F1DF6">
              <w:rPr>
                <w:rFonts w:ascii="Angsana New" w:hAnsi="Angsana New"/>
                <w:sz w:val="30"/>
                <w:szCs w:val="30"/>
              </w:rPr>
              <w:t>597</w:t>
            </w:r>
          </w:p>
        </w:tc>
        <w:tc>
          <w:tcPr>
            <w:tcW w:w="178" w:type="dxa"/>
            <w:vAlign w:val="bottom"/>
          </w:tcPr>
          <w:p w14:paraId="1B5EDD9B" w14:textId="77777777" w:rsidR="00D63611" w:rsidRPr="00F61C23" w:rsidRDefault="00D63611" w:rsidP="00C4359A">
            <w:pPr>
              <w:pStyle w:val="acctfourfigures"/>
              <w:tabs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216842DA" w14:textId="63D2267B" w:rsidR="00D63611" w:rsidRPr="00F61C23" w:rsidRDefault="00A453AA" w:rsidP="00E7361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378</w:t>
            </w:r>
            <w:r w:rsidR="00D63611"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085</w:t>
            </w:r>
          </w:p>
        </w:tc>
      </w:tr>
      <w:tr w:rsidR="00D63611" w:rsidRPr="00F61C23" w14:paraId="2C2FCDEC" w14:textId="77777777" w:rsidTr="003853DC">
        <w:trPr>
          <w:cantSplit/>
          <w:trHeight w:val="144"/>
        </w:trPr>
        <w:tc>
          <w:tcPr>
            <w:tcW w:w="5850" w:type="dxa"/>
          </w:tcPr>
          <w:p w14:paraId="25FD8ABE" w14:textId="77777777" w:rsidR="00D63611" w:rsidRPr="00F61C23" w:rsidRDefault="00D63611" w:rsidP="00C4359A">
            <w:pPr>
              <w:ind w:left="175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กำไรขั้นต้นจากส่วนงานอื่น</w:t>
            </w:r>
          </w:p>
        </w:tc>
        <w:tc>
          <w:tcPr>
            <w:tcW w:w="1530" w:type="dxa"/>
          </w:tcPr>
          <w:p w14:paraId="0AC07384" w14:textId="46DB7EE1" w:rsidR="00D63611" w:rsidRPr="00F61C23" w:rsidRDefault="00162BCF" w:rsidP="00D944C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 w:rsidR="00CA158B" w:rsidRPr="00F61C23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3F1DF6">
              <w:rPr>
                <w:rFonts w:ascii="Angsana New" w:hAnsi="Angsana New"/>
                <w:sz w:val="30"/>
                <w:szCs w:val="30"/>
                <w:lang w:bidi="th-TH"/>
              </w:rPr>
              <w:t>547</w:t>
            </w:r>
          </w:p>
        </w:tc>
        <w:tc>
          <w:tcPr>
            <w:tcW w:w="178" w:type="dxa"/>
            <w:vAlign w:val="bottom"/>
          </w:tcPr>
          <w:p w14:paraId="141C564A" w14:textId="77777777" w:rsidR="00D63611" w:rsidRPr="00F61C23" w:rsidRDefault="00D63611" w:rsidP="00C4359A">
            <w:pPr>
              <w:pStyle w:val="acctfourfigures"/>
              <w:tabs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1E27055D" w14:textId="59F54B53" w:rsidR="00D63611" w:rsidRPr="00F61C23" w:rsidRDefault="00A453AA" w:rsidP="00C4359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933824"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950</w:t>
            </w:r>
          </w:p>
        </w:tc>
      </w:tr>
      <w:tr w:rsidR="00D63611" w:rsidRPr="00F61C23" w14:paraId="5A722CAD" w14:textId="77777777" w:rsidTr="003853DC">
        <w:trPr>
          <w:cantSplit/>
          <w:trHeight w:val="144"/>
        </w:trPr>
        <w:tc>
          <w:tcPr>
            <w:tcW w:w="5850" w:type="dxa"/>
          </w:tcPr>
          <w:p w14:paraId="40FB930D" w14:textId="77777777" w:rsidR="00D63611" w:rsidRPr="00F61C23" w:rsidRDefault="00D63611" w:rsidP="00C4359A">
            <w:pPr>
              <w:ind w:left="175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E453C08" w14:textId="72799673" w:rsidR="00D63611" w:rsidRPr="00F61C23" w:rsidRDefault="00162BCF" w:rsidP="00D944C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(3,</w:t>
            </w:r>
            <w:r w:rsidR="00CA158B" w:rsidRPr="00F61C23">
              <w:rPr>
                <w:rFonts w:ascii="Angsana New" w:hAnsi="Angsana New"/>
                <w:sz w:val="30"/>
                <w:szCs w:val="30"/>
              </w:rPr>
              <w:t>021</w:t>
            </w:r>
            <w:r w:rsidRPr="00F61C2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111CBE60" w14:textId="77777777" w:rsidR="00D63611" w:rsidRPr="00F61C23" w:rsidRDefault="00D63611" w:rsidP="00C4359A">
            <w:pPr>
              <w:pStyle w:val="acctfourfigures"/>
              <w:tabs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16C01696" w14:textId="13749960" w:rsidR="00D63611" w:rsidRPr="00F61C23" w:rsidRDefault="00D63611" w:rsidP="00C4359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(</w:t>
            </w:r>
            <w:r w:rsidR="00A453AA" w:rsidRPr="00F61C23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="00A453AA" w:rsidRPr="00F61C23">
              <w:rPr>
                <w:rFonts w:ascii="Angsana New" w:hAnsi="Angsana New"/>
                <w:sz w:val="30"/>
                <w:szCs w:val="30"/>
                <w:lang w:val="en-US"/>
              </w:rPr>
              <w:t>252</w:t>
            </w:r>
            <w:r w:rsidRPr="00F61C2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63611" w:rsidRPr="00F61C23" w14:paraId="3CA5DF87" w14:textId="77777777" w:rsidTr="003853DC">
        <w:trPr>
          <w:cantSplit/>
          <w:trHeight w:val="144"/>
        </w:trPr>
        <w:tc>
          <w:tcPr>
            <w:tcW w:w="5850" w:type="dxa"/>
          </w:tcPr>
          <w:p w14:paraId="6928E0E1" w14:textId="77777777" w:rsidR="00D63611" w:rsidRPr="00F61C23" w:rsidRDefault="00D63611" w:rsidP="00C4359A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048177D" w14:textId="6D8D6557" w:rsidR="00D63611" w:rsidRPr="00F61C23" w:rsidRDefault="00162BCF" w:rsidP="00D944C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 w:bidi="th-TH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</w:t>
            </w:r>
            <w:r w:rsidR="003F1DF6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60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="003F1DF6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123</w:t>
            </w:r>
          </w:p>
        </w:tc>
        <w:tc>
          <w:tcPr>
            <w:tcW w:w="178" w:type="dxa"/>
            <w:vAlign w:val="bottom"/>
          </w:tcPr>
          <w:p w14:paraId="48BA0B00" w14:textId="77777777" w:rsidR="00D63611" w:rsidRPr="00F61C23" w:rsidRDefault="00D63611" w:rsidP="00C4359A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</w:tcPr>
          <w:p w14:paraId="2444CAC1" w14:textId="6FEB44E5" w:rsidR="00D63611" w:rsidRPr="00F61C23" w:rsidRDefault="00A453AA" w:rsidP="0093382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-433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386</w:t>
            </w:r>
            <w:r w:rsidR="00933824" w:rsidRPr="00F61C23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783</w:t>
            </w:r>
          </w:p>
        </w:tc>
      </w:tr>
      <w:tr w:rsidR="00D63611" w:rsidRPr="00F61C23" w14:paraId="20F9C225" w14:textId="77777777" w:rsidTr="003853DC">
        <w:trPr>
          <w:cantSplit/>
          <w:trHeight w:val="144"/>
        </w:trPr>
        <w:tc>
          <w:tcPr>
            <w:tcW w:w="5850" w:type="dxa"/>
          </w:tcPr>
          <w:p w14:paraId="427D1868" w14:textId="77777777" w:rsidR="00D63611" w:rsidRPr="00F61C23" w:rsidRDefault="00D63611" w:rsidP="00C4359A">
            <w:pPr>
              <w:ind w:left="175" w:hanging="175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530" w:type="dxa"/>
            <w:vAlign w:val="bottom"/>
          </w:tcPr>
          <w:p w14:paraId="541E29DE" w14:textId="77777777" w:rsidR="00D63611" w:rsidRPr="00F61C23" w:rsidRDefault="00D63611" w:rsidP="00C4359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4390C8E" w14:textId="77777777" w:rsidR="00D63611" w:rsidRPr="00F61C23" w:rsidRDefault="00D63611" w:rsidP="00C4359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  <w:vAlign w:val="bottom"/>
          </w:tcPr>
          <w:p w14:paraId="3BA3746F" w14:textId="77777777" w:rsidR="00D63611" w:rsidRPr="00F61C23" w:rsidRDefault="00D63611" w:rsidP="00C4359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3611" w:rsidRPr="00F61C23" w14:paraId="35AE5AA8" w14:textId="77777777" w:rsidTr="003853DC">
        <w:trPr>
          <w:cantSplit/>
          <w:trHeight w:val="144"/>
        </w:trPr>
        <w:tc>
          <w:tcPr>
            <w:tcW w:w="5850" w:type="dxa"/>
          </w:tcPr>
          <w:p w14:paraId="2899C55B" w14:textId="77777777" w:rsidR="00D63611" w:rsidRPr="00F61C23" w:rsidRDefault="00D63611" w:rsidP="00C4359A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กำไรจากอัตราแลกเปลี่ยนสุทธิ</w:t>
            </w:r>
          </w:p>
        </w:tc>
        <w:tc>
          <w:tcPr>
            <w:tcW w:w="1530" w:type="dxa"/>
          </w:tcPr>
          <w:p w14:paraId="2E350B94" w14:textId="168E9E80" w:rsidR="00D63611" w:rsidRPr="00F61C23" w:rsidRDefault="00162BCF" w:rsidP="00D944C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1,</w:t>
            </w: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094</w:t>
            </w:r>
          </w:p>
        </w:tc>
        <w:tc>
          <w:tcPr>
            <w:tcW w:w="178" w:type="dxa"/>
            <w:vAlign w:val="bottom"/>
          </w:tcPr>
          <w:p w14:paraId="4409E63C" w14:textId="77777777" w:rsidR="00D63611" w:rsidRPr="00F61C23" w:rsidRDefault="00D63611" w:rsidP="00C4359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4AD271D9" w14:textId="2A9883F0" w:rsidR="00D63611" w:rsidRPr="00F61C23" w:rsidRDefault="00933824" w:rsidP="009338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3611" w:rsidRPr="00F61C23" w14:paraId="026C7812" w14:textId="77777777" w:rsidTr="003853DC">
        <w:trPr>
          <w:cantSplit/>
          <w:trHeight w:val="144"/>
        </w:trPr>
        <w:tc>
          <w:tcPr>
            <w:tcW w:w="5850" w:type="dxa"/>
          </w:tcPr>
          <w:p w14:paraId="7CD8BE56" w14:textId="77777777" w:rsidR="00D63611" w:rsidRPr="00F61C23" w:rsidRDefault="00D63611" w:rsidP="00C4359A">
            <w:pPr>
              <w:tabs>
                <w:tab w:val="clear" w:pos="680"/>
                <w:tab w:val="left" w:pos="540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20AEB3F" w14:textId="1DFEA425" w:rsidR="00D63611" w:rsidRPr="00F61C23" w:rsidRDefault="00162BCF" w:rsidP="00D944C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66,</w:t>
            </w:r>
            <w:r w:rsidR="00E93EED">
              <w:rPr>
                <w:rFonts w:ascii="Angsana New" w:hAnsi="Angsana New"/>
                <w:sz w:val="30"/>
                <w:szCs w:val="30"/>
                <w:lang w:bidi="th-TH"/>
              </w:rPr>
              <w:t>736</w:t>
            </w:r>
          </w:p>
        </w:tc>
        <w:tc>
          <w:tcPr>
            <w:tcW w:w="178" w:type="dxa"/>
            <w:vAlign w:val="bottom"/>
          </w:tcPr>
          <w:p w14:paraId="17EF890F" w14:textId="77777777" w:rsidR="00D63611" w:rsidRPr="00F61C23" w:rsidRDefault="00D63611" w:rsidP="00C4359A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5B69CEA0" w14:textId="094F5742" w:rsidR="00D63611" w:rsidRPr="00F61C23" w:rsidRDefault="00A453AA" w:rsidP="00933824">
            <w:pPr>
              <w:pStyle w:val="acctfourfigures"/>
              <w:tabs>
                <w:tab w:val="clear" w:pos="765"/>
                <w:tab w:val="decimal" w:pos="819"/>
                <w:tab w:val="decimal" w:pos="1642"/>
              </w:tabs>
              <w:spacing w:line="240" w:lineRule="atLeast"/>
              <w:ind w:right="18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147</w:t>
            </w:r>
            <w:r w:rsidR="00933824"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507</w:t>
            </w:r>
          </w:p>
        </w:tc>
      </w:tr>
      <w:tr w:rsidR="00D63611" w:rsidRPr="00F61C23" w14:paraId="0CD9485E" w14:textId="77777777" w:rsidTr="003853DC">
        <w:trPr>
          <w:cantSplit/>
          <w:trHeight w:val="144"/>
        </w:trPr>
        <w:tc>
          <w:tcPr>
            <w:tcW w:w="5850" w:type="dxa"/>
          </w:tcPr>
          <w:p w14:paraId="1646FD32" w14:textId="77777777" w:rsidR="00D63611" w:rsidRPr="00F61C23" w:rsidRDefault="00D63611" w:rsidP="00C4359A">
            <w:pPr>
              <w:tabs>
                <w:tab w:val="clear" w:pos="680"/>
                <w:tab w:val="left" w:pos="540"/>
              </w:tabs>
              <w:spacing w:line="240" w:lineRule="auto"/>
              <w:ind w:left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กำไรก่อนค่าใช้จ่าย</w:t>
            </w:r>
          </w:p>
        </w:tc>
        <w:tc>
          <w:tcPr>
            <w:tcW w:w="1530" w:type="dxa"/>
          </w:tcPr>
          <w:p w14:paraId="3C6C128D" w14:textId="1D7EDF39" w:rsidR="00D63611" w:rsidRPr="00F61C23" w:rsidRDefault="00162BCF" w:rsidP="00D944C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3F1DF6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F1DF6">
              <w:rPr>
                <w:rFonts w:ascii="Angsana New" w:hAnsi="Angsana New"/>
                <w:b/>
                <w:bCs/>
                <w:sz w:val="30"/>
                <w:szCs w:val="30"/>
              </w:rPr>
              <w:t>953</w:t>
            </w:r>
          </w:p>
        </w:tc>
        <w:tc>
          <w:tcPr>
            <w:tcW w:w="178" w:type="dxa"/>
            <w:vAlign w:val="bottom"/>
          </w:tcPr>
          <w:p w14:paraId="19107C39" w14:textId="77777777" w:rsidR="00D63611" w:rsidRPr="00F61C23" w:rsidRDefault="00D63611" w:rsidP="00C4359A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2" w:type="dxa"/>
          </w:tcPr>
          <w:p w14:paraId="287A57BF" w14:textId="32742E29" w:rsidR="00D63611" w:rsidRPr="00F61C23" w:rsidRDefault="00A453AA" w:rsidP="0093382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8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534</w:t>
            </w:r>
            <w:r w:rsidR="00933824" w:rsidRPr="00F61C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290</w:t>
            </w:r>
          </w:p>
        </w:tc>
      </w:tr>
      <w:tr w:rsidR="00D63611" w:rsidRPr="00F61C23" w14:paraId="5B62DD90" w14:textId="77777777" w:rsidTr="003853DC">
        <w:trPr>
          <w:cantSplit/>
          <w:trHeight w:val="144"/>
        </w:trPr>
        <w:tc>
          <w:tcPr>
            <w:tcW w:w="5850" w:type="dxa"/>
          </w:tcPr>
          <w:p w14:paraId="06B9F334" w14:textId="77777777" w:rsidR="00D63611" w:rsidRPr="00F61C23" w:rsidRDefault="00D63611" w:rsidP="00C4359A">
            <w:pPr>
              <w:tabs>
                <w:tab w:val="clear" w:pos="680"/>
                <w:tab w:val="left" w:pos="540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ต้นทุนการจัดจำหน่ายและค่าใช้จ่ายในการบริหาร</w:t>
            </w:r>
          </w:p>
        </w:tc>
        <w:tc>
          <w:tcPr>
            <w:tcW w:w="1530" w:type="dxa"/>
          </w:tcPr>
          <w:p w14:paraId="26B3B615" w14:textId="64BF26A6" w:rsidR="00D63611" w:rsidRPr="00F61C23" w:rsidRDefault="00162BCF" w:rsidP="00D944C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(17</w:t>
            </w:r>
            <w:r w:rsidR="003F1DF6">
              <w:rPr>
                <w:rFonts w:ascii="Angsana New" w:hAnsi="Angsana New"/>
                <w:sz w:val="30"/>
                <w:szCs w:val="30"/>
              </w:rPr>
              <w:t>2</w:t>
            </w:r>
            <w:r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="003F1DF6">
              <w:rPr>
                <w:rFonts w:ascii="Angsana New" w:hAnsi="Angsana New"/>
                <w:sz w:val="30"/>
                <w:szCs w:val="30"/>
              </w:rPr>
              <w:t>988</w:t>
            </w:r>
            <w:r w:rsidRPr="00F61C2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575D1334" w14:textId="77777777" w:rsidR="00D63611" w:rsidRPr="00F61C23" w:rsidRDefault="00D63611" w:rsidP="00C4359A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28B687FC" w14:textId="484808CA" w:rsidR="00D63611" w:rsidRPr="00F61C23" w:rsidRDefault="00933824" w:rsidP="00C4359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(</w:t>
            </w:r>
            <w:r w:rsidR="00A453AA" w:rsidRPr="00F61C23"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  <w:r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="00A453AA" w:rsidRPr="00F61C23">
              <w:rPr>
                <w:rFonts w:ascii="Angsana New" w:hAnsi="Angsana New"/>
                <w:sz w:val="30"/>
                <w:szCs w:val="30"/>
                <w:lang w:val="en-US"/>
              </w:rPr>
              <w:t>402</w:t>
            </w:r>
            <w:r w:rsidRPr="00F61C2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63611" w:rsidRPr="00F61C23" w14:paraId="0972F51C" w14:textId="77777777" w:rsidTr="003853DC">
        <w:trPr>
          <w:cantSplit/>
          <w:trHeight w:val="144"/>
        </w:trPr>
        <w:tc>
          <w:tcPr>
            <w:tcW w:w="5850" w:type="dxa"/>
          </w:tcPr>
          <w:p w14:paraId="7ADACFE0" w14:textId="77777777" w:rsidR="00D63611" w:rsidRPr="00F61C23" w:rsidRDefault="00D63611" w:rsidP="00C4359A">
            <w:pPr>
              <w:tabs>
                <w:tab w:val="clear" w:pos="680"/>
                <w:tab w:val="left" w:pos="540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530" w:type="dxa"/>
          </w:tcPr>
          <w:p w14:paraId="3765BA2A" w14:textId="53C47E20" w:rsidR="00D63611" w:rsidRPr="00F61C23" w:rsidRDefault="00162BCF" w:rsidP="00D944C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(7</w:t>
            </w:r>
            <w:r w:rsidR="000F0200" w:rsidRPr="00F61C23">
              <w:rPr>
                <w:rFonts w:ascii="Angsana New" w:hAnsi="Angsana New"/>
                <w:sz w:val="30"/>
                <w:szCs w:val="30"/>
              </w:rPr>
              <w:t>3</w:t>
            </w:r>
            <w:r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="000F0200" w:rsidRPr="00F61C23">
              <w:rPr>
                <w:rFonts w:ascii="Angsana New" w:hAnsi="Angsana New"/>
                <w:sz w:val="30"/>
                <w:szCs w:val="30"/>
              </w:rPr>
              <w:t>73</w:t>
            </w:r>
            <w:r w:rsidR="00E93EED">
              <w:rPr>
                <w:rFonts w:ascii="Angsana New" w:hAnsi="Angsana New"/>
                <w:sz w:val="30"/>
                <w:szCs w:val="30"/>
              </w:rPr>
              <w:t>3</w:t>
            </w:r>
            <w:r w:rsidRPr="00F61C2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54A3A56A" w14:textId="77777777" w:rsidR="00D63611" w:rsidRPr="00F61C23" w:rsidRDefault="00D63611" w:rsidP="00C4359A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250DAA47" w14:textId="6B2B98A4" w:rsidR="00D63611" w:rsidRPr="00F61C23" w:rsidRDefault="00933824" w:rsidP="00C4359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(</w:t>
            </w:r>
            <w:r w:rsidR="00A453AA" w:rsidRPr="00F61C23">
              <w:rPr>
                <w:rFonts w:ascii="Angsana New" w:hAnsi="Angsana New"/>
                <w:sz w:val="30"/>
                <w:szCs w:val="30"/>
                <w:lang w:val="en-US"/>
              </w:rPr>
              <w:t>88</w:t>
            </w:r>
            <w:r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="00A453AA" w:rsidRPr="00F61C23">
              <w:rPr>
                <w:rFonts w:ascii="Angsana New" w:hAnsi="Angsana New"/>
                <w:sz w:val="30"/>
                <w:szCs w:val="30"/>
                <w:lang w:val="en-US"/>
              </w:rPr>
              <w:t>786</w:t>
            </w:r>
            <w:r w:rsidRPr="00F61C2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63611" w:rsidRPr="00F61C23" w14:paraId="2EBF9A86" w14:textId="77777777" w:rsidTr="003853DC">
        <w:trPr>
          <w:cantSplit/>
          <w:trHeight w:val="144"/>
        </w:trPr>
        <w:tc>
          <w:tcPr>
            <w:tcW w:w="5850" w:type="dxa"/>
          </w:tcPr>
          <w:p w14:paraId="1A31E980" w14:textId="77777777" w:rsidR="00D63611" w:rsidRPr="00F61C23" w:rsidRDefault="00D63611" w:rsidP="00C4359A">
            <w:pPr>
              <w:tabs>
                <w:tab w:val="clear" w:pos="680"/>
                <w:tab w:val="left" w:pos="540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ขาดทุนจากอัตราแลกเปลี่ยนสุทธิ</w:t>
            </w:r>
          </w:p>
        </w:tc>
        <w:tc>
          <w:tcPr>
            <w:tcW w:w="1530" w:type="dxa"/>
          </w:tcPr>
          <w:p w14:paraId="07D78691" w14:textId="0D2A8899" w:rsidR="00D63611" w:rsidRPr="00F61C23" w:rsidRDefault="00162BCF" w:rsidP="003F1DF6">
            <w:pPr>
              <w:pStyle w:val="acctfourfigures"/>
              <w:tabs>
                <w:tab w:val="clear" w:pos="765"/>
                <w:tab w:val="decimal" w:pos="550"/>
                <w:tab w:val="decimal" w:pos="1642"/>
              </w:tabs>
              <w:spacing w:line="240" w:lineRule="atLeast"/>
              <w:ind w:right="3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72522733" w14:textId="77777777" w:rsidR="00D63611" w:rsidRPr="00F61C23" w:rsidRDefault="00D63611" w:rsidP="00C4359A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54B6D2C3" w14:textId="1853C084" w:rsidR="00D63611" w:rsidRPr="00F61C23" w:rsidRDefault="00933824" w:rsidP="0093382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-5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(</w:t>
            </w:r>
            <w:r w:rsidR="00A453AA" w:rsidRPr="00F61C2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="00A453AA" w:rsidRPr="00F61C23">
              <w:rPr>
                <w:rFonts w:ascii="Angsana New" w:hAnsi="Angsana New"/>
                <w:sz w:val="30"/>
                <w:szCs w:val="30"/>
                <w:lang w:val="en-US"/>
              </w:rPr>
              <w:t>674</w:t>
            </w:r>
            <w:r w:rsidRPr="00F61C2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63611" w:rsidRPr="00F61C23" w14:paraId="6E2D6456" w14:textId="77777777" w:rsidTr="003853DC">
        <w:trPr>
          <w:cantSplit/>
          <w:trHeight w:val="144"/>
        </w:trPr>
        <w:tc>
          <w:tcPr>
            <w:tcW w:w="5850" w:type="dxa"/>
          </w:tcPr>
          <w:p w14:paraId="0797C939" w14:textId="600D4F82" w:rsidR="00D63611" w:rsidRPr="00F61C23" w:rsidRDefault="00D63611" w:rsidP="00C4359A">
            <w:pPr>
              <w:tabs>
                <w:tab w:val="clear" w:pos="680"/>
                <w:tab w:val="left" w:pos="540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 xml:space="preserve">ผลขาดทุนจากการด้อยค่าซึ่งเป็นไปตาม </w:t>
            </w:r>
            <w:r w:rsidRPr="00F61C23">
              <w:rPr>
                <w:rFonts w:ascii="Angsana New" w:hAnsi="Angsana New"/>
                <w:sz w:val="30"/>
                <w:szCs w:val="30"/>
              </w:rPr>
              <w:t>TFRS</w:t>
            </w:r>
            <w:r w:rsidR="00A453AA" w:rsidRPr="00F61C2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530" w:type="dxa"/>
          </w:tcPr>
          <w:p w14:paraId="650F3F36" w14:textId="6A634298" w:rsidR="00D63611" w:rsidRPr="00F61C23" w:rsidRDefault="00162BCF" w:rsidP="00D944C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(</w:t>
            </w:r>
            <w:r w:rsidR="000F0200" w:rsidRPr="00F61C23">
              <w:rPr>
                <w:rFonts w:ascii="Angsana New" w:hAnsi="Angsana New"/>
                <w:sz w:val="30"/>
                <w:szCs w:val="30"/>
              </w:rPr>
              <w:t>4,35</w:t>
            </w:r>
            <w:r w:rsidR="00E93EED">
              <w:rPr>
                <w:rFonts w:ascii="Angsana New" w:hAnsi="Angsana New"/>
                <w:sz w:val="30"/>
                <w:szCs w:val="30"/>
              </w:rPr>
              <w:t>8</w:t>
            </w:r>
            <w:r w:rsidRPr="00F61C2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14F8DA9A" w14:textId="77777777" w:rsidR="00D63611" w:rsidRPr="00F61C23" w:rsidRDefault="00D63611" w:rsidP="00C4359A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29E71393" w14:textId="77777777" w:rsidR="00D63611" w:rsidRPr="00F61C23" w:rsidRDefault="00D63611" w:rsidP="009338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3611" w:rsidRPr="00F61C23" w14:paraId="228D1170" w14:textId="77777777" w:rsidTr="003853DC">
        <w:trPr>
          <w:cantSplit/>
          <w:trHeight w:val="144"/>
        </w:trPr>
        <w:tc>
          <w:tcPr>
            <w:tcW w:w="5850" w:type="dxa"/>
          </w:tcPr>
          <w:p w14:paraId="5E6F19B2" w14:textId="45570354" w:rsidR="00D63611" w:rsidRPr="00F61C23" w:rsidRDefault="00D63611" w:rsidP="00C4359A">
            <w:pPr>
              <w:tabs>
                <w:tab w:val="clear" w:pos="680"/>
                <w:tab w:val="left" w:pos="540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="00867BBD"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จากเงินลงทุนใน</w:t>
            </w:r>
            <w:r w:rsidRPr="00F61C23">
              <w:rPr>
                <w:rFonts w:ascii="Angsana New" w:hAnsi="Angsana New"/>
                <w:sz w:val="30"/>
                <w:szCs w:val="30"/>
                <w:cs/>
              </w:rPr>
              <w:t>บริษัทร่วมและ</w:t>
            </w:r>
            <w:r w:rsidR="00867BBD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  <w:p w14:paraId="6739B593" w14:textId="2BCC305D" w:rsidR="00D63611" w:rsidRPr="00F61C23" w:rsidRDefault="00D63611" w:rsidP="00C4359A">
            <w:pPr>
              <w:tabs>
                <w:tab w:val="clear" w:pos="227"/>
                <w:tab w:val="clear" w:pos="454"/>
                <w:tab w:val="clear" w:pos="680"/>
                <w:tab w:val="left" w:pos="280"/>
                <w:tab w:val="left" w:pos="368"/>
                <w:tab w:val="left" w:pos="540"/>
              </w:tabs>
              <w:spacing w:line="240" w:lineRule="auto"/>
              <w:ind w:left="280" w:hanging="2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530" w:type="dxa"/>
          </w:tcPr>
          <w:p w14:paraId="3B57822B" w14:textId="77777777" w:rsidR="00D63611" w:rsidRPr="00F61C23" w:rsidRDefault="00D63611" w:rsidP="00162B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BD4D41C" w14:textId="5A1AD5B7" w:rsidR="00162BCF" w:rsidRPr="00F61C23" w:rsidRDefault="00A976D8" w:rsidP="00D944C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75,784</w:t>
            </w:r>
          </w:p>
        </w:tc>
        <w:tc>
          <w:tcPr>
            <w:tcW w:w="178" w:type="dxa"/>
            <w:vAlign w:val="bottom"/>
          </w:tcPr>
          <w:p w14:paraId="0EDA13B0" w14:textId="77777777" w:rsidR="00D63611" w:rsidRPr="00F61C23" w:rsidRDefault="00D63611" w:rsidP="00C4359A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</w:tcPr>
          <w:p w14:paraId="5F31EE6C" w14:textId="77777777" w:rsidR="00D63611" w:rsidRPr="00F61C23" w:rsidRDefault="00D63611" w:rsidP="00C4359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9949AE0" w14:textId="0D5C1688" w:rsidR="00D63611" w:rsidRPr="00F61C23" w:rsidRDefault="00A453AA" w:rsidP="00C4359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933824"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079</w:t>
            </w:r>
          </w:p>
        </w:tc>
      </w:tr>
      <w:tr w:rsidR="00D63611" w:rsidRPr="00F61C23" w14:paraId="15AD759E" w14:textId="77777777" w:rsidTr="003853DC">
        <w:trPr>
          <w:cantSplit/>
          <w:trHeight w:val="144"/>
        </w:trPr>
        <w:tc>
          <w:tcPr>
            <w:tcW w:w="5850" w:type="dxa"/>
          </w:tcPr>
          <w:p w14:paraId="18E2BE5F" w14:textId="77777777" w:rsidR="00D63611" w:rsidRPr="00F61C23" w:rsidRDefault="00D63611" w:rsidP="00C4359A">
            <w:pPr>
              <w:tabs>
                <w:tab w:val="clear" w:pos="680"/>
                <w:tab w:val="left" w:pos="540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ผลกำไรจากการเปลี่ยนแปลงมูลค่ายุติธรรมของ</w:t>
            </w:r>
          </w:p>
          <w:p w14:paraId="4DADFD54" w14:textId="77777777" w:rsidR="00D63611" w:rsidRPr="00F61C23" w:rsidRDefault="00D63611" w:rsidP="00C4359A">
            <w:pPr>
              <w:tabs>
                <w:tab w:val="clear" w:pos="680"/>
                <w:tab w:val="left" w:pos="540"/>
              </w:tabs>
              <w:spacing w:line="240" w:lineRule="auto"/>
              <w:ind w:left="280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530" w:type="dxa"/>
            <w:vAlign w:val="bottom"/>
          </w:tcPr>
          <w:p w14:paraId="26DC6FE9" w14:textId="5DB48027" w:rsidR="00D63611" w:rsidRPr="00F61C23" w:rsidRDefault="00162BCF" w:rsidP="00D944C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879</w:t>
            </w:r>
          </w:p>
        </w:tc>
        <w:tc>
          <w:tcPr>
            <w:tcW w:w="178" w:type="dxa"/>
            <w:vAlign w:val="bottom"/>
          </w:tcPr>
          <w:p w14:paraId="71BE02CD" w14:textId="77777777" w:rsidR="00D63611" w:rsidRPr="00F61C23" w:rsidRDefault="00D63611" w:rsidP="00C4359A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2" w:type="dxa"/>
            <w:vAlign w:val="bottom"/>
          </w:tcPr>
          <w:p w14:paraId="217E656A" w14:textId="77777777" w:rsidR="00D63611" w:rsidRPr="00F61C23" w:rsidRDefault="00D63611" w:rsidP="0093382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3611" w:rsidRPr="00F61C23" w14:paraId="1BF8106B" w14:textId="77777777" w:rsidTr="003853DC">
        <w:trPr>
          <w:cantSplit/>
          <w:trHeight w:val="144"/>
        </w:trPr>
        <w:tc>
          <w:tcPr>
            <w:tcW w:w="5850" w:type="dxa"/>
          </w:tcPr>
          <w:p w14:paraId="3A85E984" w14:textId="77777777" w:rsidR="00D63611" w:rsidRPr="00F61C23" w:rsidRDefault="00D63611" w:rsidP="00C4359A">
            <w:pPr>
              <w:ind w:left="175" w:hanging="175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5C52DB" w14:textId="24E57CFF" w:rsidR="00D63611" w:rsidRPr="00F61C23" w:rsidRDefault="00A976D8" w:rsidP="00D944C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53,537</w:t>
            </w:r>
          </w:p>
        </w:tc>
        <w:tc>
          <w:tcPr>
            <w:tcW w:w="178" w:type="dxa"/>
            <w:vAlign w:val="bottom"/>
          </w:tcPr>
          <w:p w14:paraId="76E37698" w14:textId="77777777" w:rsidR="00D63611" w:rsidRPr="00F61C23" w:rsidRDefault="00D63611" w:rsidP="00C4359A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4999A9" w14:textId="4AF367FF" w:rsidR="00D63611" w:rsidRPr="00F61C23" w:rsidRDefault="00A453AA" w:rsidP="0093382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9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230</w:t>
            </w:r>
            <w:r w:rsidR="00933824" w:rsidRPr="00F61C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507</w:t>
            </w:r>
          </w:p>
        </w:tc>
      </w:tr>
    </w:tbl>
    <w:p w14:paraId="5152B6EE" w14:textId="77777777" w:rsidR="006729CE" w:rsidRPr="00F61C23" w:rsidRDefault="006729CE" w:rsidP="007572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14:paraId="5714BDAC" w14:textId="771E0E6F" w:rsidR="009D3E85" w:rsidRPr="00F61C23" w:rsidRDefault="009D3E85" w:rsidP="007572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F61C23">
        <w:rPr>
          <w:rFonts w:ascii="Angsana New" w:hAnsi="Angsana New"/>
          <w:bCs/>
          <w:i/>
          <w:iCs/>
          <w:sz w:val="30"/>
          <w:szCs w:val="30"/>
          <w:cs/>
        </w:rPr>
        <w:t>สิทธิประโยชน์จากการส่งเสริมการลงทุน</w:t>
      </w:r>
    </w:p>
    <w:p w14:paraId="51BD5396" w14:textId="77777777" w:rsidR="009D3E85" w:rsidRPr="00F61C23" w:rsidRDefault="009D3E85" w:rsidP="00757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bCs/>
          <w:sz w:val="30"/>
          <w:szCs w:val="30"/>
        </w:rPr>
      </w:pPr>
    </w:p>
    <w:p w14:paraId="673C951B" w14:textId="421F3C77" w:rsidR="009D3E85" w:rsidRPr="00F61C23" w:rsidRDefault="009D3E85" w:rsidP="005D5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กลุ่มบริษัทและบริษัทได้รับบัตรส่งเสริมการลงทุนจากสำนักงานและสถานีบริหารก๊าซธรรมชาติสำหรับยานพาหนะ จึงได้รับสิทธิประโยชน์หลายประการรวมถึงการยกเว้นและ</w:t>
      </w:r>
      <w:r w:rsidR="00B60682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</w:rPr>
        <w:t>/</w:t>
      </w:r>
      <w:r w:rsidR="00B60682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หรือลดหย่อนภาษีเงินได้นิติบุคคลสำหรับกำไรสุทธิจากการประกอบกิจการที่ได้รับการส่งเสริมตามระยะเวลาเงื่อนไขและข้อกำหนดที่ระบุในบัตรส่งเสริมการลงทุน</w:t>
      </w:r>
    </w:p>
    <w:p w14:paraId="391586E3" w14:textId="77777777" w:rsidR="00757244" w:rsidRPr="00F61C23" w:rsidRDefault="00757244" w:rsidP="007572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450"/>
        <w:rPr>
          <w:rFonts w:ascii="Angsana New" w:hAnsi="Angsana New"/>
          <w:sz w:val="30"/>
          <w:szCs w:val="30"/>
        </w:rPr>
      </w:pPr>
    </w:p>
    <w:tbl>
      <w:tblPr>
        <w:tblW w:w="927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1980"/>
        <w:gridCol w:w="990"/>
        <w:gridCol w:w="270"/>
        <w:gridCol w:w="1170"/>
        <w:gridCol w:w="270"/>
        <w:gridCol w:w="900"/>
        <w:gridCol w:w="270"/>
        <w:gridCol w:w="900"/>
        <w:gridCol w:w="270"/>
        <w:gridCol w:w="1080"/>
        <w:gridCol w:w="270"/>
        <w:gridCol w:w="905"/>
      </w:tblGrid>
      <w:tr w:rsidR="009D3E85" w:rsidRPr="00F61C23" w14:paraId="17FB58AF" w14:textId="77777777" w:rsidTr="00ED467F">
        <w:trPr>
          <w:trHeight w:val="403"/>
          <w:tblHeader/>
        </w:trPr>
        <w:tc>
          <w:tcPr>
            <w:tcW w:w="1980" w:type="dxa"/>
          </w:tcPr>
          <w:p w14:paraId="33959907" w14:textId="77777777" w:rsidR="009D3E85" w:rsidRPr="00F61C23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95" w:type="dxa"/>
            <w:gridSpan w:val="11"/>
          </w:tcPr>
          <w:p w14:paraId="0D1C7684" w14:textId="77777777" w:rsidR="009D3E85" w:rsidRPr="00F61C23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D3E85" w:rsidRPr="00F61C23" w14:paraId="097FEAC8" w14:textId="77777777" w:rsidTr="00ED467F">
        <w:trPr>
          <w:trHeight w:val="403"/>
          <w:tblHeader/>
        </w:trPr>
        <w:tc>
          <w:tcPr>
            <w:tcW w:w="1980" w:type="dxa"/>
          </w:tcPr>
          <w:p w14:paraId="2085E3EE" w14:textId="77777777" w:rsidR="009D3E85" w:rsidRPr="00F61C23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-10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00" w:type="dxa"/>
            <w:gridSpan w:val="5"/>
            <w:tcBorders>
              <w:bottom w:val="single" w:sz="4" w:space="0" w:color="auto"/>
            </w:tcBorders>
          </w:tcPr>
          <w:p w14:paraId="4B85D756" w14:textId="3A1706F0" w:rsidR="009D3E85" w:rsidRPr="00F61C23" w:rsidRDefault="00A453AA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68A2C8B8" w14:textId="77777777" w:rsidR="009D3E85" w:rsidRPr="00F61C23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25" w:type="dxa"/>
            <w:gridSpan w:val="5"/>
            <w:tcBorders>
              <w:bottom w:val="single" w:sz="4" w:space="0" w:color="auto"/>
            </w:tcBorders>
          </w:tcPr>
          <w:p w14:paraId="47FB29D0" w14:textId="16E2F6DE" w:rsidR="009D3E85" w:rsidRPr="00F61C23" w:rsidRDefault="00A453AA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C975DB" w:rsidRPr="00F61C23" w14:paraId="098EEBB7" w14:textId="77777777" w:rsidTr="00ED467F">
        <w:trPr>
          <w:trHeight w:val="667"/>
          <w:tblHeader/>
        </w:trPr>
        <w:tc>
          <w:tcPr>
            <w:tcW w:w="1980" w:type="dxa"/>
          </w:tcPr>
          <w:p w14:paraId="0FAF12E6" w14:textId="1BDF4052" w:rsidR="0070540F" w:rsidRPr="00F61C23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</w:p>
          <w:p w14:paraId="0B5EA272" w14:textId="63794C5A" w:rsidR="009D3E85" w:rsidRPr="00F61C23" w:rsidRDefault="0070540F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b/>
                <w:bCs/>
                <w:i/>
                <w:iCs/>
                <w:color w:val="0000FF"/>
                <w:sz w:val="24"/>
                <w:szCs w:val="24"/>
                <w:cs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  </w:t>
            </w:r>
            <w:r w:rsidR="00A453AA" w:rsidRPr="00F61C2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="00B60682" w:rsidRPr="00F61C2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9D3E85" w:rsidRPr="00F61C2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88AB433" w14:textId="77777777" w:rsidR="009D3E85" w:rsidRPr="00F61C23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F61C23">
              <w:rPr>
                <w:rFonts w:ascii="Angsana New" w:hAnsi="Angsana New"/>
                <w:spacing w:val="-6"/>
                <w:sz w:val="24"/>
                <w:szCs w:val="24"/>
                <w:cs/>
              </w:rPr>
              <w:t>กิจการที่ได้รับการส่งเสริม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C2FD8A1" w14:textId="77777777" w:rsidR="009D3E85" w:rsidRPr="00F61C23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29652A2" w14:textId="77777777" w:rsidR="009D3E85" w:rsidRPr="00F61C23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</w:rPr>
              <w:t>กิจการที่ไม่ได้รับการส่งเสริม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BECE8E4" w14:textId="77777777" w:rsidR="009D3E85" w:rsidRPr="00F61C23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492919F" w14:textId="77777777" w:rsidR="009D3E85" w:rsidRPr="00F61C23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5E953EF" w14:textId="77777777" w:rsidR="009D3E85" w:rsidRPr="00F61C23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2345C321" w14:textId="77777777" w:rsidR="009D3E85" w:rsidRPr="00F61C23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65B9185" w14:textId="77777777" w:rsidR="009D3E85" w:rsidRPr="00F61C23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pacing w:val="-6"/>
                <w:sz w:val="24"/>
                <w:szCs w:val="24"/>
                <w:cs/>
              </w:rPr>
              <w:t>กิจการที่ได้รับการส่งเสริม</w:t>
            </w:r>
          </w:p>
        </w:tc>
        <w:tc>
          <w:tcPr>
            <w:tcW w:w="270" w:type="dxa"/>
            <w:vAlign w:val="bottom"/>
          </w:tcPr>
          <w:p w14:paraId="41EA6E90" w14:textId="77777777" w:rsidR="009D3E85" w:rsidRPr="00F61C23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9A05C95" w14:textId="77777777" w:rsidR="009D3E85" w:rsidRPr="00F61C23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</w:rPr>
              <w:t>กิจการที่</w:t>
            </w:r>
            <w:r w:rsidRPr="00F61C23">
              <w:rPr>
                <w:rFonts w:ascii="Angsana New" w:hAnsi="Angsana New"/>
                <w:spacing w:val="-4"/>
                <w:sz w:val="24"/>
                <w:szCs w:val="24"/>
                <w:cs/>
              </w:rPr>
              <w:t>ไม่ได้รับการ</w:t>
            </w:r>
            <w:r w:rsidRPr="00F61C23">
              <w:rPr>
                <w:rFonts w:ascii="Angsana New" w:hAnsi="Angsana New"/>
                <w:sz w:val="24"/>
                <w:szCs w:val="24"/>
                <w:cs/>
              </w:rPr>
              <w:t>ส่งเสริม</w:t>
            </w:r>
          </w:p>
        </w:tc>
        <w:tc>
          <w:tcPr>
            <w:tcW w:w="270" w:type="dxa"/>
            <w:vAlign w:val="bottom"/>
          </w:tcPr>
          <w:p w14:paraId="780CAAE6" w14:textId="77777777" w:rsidR="009D3E85" w:rsidRPr="00F61C23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vAlign w:val="bottom"/>
          </w:tcPr>
          <w:p w14:paraId="779703E1" w14:textId="77777777" w:rsidR="009D3E85" w:rsidRPr="00F61C23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77CCB44" w14:textId="77777777" w:rsidR="009D3E85" w:rsidRPr="00F61C23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9D3E85" w:rsidRPr="00F61C23" w14:paraId="033209AC" w14:textId="77777777" w:rsidTr="00D944C2">
        <w:trPr>
          <w:trHeight w:val="281"/>
          <w:tblHeader/>
        </w:trPr>
        <w:tc>
          <w:tcPr>
            <w:tcW w:w="1980" w:type="dxa"/>
          </w:tcPr>
          <w:p w14:paraId="4AF57045" w14:textId="77777777" w:rsidR="009D3E85" w:rsidRPr="00F61C23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95" w:type="dxa"/>
            <w:gridSpan w:val="11"/>
          </w:tcPr>
          <w:p w14:paraId="44E0E806" w14:textId="77777777" w:rsidR="009D3E85" w:rsidRPr="00F61C23" w:rsidRDefault="009D3E85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F61C23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975DB" w:rsidRPr="00F61C23" w14:paraId="72404A26" w14:textId="77777777" w:rsidTr="00ED467F">
        <w:trPr>
          <w:trHeight w:val="403"/>
        </w:trPr>
        <w:tc>
          <w:tcPr>
            <w:tcW w:w="1980" w:type="dxa"/>
          </w:tcPr>
          <w:p w14:paraId="31A9B6A5" w14:textId="77777777" w:rsidR="00BE0DD1" w:rsidRPr="00F61C23" w:rsidRDefault="00BE0DD1" w:rsidP="00BE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</w:rPr>
              <w:t>ขายต่างประเทศ</w:t>
            </w:r>
          </w:p>
        </w:tc>
        <w:tc>
          <w:tcPr>
            <w:tcW w:w="990" w:type="dxa"/>
          </w:tcPr>
          <w:p w14:paraId="56D0A365" w14:textId="648B6816" w:rsidR="00BE0DD1" w:rsidRPr="00F61C23" w:rsidRDefault="00440A47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D19472A" w14:textId="77777777" w:rsidR="00BE0DD1" w:rsidRPr="00F61C23" w:rsidRDefault="00BE0DD1" w:rsidP="00BE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DCBD831" w14:textId="28F5E499" w:rsidR="00BE0DD1" w:rsidRPr="00F61C23" w:rsidRDefault="008B2988" w:rsidP="00121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320" w:lineRule="exact"/>
              <w:ind w:right="-107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13,57</w:t>
            </w:r>
            <w:r w:rsidR="008E513F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14:paraId="4031CA02" w14:textId="77777777" w:rsidR="00BE0DD1" w:rsidRPr="00F61C23" w:rsidRDefault="00BE0DD1" w:rsidP="00BE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11F9275" w14:textId="71F24124" w:rsidR="00BE0DD1" w:rsidRPr="00F61C23" w:rsidRDefault="008B2988" w:rsidP="00121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13,57</w:t>
            </w:r>
            <w:r w:rsidR="008E513F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14:paraId="43426347" w14:textId="77777777" w:rsidR="00BE0DD1" w:rsidRPr="00F61C23" w:rsidRDefault="00BE0DD1" w:rsidP="00BE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4E76D49" w14:textId="21821F8E" w:rsidR="00BE0DD1" w:rsidRPr="00F61C23" w:rsidRDefault="00BE0DD1" w:rsidP="00BE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D588933" w14:textId="77777777" w:rsidR="00BE0DD1" w:rsidRPr="00F61C23" w:rsidRDefault="00BE0DD1" w:rsidP="00BE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89430C8" w14:textId="067EE971" w:rsidR="00BE0DD1" w:rsidRPr="00F61C23" w:rsidRDefault="00A453AA" w:rsidP="00ED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14</w:t>
            </w:r>
            <w:r w:rsidR="00BE0DD1" w:rsidRPr="00F61C23">
              <w:rPr>
                <w:rFonts w:ascii="Angsana New" w:hAnsi="Angsana New"/>
                <w:sz w:val="24"/>
                <w:szCs w:val="24"/>
              </w:rPr>
              <w:t>,</w:t>
            </w:r>
            <w:r w:rsidRPr="00F61C23">
              <w:rPr>
                <w:rFonts w:ascii="Angsana New" w:hAnsi="Angsana New"/>
                <w:sz w:val="24"/>
                <w:szCs w:val="24"/>
              </w:rPr>
              <w:t>101</w:t>
            </w:r>
          </w:p>
        </w:tc>
        <w:tc>
          <w:tcPr>
            <w:tcW w:w="270" w:type="dxa"/>
          </w:tcPr>
          <w:p w14:paraId="18205EE5" w14:textId="77777777" w:rsidR="00BE0DD1" w:rsidRPr="00F61C23" w:rsidRDefault="00BE0DD1" w:rsidP="00BE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2CE542CC" w14:textId="51529404" w:rsidR="00BE0DD1" w:rsidRPr="00F61C23" w:rsidRDefault="00A453AA" w:rsidP="00121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14</w:t>
            </w:r>
            <w:r w:rsidR="00BE0DD1" w:rsidRPr="00F61C23">
              <w:rPr>
                <w:rFonts w:ascii="Angsana New" w:hAnsi="Angsana New"/>
                <w:sz w:val="24"/>
                <w:szCs w:val="24"/>
              </w:rPr>
              <w:t>,</w:t>
            </w:r>
            <w:r w:rsidRPr="00F61C23">
              <w:rPr>
                <w:rFonts w:ascii="Angsana New" w:hAnsi="Angsana New"/>
                <w:sz w:val="24"/>
                <w:szCs w:val="24"/>
              </w:rPr>
              <w:t>101</w:t>
            </w:r>
          </w:p>
        </w:tc>
      </w:tr>
      <w:tr w:rsidR="00C975DB" w:rsidRPr="00F61C23" w14:paraId="728E3C4E" w14:textId="77777777" w:rsidTr="00ED467F">
        <w:trPr>
          <w:trHeight w:val="403"/>
        </w:trPr>
        <w:tc>
          <w:tcPr>
            <w:tcW w:w="1980" w:type="dxa"/>
          </w:tcPr>
          <w:p w14:paraId="27697CEE" w14:textId="77777777" w:rsidR="00BE0DD1" w:rsidRPr="00F61C23" w:rsidRDefault="00BE0DD1" w:rsidP="00BE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990" w:type="dxa"/>
          </w:tcPr>
          <w:p w14:paraId="14EA8A4F" w14:textId="1B08723F" w:rsidR="00BE0DD1" w:rsidRPr="00F61C23" w:rsidRDefault="00440A47" w:rsidP="00BE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48,6</w:t>
            </w:r>
            <w:r w:rsidR="008B2988" w:rsidRPr="00F61C23">
              <w:rPr>
                <w:rFonts w:ascii="Angsana New" w:hAnsi="Angsana New"/>
                <w:sz w:val="24"/>
                <w:szCs w:val="24"/>
              </w:rPr>
              <w:t>95</w:t>
            </w:r>
          </w:p>
        </w:tc>
        <w:tc>
          <w:tcPr>
            <w:tcW w:w="270" w:type="dxa"/>
          </w:tcPr>
          <w:p w14:paraId="04C8B5FF" w14:textId="77777777" w:rsidR="00BE0DD1" w:rsidRPr="00F61C23" w:rsidRDefault="00BE0DD1" w:rsidP="00BE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2FA9B14" w14:textId="1415FAE7" w:rsidR="00BE0DD1" w:rsidRPr="00F61C23" w:rsidRDefault="00440A47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320" w:lineRule="exact"/>
              <w:ind w:right="-107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1,4</w:t>
            </w:r>
            <w:r w:rsidR="008B2988" w:rsidRPr="00F61C23">
              <w:rPr>
                <w:rFonts w:ascii="Angsana New" w:hAnsi="Angsana New"/>
                <w:sz w:val="24"/>
                <w:szCs w:val="24"/>
              </w:rPr>
              <w:t>69,79</w:t>
            </w:r>
            <w:r w:rsidR="008E513F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031C24E3" w14:textId="77777777" w:rsidR="00BE0DD1" w:rsidRPr="00F61C23" w:rsidRDefault="00BE0DD1" w:rsidP="00BE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9BFCB0A" w14:textId="7BA019C8" w:rsidR="00BE0DD1" w:rsidRPr="00F61C23" w:rsidRDefault="00440A47" w:rsidP="00121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1,5</w:t>
            </w:r>
            <w:r w:rsidR="008B2988" w:rsidRPr="00F61C23">
              <w:rPr>
                <w:rFonts w:ascii="Angsana New" w:hAnsi="Angsana New"/>
                <w:sz w:val="24"/>
                <w:szCs w:val="24"/>
              </w:rPr>
              <w:t>18</w:t>
            </w:r>
            <w:r w:rsidRPr="00F61C23">
              <w:rPr>
                <w:rFonts w:ascii="Angsana New" w:hAnsi="Angsana New"/>
                <w:sz w:val="24"/>
                <w:szCs w:val="24"/>
              </w:rPr>
              <w:t>,</w:t>
            </w:r>
            <w:r w:rsidR="008B2988" w:rsidRPr="00F61C23">
              <w:rPr>
                <w:rFonts w:ascii="Angsana New" w:hAnsi="Angsana New"/>
                <w:sz w:val="24"/>
                <w:szCs w:val="24"/>
              </w:rPr>
              <w:t>48</w:t>
            </w:r>
            <w:r w:rsidR="008E513F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7DDD2FC6" w14:textId="77777777" w:rsidR="00BE0DD1" w:rsidRPr="00F61C23" w:rsidRDefault="00BE0DD1" w:rsidP="00BE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7EBA6A" w14:textId="5657669A" w:rsidR="00BE0DD1" w:rsidRPr="00F61C23" w:rsidRDefault="00A453AA" w:rsidP="00BE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719"/>
              </w:tabs>
              <w:spacing w:line="320" w:lineRule="exact"/>
              <w:ind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59</w:t>
            </w:r>
            <w:r w:rsidR="00BE0DD1" w:rsidRPr="00F61C23">
              <w:rPr>
                <w:rFonts w:ascii="Angsana New" w:hAnsi="Angsana New"/>
                <w:sz w:val="24"/>
                <w:szCs w:val="24"/>
              </w:rPr>
              <w:t>,</w:t>
            </w:r>
            <w:r w:rsidRPr="00F61C23">
              <w:rPr>
                <w:rFonts w:ascii="Angsana New" w:hAnsi="Angsana New"/>
                <w:sz w:val="24"/>
                <w:szCs w:val="24"/>
              </w:rPr>
              <w:t>462</w:t>
            </w:r>
          </w:p>
        </w:tc>
        <w:tc>
          <w:tcPr>
            <w:tcW w:w="270" w:type="dxa"/>
          </w:tcPr>
          <w:p w14:paraId="7DC2352B" w14:textId="77777777" w:rsidR="00BE0DD1" w:rsidRPr="00F61C23" w:rsidRDefault="00BE0DD1" w:rsidP="00BE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E7EA976" w14:textId="51B8F606" w:rsidR="00BE0DD1" w:rsidRPr="00F61C23" w:rsidRDefault="00A453AA" w:rsidP="00ED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2</w:t>
            </w:r>
            <w:r w:rsidR="00BE0DD1" w:rsidRPr="00F61C23">
              <w:rPr>
                <w:rFonts w:ascii="Angsana New" w:hAnsi="Angsana New"/>
                <w:sz w:val="24"/>
                <w:szCs w:val="24"/>
              </w:rPr>
              <w:t>,</w:t>
            </w:r>
            <w:r w:rsidRPr="00F61C23">
              <w:rPr>
                <w:rFonts w:ascii="Angsana New" w:hAnsi="Angsana New"/>
                <w:sz w:val="24"/>
                <w:szCs w:val="24"/>
              </w:rPr>
              <w:t>998</w:t>
            </w:r>
            <w:r w:rsidR="00BE0DD1" w:rsidRPr="00F61C23">
              <w:rPr>
                <w:rFonts w:ascii="Angsana New" w:hAnsi="Angsana New"/>
                <w:sz w:val="24"/>
                <w:szCs w:val="24"/>
              </w:rPr>
              <w:t>,</w:t>
            </w:r>
            <w:r w:rsidRPr="00F61C23">
              <w:rPr>
                <w:rFonts w:ascii="Angsana New" w:hAnsi="Angsana New"/>
                <w:sz w:val="24"/>
                <w:szCs w:val="24"/>
              </w:rPr>
              <w:t>251</w:t>
            </w:r>
          </w:p>
        </w:tc>
        <w:tc>
          <w:tcPr>
            <w:tcW w:w="270" w:type="dxa"/>
          </w:tcPr>
          <w:p w14:paraId="7C37CAA3" w14:textId="77777777" w:rsidR="00BE0DD1" w:rsidRPr="00F61C23" w:rsidRDefault="00BE0DD1" w:rsidP="00BE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</w:tcPr>
          <w:p w14:paraId="0365C6F4" w14:textId="6B58EFAA" w:rsidR="00BE0DD1" w:rsidRPr="00F61C23" w:rsidRDefault="00A453AA" w:rsidP="00121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3</w:t>
            </w:r>
            <w:r w:rsidR="00BE0DD1" w:rsidRPr="00F61C23">
              <w:rPr>
                <w:rFonts w:ascii="Angsana New" w:hAnsi="Angsana New"/>
                <w:sz w:val="24"/>
                <w:szCs w:val="24"/>
              </w:rPr>
              <w:t>,</w:t>
            </w:r>
            <w:r w:rsidRPr="00F61C23">
              <w:rPr>
                <w:rFonts w:ascii="Angsana New" w:hAnsi="Angsana New"/>
                <w:sz w:val="24"/>
                <w:szCs w:val="24"/>
              </w:rPr>
              <w:t>057</w:t>
            </w:r>
            <w:r w:rsidR="00BE0DD1" w:rsidRPr="00F61C23">
              <w:rPr>
                <w:rFonts w:ascii="Angsana New" w:hAnsi="Angsana New"/>
                <w:sz w:val="24"/>
                <w:szCs w:val="24"/>
              </w:rPr>
              <w:t>,</w:t>
            </w:r>
            <w:r w:rsidRPr="00F61C23">
              <w:rPr>
                <w:rFonts w:ascii="Angsana New" w:hAnsi="Angsana New"/>
                <w:sz w:val="24"/>
                <w:szCs w:val="24"/>
              </w:rPr>
              <w:t>713</w:t>
            </w:r>
          </w:p>
        </w:tc>
      </w:tr>
      <w:tr w:rsidR="00C975DB" w:rsidRPr="00F61C23" w14:paraId="52867FAE" w14:textId="77777777" w:rsidTr="00ED467F">
        <w:trPr>
          <w:trHeight w:val="403"/>
        </w:trPr>
        <w:tc>
          <w:tcPr>
            <w:tcW w:w="1980" w:type="dxa"/>
          </w:tcPr>
          <w:p w14:paraId="55AC68FB" w14:textId="77777777" w:rsidR="00BE0DD1" w:rsidRPr="00F61C23" w:rsidRDefault="00BE0DD1" w:rsidP="00BE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ind w:left="144" w:right="-130" w:hanging="144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F61C23">
              <w:rPr>
                <w:rFonts w:ascii="Angsana New" w:hAnsi="Angsana New"/>
                <w:spacing w:val="-6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44DB5" w14:textId="51991D59" w:rsidR="00BE0DD1" w:rsidRPr="00F61C23" w:rsidRDefault="00440A47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660181" w14:textId="77777777" w:rsidR="00BE0DD1" w:rsidRPr="00F61C23" w:rsidRDefault="00BE0DD1" w:rsidP="00BE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48927" w14:textId="2E13BA1F" w:rsidR="00BE0DD1" w:rsidRPr="00F61C23" w:rsidRDefault="00440A47" w:rsidP="00121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320" w:lineRule="exact"/>
              <w:ind w:right="-107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(36,40</w:t>
            </w:r>
            <w:r w:rsidR="008B2988" w:rsidRPr="00F61C23">
              <w:rPr>
                <w:rFonts w:ascii="Angsana New" w:hAnsi="Angsana New"/>
                <w:sz w:val="24"/>
                <w:szCs w:val="24"/>
              </w:rPr>
              <w:t>9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1E8E77" w14:textId="77777777" w:rsidR="00BE0DD1" w:rsidRPr="00F61C23" w:rsidRDefault="00BE0DD1" w:rsidP="00BE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C10EB" w14:textId="37ADCB4E" w:rsidR="00BE0DD1" w:rsidRPr="00F61C23" w:rsidRDefault="00440A47" w:rsidP="00121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(36,40</w:t>
            </w:r>
            <w:r w:rsidR="008B2988" w:rsidRPr="00F61C23">
              <w:rPr>
                <w:rFonts w:ascii="Angsana New" w:hAnsi="Angsana New"/>
                <w:sz w:val="24"/>
                <w:szCs w:val="24"/>
              </w:rPr>
              <w:t>9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31EF39" w14:textId="77777777" w:rsidR="00BE0DD1" w:rsidRPr="00F61C23" w:rsidRDefault="00BE0DD1" w:rsidP="00BE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3451B" w14:textId="105E5448" w:rsidR="00BE0DD1" w:rsidRPr="00F61C23" w:rsidRDefault="00BE0DD1" w:rsidP="00BE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D6F1020" w14:textId="77777777" w:rsidR="00BE0DD1" w:rsidRPr="00F61C23" w:rsidRDefault="00BE0DD1" w:rsidP="00BE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8CA6401" w14:textId="0229F65B" w:rsidR="00BE0DD1" w:rsidRPr="00F61C23" w:rsidRDefault="00BE0DD1" w:rsidP="00ED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00"/>
              </w:tabs>
              <w:ind w:right="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="00A453AA" w:rsidRPr="00F61C23">
              <w:rPr>
                <w:rFonts w:ascii="Angsana New" w:hAnsi="Angsana New"/>
                <w:sz w:val="24"/>
                <w:szCs w:val="24"/>
              </w:rPr>
              <w:t>99</w:t>
            </w:r>
            <w:r w:rsidRPr="00F61C23">
              <w:rPr>
                <w:rFonts w:ascii="Angsana New" w:hAnsi="Angsana New"/>
                <w:sz w:val="24"/>
                <w:szCs w:val="24"/>
              </w:rPr>
              <w:t>,</w:t>
            </w:r>
            <w:r w:rsidR="00A453AA" w:rsidRPr="00F61C23">
              <w:rPr>
                <w:rFonts w:ascii="Angsana New" w:hAnsi="Angsana New"/>
                <w:sz w:val="24"/>
                <w:szCs w:val="24"/>
              </w:rPr>
              <w:t>538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176B660A" w14:textId="77777777" w:rsidR="00BE0DD1" w:rsidRPr="00F61C23" w:rsidRDefault="00BE0DD1" w:rsidP="00BE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0E3641C9" w14:textId="454027CA" w:rsidR="00BE0DD1" w:rsidRPr="00F61C23" w:rsidRDefault="00BE0DD1" w:rsidP="00121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"/>
                <w:tab w:val="left" w:pos="339"/>
              </w:tabs>
              <w:ind w:right="-4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</w:t>
            </w:r>
            <w:r w:rsidR="00A453AA" w:rsidRPr="00F61C23">
              <w:rPr>
                <w:rFonts w:ascii="Angsana New" w:hAnsi="Angsana New"/>
                <w:sz w:val="24"/>
                <w:szCs w:val="24"/>
              </w:rPr>
              <w:t>99</w:t>
            </w:r>
            <w:r w:rsidRPr="00F61C23">
              <w:rPr>
                <w:rFonts w:ascii="Angsana New" w:hAnsi="Angsana New"/>
                <w:sz w:val="24"/>
                <w:szCs w:val="24"/>
              </w:rPr>
              <w:t>,</w:t>
            </w:r>
            <w:r w:rsidR="00A453AA" w:rsidRPr="00F61C23">
              <w:rPr>
                <w:rFonts w:ascii="Angsana New" w:hAnsi="Angsana New"/>
                <w:sz w:val="24"/>
                <w:szCs w:val="24"/>
              </w:rPr>
              <w:t>538</w:t>
            </w:r>
            <w:r w:rsidRPr="00F61C23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C975DB" w:rsidRPr="00F61C23" w14:paraId="3FC836E2" w14:textId="77777777" w:rsidTr="00ED467F">
        <w:trPr>
          <w:trHeight w:val="403"/>
        </w:trPr>
        <w:tc>
          <w:tcPr>
            <w:tcW w:w="1980" w:type="dxa"/>
          </w:tcPr>
          <w:p w14:paraId="0CDD10E1" w14:textId="77777777" w:rsidR="00BE0DD1" w:rsidRPr="00F61C23" w:rsidRDefault="00BE0DD1" w:rsidP="00BE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DD32FA" w14:textId="1367A901" w:rsidR="00BE0DD1" w:rsidRPr="00F61C23" w:rsidRDefault="00440A47" w:rsidP="00BE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48,6</w:t>
            </w:r>
            <w:r w:rsidR="008B2988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1BF94CE1" w14:textId="77777777" w:rsidR="00BE0DD1" w:rsidRPr="00F61C23" w:rsidRDefault="00BE0DD1" w:rsidP="00BE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072616" w14:textId="06D7E359" w:rsidR="00BE0DD1" w:rsidRPr="00F61C23" w:rsidRDefault="00440A47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320" w:lineRule="exact"/>
              <w:ind w:right="-10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1,4</w:t>
            </w:r>
            <w:r w:rsidR="008B2988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46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8B2988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95</w:t>
            </w:r>
            <w:r w:rsidR="008E513F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B4CE55F" w14:textId="77777777" w:rsidR="00BE0DD1" w:rsidRPr="00F61C23" w:rsidRDefault="00BE0DD1" w:rsidP="00BE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083D02" w14:textId="4564ABEE" w:rsidR="00BE0DD1" w:rsidRPr="00F61C23" w:rsidRDefault="00440A47" w:rsidP="00BE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1,4</w:t>
            </w:r>
            <w:r w:rsidR="008B2988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95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8B2988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8E513F">
              <w:rPr>
                <w:rFonts w:ascii="Angsana New" w:hAnsi="Angsana New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07196B38" w14:textId="77777777" w:rsidR="00BE0DD1" w:rsidRPr="00F61C23" w:rsidRDefault="00BE0DD1" w:rsidP="00BE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32EFA0" w14:textId="4CC026C1" w:rsidR="00BE0DD1" w:rsidRPr="00F61C23" w:rsidRDefault="00A453AA" w:rsidP="00BE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59</w:t>
            </w:r>
            <w:r w:rsidR="00BE0DD1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462</w:t>
            </w:r>
          </w:p>
        </w:tc>
        <w:tc>
          <w:tcPr>
            <w:tcW w:w="270" w:type="dxa"/>
          </w:tcPr>
          <w:p w14:paraId="3E1FB460" w14:textId="77777777" w:rsidR="00BE0DD1" w:rsidRPr="00F61C23" w:rsidRDefault="00BE0DD1" w:rsidP="00BE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57AC67" w14:textId="5CE9FB3D" w:rsidR="00BE0DD1" w:rsidRPr="00F61C23" w:rsidRDefault="00A453AA" w:rsidP="00ED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BE0DD1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912</w:t>
            </w:r>
            <w:r w:rsidR="00BE0DD1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814</w:t>
            </w:r>
          </w:p>
        </w:tc>
        <w:tc>
          <w:tcPr>
            <w:tcW w:w="270" w:type="dxa"/>
          </w:tcPr>
          <w:p w14:paraId="7B7DC9F9" w14:textId="77777777" w:rsidR="00BE0DD1" w:rsidRPr="00F61C23" w:rsidRDefault="00BE0DD1" w:rsidP="00BE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23BA5E81" w14:textId="2B278FD8" w:rsidR="00BE0DD1" w:rsidRPr="00F61C23" w:rsidRDefault="00A453AA" w:rsidP="00121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BE0DD1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972</w:t>
            </w:r>
            <w:r w:rsidR="00BE0DD1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276</w:t>
            </w:r>
          </w:p>
        </w:tc>
      </w:tr>
    </w:tbl>
    <w:p w14:paraId="7EEE4288" w14:textId="77777777" w:rsidR="009D3E85" w:rsidRPr="00F61C23" w:rsidRDefault="009D3E85" w:rsidP="007572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790"/>
        <w:jc w:val="thaiDistribute"/>
        <w:rPr>
          <w:rFonts w:ascii="Angsana New" w:hAnsi="Angsana New"/>
          <w:sz w:val="16"/>
          <w:szCs w:val="16"/>
        </w:rPr>
      </w:pP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1980"/>
        <w:gridCol w:w="1053"/>
        <w:gridCol w:w="236"/>
        <w:gridCol w:w="1132"/>
        <w:gridCol w:w="279"/>
        <w:gridCol w:w="846"/>
        <w:gridCol w:w="252"/>
        <w:gridCol w:w="990"/>
        <w:gridCol w:w="243"/>
        <w:gridCol w:w="1080"/>
        <w:gridCol w:w="279"/>
        <w:gridCol w:w="900"/>
      </w:tblGrid>
      <w:tr w:rsidR="009D3E85" w:rsidRPr="00F61C23" w14:paraId="4F69ECA9" w14:textId="77777777" w:rsidTr="00ED467F">
        <w:tc>
          <w:tcPr>
            <w:tcW w:w="1980" w:type="dxa"/>
          </w:tcPr>
          <w:p w14:paraId="157B51B9" w14:textId="77777777" w:rsidR="009D3E85" w:rsidRPr="00F61C23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90" w:type="dxa"/>
            <w:gridSpan w:val="11"/>
          </w:tcPr>
          <w:p w14:paraId="36FAD27E" w14:textId="77777777" w:rsidR="009D3E85" w:rsidRPr="00F61C23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D3E85" w:rsidRPr="00F61C23" w14:paraId="3F536B82" w14:textId="77777777" w:rsidTr="00ED467F">
        <w:tc>
          <w:tcPr>
            <w:tcW w:w="1980" w:type="dxa"/>
          </w:tcPr>
          <w:p w14:paraId="2DA8F4C6" w14:textId="77777777" w:rsidR="009D3E85" w:rsidRPr="00F61C23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46" w:type="dxa"/>
            <w:gridSpan w:val="5"/>
            <w:tcBorders>
              <w:bottom w:val="single" w:sz="4" w:space="0" w:color="auto"/>
            </w:tcBorders>
          </w:tcPr>
          <w:p w14:paraId="45C3208D" w14:textId="2772A15D" w:rsidR="009D3E85" w:rsidRPr="00F61C23" w:rsidRDefault="00A453AA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52" w:type="dxa"/>
          </w:tcPr>
          <w:p w14:paraId="69C4AC25" w14:textId="77777777" w:rsidR="009D3E85" w:rsidRPr="00F61C23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92" w:type="dxa"/>
            <w:gridSpan w:val="5"/>
            <w:tcBorders>
              <w:bottom w:val="single" w:sz="4" w:space="0" w:color="auto"/>
            </w:tcBorders>
          </w:tcPr>
          <w:p w14:paraId="390CE900" w14:textId="782ABDA5" w:rsidR="009D3E85" w:rsidRPr="00F61C23" w:rsidRDefault="00A453AA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9D3E85" w:rsidRPr="00F61C23" w14:paraId="5547D551" w14:textId="77777777" w:rsidTr="00ED467F">
        <w:trPr>
          <w:trHeight w:val="730"/>
        </w:trPr>
        <w:tc>
          <w:tcPr>
            <w:tcW w:w="1980" w:type="dxa"/>
          </w:tcPr>
          <w:p w14:paraId="5209431E" w14:textId="77777777" w:rsidR="0070540F" w:rsidRPr="00F61C23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</w:p>
          <w:p w14:paraId="7E503124" w14:textId="77E27D92" w:rsidR="003E3589" w:rsidRPr="00F61C23" w:rsidRDefault="0070540F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  </w:t>
            </w:r>
            <w:r w:rsidR="00A453AA" w:rsidRPr="00F61C2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="00B60682" w:rsidRPr="00F61C2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9D3E85" w:rsidRPr="00F61C2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657A26E4" w14:textId="77777777" w:rsidR="009D3E85" w:rsidRPr="00F61C23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F61C23">
              <w:rPr>
                <w:rFonts w:ascii="Angsana New" w:hAnsi="Angsana New"/>
                <w:spacing w:val="-6"/>
                <w:sz w:val="24"/>
                <w:szCs w:val="24"/>
                <w:cs/>
              </w:rPr>
              <w:t>กิจการที่ได้รับการส่งเสริม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A32D990" w14:textId="77777777" w:rsidR="009D3E85" w:rsidRPr="00F61C23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  <w:vAlign w:val="bottom"/>
          </w:tcPr>
          <w:p w14:paraId="2BD12FE6" w14:textId="77777777" w:rsidR="009D3E85" w:rsidRPr="00F61C23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</w:rPr>
              <w:t>กิจการที่ไม่ได้รับการส่งเสริม</w:t>
            </w:r>
          </w:p>
        </w:tc>
        <w:tc>
          <w:tcPr>
            <w:tcW w:w="279" w:type="dxa"/>
            <w:tcBorders>
              <w:top w:val="single" w:sz="4" w:space="0" w:color="auto"/>
            </w:tcBorders>
            <w:vAlign w:val="bottom"/>
          </w:tcPr>
          <w:p w14:paraId="13274214" w14:textId="77777777" w:rsidR="009D3E85" w:rsidRPr="00F61C23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vAlign w:val="bottom"/>
          </w:tcPr>
          <w:p w14:paraId="0B427F41" w14:textId="77777777" w:rsidR="009D3E85" w:rsidRPr="00F61C23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1189CB5" w14:textId="77777777" w:rsidR="009D3E85" w:rsidRPr="00F61C23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52" w:type="dxa"/>
            <w:vAlign w:val="bottom"/>
          </w:tcPr>
          <w:p w14:paraId="78409927" w14:textId="77777777" w:rsidR="009D3E85" w:rsidRPr="00F61C23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1405F5B" w14:textId="77777777" w:rsidR="009D3E85" w:rsidRPr="00F61C23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pacing w:val="-6"/>
                <w:sz w:val="24"/>
                <w:szCs w:val="24"/>
                <w:cs/>
              </w:rPr>
              <w:t>กิจการที่ได้รับการส่งเสริม</w:t>
            </w:r>
          </w:p>
        </w:tc>
        <w:tc>
          <w:tcPr>
            <w:tcW w:w="243" w:type="dxa"/>
            <w:vAlign w:val="bottom"/>
          </w:tcPr>
          <w:p w14:paraId="7D971F5D" w14:textId="77777777" w:rsidR="009D3E85" w:rsidRPr="00F61C23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99B35E9" w14:textId="77777777" w:rsidR="009D3E85" w:rsidRPr="00F61C23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</w:rPr>
              <w:t>กิจการที่</w:t>
            </w:r>
            <w:r w:rsidRPr="00F61C23">
              <w:rPr>
                <w:rFonts w:ascii="Angsana New" w:hAnsi="Angsana New"/>
                <w:spacing w:val="-4"/>
                <w:sz w:val="24"/>
                <w:szCs w:val="24"/>
                <w:cs/>
              </w:rPr>
              <w:t>ไม่ได้รับการ</w:t>
            </w:r>
            <w:r w:rsidRPr="00F61C23">
              <w:rPr>
                <w:rFonts w:ascii="Angsana New" w:hAnsi="Angsana New"/>
                <w:sz w:val="24"/>
                <w:szCs w:val="24"/>
                <w:cs/>
              </w:rPr>
              <w:t>ส่งเสริม</w:t>
            </w:r>
          </w:p>
        </w:tc>
        <w:tc>
          <w:tcPr>
            <w:tcW w:w="279" w:type="dxa"/>
            <w:vAlign w:val="bottom"/>
          </w:tcPr>
          <w:p w14:paraId="427000B0" w14:textId="77777777" w:rsidR="009D3E85" w:rsidRPr="00F61C23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5BEEE3C" w14:textId="77777777" w:rsidR="009D3E85" w:rsidRPr="00F61C23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8C62A0C" w14:textId="77777777" w:rsidR="009D3E85" w:rsidRPr="00F61C23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9D3E85" w:rsidRPr="00F61C23" w14:paraId="34E6A980" w14:textId="77777777" w:rsidTr="00ED467F">
        <w:tc>
          <w:tcPr>
            <w:tcW w:w="1980" w:type="dxa"/>
          </w:tcPr>
          <w:p w14:paraId="3FCF5ECA" w14:textId="77777777" w:rsidR="009D3E85" w:rsidRPr="00F61C23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90" w:type="dxa"/>
            <w:gridSpan w:val="11"/>
          </w:tcPr>
          <w:p w14:paraId="11744779" w14:textId="77777777" w:rsidR="009D3E85" w:rsidRPr="00F61C23" w:rsidRDefault="009D3E85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E0DD1" w:rsidRPr="00F61C23" w14:paraId="7E85D566" w14:textId="77777777" w:rsidTr="00ED467F">
        <w:tc>
          <w:tcPr>
            <w:tcW w:w="1980" w:type="dxa"/>
          </w:tcPr>
          <w:p w14:paraId="2434E7E1" w14:textId="77777777" w:rsidR="00BE0DD1" w:rsidRPr="00F61C23" w:rsidRDefault="00BE0DD1" w:rsidP="00BE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</w:rPr>
              <w:t>ขายในประเทศ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1CB060A2" w14:textId="1DE76CCF" w:rsidR="00BE0DD1" w:rsidRPr="00F61C23" w:rsidRDefault="00440A47" w:rsidP="00BE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</w:tabs>
              <w:ind w:right="-15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40,</w:t>
            </w:r>
            <w:r w:rsidR="008B2988" w:rsidRPr="00F61C23">
              <w:rPr>
                <w:rFonts w:ascii="Angsana New" w:hAnsi="Angsana New"/>
                <w:sz w:val="24"/>
                <w:szCs w:val="24"/>
              </w:rPr>
              <w:t>926</w:t>
            </w:r>
          </w:p>
        </w:tc>
        <w:tc>
          <w:tcPr>
            <w:tcW w:w="236" w:type="dxa"/>
            <w:vAlign w:val="bottom"/>
          </w:tcPr>
          <w:p w14:paraId="3577DBAD" w14:textId="77777777" w:rsidR="00BE0DD1" w:rsidRPr="00F61C23" w:rsidRDefault="00BE0DD1" w:rsidP="00BE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523357DC" w14:textId="4A813802" w:rsidR="00BE0DD1" w:rsidRPr="00F61C23" w:rsidRDefault="008B2988" w:rsidP="00BE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1,024,598</w:t>
            </w:r>
          </w:p>
        </w:tc>
        <w:tc>
          <w:tcPr>
            <w:tcW w:w="279" w:type="dxa"/>
            <w:vAlign w:val="bottom"/>
          </w:tcPr>
          <w:p w14:paraId="16BE6EDD" w14:textId="77777777" w:rsidR="00BE0DD1" w:rsidRPr="00F61C23" w:rsidRDefault="00BE0DD1" w:rsidP="00BE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22AFC2E5" w14:textId="35E37172" w:rsidR="00BE0DD1" w:rsidRPr="00F61C23" w:rsidRDefault="00F474B3" w:rsidP="00BE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3"/>
              </w:tabs>
              <w:ind w:right="-101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1,0</w:t>
            </w:r>
            <w:r w:rsidR="008B2988" w:rsidRPr="00F61C23">
              <w:rPr>
                <w:rFonts w:ascii="Angsana New" w:hAnsi="Angsana New"/>
                <w:sz w:val="24"/>
                <w:szCs w:val="24"/>
              </w:rPr>
              <w:t>65</w:t>
            </w:r>
            <w:r w:rsidRPr="00F61C23">
              <w:rPr>
                <w:rFonts w:ascii="Angsana New" w:hAnsi="Angsana New"/>
                <w:sz w:val="24"/>
                <w:szCs w:val="24"/>
              </w:rPr>
              <w:t>,</w:t>
            </w:r>
            <w:r w:rsidR="008B2988" w:rsidRPr="00F61C23">
              <w:rPr>
                <w:rFonts w:ascii="Angsana New" w:hAnsi="Angsana New"/>
                <w:sz w:val="24"/>
                <w:szCs w:val="24"/>
              </w:rPr>
              <w:t>524</w:t>
            </w:r>
          </w:p>
        </w:tc>
        <w:tc>
          <w:tcPr>
            <w:tcW w:w="252" w:type="dxa"/>
            <w:vAlign w:val="bottom"/>
          </w:tcPr>
          <w:p w14:paraId="4BD47DEB" w14:textId="77777777" w:rsidR="00BE0DD1" w:rsidRPr="00F61C23" w:rsidRDefault="00BE0DD1" w:rsidP="00BE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1EF7916" w14:textId="2BDC78BF" w:rsidR="00BE0DD1" w:rsidRPr="00F61C23" w:rsidRDefault="00A453AA" w:rsidP="00BE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6"/>
              </w:tabs>
              <w:ind w:right="-1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41</w:t>
            </w:r>
            <w:r w:rsidR="00BE0DD1" w:rsidRPr="00F61C23">
              <w:rPr>
                <w:rFonts w:ascii="Angsana New" w:hAnsi="Angsana New"/>
                <w:sz w:val="24"/>
                <w:szCs w:val="24"/>
              </w:rPr>
              <w:t>,</w:t>
            </w:r>
            <w:r w:rsidRPr="00F61C23">
              <w:rPr>
                <w:rFonts w:ascii="Angsana New" w:hAnsi="Angsana New"/>
                <w:sz w:val="24"/>
                <w:szCs w:val="24"/>
              </w:rPr>
              <w:t>920</w:t>
            </w:r>
          </w:p>
        </w:tc>
        <w:tc>
          <w:tcPr>
            <w:tcW w:w="243" w:type="dxa"/>
            <w:vAlign w:val="bottom"/>
          </w:tcPr>
          <w:p w14:paraId="4B051D3B" w14:textId="77777777" w:rsidR="00BE0DD1" w:rsidRPr="00F61C23" w:rsidRDefault="00BE0DD1" w:rsidP="00BE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E3F2AEA" w14:textId="4615B78D" w:rsidR="00BE0DD1" w:rsidRPr="00F61C23" w:rsidRDefault="00A453AA" w:rsidP="00ED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2</w:t>
            </w:r>
            <w:r w:rsidR="00BE0DD1" w:rsidRPr="00F61C23">
              <w:rPr>
                <w:rFonts w:ascii="Angsana New" w:hAnsi="Angsana New"/>
                <w:sz w:val="24"/>
                <w:szCs w:val="24"/>
              </w:rPr>
              <w:t>,</w:t>
            </w:r>
            <w:r w:rsidRPr="00F61C23">
              <w:rPr>
                <w:rFonts w:ascii="Angsana New" w:hAnsi="Angsana New"/>
                <w:sz w:val="24"/>
                <w:szCs w:val="24"/>
              </w:rPr>
              <w:t>470</w:t>
            </w:r>
            <w:r w:rsidR="00BE0DD1" w:rsidRPr="00F61C23">
              <w:rPr>
                <w:rFonts w:ascii="Angsana New" w:hAnsi="Angsana New"/>
                <w:sz w:val="24"/>
                <w:szCs w:val="24"/>
              </w:rPr>
              <w:t>,</w:t>
            </w:r>
            <w:r w:rsidRPr="00F61C23">
              <w:rPr>
                <w:rFonts w:ascii="Angsana New" w:hAnsi="Angsana New"/>
                <w:sz w:val="24"/>
                <w:szCs w:val="24"/>
              </w:rPr>
              <w:t>421</w:t>
            </w:r>
          </w:p>
        </w:tc>
        <w:tc>
          <w:tcPr>
            <w:tcW w:w="279" w:type="dxa"/>
            <w:vAlign w:val="bottom"/>
          </w:tcPr>
          <w:p w14:paraId="785E1B9C" w14:textId="77777777" w:rsidR="00BE0DD1" w:rsidRPr="00F61C23" w:rsidRDefault="00BE0DD1" w:rsidP="00BE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D563040" w14:textId="77CD8445" w:rsidR="00BE0DD1" w:rsidRPr="00F61C23" w:rsidRDefault="00A453AA" w:rsidP="00BE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7"/>
              </w:tabs>
              <w:ind w:right="-1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2</w:t>
            </w:r>
            <w:r w:rsidR="00BE0DD1" w:rsidRPr="00F61C23">
              <w:rPr>
                <w:rFonts w:ascii="Angsana New" w:hAnsi="Angsana New"/>
                <w:sz w:val="24"/>
                <w:szCs w:val="24"/>
              </w:rPr>
              <w:t>,</w:t>
            </w:r>
            <w:r w:rsidRPr="00F61C23">
              <w:rPr>
                <w:rFonts w:ascii="Angsana New" w:hAnsi="Angsana New"/>
                <w:sz w:val="24"/>
                <w:szCs w:val="24"/>
              </w:rPr>
              <w:t>512</w:t>
            </w:r>
            <w:r w:rsidR="00BE0DD1" w:rsidRPr="00F61C23">
              <w:rPr>
                <w:rFonts w:ascii="Angsana New" w:hAnsi="Angsana New"/>
                <w:sz w:val="24"/>
                <w:szCs w:val="24"/>
              </w:rPr>
              <w:t>,</w:t>
            </w:r>
            <w:r w:rsidRPr="00F61C23">
              <w:rPr>
                <w:rFonts w:ascii="Angsana New" w:hAnsi="Angsana New"/>
                <w:sz w:val="24"/>
                <w:szCs w:val="24"/>
              </w:rPr>
              <w:t>341</w:t>
            </w:r>
          </w:p>
        </w:tc>
      </w:tr>
      <w:tr w:rsidR="00BE0DD1" w:rsidRPr="00F61C23" w14:paraId="6E59302F" w14:textId="77777777" w:rsidTr="00ED467F">
        <w:tc>
          <w:tcPr>
            <w:tcW w:w="1980" w:type="dxa"/>
          </w:tcPr>
          <w:p w14:paraId="6F589533" w14:textId="77777777" w:rsidR="00BE0DD1" w:rsidRPr="00F61C23" w:rsidRDefault="00BE0DD1" w:rsidP="00BE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3460BC24" w14:textId="232067D4" w:rsidR="00BE0DD1" w:rsidRPr="00F61C23" w:rsidRDefault="00440A47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</w:tabs>
              <w:ind w:right="-15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40,</w:t>
            </w:r>
            <w:r w:rsidR="008B2988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926</w:t>
            </w:r>
          </w:p>
        </w:tc>
        <w:tc>
          <w:tcPr>
            <w:tcW w:w="236" w:type="dxa"/>
          </w:tcPr>
          <w:p w14:paraId="7E1E793B" w14:textId="77777777" w:rsidR="00BE0DD1" w:rsidRPr="00F61C23" w:rsidRDefault="00BE0DD1" w:rsidP="00BE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721DC990" w14:textId="0AB8C363" w:rsidR="00BE0DD1" w:rsidRPr="00F61C23" w:rsidRDefault="008B2988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1,024,598</w:t>
            </w:r>
          </w:p>
        </w:tc>
        <w:tc>
          <w:tcPr>
            <w:tcW w:w="279" w:type="dxa"/>
          </w:tcPr>
          <w:p w14:paraId="7BCA8056" w14:textId="77777777" w:rsidR="00BE0DD1" w:rsidRPr="00F61C23" w:rsidRDefault="00BE0DD1" w:rsidP="00BE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14:paraId="22AA5A28" w14:textId="06C46AFB" w:rsidR="00BE0DD1" w:rsidRPr="00F61C23" w:rsidRDefault="00F474B3" w:rsidP="00BE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53"/>
              </w:tabs>
              <w:ind w:right="-101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1,0</w:t>
            </w:r>
            <w:r w:rsidR="008B2988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65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8B2988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524</w:t>
            </w:r>
          </w:p>
        </w:tc>
        <w:tc>
          <w:tcPr>
            <w:tcW w:w="252" w:type="dxa"/>
          </w:tcPr>
          <w:p w14:paraId="7C516E32" w14:textId="77777777" w:rsidR="00BE0DD1" w:rsidRPr="00F61C23" w:rsidRDefault="00BE0DD1" w:rsidP="00BE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AFD60CF" w14:textId="3C207404" w:rsidR="00BE0DD1" w:rsidRPr="00F61C23" w:rsidRDefault="00A453AA" w:rsidP="00BE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6"/>
              </w:tabs>
              <w:ind w:right="-13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41</w:t>
            </w:r>
            <w:r w:rsidR="00BE0DD1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920</w:t>
            </w:r>
          </w:p>
        </w:tc>
        <w:tc>
          <w:tcPr>
            <w:tcW w:w="243" w:type="dxa"/>
          </w:tcPr>
          <w:p w14:paraId="4577CDB9" w14:textId="77777777" w:rsidR="00BE0DD1" w:rsidRPr="00F61C23" w:rsidRDefault="00BE0DD1" w:rsidP="00BE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01C1AF6" w14:textId="225BF702" w:rsidR="00BE0DD1" w:rsidRPr="00F61C23" w:rsidRDefault="00A453AA" w:rsidP="00ED4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BE0DD1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470</w:t>
            </w:r>
            <w:r w:rsidR="00BE0DD1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421</w:t>
            </w:r>
          </w:p>
        </w:tc>
        <w:tc>
          <w:tcPr>
            <w:tcW w:w="279" w:type="dxa"/>
          </w:tcPr>
          <w:p w14:paraId="7143004B" w14:textId="77777777" w:rsidR="00BE0DD1" w:rsidRPr="00F61C23" w:rsidRDefault="00BE0DD1" w:rsidP="00BE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26F2E8A" w14:textId="447784D1" w:rsidR="00BE0DD1" w:rsidRPr="00F61C23" w:rsidRDefault="00A453AA" w:rsidP="00BE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2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BE0DD1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512</w:t>
            </w:r>
            <w:r w:rsidR="00BE0DD1" w:rsidRPr="00F61C2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341</w:t>
            </w:r>
          </w:p>
        </w:tc>
      </w:tr>
    </w:tbl>
    <w:p w14:paraId="14141323" w14:textId="62AEF45F" w:rsidR="009D3E85" w:rsidRPr="00F61C23" w:rsidRDefault="009D3E85" w:rsidP="009D3E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16"/>
          <w:szCs w:val="16"/>
        </w:rPr>
      </w:pPr>
    </w:p>
    <w:p w14:paraId="6689A1F9" w14:textId="20057EED" w:rsidR="003F07E7" w:rsidRPr="000F061C" w:rsidRDefault="003F07E7" w:rsidP="003F07E7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bCs/>
          <w:i/>
          <w:iCs/>
          <w:sz w:val="28"/>
          <w:szCs w:val="28"/>
        </w:rPr>
      </w:pPr>
      <w:r w:rsidRPr="000F061C">
        <w:rPr>
          <w:rFonts w:ascii="Angsana New" w:hAnsi="Angsana New"/>
          <w:bCs/>
          <w:i/>
          <w:iCs/>
          <w:sz w:val="28"/>
          <w:szCs w:val="28"/>
          <w:cs/>
        </w:rPr>
        <w:t>รายได้ที่คาดว่าจะรับรู้ในอนาคตจากภาระที่ยังปฏิบัติไม่เสร็จสิ้น</w:t>
      </w:r>
    </w:p>
    <w:p w14:paraId="0DE30B5D" w14:textId="77777777" w:rsidR="003F07E7" w:rsidRPr="000F061C" w:rsidRDefault="003F07E7" w:rsidP="003F07E7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bCs/>
          <w:i/>
          <w:iCs/>
          <w:sz w:val="16"/>
          <w:szCs w:val="16"/>
        </w:rPr>
      </w:pPr>
    </w:p>
    <w:p w14:paraId="303129F7" w14:textId="1BC8A0EB" w:rsidR="003F07E7" w:rsidRPr="00F61C23" w:rsidRDefault="003F07E7" w:rsidP="00A03FD8">
      <w:pPr>
        <w:tabs>
          <w:tab w:val="clear" w:pos="454"/>
        </w:tabs>
        <w:ind w:left="450"/>
        <w:jc w:val="thaiDistribute"/>
        <w:rPr>
          <w:rFonts w:ascii="Angsana New" w:hAnsi="Angsana New"/>
          <w:sz w:val="28"/>
          <w:szCs w:val="28"/>
        </w:rPr>
      </w:pPr>
      <w:r w:rsidRPr="000F061C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453AA" w:rsidRPr="000F061C">
        <w:rPr>
          <w:rFonts w:ascii="Angsana New" w:hAnsi="Angsana New"/>
          <w:sz w:val="28"/>
          <w:szCs w:val="28"/>
        </w:rPr>
        <w:t>31</w:t>
      </w:r>
      <w:r w:rsidRPr="000F061C">
        <w:rPr>
          <w:rFonts w:ascii="Angsana New" w:hAnsi="Angsana New"/>
          <w:sz w:val="28"/>
          <w:szCs w:val="28"/>
          <w:cs/>
        </w:rPr>
        <w:t xml:space="preserve"> ธันวาคม </w:t>
      </w:r>
      <w:r w:rsidR="00A453AA" w:rsidRPr="000F061C">
        <w:rPr>
          <w:rFonts w:ascii="Angsana New" w:hAnsi="Angsana New"/>
          <w:sz w:val="28"/>
          <w:szCs w:val="28"/>
        </w:rPr>
        <w:t>2563</w:t>
      </w:r>
      <w:r w:rsidR="004661FF" w:rsidRPr="000F061C">
        <w:rPr>
          <w:rFonts w:ascii="Angsana New" w:hAnsi="Angsana New"/>
          <w:sz w:val="28"/>
          <w:szCs w:val="28"/>
          <w:cs/>
        </w:rPr>
        <w:t xml:space="preserve"> </w:t>
      </w:r>
      <w:r w:rsidRPr="000F061C">
        <w:rPr>
          <w:rFonts w:ascii="Angsana New" w:hAnsi="Angsana New"/>
          <w:sz w:val="28"/>
          <w:szCs w:val="28"/>
          <w:cs/>
        </w:rPr>
        <w:t xml:space="preserve">กลุ่มบริษัทและบริษัทมีรายได้ที่คาดว่าจะรับรู้ในอนาคตจากภาระที่ยังปฏิบัติไม่เสร็จสิ้นของสัญญาที่ทำกับลูกค้าจำนวน </w:t>
      </w:r>
      <w:r w:rsidR="000F061C">
        <w:rPr>
          <w:rFonts w:ascii="Angsana New" w:hAnsi="Angsana New"/>
          <w:sz w:val="28"/>
          <w:szCs w:val="28"/>
        </w:rPr>
        <w:t>21.21</w:t>
      </w:r>
      <w:r w:rsidR="004661FF" w:rsidRPr="000F061C">
        <w:rPr>
          <w:rFonts w:ascii="Angsana New" w:hAnsi="Angsana New"/>
          <w:sz w:val="28"/>
          <w:szCs w:val="28"/>
          <w:cs/>
        </w:rPr>
        <w:t xml:space="preserve"> </w:t>
      </w:r>
      <w:r w:rsidRPr="000F061C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0F061C">
        <w:rPr>
          <w:rFonts w:ascii="Angsana New" w:hAnsi="Angsana New"/>
          <w:sz w:val="28"/>
          <w:szCs w:val="28"/>
        </w:rPr>
        <w:t>21.21</w:t>
      </w:r>
      <w:r w:rsidR="004661FF" w:rsidRPr="000F061C">
        <w:rPr>
          <w:rFonts w:ascii="Angsana New" w:hAnsi="Angsana New"/>
          <w:sz w:val="28"/>
          <w:szCs w:val="28"/>
          <w:cs/>
        </w:rPr>
        <w:t xml:space="preserve"> </w:t>
      </w:r>
      <w:r w:rsidRPr="000F061C">
        <w:rPr>
          <w:rFonts w:ascii="Angsana New" w:hAnsi="Angsana New"/>
          <w:sz w:val="28"/>
          <w:szCs w:val="28"/>
          <w:cs/>
        </w:rPr>
        <w:t xml:space="preserve">ล้านบาท ตามลำดับ </w:t>
      </w:r>
      <w:r w:rsidRPr="000F061C">
        <w:rPr>
          <w:rFonts w:ascii="Angsana New" w:hAnsi="Angsana New"/>
          <w:i/>
          <w:iCs/>
          <w:sz w:val="28"/>
          <w:szCs w:val="28"/>
          <w:cs/>
        </w:rPr>
        <w:t>(</w:t>
      </w:r>
      <w:r w:rsidR="00A453AA" w:rsidRPr="000F061C">
        <w:rPr>
          <w:rFonts w:ascii="Angsana New" w:hAnsi="Angsana New"/>
          <w:i/>
          <w:iCs/>
          <w:sz w:val="28"/>
          <w:szCs w:val="28"/>
        </w:rPr>
        <w:t>2562</w:t>
      </w:r>
      <w:r w:rsidRPr="000F061C">
        <w:rPr>
          <w:rFonts w:ascii="Angsana New" w:hAnsi="Angsana New"/>
          <w:i/>
          <w:iCs/>
          <w:sz w:val="28"/>
          <w:szCs w:val="28"/>
        </w:rPr>
        <w:t>:</w:t>
      </w:r>
      <w:r w:rsidR="004661FF" w:rsidRPr="000F061C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0F061C">
        <w:rPr>
          <w:rFonts w:ascii="Angsana New" w:hAnsi="Angsana New"/>
          <w:i/>
          <w:iCs/>
          <w:sz w:val="28"/>
          <w:szCs w:val="28"/>
          <w:cs/>
        </w:rPr>
        <w:t xml:space="preserve">จำนวน </w:t>
      </w:r>
      <w:r w:rsidR="000F061C" w:rsidRPr="000F061C">
        <w:rPr>
          <w:rFonts w:ascii="Angsana New" w:hAnsi="Angsana New"/>
          <w:i/>
          <w:iCs/>
          <w:sz w:val="28"/>
          <w:szCs w:val="28"/>
        </w:rPr>
        <w:t>63</w:t>
      </w:r>
      <w:r w:rsidR="009C055A" w:rsidRPr="000F061C">
        <w:rPr>
          <w:rFonts w:ascii="Angsana New" w:hAnsi="Angsana New"/>
          <w:i/>
          <w:iCs/>
          <w:sz w:val="28"/>
          <w:szCs w:val="28"/>
        </w:rPr>
        <w:t>.</w:t>
      </w:r>
      <w:r w:rsidR="000F061C" w:rsidRPr="000F061C">
        <w:rPr>
          <w:rFonts w:ascii="Angsana New" w:hAnsi="Angsana New"/>
          <w:i/>
          <w:iCs/>
          <w:sz w:val="28"/>
          <w:szCs w:val="28"/>
        </w:rPr>
        <w:t>02</w:t>
      </w:r>
      <w:r w:rsidR="004661FF" w:rsidRPr="000F061C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0F061C">
        <w:rPr>
          <w:rFonts w:ascii="Angsana New" w:hAnsi="Angsana New"/>
          <w:i/>
          <w:iCs/>
          <w:sz w:val="28"/>
          <w:szCs w:val="28"/>
          <w:cs/>
        </w:rPr>
        <w:t xml:space="preserve">ล้านบาท และ </w:t>
      </w:r>
      <w:r w:rsidR="000F061C" w:rsidRPr="000F061C">
        <w:rPr>
          <w:rFonts w:ascii="Angsana New" w:hAnsi="Angsana New"/>
          <w:i/>
          <w:iCs/>
          <w:sz w:val="28"/>
          <w:szCs w:val="28"/>
        </w:rPr>
        <w:t>63</w:t>
      </w:r>
      <w:r w:rsidR="009C055A" w:rsidRPr="000F061C">
        <w:rPr>
          <w:rFonts w:ascii="Angsana New" w:hAnsi="Angsana New"/>
          <w:i/>
          <w:iCs/>
          <w:sz w:val="28"/>
          <w:szCs w:val="28"/>
        </w:rPr>
        <w:t>.</w:t>
      </w:r>
      <w:r w:rsidR="000F061C" w:rsidRPr="000F061C">
        <w:rPr>
          <w:rFonts w:ascii="Angsana New" w:hAnsi="Angsana New"/>
          <w:i/>
          <w:iCs/>
          <w:sz w:val="28"/>
          <w:szCs w:val="28"/>
        </w:rPr>
        <w:t>02</w:t>
      </w:r>
      <w:r w:rsidR="004661FF" w:rsidRPr="000F061C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0F061C">
        <w:rPr>
          <w:rFonts w:ascii="Angsana New" w:hAnsi="Angsana New"/>
          <w:i/>
          <w:iCs/>
          <w:sz w:val="28"/>
          <w:szCs w:val="28"/>
          <w:cs/>
        </w:rPr>
        <w:t>ล้านบาท ตามลำดับ)</w:t>
      </w:r>
      <w:r w:rsidRPr="000F061C">
        <w:rPr>
          <w:rFonts w:ascii="Angsana New" w:hAnsi="Angsana New"/>
          <w:sz w:val="28"/>
          <w:szCs w:val="28"/>
          <w:cs/>
        </w:rPr>
        <w:t xml:space="preserve"> ซึ่งกลุ่มบริษัทและบริษัทจะรับรู้รายได้ดังกล่าวเมื่อลูกค้ามีอำนาจควบคุมในสินค้าหรือบริการ ซึ่งคาดว่าจะเกิดขึ้นในอีก </w:t>
      </w:r>
      <w:r w:rsidR="000F061C">
        <w:rPr>
          <w:rFonts w:ascii="Angsana New" w:hAnsi="Angsana New"/>
          <w:sz w:val="28"/>
          <w:szCs w:val="28"/>
        </w:rPr>
        <w:t>1</w:t>
      </w:r>
      <w:r w:rsidR="004661FF" w:rsidRPr="000F061C">
        <w:rPr>
          <w:rFonts w:ascii="Angsana New" w:hAnsi="Angsana New"/>
          <w:sz w:val="28"/>
          <w:szCs w:val="28"/>
          <w:cs/>
        </w:rPr>
        <w:t xml:space="preserve"> </w:t>
      </w:r>
      <w:r w:rsidRPr="000F061C">
        <w:rPr>
          <w:rFonts w:ascii="Angsana New" w:hAnsi="Angsana New"/>
          <w:sz w:val="28"/>
          <w:szCs w:val="28"/>
        </w:rPr>
        <w:t>-</w:t>
      </w:r>
      <w:r w:rsidR="004661FF" w:rsidRPr="000F061C">
        <w:rPr>
          <w:rFonts w:ascii="Angsana New" w:hAnsi="Angsana New"/>
          <w:sz w:val="28"/>
          <w:szCs w:val="28"/>
          <w:cs/>
        </w:rPr>
        <w:t xml:space="preserve"> </w:t>
      </w:r>
      <w:r w:rsidR="00A453AA" w:rsidRPr="000F061C">
        <w:rPr>
          <w:rFonts w:ascii="Angsana New" w:hAnsi="Angsana New"/>
          <w:sz w:val="28"/>
          <w:szCs w:val="28"/>
        </w:rPr>
        <w:t>6</w:t>
      </w:r>
      <w:r w:rsidR="004661FF" w:rsidRPr="000F061C">
        <w:rPr>
          <w:rFonts w:ascii="Angsana New" w:hAnsi="Angsana New"/>
          <w:sz w:val="28"/>
          <w:szCs w:val="28"/>
          <w:cs/>
        </w:rPr>
        <w:t xml:space="preserve"> </w:t>
      </w:r>
      <w:r w:rsidRPr="000F061C">
        <w:rPr>
          <w:rFonts w:ascii="Angsana New" w:hAnsi="Angsana New"/>
          <w:sz w:val="28"/>
          <w:szCs w:val="28"/>
          <w:cs/>
        </w:rPr>
        <w:t xml:space="preserve">เดือนข้างหน้า และ </w:t>
      </w:r>
      <w:r w:rsidR="000F061C">
        <w:rPr>
          <w:rFonts w:ascii="Angsana New" w:hAnsi="Angsana New"/>
          <w:sz w:val="28"/>
          <w:szCs w:val="28"/>
        </w:rPr>
        <w:t>1</w:t>
      </w:r>
      <w:r w:rsidR="004661FF" w:rsidRPr="000F061C">
        <w:rPr>
          <w:rFonts w:ascii="Angsana New" w:hAnsi="Angsana New"/>
          <w:sz w:val="28"/>
          <w:szCs w:val="28"/>
          <w:cs/>
        </w:rPr>
        <w:t xml:space="preserve"> </w:t>
      </w:r>
      <w:r w:rsidRPr="000F061C">
        <w:rPr>
          <w:rFonts w:ascii="Angsana New" w:hAnsi="Angsana New"/>
          <w:sz w:val="28"/>
          <w:szCs w:val="28"/>
        </w:rPr>
        <w:t>-</w:t>
      </w:r>
      <w:r w:rsidR="004661FF" w:rsidRPr="000F061C">
        <w:rPr>
          <w:rFonts w:ascii="Angsana New" w:hAnsi="Angsana New"/>
          <w:sz w:val="28"/>
          <w:szCs w:val="28"/>
          <w:cs/>
        </w:rPr>
        <w:t xml:space="preserve"> </w:t>
      </w:r>
      <w:r w:rsidR="000F061C">
        <w:rPr>
          <w:rFonts w:ascii="Angsana New" w:hAnsi="Angsana New"/>
          <w:sz w:val="28"/>
          <w:szCs w:val="28"/>
        </w:rPr>
        <w:t>6</w:t>
      </w:r>
      <w:r w:rsidR="004661FF" w:rsidRPr="000F061C">
        <w:rPr>
          <w:rFonts w:ascii="Angsana New" w:hAnsi="Angsana New"/>
          <w:sz w:val="28"/>
          <w:szCs w:val="28"/>
          <w:cs/>
        </w:rPr>
        <w:t xml:space="preserve"> </w:t>
      </w:r>
      <w:r w:rsidRPr="000F061C">
        <w:rPr>
          <w:rFonts w:ascii="Angsana New" w:hAnsi="Angsana New"/>
          <w:sz w:val="28"/>
          <w:szCs w:val="28"/>
          <w:cs/>
        </w:rPr>
        <w:t xml:space="preserve">เดือนข้างหน้า ตามลำดับ </w:t>
      </w:r>
      <w:r w:rsidRPr="000F061C">
        <w:rPr>
          <w:rFonts w:ascii="Angsana New" w:hAnsi="Angsana New"/>
          <w:i/>
          <w:iCs/>
          <w:sz w:val="28"/>
          <w:szCs w:val="28"/>
          <w:cs/>
        </w:rPr>
        <w:t>(</w:t>
      </w:r>
      <w:r w:rsidR="00A453AA" w:rsidRPr="000F061C">
        <w:rPr>
          <w:rFonts w:ascii="Angsana New" w:hAnsi="Angsana New"/>
          <w:i/>
          <w:iCs/>
          <w:sz w:val="28"/>
          <w:szCs w:val="28"/>
        </w:rPr>
        <w:t>2562</w:t>
      </w:r>
      <w:r w:rsidRPr="000F061C">
        <w:rPr>
          <w:rFonts w:ascii="Angsana New" w:hAnsi="Angsana New"/>
          <w:i/>
          <w:iCs/>
          <w:sz w:val="28"/>
          <w:szCs w:val="28"/>
        </w:rPr>
        <w:t>:</w:t>
      </w:r>
      <w:r w:rsidR="004661FF" w:rsidRPr="000F061C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0F061C">
        <w:rPr>
          <w:rFonts w:ascii="Angsana New" w:hAnsi="Angsana New"/>
          <w:i/>
          <w:iCs/>
          <w:sz w:val="28"/>
          <w:szCs w:val="28"/>
          <w:cs/>
        </w:rPr>
        <w:t xml:space="preserve">ในอีก </w:t>
      </w:r>
      <w:r w:rsidR="000F061C" w:rsidRPr="000F061C">
        <w:rPr>
          <w:rFonts w:ascii="Angsana New" w:hAnsi="Angsana New"/>
          <w:i/>
          <w:iCs/>
          <w:sz w:val="28"/>
          <w:szCs w:val="28"/>
        </w:rPr>
        <w:t>3</w:t>
      </w:r>
      <w:r w:rsidR="004661FF" w:rsidRPr="000F061C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0F061C">
        <w:rPr>
          <w:rFonts w:ascii="Angsana New" w:hAnsi="Angsana New"/>
          <w:i/>
          <w:iCs/>
          <w:sz w:val="28"/>
          <w:szCs w:val="28"/>
        </w:rPr>
        <w:t>-</w:t>
      </w:r>
      <w:r w:rsidR="004661FF" w:rsidRPr="000F061C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="000F061C" w:rsidRPr="000F061C">
        <w:rPr>
          <w:rFonts w:ascii="Angsana New" w:hAnsi="Angsana New"/>
          <w:i/>
          <w:iCs/>
          <w:sz w:val="28"/>
          <w:szCs w:val="28"/>
        </w:rPr>
        <w:t>15</w:t>
      </w:r>
      <w:r w:rsidR="004661FF" w:rsidRPr="000F061C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0F061C">
        <w:rPr>
          <w:rFonts w:ascii="Angsana New" w:hAnsi="Angsana New"/>
          <w:i/>
          <w:iCs/>
          <w:sz w:val="28"/>
          <w:szCs w:val="28"/>
          <w:cs/>
        </w:rPr>
        <w:t xml:space="preserve">เดือนข้างหน้า และ </w:t>
      </w:r>
      <w:r w:rsidR="000F061C" w:rsidRPr="000F061C">
        <w:rPr>
          <w:rFonts w:ascii="Angsana New" w:hAnsi="Angsana New"/>
          <w:i/>
          <w:iCs/>
          <w:sz w:val="28"/>
          <w:szCs w:val="28"/>
        </w:rPr>
        <w:t>3</w:t>
      </w:r>
      <w:r w:rsidR="004661FF" w:rsidRPr="000F061C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0F061C">
        <w:rPr>
          <w:rFonts w:ascii="Angsana New" w:hAnsi="Angsana New"/>
          <w:i/>
          <w:iCs/>
          <w:sz w:val="28"/>
          <w:szCs w:val="28"/>
        </w:rPr>
        <w:t>-</w:t>
      </w:r>
      <w:r w:rsidR="004661FF" w:rsidRPr="000F061C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="000F061C" w:rsidRPr="000F061C">
        <w:rPr>
          <w:rFonts w:ascii="Angsana New" w:hAnsi="Angsana New"/>
          <w:i/>
          <w:iCs/>
          <w:sz w:val="28"/>
          <w:szCs w:val="28"/>
        </w:rPr>
        <w:t>15</w:t>
      </w:r>
      <w:r w:rsidR="004661FF" w:rsidRPr="000F061C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0F061C">
        <w:rPr>
          <w:rFonts w:ascii="Angsana New" w:hAnsi="Angsana New"/>
          <w:i/>
          <w:iCs/>
          <w:sz w:val="28"/>
          <w:szCs w:val="28"/>
          <w:cs/>
        </w:rPr>
        <w:t>เดือนข้างหน้า ตามลำดับ)</w:t>
      </w:r>
    </w:p>
    <w:p w14:paraId="5D2DF520" w14:textId="77777777" w:rsidR="003E3589" w:rsidRPr="00F61C23" w:rsidRDefault="003E3589" w:rsidP="00ED467F">
      <w:pPr>
        <w:tabs>
          <w:tab w:val="clear" w:pos="454"/>
        </w:tabs>
        <w:spacing w:line="240" w:lineRule="auto"/>
        <w:ind w:left="446"/>
        <w:jc w:val="thaiDistribute"/>
        <w:rPr>
          <w:rFonts w:ascii="Angsana New" w:hAnsi="Angsana New"/>
          <w:sz w:val="14"/>
          <w:szCs w:val="14"/>
          <w:cs/>
        </w:rPr>
      </w:pPr>
    </w:p>
    <w:p w14:paraId="5DB8F26B" w14:textId="3DB4F16A" w:rsidR="00063E4C" w:rsidRPr="00F61C23" w:rsidRDefault="00CF046A" w:rsidP="007E151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540"/>
        <w:jc w:val="thaiDistribute"/>
        <w:rPr>
          <w:rFonts w:ascii="Angsana New" w:hAnsi="Angsana New"/>
          <w:bCs/>
          <w:sz w:val="30"/>
          <w:szCs w:val="30"/>
        </w:rPr>
      </w:pPr>
      <w:r w:rsidRPr="00F61C23">
        <w:rPr>
          <w:rFonts w:ascii="Angsana New" w:hAnsi="Angsana New"/>
          <w:bCs/>
          <w:sz w:val="30"/>
          <w:szCs w:val="30"/>
          <w:cs/>
        </w:rPr>
        <w:t>ค่าใช้จ่ายผลประโยชน์พนักงาน</w:t>
      </w:r>
    </w:p>
    <w:p w14:paraId="1B38ECB5" w14:textId="77777777" w:rsidR="00CF046A" w:rsidRPr="00F61C23" w:rsidRDefault="00CF046A" w:rsidP="00CF046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Cs/>
          <w:sz w:val="12"/>
          <w:szCs w:val="12"/>
        </w:rPr>
      </w:pPr>
    </w:p>
    <w:tbl>
      <w:tblPr>
        <w:tblW w:w="963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330"/>
        <w:gridCol w:w="990"/>
        <w:gridCol w:w="1080"/>
        <w:gridCol w:w="270"/>
        <w:gridCol w:w="1170"/>
        <w:gridCol w:w="270"/>
        <w:gridCol w:w="1080"/>
        <w:gridCol w:w="270"/>
        <w:gridCol w:w="1170"/>
      </w:tblGrid>
      <w:tr w:rsidR="00220545" w:rsidRPr="00F61C23" w14:paraId="28DD7370" w14:textId="77777777" w:rsidTr="007E1511">
        <w:tc>
          <w:tcPr>
            <w:tcW w:w="3330" w:type="dxa"/>
            <w:shd w:val="clear" w:color="auto" w:fill="auto"/>
          </w:tcPr>
          <w:p w14:paraId="71DD9C90" w14:textId="77777777" w:rsidR="00883CC8" w:rsidRPr="00F61C23" w:rsidRDefault="00883CC8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90" w:type="dxa"/>
          </w:tcPr>
          <w:p w14:paraId="5DCC4515" w14:textId="77777777" w:rsidR="00883CC8" w:rsidRPr="00F61C23" w:rsidRDefault="00883CC8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</w:tcPr>
          <w:p w14:paraId="008331BE" w14:textId="77777777" w:rsidR="00883CC8" w:rsidRPr="00F61C23" w:rsidRDefault="00883CC8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417E3D8" w14:textId="77777777" w:rsidR="00883CC8" w:rsidRPr="00F61C23" w:rsidRDefault="00883CC8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</w:tcPr>
          <w:p w14:paraId="638CBA8C" w14:textId="77777777" w:rsidR="00883CC8" w:rsidRPr="00F61C23" w:rsidRDefault="00883CC8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0E0D" w:rsidRPr="00F61C23" w14:paraId="3F4F6E4D" w14:textId="77777777" w:rsidTr="007E1511">
        <w:tc>
          <w:tcPr>
            <w:tcW w:w="3330" w:type="dxa"/>
          </w:tcPr>
          <w:p w14:paraId="52A25CB7" w14:textId="77777777" w:rsidR="00883CC8" w:rsidRPr="00F61C23" w:rsidRDefault="00883CC8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39CBA7D5" w14:textId="77777777" w:rsidR="00883CC8" w:rsidRPr="00F61C23" w:rsidRDefault="00883CC8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F25791" w14:textId="619B4C3F" w:rsidR="00883CC8" w:rsidRPr="00F61C23" w:rsidRDefault="00A453AA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0163090" w14:textId="77777777" w:rsidR="00883CC8" w:rsidRPr="00F61C23" w:rsidRDefault="00883CC8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E51EAD1" w14:textId="0ECE087B" w:rsidR="00883CC8" w:rsidRPr="00F61C23" w:rsidRDefault="00A453AA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47AA19FC" w14:textId="77777777" w:rsidR="00883CC8" w:rsidRPr="00F61C23" w:rsidRDefault="00883CC8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3B3AC04" w14:textId="632C780F" w:rsidR="00883CC8" w:rsidRPr="00F61C23" w:rsidRDefault="00A453AA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EDAFCA0" w14:textId="77777777" w:rsidR="00883CC8" w:rsidRPr="00F61C23" w:rsidRDefault="00883CC8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21A8AE6" w14:textId="6F05CB00" w:rsidR="00883CC8" w:rsidRPr="00F61C23" w:rsidRDefault="00A453AA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83CC8" w:rsidRPr="00F61C23" w14:paraId="1C05F211" w14:textId="77777777" w:rsidTr="007E1511">
        <w:tc>
          <w:tcPr>
            <w:tcW w:w="3330" w:type="dxa"/>
          </w:tcPr>
          <w:p w14:paraId="65474428" w14:textId="77777777" w:rsidR="00883CC8" w:rsidRPr="00F61C23" w:rsidRDefault="00883CC8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A0E979B" w14:textId="77777777" w:rsidR="00883CC8" w:rsidRPr="00F61C23" w:rsidRDefault="00883CC8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7"/>
          </w:tcPr>
          <w:p w14:paraId="1CDB16CA" w14:textId="77777777" w:rsidR="00883CC8" w:rsidRPr="00F61C23" w:rsidRDefault="00883CC8" w:rsidP="00883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F0E0D" w:rsidRPr="00F61C23" w14:paraId="569861A8" w14:textId="77777777" w:rsidTr="007E1511">
        <w:tc>
          <w:tcPr>
            <w:tcW w:w="3330" w:type="dxa"/>
          </w:tcPr>
          <w:p w14:paraId="2B242FDF" w14:textId="77777777" w:rsidR="0071576A" w:rsidRPr="00F61C23" w:rsidRDefault="0071576A" w:rsidP="0071576A">
            <w:pPr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เงินเดือนและค่าแรง</w:t>
            </w:r>
          </w:p>
        </w:tc>
        <w:tc>
          <w:tcPr>
            <w:tcW w:w="990" w:type="dxa"/>
          </w:tcPr>
          <w:p w14:paraId="264D529C" w14:textId="77777777" w:rsidR="0071576A" w:rsidRPr="00F61C23" w:rsidRDefault="0071576A" w:rsidP="0071576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2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7F66E0EB" w14:textId="677F8DA3" w:rsidR="0071576A" w:rsidRPr="00F61C23" w:rsidRDefault="00607C2E" w:rsidP="006D30B1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12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893A4F">
              <w:rPr>
                <w:rFonts w:ascii="Angsana New" w:hAnsi="Angsana New"/>
                <w:sz w:val="28"/>
                <w:szCs w:val="28"/>
                <w:lang w:val="en-US" w:bidi="th-TH"/>
              </w:rPr>
              <w:t>15,782</w:t>
            </w:r>
          </w:p>
        </w:tc>
        <w:tc>
          <w:tcPr>
            <w:tcW w:w="270" w:type="dxa"/>
          </w:tcPr>
          <w:p w14:paraId="28CF84B1" w14:textId="77777777" w:rsidR="0071576A" w:rsidRPr="00F61C23" w:rsidRDefault="0071576A" w:rsidP="0071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2254BD" w14:textId="5865055C" w:rsidR="0071576A" w:rsidRPr="00F61C23" w:rsidRDefault="00A453AA" w:rsidP="00ED467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2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248</w:t>
            </w:r>
            <w:r w:rsidR="0071576A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867</w:t>
            </w:r>
          </w:p>
        </w:tc>
        <w:tc>
          <w:tcPr>
            <w:tcW w:w="270" w:type="dxa"/>
          </w:tcPr>
          <w:p w14:paraId="0C19B9B8" w14:textId="77777777" w:rsidR="0071576A" w:rsidRPr="00F61C23" w:rsidRDefault="0071576A" w:rsidP="0071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F68044" w14:textId="3B06B57E" w:rsidR="0071576A" w:rsidRPr="00F61C23" w:rsidRDefault="00AB1A65" w:rsidP="006D30B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  <w:r w:rsidR="004661FF" w:rsidRPr="00F61C23">
              <w:rPr>
                <w:rFonts w:ascii="Angsana New" w:hAnsi="Angsana New" w:hint="cs"/>
                <w:sz w:val="28"/>
                <w:szCs w:val="28"/>
                <w:lang w:val="en-US" w:bidi="th-TH"/>
              </w:rPr>
              <w:t>8</w:t>
            </w:r>
            <w:r w:rsidR="00893A4F">
              <w:rPr>
                <w:rFonts w:ascii="Angsana New" w:hAnsi="Angsana New"/>
                <w:sz w:val="28"/>
                <w:szCs w:val="28"/>
                <w:lang w:bidi="th-TH"/>
              </w:rPr>
              <w:t>0,040</w:t>
            </w:r>
          </w:p>
        </w:tc>
        <w:tc>
          <w:tcPr>
            <w:tcW w:w="270" w:type="dxa"/>
          </w:tcPr>
          <w:p w14:paraId="78A381EC" w14:textId="77777777" w:rsidR="0071576A" w:rsidRPr="00F61C23" w:rsidRDefault="0071576A" w:rsidP="0071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BC370B" w14:textId="5AB607C7" w:rsidR="0071576A" w:rsidRPr="00F61C23" w:rsidRDefault="00A453AA" w:rsidP="0071576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206</w:t>
            </w:r>
            <w:r w:rsidR="0071576A" w:rsidRPr="00F61C23">
              <w:rPr>
                <w:rFonts w:ascii="Angsana New" w:hAnsi="Angsana New"/>
                <w:sz w:val="28"/>
                <w:szCs w:val="28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980</w:t>
            </w:r>
          </w:p>
        </w:tc>
      </w:tr>
      <w:tr w:rsidR="008F0E0D" w:rsidRPr="00F61C23" w14:paraId="1371FC8D" w14:textId="77777777" w:rsidTr="007E1511">
        <w:tc>
          <w:tcPr>
            <w:tcW w:w="3330" w:type="dxa"/>
          </w:tcPr>
          <w:p w14:paraId="2EE760DE" w14:textId="77777777" w:rsidR="0071576A" w:rsidRPr="00F61C23" w:rsidRDefault="0071576A" w:rsidP="0071576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โครงการผลประโยชน์ที่กำหนดไว้ </w:t>
            </w:r>
          </w:p>
        </w:tc>
        <w:tc>
          <w:tcPr>
            <w:tcW w:w="990" w:type="dxa"/>
          </w:tcPr>
          <w:p w14:paraId="7D7C01A2" w14:textId="6DA80539" w:rsidR="0071576A" w:rsidRPr="00F61C23" w:rsidRDefault="00A453AA" w:rsidP="0071576A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F61C23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2</w:t>
            </w:r>
            <w:r w:rsidR="00577CED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080" w:type="dxa"/>
          </w:tcPr>
          <w:p w14:paraId="19578DA7" w14:textId="1E5EE364" w:rsidR="0071576A" w:rsidRPr="00F61C23" w:rsidRDefault="00577CED" w:rsidP="006D30B1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9" w:right="-124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A06722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7E24C0">
              <w:rPr>
                <w:rFonts w:ascii="Angsana New" w:hAnsi="Angsana New"/>
                <w:sz w:val="28"/>
                <w:szCs w:val="28"/>
                <w:lang w:val="en-US" w:bidi="th-TH"/>
              </w:rPr>
              <w:t>61</w:t>
            </w:r>
          </w:p>
        </w:tc>
        <w:tc>
          <w:tcPr>
            <w:tcW w:w="270" w:type="dxa"/>
          </w:tcPr>
          <w:p w14:paraId="4EE2056D" w14:textId="77777777" w:rsidR="0071576A" w:rsidRPr="00F61C23" w:rsidRDefault="0071576A" w:rsidP="0071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F7048F" w14:textId="77F7790C" w:rsidR="0071576A" w:rsidRPr="00F61C23" w:rsidRDefault="00A453AA" w:rsidP="00ED467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24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71576A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356</w:t>
            </w:r>
          </w:p>
        </w:tc>
        <w:tc>
          <w:tcPr>
            <w:tcW w:w="270" w:type="dxa"/>
          </w:tcPr>
          <w:p w14:paraId="5276B33F" w14:textId="77777777" w:rsidR="0071576A" w:rsidRPr="00F61C23" w:rsidRDefault="0071576A" w:rsidP="0071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C754CD" w14:textId="37F0728B" w:rsidR="0071576A" w:rsidRPr="00F61C23" w:rsidRDefault="00EA3359" w:rsidP="006D30B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A3359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A06722" w:rsidRPr="00F61C23">
              <w:rPr>
                <w:rFonts w:ascii="Angsana New" w:hAnsi="Angsana New"/>
                <w:sz w:val="28"/>
                <w:szCs w:val="28"/>
                <w:lang w:val="en-US" w:bidi="th-TH"/>
              </w:rPr>
              <w:t>,529</w:t>
            </w:r>
          </w:p>
        </w:tc>
        <w:tc>
          <w:tcPr>
            <w:tcW w:w="270" w:type="dxa"/>
          </w:tcPr>
          <w:p w14:paraId="300CF8F1" w14:textId="77777777" w:rsidR="0071576A" w:rsidRPr="00F61C23" w:rsidRDefault="0071576A" w:rsidP="0071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B6FF6D" w14:textId="0339A7E8" w:rsidR="0071576A" w:rsidRPr="00F61C23" w:rsidRDefault="00A453AA" w:rsidP="0071576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71576A" w:rsidRPr="00F61C23">
              <w:rPr>
                <w:rFonts w:ascii="Angsana New" w:hAnsi="Angsana New"/>
                <w:sz w:val="28"/>
                <w:szCs w:val="28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663</w:t>
            </w:r>
          </w:p>
        </w:tc>
      </w:tr>
      <w:tr w:rsidR="008F0E0D" w:rsidRPr="00F61C23" w14:paraId="090A6E86" w14:textId="77777777" w:rsidTr="007E1511">
        <w:tc>
          <w:tcPr>
            <w:tcW w:w="3330" w:type="dxa"/>
          </w:tcPr>
          <w:p w14:paraId="16F25BC2" w14:textId="77777777" w:rsidR="0071576A" w:rsidRPr="00F61C23" w:rsidRDefault="0071576A" w:rsidP="0071576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>โครงการสมทบเงินที่กำหนดไว้</w:t>
            </w:r>
          </w:p>
        </w:tc>
        <w:tc>
          <w:tcPr>
            <w:tcW w:w="990" w:type="dxa"/>
          </w:tcPr>
          <w:p w14:paraId="6AB6CD3B" w14:textId="77777777" w:rsidR="0071576A" w:rsidRPr="00F61C23" w:rsidRDefault="0071576A" w:rsidP="0071576A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79" w:right="-1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EC53A3" w14:textId="274323E1" w:rsidR="0071576A" w:rsidRPr="00F61C23" w:rsidRDefault="00D4518D" w:rsidP="006D30B1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9" w:right="-124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1,367</w:t>
            </w:r>
          </w:p>
        </w:tc>
        <w:tc>
          <w:tcPr>
            <w:tcW w:w="270" w:type="dxa"/>
          </w:tcPr>
          <w:p w14:paraId="625149B6" w14:textId="77777777" w:rsidR="0071576A" w:rsidRPr="00F61C23" w:rsidRDefault="0071576A" w:rsidP="0071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85BF7B" w14:textId="74586993" w:rsidR="0071576A" w:rsidRPr="00F61C23" w:rsidRDefault="00A453AA" w:rsidP="00ED467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24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71576A" w:rsidRPr="00F61C23">
              <w:rPr>
                <w:rFonts w:ascii="Angsana New" w:hAnsi="Angsana New"/>
                <w:sz w:val="28"/>
                <w:szCs w:val="28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809</w:t>
            </w:r>
          </w:p>
        </w:tc>
        <w:tc>
          <w:tcPr>
            <w:tcW w:w="270" w:type="dxa"/>
          </w:tcPr>
          <w:p w14:paraId="1D0FC5E6" w14:textId="77777777" w:rsidR="0071576A" w:rsidRPr="00F61C23" w:rsidRDefault="0071576A" w:rsidP="0071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27D7D5" w14:textId="10E728B6" w:rsidR="0071576A" w:rsidRPr="00F61C23" w:rsidRDefault="00D4518D" w:rsidP="006D30B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</w:rPr>
              <w:t>1,300</w:t>
            </w:r>
          </w:p>
        </w:tc>
        <w:tc>
          <w:tcPr>
            <w:tcW w:w="270" w:type="dxa"/>
          </w:tcPr>
          <w:p w14:paraId="708FC098" w14:textId="77777777" w:rsidR="0071576A" w:rsidRPr="00F61C23" w:rsidRDefault="0071576A" w:rsidP="0071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DC8C97" w14:textId="5DB2D053" w:rsidR="0071576A" w:rsidRPr="00F61C23" w:rsidRDefault="00A453AA" w:rsidP="0071576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71576A" w:rsidRPr="00F61C23">
              <w:rPr>
                <w:rFonts w:ascii="Angsana New" w:hAnsi="Angsana New"/>
                <w:sz w:val="28"/>
                <w:szCs w:val="28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691</w:t>
            </w:r>
          </w:p>
        </w:tc>
      </w:tr>
      <w:tr w:rsidR="008F0E0D" w:rsidRPr="00F61C23" w14:paraId="46F93EE3" w14:textId="77777777" w:rsidTr="007E1511">
        <w:tc>
          <w:tcPr>
            <w:tcW w:w="3330" w:type="dxa"/>
          </w:tcPr>
          <w:p w14:paraId="1A84D855" w14:textId="5936C31E" w:rsidR="0071576A" w:rsidRPr="00F61C23" w:rsidRDefault="0071576A" w:rsidP="0071576A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990" w:type="dxa"/>
          </w:tcPr>
          <w:p w14:paraId="756BFFBB" w14:textId="40367229" w:rsidR="0071576A" w:rsidRPr="00F61C23" w:rsidRDefault="0071576A" w:rsidP="0071576A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3E9461" w14:textId="25B56F15" w:rsidR="0071576A" w:rsidRPr="00F61C23" w:rsidRDefault="00577CED" w:rsidP="006D30B1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9" w:right="-124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14</w:t>
            </w:r>
            <w:r w:rsidR="00595613" w:rsidRPr="00F61C23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7E24C0">
              <w:rPr>
                <w:rFonts w:ascii="Angsana New" w:hAnsi="Angsana New"/>
                <w:sz w:val="28"/>
                <w:szCs w:val="28"/>
                <w:lang w:bidi="th-TH"/>
              </w:rPr>
              <w:t>278</w:t>
            </w:r>
          </w:p>
        </w:tc>
        <w:tc>
          <w:tcPr>
            <w:tcW w:w="270" w:type="dxa"/>
          </w:tcPr>
          <w:p w14:paraId="3ACF395C" w14:textId="77777777" w:rsidR="0071576A" w:rsidRPr="00F61C23" w:rsidRDefault="0071576A" w:rsidP="0071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D85C62" w14:textId="512A9243" w:rsidR="0071576A" w:rsidRPr="00F61C23" w:rsidRDefault="00A453AA" w:rsidP="00ED467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17</w:t>
            </w:r>
            <w:r w:rsidR="0071576A" w:rsidRPr="00F61C23">
              <w:rPr>
                <w:rFonts w:ascii="Angsana New" w:hAnsi="Angsana New"/>
                <w:sz w:val="28"/>
                <w:szCs w:val="28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464</w:t>
            </w:r>
          </w:p>
        </w:tc>
        <w:tc>
          <w:tcPr>
            <w:tcW w:w="270" w:type="dxa"/>
          </w:tcPr>
          <w:p w14:paraId="195CECE7" w14:textId="77777777" w:rsidR="0071576A" w:rsidRPr="00F61C23" w:rsidRDefault="0071576A" w:rsidP="0071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F91078" w14:textId="46910CD2" w:rsidR="0071576A" w:rsidRPr="00F61C23" w:rsidRDefault="007E24C0" w:rsidP="006D30B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7,549</w:t>
            </w:r>
          </w:p>
        </w:tc>
        <w:tc>
          <w:tcPr>
            <w:tcW w:w="270" w:type="dxa"/>
          </w:tcPr>
          <w:p w14:paraId="19F98810" w14:textId="77777777" w:rsidR="0071576A" w:rsidRPr="00F61C23" w:rsidRDefault="0071576A" w:rsidP="0071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E597B2" w14:textId="7CD8AAF8" w:rsidR="0071576A" w:rsidRPr="00F61C23" w:rsidRDefault="00A453AA" w:rsidP="0071576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="0071576A" w:rsidRPr="00F61C23">
              <w:rPr>
                <w:rFonts w:ascii="Angsana New" w:hAnsi="Angsana New"/>
                <w:sz w:val="28"/>
                <w:szCs w:val="28"/>
              </w:rPr>
              <w:t>,</w:t>
            </w:r>
            <w:r w:rsidRPr="00F61C23">
              <w:rPr>
                <w:rFonts w:ascii="Angsana New" w:hAnsi="Angsana New"/>
                <w:sz w:val="28"/>
                <w:szCs w:val="28"/>
                <w:lang w:val="en-US"/>
              </w:rPr>
              <w:t>398</w:t>
            </w:r>
          </w:p>
        </w:tc>
      </w:tr>
      <w:tr w:rsidR="008F0E0D" w:rsidRPr="00F61C23" w14:paraId="57A0D5DA" w14:textId="77777777" w:rsidTr="007E1511">
        <w:tc>
          <w:tcPr>
            <w:tcW w:w="3330" w:type="dxa"/>
          </w:tcPr>
          <w:p w14:paraId="6D9DBF20" w14:textId="37260E55" w:rsidR="0071576A" w:rsidRPr="00F61C23" w:rsidRDefault="0071576A" w:rsidP="0071576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57BA1F2B" w14:textId="3CC318AC" w:rsidR="0071576A" w:rsidRPr="00F61C23" w:rsidRDefault="00A453AA" w:rsidP="0071576A">
            <w:pPr>
              <w:pStyle w:val="acctfourfigures"/>
              <w:tabs>
                <w:tab w:val="clear" w:pos="765"/>
              </w:tabs>
              <w:spacing w:line="240" w:lineRule="atLeast"/>
              <w:ind w:left="-79" w:right="-12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F61C23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A4A87DE" w14:textId="307D20E2" w:rsidR="0071576A" w:rsidRPr="00F61C23" w:rsidRDefault="00607C2E" w:rsidP="006D30B1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9" w:right="-1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893A4F">
              <w:rPr>
                <w:rFonts w:ascii="Angsana New" w:hAnsi="Angsana New"/>
                <w:b/>
                <w:bCs/>
                <w:sz w:val="28"/>
                <w:szCs w:val="28"/>
              </w:rPr>
              <w:t>34,</w:t>
            </w:r>
            <w:r w:rsidR="007E24C0">
              <w:rPr>
                <w:rFonts w:ascii="Angsana New" w:hAnsi="Angsana New"/>
                <w:b/>
                <w:bCs/>
                <w:sz w:val="28"/>
                <w:szCs w:val="28"/>
              </w:rPr>
              <w:t>288</w:t>
            </w:r>
          </w:p>
        </w:tc>
        <w:tc>
          <w:tcPr>
            <w:tcW w:w="270" w:type="dxa"/>
          </w:tcPr>
          <w:p w14:paraId="384B21EC" w14:textId="77777777" w:rsidR="0071576A" w:rsidRPr="00F61C23" w:rsidRDefault="0071576A" w:rsidP="0071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5611F25" w14:textId="28484B0B" w:rsidR="0071576A" w:rsidRPr="00F61C23" w:rsidRDefault="00A453AA" w:rsidP="00ED467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 w:right="-124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275</w:t>
            </w:r>
            <w:r w:rsidR="0071576A" w:rsidRPr="00F61C2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496</w:t>
            </w:r>
          </w:p>
        </w:tc>
        <w:tc>
          <w:tcPr>
            <w:tcW w:w="270" w:type="dxa"/>
          </w:tcPr>
          <w:p w14:paraId="69F4A20F" w14:textId="77777777" w:rsidR="0071576A" w:rsidRPr="00F61C23" w:rsidRDefault="0071576A" w:rsidP="0071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FA0E8F" w14:textId="3159D820" w:rsidR="0071576A" w:rsidRPr="00F61C23" w:rsidRDefault="00607C2E" w:rsidP="006D30B1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911EEF" w:rsidRPr="00F61C23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="00893A4F">
              <w:rPr>
                <w:rFonts w:ascii="Angsana New" w:hAnsi="Angsana New"/>
                <w:b/>
                <w:bCs/>
                <w:sz w:val="28"/>
                <w:szCs w:val="28"/>
              </w:rPr>
              <w:t>1,</w:t>
            </w:r>
            <w:r w:rsidR="007E24C0">
              <w:rPr>
                <w:rFonts w:ascii="Angsana New" w:hAnsi="Angsana New"/>
                <w:b/>
                <w:bCs/>
                <w:sz w:val="28"/>
                <w:szCs w:val="28"/>
              </w:rPr>
              <w:t>418</w:t>
            </w:r>
          </w:p>
        </w:tc>
        <w:tc>
          <w:tcPr>
            <w:tcW w:w="270" w:type="dxa"/>
          </w:tcPr>
          <w:p w14:paraId="5C0D807B" w14:textId="77777777" w:rsidR="0071576A" w:rsidRPr="00F61C23" w:rsidRDefault="0071576A" w:rsidP="00715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D06C42E" w14:textId="650277C6" w:rsidR="0071576A" w:rsidRPr="00F61C23" w:rsidRDefault="00A453AA" w:rsidP="0071576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227</w:t>
            </w:r>
            <w:r w:rsidR="0071576A" w:rsidRPr="00F61C2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732</w:t>
            </w:r>
          </w:p>
        </w:tc>
      </w:tr>
    </w:tbl>
    <w:p w14:paraId="25E08B73" w14:textId="77777777" w:rsidR="0065233A" w:rsidRDefault="0065233A" w:rsidP="00813BAD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02D32D72" w14:textId="32528D6D" w:rsidR="00813BAD" w:rsidRPr="00F61C23" w:rsidRDefault="00813BAD" w:rsidP="00813BAD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61C23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โครงการสมทบเงินที่กำหนดไว้</w:t>
      </w:r>
    </w:p>
    <w:p w14:paraId="7A8323AF" w14:textId="77777777" w:rsidR="00813BAD" w:rsidRPr="00F61C23" w:rsidRDefault="00813BAD" w:rsidP="00813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3FCF667" w14:textId="6DF3DF5F" w:rsidR="002555FD" w:rsidRPr="00F61C23" w:rsidRDefault="00813BAD" w:rsidP="00947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A453AA" w:rsidRPr="00F61C23">
        <w:rPr>
          <w:rFonts w:ascii="Angsana New" w:hAnsi="Angsana New"/>
          <w:sz w:val="30"/>
          <w:szCs w:val="30"/>
        </w:rPr>
        <w:t>2</w:t>
      </w:r>
      <w:r w:rsidRPr="00F61C23">
        <w:rPr>
          <w:rFonts w:ascii="Angsana New" w:hAnsi="Angsana New"/>
          <w:sz w:val="30"/>
          <w:szCs w:val="30"/>
          <w:cs/>
        </w:rPr>
        <w:t xml:space="preserve"> ถึงอัตราร้อยละ </w:t>
      </w:r>
      <w:r w:rsidR="00A453AA" w:rsidRPr="00F61C23">
        <w:rPr>
          <w:rFonts w:ascii="Angsana New" w:hAnsi="Angsana New"/>
          <w:sz w:val="30"/>
          <w:szCs w:val="30"/>
        </w:rPr>
        <w:t>5</w:t>
      </w:r>
      <w:r w:rsidRPr="00F61C23">
        <w:rPr>
          <w:rFonts w:ascii="Angsana New" w:hAnsi="Angsana New"/>
          <w:sz w:val="30"/>
          <w:szCs w:val="30"/>
          <w:cs/>
        </w:rPr>
        <w:t xml:space="preserve"> ของเงินเดือนทุกเดือน และกลุ่มบริษัทจ่ายสมทบในอัตราร้อยละ </w:t>
      </w:r>
      <w:r w:rsidR="00A453AA" w:rsidRPr="00F61C23">
        <w:rPr>
          <w:rFonts w:ascii="Angsana New" w:hAnsi="Angsana New"/>
          <w:sz w:val="30"/>
          <w:szCs w:val="30"/>
        </w:rPr>
        <w:t>2</w:t>
      </w:r>
      <w:r w:rsidRPr="00F61C23">
        <w:rPr>
          <w:rFonts w:ascii="Angsana New" w:hAnsi="Angsana New"/>
          <w:sz w:val="30"/>
          <w:szCs w:val="30"/>
          <w:cs/>
        </w:rPr>
        <w:t xml:space="preserve"> ถึงอัตราร้อยละ </w:t>
      </w:r>
      <w:r w:rsidR="00A453AA" w:rsidRPr="00F61C23">
        <w:rPr>
          <w:rFonts w:ascii="Angsana New" w:hAnsi="Angsana New"/>
          <w:sz w:val="30"/>
          <w:szCs w:val="30"/>
        </w:rPr>
        <w:t>5</w:t>
      </w:r>
      <w:r w:rsidRPr="00F61C23">
        <w:rPr>
          <w:rFonts w:ascii="Angsana New" w:hAnsi="Angsan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6A858157" w14:textId="3FCD3812" w:rsidR="00FA7EE1" w:rsidRPr="00F61C23" w:rsidRDefault="00FA7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EBFE217" w14:textId="77777777" w:rsidR="00841F2A" w:rsidRPr="00F61C23" w:rsidRDefault="00841F2A" w:rsidP="007E2E7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F61C23">
        <w:rPr>
          <w:rFonts w:ascii="Angsana New" w:hAnsi="Angsana New"/>
          <w:bCs/>
          <w:sz w:val="30"/>
          <w:szCs w:val="30"/>
          <w:cs/>
        </w:rPr>
        <w:t>ค่าใช้จ่ายตามลักษณะ</w:t>
      </w:r>
    </w:p>
    <w:p w14:paraId="42514D05" w14:textId="77777777" w:rsidR="00D663D7" w:rsidRPr="00F61C23" w:rsidRDefault="00D663D7" w:rsidP="00D663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28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618"/>
        <w:gridCol w:w="900"/>
        <w:gridCol w:w="990"/>
        <w:gridCol w:w="270"/>
        <w:gridCol w:w="990"/>
        <w:gridCol w:w="270"/>
        <w:gridCol w:w="990"/>
        <w:gridCol w:w="270"/>
        <w:gridCol w:w="990"/>
      </w:tblGrid>
      <w:tr w:rsidR="00841F2A" w:rsidRPr="00F61C23" w14:paraId="2D8F4F1A" w14:textId="77777777" w:rsidTr="00E94F0B">
        <w:trPr>
          <w:tblHeader/>
        </w:trPr>
        <w:tc>
          <w:tcPr>
            <w:tcW w:w="3618" w:type="dxa"/>
            <w:shd w:val="clear" w:color="auto" w:fill="FFFFFF"/>
          </w:tcPr>
          <w:p w14:paraId="4404894A" w14:textId="77777777" w:rsidR="00841F2A" w:rsidRPr="00E94F0B" w:rsidRDefault="00841F2A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/>
                <w:b/>
                <w:sz w:val="28"/>
                <w:szCs w:val="28"/>
                <w:rtl/>
                <w:cs/>
              </w:rPr>
            </w:pPr>
            <w:r w:rsidRPr="00E94F0B">
              <w:rPr>
                <w:rFonts w:ascii="Angsana New" w:hAnsi="Angsana New"/>
                <w:color w:val="0000FF"/>
                <w:sz w:val="28"/>
                <w:szCs w:val="28"/>
                <w:cs/>
              </w:rPr>
              <w:br w:type="page"/>
            </w:r>
          </w:p>
        </w:tc>
        <w:tc>
          <w:tcPr>
            <w:tcW w:w="900" w:type="dxa"/>
            <w:shd w:val="clear" w:color="auto" w:fill="FFFFFF"/>
          </w:tcPr>
          <w:p w14:paraId="7D13B8DE" w14:textId="77777777" w:rsidR="00841F2A" w:rsidRPr="00E94F0B" w:rsidRDefault="00841F2A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FFFFFF"/>
          </w:tcPr>
          <w:p w14:paraId="78A80672" w14:textId="77777777" w:rsidR="00841F2A" w:rsidRPr="00E94F0B" w:rsidRDefault="00841F2A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94F0B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</w:t>
            </w:r>
            <w:r w:rsidR="00570C03" w:rsidRPr="00E94F0B">
              <w:rPr>
                <w:rFonts w:ascii="Angsana New" w:hAnsi="Angsana New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FFFFFF"/>
          </w:tcPr>
          <w:p w14:paraId="610C2F89" w14:textId="77777777" w:rsidR="00841F2A" w:rsidRPr="00E94F0B" w:rsidRDefault="00841F2A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FFFFFF"/>
          </w:tcPr>
          <w:p w14:paraId="2B8878CE" w14:textId="77777777" w:rsidR="00841F2A" w:rsidRPr="00E94F0B" w:rsidRDefault="00841F2A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E94F0B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1F2A" w:rsidRPr="00F61C23" w14:paraId="6B960BD1" w14:textId="77777777" w:rsidTr="00E94F0B">
        <w:trPr>
          <w:tblHeader/>
        </w:trPr>
        <w:tc>
          <w:tcPr>
            <w:tcW w:w="3618" w:type="dxa"/>
            <w:shd w:val="clear" w:color="auto" w:fill="FFFFFF"/>
          </w:tcPr>
          <w:p w14:paraId="6DDA713C" w14:textId="77777777" w:rsidR="00841F2A" w:rsidRPr="00E94F0B" w:rsidRDefault="00841F2A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FFFFFF"/>
          </w:tcPr>
          <w:p w14:paraId="7036EE00" w14:textId="77777777" w:rsidR="00841F2A" w:rsidRPr="00E94F0B" w:rsidRDefault="00841F2A" w:rsidP="00B30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5" w:hanging="15"/>
              <w:jc w:val="center"/>
              <w:rPr>
                <w:rFonts w:ascii="Angsana New" w:hAnsi="Angsana New"/>
                <w:b/>
                <w:sz w:val="28"/>
                <w:szCs w:val="28"/>
                <w:rtl/>
                <w:cs/>
              </w:rPr>
            </w:pPr>
            <w:r w:rsidRPr="00E94F0B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FFFFFF"/>
            <w:vAlign w:val="center"/>
          </w:tcPr>
          <w:p w14:paraId="065562BA" w14:textId="251E74AB" w:rsidR="00841F2A" w:rsidRPr="00E94F0B" w:rsidRDefault="00A453AA" w:rsidP="00570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9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94F0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14B91C44" w14:textId="77777777" w:rsidR="00841F2A" w:rsidRPr="00E94F0B" w:rsidRDefault="00841F2A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14:paraId="1C7E1401" w14:textId="218D5C10" w:rsidR="00841F2A" w:rsidRPr="00E94F0B" w:rsidRDefault="00A453AA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94F0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  <w:shd w:val="clear" w:color="auto" w:fill="FFFFFF"/>
          </w:tcPr>
          <w:p w14:paraId="2BD21FCA" w14:textId="77777777" w:rsidR="00841F2A" w:rsidRPr="00E94F0B" w:rsidRDefault="00841F2A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14:paraId="371A4F6A" w14:textId="6BD108E2" w:rsidR="00841F2A" w:rsidRPr="00E94F0B" w:rsidRDefault="00A453AA" w:rsidP="00570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5" w:right="-165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E94F0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FFFFFF"/>
            <w:vAlign w:val="center"/>
          </w:tcPr>
          <w:p w14:paraId="076576D8" w14:textId="77777777" w:rsidR="00841F2A" w:rsidRPr="00E94F0B" w:rsidRDefault="00841F2A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14:paraId="5A8CEE12" w14:textId="253C71B3" w:rsidR="00841F2A" w:rsidRPr="00E94F0B" w:rsidRDefault="00A453AA" w:rsidP="00B307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 w:right="-105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E94F0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41F2A" w:rsidRPr="00F61C23" w14:paraId="288E2742" w14:textId="77777777" w:rsidTr="00E94F0B">
        <w:trPr>
          <w:tblHeader/>
        </w:trPr>
        <w:tc>
          <w:tcPr>
            <w:tcW w:w="3618" w:type="dxa"/>
          </w:tcPr>
          <w:p w14:paraId="7650449D" w14:textId="77777777" w:rsidR="00841F2A" w:rsidRPr="00E94F0B" w:rsidRDefault="00841F2A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0652643" w14:textId="77777777" w:rsidR="00841F2A" w:rsidRPr="00E94F0B" w:rsidRDefault="00841F2A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</w:tcPr>
          <w:p w14:paraId="4379891E" w14:textId="77777777" w:rsidR="00841F2A" w:rsidRPr="00E94F0B" w:rsidRDefault="00841F2A" w:rsidP="00D43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E94F0B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</w:t>
            </w:r>
            <w:r w:rsidR="00570C03" w:rsidRPr="00E94F0B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พั</w:t>
            </w:r>
            <w:r w:rsidRPr="00E94F0B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614D79" w:rsidRPr="00F61C23" w14:paraId="06D005B6" w14:textId="77777777" w:rsidTr="00E94F0B">
        <w:tc>
          <w:tcPr>
            <w:tcW w:w="3618" w:type="dxa"/>
          </w:tcPr>
          <w:p w14:paraId="7084CB4B" w14:textId="77777777" w:rsidR="00614D79" w:rsidRPr="00E94F0B" w:rsidRDefault="00614D79" w:rsidP="00614D7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94F0B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900" w:type="dxa"/>
          </w:tcPr>
          <w:p w14:paraId="3177DE8E" w14:textId="77777777" w:rsidR="00614D79" w:rsidRPr="00E94F0B" w:rsidRDefault="00614D79" w:rsidP="00614D79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061C8E4" w14:textId="77777777" w:rsidR="00614D79" w:rsidRPr="00E94F0B" w:rsidRDefault="00614D79" w:rsidP="00614D79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EA1AD0C" w14:textId="6D05EE7A" w:rsidR="00186781" w:rsidRPr="00E94F0B" w:rsidRDefault="00436221" w:rsidP="00614D79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4F0B">
              <w:rPr>
                <w:rFonts w:ascii="Angsana New" w:hAnsi="Angsana New"/>
                <w:sz w:val="28"/>
                <w:szCs w:val="28"/>
              </w:rPr>
              <w:t>89,133</w:t>
            </w:r>
          </w:p>
        </w:tc>
        <w:tc>
          <w:tcPr>
            <w:tcW w:w="270" w:type="dxa"/>
            <w:shd w:val="clear" w:color="auto" w:fill="auto"/>
          </w:tcPr>
          <w:p w14:paraId="7B789FCA" w14:textId="77777777" w:rsidR="00614D79" w:rsidRPr="00E94F0B" w:rsidRDefault="00614D79" w:rsidP="00614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CBAF316" w14:textId="77777777" w:rsidR="00614D79" w:rsidRPr="00E94F0B" w:rsidRDefault="00614D79" w:rsidP="00614D79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50C016F" w14:textId="6BEFA905" w:rsidR="00614D79" w:rsidRPr="00E94F0B" w:rsidRDefault="00A453AA" w:rsidP="00614D79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4F0B">
              <w:rPr>
                <w:rFonts w:ascii="Angsana New" w:hAnsi="Angsana New"/>
                <w:sz w:val="28"/>
                <w:szCs w:val="28"/>
                <w:lang w:val="en-US"/>
              </w:rPr>
              <w:t>122</w:t>
            </w:r>
            <w:r w:rsidR="00614D79" w:rsidRPr="00E94F0B">
              <w:rPr>
                <w:rFonts w:ascii="Angsana New" w:hAnsi="Angsana New"/>
                <w:sz w:val="28"/>
                <w:szCs w:val="28"/>
              </w:rPr>
              <w:t>,</w:t>
            </w:r>
            <w:r w:rsidRPr="00E94F0B">
              <w:rPr>
                <w:rFonts w:ascii="Angsana New" w:hAnsi="Angsana New"/>
                <w:sz w:val="28"/>
                <w:szCs w:val="28"/>
                <w:lang w:val="en-US"/>
              </w:rPr>
              <w:t>362</w:t>
            </w:r>
          </w:p>
        </w:tc>
        <w:tc>
          <w:tcPr>
            <w:tcW w:w="270" w:type="dxa"/>
            <w:shd w:val="clear" w:color="auto" w:fill="auto"/>
          </w:tcPr>
          <w:p w14:paraId="389FB7AC" w14:textId="77777777" w:rsidR="00614D79" w:rsidRPr="00E94F0B" w:rsidRDefault="00614D79" w:rsidP="00614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C26AB25" w14:textId="77777777" w:rsidR="00614D79" w:rsidRPr="00E94F0B" w:rsidRDefault="00614D79" w:rsidP="00614D79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62560BBD" w14:textId="64C9CBAE" w:rsidR="00186781" w:rsidRPr="00E94F0B" w:rsidRDefault="004D4A8E" w:rsidP="00614D79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94F0B">
              <w:rPr>
                <w:rFonts w:ascii="Angsana New" w:hAnsi="Angsana New"/>
                <w:sz w:val="28"/>
                <w:szCs w:val="28"/>
                <w:lang w:val="en-US" w:bidi="th-TH"/>
              </w:rPr>
              <w:t>88,895</w:t>
            </w:r>
          </w:p>
        </w:tc>
        <w:tc>
          <w:tcPr>
            <w:tcW w:w="270" w:type="dxa"/>
            <w:shd w:val="clear" w:color="auto" w:fill="auto"/>
          </w:tcPr>
          <w:p w14:paraId="1A0D2BBA" w14:textId="77777777" w:rsidR="00614D79" w:rsidRPr="00E94F0B" w:rsidRDefault="00614D79" w:rsidP="00614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41A5EF4" w14:textId="77777777" w:rsidR="00614D79" w:rsidRPr="00E94F0B" w:rsidRDefault="00614D79" w:rsidP="00614D79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29C720C" w14:textId="2ADF7F1D" w:rsidR="00614D79" w:rsidRPr="00E94F0B" w:rsidRDefault="00A453AA" w:rsidP="00614D79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4F0B">
              <w:rPr>
                <w:rFonts w:ascii="Angsana New" w:hAnsi="Angsana New"/>
                <w:sz w:val="28"/>
                <w:szCs w:val="28"/>
                <w:lang w:val="en-US"/>
              </w:rPr>
              <w:t>119</w:t>
            </w:r>
            <w:r w:rsidR="00614D79" w:rsidRPr="00E94F0B">
              <w:rPr>
                <w:rFonts w:ascii="Angsana New" w:hAnsi="Angsana New"/>
                <w:sz w:val="28"/>
                <w:szCs w:val="28"/>
              </w:rPr>
              <w:t>,</w:t>
            </w:r>
            <w:r w:rsidRPr="00E94F0B">
              <w:rPr>
                <w:rFonts w:ascii="Angsana New" w:hAnsi="Angsana New"/>
                <w:sz w:val="28"/>
                <w:szCs w:val="28"/>
                <w:lang w:val="en-US"/>
              </w:rPr>
              <w:t>040</w:t>
            </w:r>
          </w:p>
        </w:tc>
      </w:tr>
      <w:tr w:rsidR="00614D79" w:rsidRPr="00F61C23" w14:paraId="159D58D2" w14:textId="77777777" w:rsidTr="00E94F0B">
        <w:tc>
          <w:tcPr>
            <w:tcW w:w="3618" w:type="dxa"/>
          </w:tcPr>
          <w:p w14:paraId="7577D84D" w14:textId="77777777" w:rsidR="00614D79" w:rsidRPr="00E94F0B" w:rsidRDefault="00614D79" w:rsidP="00614D7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94F0B">
              <w:rPr>
                <w:rFonts w:ascii="Angsana New" w:hAnsi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900" w:type="dxa"/>
          </w:tcPr>
          <w:p w14:paraId="11B2033A" w14:textId="77777777" w:rsidR="00614D79" w:rsidRPr="00E94F0B" w:rsidRDefault="00614D79" w:rsidP="00614D79">
            <w:pPr>
              <w:pStyle w:val="acctfourfigures"/>
              <w:tabs>
                <w:tab w:val="clear" w:pos="765"/>
              </w:tabs>
              <w:spacing w:line="240" w:lineRule="atLeast"/>
              <w:ind w:left="-135" w:right="-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5328848" w14:textId="533A42ED" w:rsidR="00614D79" w:rsidRPr="00E94F0B" w:rsidRDefault="00436221" w:rsidP="00D944C2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4F0B">
              <w:rPr>
                <w:rFonts w:ascii="Angsana New" w:hAnsi="Angsana New"/>
                <w:sz w:val="28"/>
                <w:szCs w:val="28"/>
              </w:rPr>
              <w:t>152,149</w:t>
            </w:r>
          </w:p>
        </w:tc>
        <w:tc>
          <w:tcPr>
            <w:tcW w:w="270" w:type="dxa"/>
            <w:shd w:val="clear" w:color="auto" w:fill="auto"/>
          </w:tcPr>
          <w:p w14:paraId="2EA3258C" w14:textId="77777777" w:rsidR="00614D79" w:rsidRPr="00E94F0B" w:rsidRDefault="00614D79" w:rsidP="00614D79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3E43B35" w14:textId="585C2E55" w:rsidR="00614D79" w:rsidRPr="00E94F0B" w:rsidRDefault="00A453AA" w:rsidP="00614D79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4F0B">
              <w:rPr>
                <w:rFonts w:ascii="Angsana New" w:hAnsi="Angsana New"/>
                <w:sz w:val="28"/>
                <w:szCs w:val="28"/>
                <w:lang w:val="en-US"/>
              </w:rPr>
              <w:t>614</w:t>
            </w:r>
            <w:r w:rsidR="00614D79" w:rsidRPr="00E94F0B">
              <w:rPr>
                <w:rFonts w:ascii="Angsana New" w:hAnsi="Angsana New"/>
                <w:sz w:val="28"/>
                <w:szCs w:val="28"/>
              </w:rPr>
              <w:t>,</w:t>
            </w:r>
            <w:r w:rsidRPr="00E94F0B">
              <w:rPr>
                <w:rFonts w:ascii="Angsana New" w:hAnsi="Angsana New"/>
                <w:sz w:val="28"/>
                <w:szCs w:val="28"/>
                <w:lang w:val="en-US"/>
              </w:rPr>
              <w:t>707</w:t>
            </w:r>
          </w:p>
        </w:tc>
        <w:tc>
          <w:tcPr>
            <w:tcW w:w="270" w:type="dxa"/>
            <w:shd w:val="clear" w:color="auto" w:fill="auto"/>
          </w:tcPr>
          <w:p w14:paraId="25C047CF" w14:textId="77777777" w:rsidR="00614D79" w:rsidRPr="00E94F0B" w:rsidRDefault="00614D79" w:rsidP="00614D79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C8F84B9" w14:textId="219E5B51" w:rsidR="00614D79" w:rsidRPr="00E94F0B" w:rsidRDefault="004D4A8E" w:rsidP="00D944C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4F0B">
              <w:rPr>
                <w:rFonts w:ascii="Angsana New" w:hAnsi="Angsana New"/>
                <w:sz w:val="28"/>
                <w:szCs w:val="28"/>
              </w:rPr>
              <w:t>119,973</w:t>
            </w:r>
          </w:p>
        </w:tc>
        <w:tc>
          <w:tcPr>
            <w:tcW w:w="270" w:type="dxa"/>
            <w:shd w:val="clear" w:color="auto" w:fill="auto"/>
          </w:tcPr>
          <w:p w14:paraId="08E393B6" w14:textId="77777777" w:rsidR="00614D79" w:rsidRPr="00E94F0B" w:rsidRDefault="00614D79" w:rsidP="00614D79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DA6732D" w14:textId="7F406DFC" w:rsidR="00614D79" w:rsidRPr="00E94F0B" w:rsidRDefault="00A453AA" w:rsidP="00614D79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4F0B">
              <w:rPr>
                <w:rFonts w:ascii="Angsana New" w:hAnsi="Angsana New"/>
                <w:sz w:val="28"/>
                <w:szCs w:val="28"/>
                <w:lang w:val="en-US"/>
              </w:rPr>
              <w:t>581</w:t>
            </w:r>
            <w:r w:rsidR="00614D79" w:rsidRPr="00E94F0B">
              <w:rPr>
                <w:rFonts w:ascii="Angsana New" w:hAnsi="Angsana New"/>
                <w:sz w:val="28"/>
                <w:szCs w:val="28"/>
              </w:rPr>
              <w:t>,</w:t>
            </w:r>
            <w:r w:rsidRPr="00E94F0B">
              <w:rPr>
                <w:rFonts w:ascii="Angsana New" w:hAnsi="Angsana New"/>
                <w:sz w:val="28"/>
                <w:szCs w:val="28"/>
                <w:lang w:val="en-US"/>
              </w:rPr>
              <w:t>059</w:t>
            </w:r>
          </w:p>
        </w:tc>
      </w:tr>
      <w:tr w:rsidR="00614D79" w:rsidRPr="00F61C23" w14:paraId="5A43C1E4" w14:textId="77777777" w:rsidTr="00E94F0B">
        <w:tc>
          <w:tcPr>
            <w:tcW w:w="3618" w:type="dxa"/>
          </w:tcPr>
          <w:p w14:paraId="5065311A" w14:textId="77777777" w:rsidR="00614D79" w:rsidRPr="00E94F0B" w:rsidRDefault="00614D79" w:rsidP="00614D7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94F0B">
              <w:rPr>
                <w:rFonts w:ascii="Angsana New" w:hAnsi="Angsana New"/>
                <w:sz w:val="28"/>
                <w:szCs w:val="28"/>
                <w:cs/>
              </w:rPr>
              <w:t>ต้นทุนซื้อมาขายไป</w:t>
            </w:r>
          </w:p>
        </w:tc>
        <w:tc>
          <w:tcPr>
            <w:tcW w:w="900" w:type="dxa"/>
          </w:tcPr>
          <w:p w14:paraId="551990DB" w14:textId="77777777" w:rsidR="00614D79" w:rsidRPr="00E94F0B" w:rsidRDefault="00614D79" w:rsidP="00614D79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0D6F64D" w14:textId="4D0E17DB" w:rsidR="00614D79" w:rsidRPr="00E94F0B" w:rsidRDefault="00A23DF7" w:rsidP="00D944C2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4F0B">
              <w:rPr>
                <w:rFonts w:ascii="Angsana New" w:hAnsi="Angsana New"/>
                <w:sz w:val="28"/>
                <w:szCs w:val="28"/>
              </w:rPr>
              <w:t>663,581</w:t>
            </w:r>
          </w:p>
        </w:tc>
        <w:tc>
          <w:tcPr>
            <w:tcW w:w="270" w:type="dxa"/>
            <w:shd w:val="clear" w:color="auto" w:fill="auto"/>
          </w:tcPr>
          <w:p w14:paraId="61B3D285" w14:textId="77777777" w:rsidR="00614D79" w:rsidRPr="00E94F0B" w:rsidRDefault="00614D79" w:rsidP="00614D79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AA01D65" w14:textId="5E3EB0BF" w:rsidR="00614D79" w:rsidRPr="00E94F0B" w:rsidRDefault="00C350F4" w:rsidP="00614D79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4F0B">
              <w:rPr>
                <w:rFonts w:ascii="Angsana New" w:hAnsi="Angsana New"/>
                <w:sz w:val="28"/>
                <w:szCs w:val="28"/>
                <w:lang w:val="en-US"/>
              </w:rPr>
              <w:t>1,316,884</w:t>
            </w:r>
          </w:p>
        </w:tc>
        <w:tc>
          <w:tcPr>
            <w:tcW w:w="270" w:type="dxa"/>
            <w:shd w:val="clear" w:color="auto" w:fill="auto"/>
          </w:tcPr>
          <w:p w14:paraId="7B9486CD" w14:textId="77777777" w:rsidR="00614D79" w:rsidRPr="00E94F0B" w:rsidRDefault="00614D79" w:rsidP="00614D79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C0461E2" w14:textId="4838CBB9" w:rsidR="00614D79" w:rsidRPr="00E94F0B" w:rsidRDefault="00A23DF7" w:rsidP="00D944C2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4F0B">
              <w:rPr>
                <w:rFonts w:ascii="Angsana New" w:hAnsi="Angsana New"/>
                <w:sz w:val="28"/>
                <w:szCs w:val="28"/>
              </w:rPr>
              <w:t>393,550</w:t>
            </w:r>
          </w:p>
        </w:tc>
        <w:tc>
          <w:tcPr>
            <w:tcW w:w="270" w:type="dxa"/>
            <w:shd w:val="clear" w:color="auto" w:fill="auto"/>
          </w:tcPr>
          <w:p w14:paraId="1F2BD4E0" w14:textId="77777777" w:rsidR="00614D79" w:rsidRPr="00E94F0B" w:rsidRDefault="00614D79" w:rsidP="00614D79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F924A92" w14:textId="183477F3" w:rsidR="00614D79" w:rsidRPr="00E94F0B" w:rsidRDefault="00C350F4" w:rsidP="00614D79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4F0B">
              <w:rPr>
                <w:rFonts w:ascii="Angsana New" w:hAnsi="Angsana New"/>
                <w:sz w:val="28"/>
                <w:szCs w:val="28"/>
                <w:lang w:val="en-US"/>
              </w:rPr>
              <w:t>1,075,115</w:t>
            </w:r>
          </w:p>
        </w:tc>
      </w:tr>
      <w:tr w:rsidR="00614D79" w:rsidRPr="00F61C23" w14:paraId="35D95822" w14:textId="77777777" w:rsidTr="00E94F0B">
        <w:tc>
          <w:tcPr>
            <w:tcW w:w="3618" w:type="dxa"/>
          </w:tcPr>
          <w:p w14:paraId="74723598" w14:textId="7E732929" w:rsidR="00614D79" w:rsidRPr="00E94F0B" w:rsidRDefault="00614D79" w:rsidP="00614D7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94F0B">
              <w:rPr>
                <w:rFonts w:ascii="Angsana New" w:hAnsi="Angsana New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900" w:type="dxa"/>
          </w:tcPr>
          <w:p w14:paraId="110B420E" w14:textId="314EC544" w:rsidR="00614D79" w:rsidRPr="00E94F0B" w:rsidRDefault="00A453AA" w:rsidP="00614D79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E94F0B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990" w:type="dxa"/>
            <w:shd w:val="clear" w:color="auto" w:fill="auto"/>
          </w:tcPr>
          <w:p w14:paraId="77F1D1DF" w14:textId="5A769697" w:rsidR="00614D79" w:rsidRPr="00E94F0B" w:rsidRDefault="00A23DF7" w:rsidP="00614D79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94F0B">
              <w:rPr>
                <w:rFonts w:ascii="Angsana New" w:hAnsi="Angsana New"/>
                <w:sz w:val="28"/>
                <w:szCs w:val="28"/>
                <w:lang w:val="en-US" w:bidi="th-TH"/>
              </w:rPr>
              <w:t>234,288</w:t>
            </w:r>
          </w:p>
        </w:tc>
        <w:tc>
          <w:tcPr>
            <w:tcW w:w="270" w:type="dxa"/>
            <w:shd w:val="clear" w:color="auto" w:fill="auto"/>
          </w:tcPr>
          <w:p w14:paraId="130D6076" w14:textId="77777777" w:rsidR="00614D79" w:rsidRPr="00E94F0B" w:rsidRDefault="00614D79" w:rsidP="00614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BBCCAE6" w14:textId="06567D6B" w:rsidR="00614D79" w:rsidRPr="00E94F0B" w:rsidRDefault="00A453AA" w:rsidP="00614D79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4F0B">
              <w:rPr>
                <w:rFonts w:ascii="Angsana New" w:hAnsi="Angsana New"/>
                <w:sz w:val="28"/>
                <w:szCs w:val="28"/>
                <w:lang w:val="en-US"/>
              </w:rPr>
              <w:t>275</w:t>
            </w:r>
            <w:r w:rsidR="00614D79" w:rsidRPr="00E94F0B">
              <w:rPr>
                <w:rFonts w:ascii="Angsana New" w:hAnsi="Angsana New"/>
                <w:sz w:val="28"/>
                <w:szCs w:val="28"/>
              </w:rPr>
              <w:t>,</w:t>
            </w:r>
            <w:r w:rsidRPr="00E94F0B">
              <w:rPr>
                <w:rFonts w:ascii="Angsana New" w:hAnsi="Angsana New"/>
                <w:sz w:val="28"/>
                <w:szCs w:val="28"/>
                <w:lang w:val="en-US" w:bidi="th-TH"/>
              </w:rPr>
              <w:t>496</w:t>
            </w:r>
          </w:p>
        </w:tc>
        <w:tc>
          <w:tcPr>
            <w:tcW w:w="270" w:type="dxa"/>
            <w:shd w:val="clear" w:color="auto" w:fill="auto"/>
          </w:tcPr>
          <w:p w14:paraId="44C0CCDF" w14:textId="77777777" w:rsidR="00614D79" w:rsidRPr="00E94F0B" w:rsidRDefault="00614D79" w:rsidP="00614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3806666" w14:textId="7915778C" w:rsidR="00614D79" w:rsidRPr="00E94F0B" w:rsidRDefault="00A23DF7" w:rsidP="00614D79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4F0B">
              <w:rPr>
                <w:rFonts w:ascii="Angsana New" w:hAnsi="Angsana New"/>
                <w:sz w:val="28"/>
                <w:szCs w:val="28"/>
              </w:rPr>
              <w:t>191,418</w:t>
            </w:r>
          </w:p>
        </w:tc>
        <w:tc>
          <w:tcPr>
            <w:tcW w:w="270" w:type="dxa"/>
            <w:shd w:val="clear" w:color="auto" w:fill="auto"/>
          </w:tcPr>
          <w:p w14:paraId="5FE5134C" w14:textId="77777777" w:rsidR="00614D79" w:rsidRPr="00E94F0B" w:rsidRDefault="00614D79" w:rsidP="00614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3169EDD" w14:textId="285DAB0A" w:rsidR="00614D79" w:rsidRPr="00E94F0B" w:rsidRDefault="00A453AA" w:rsidP="00614D79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4F0B">
              <w:rPr>
                <w:rFonts w:ascii="Angsana New" w:hAnsi="Angsana New"/>
                <w:sz w:val="28"/>
                <w:szCs w:val="28"/>
                <w:lang w:val="en-US"/>
              </w:rPr>
              <w:t>227</w:t>
            </w:r>
            <w:r w:rsidR="00614D79" w:rsidRPr="00E94F0B">
              <w:rPr>
                <w:rFonts w:ascii="Angsana New" w:hAnsi="Angsana New"/>
                <w:sz w:val="28"/>
                <w:szCs w:val="28"/>
              </w:rPr>
              <w:t>,</w:t>
            </w:r>
            <w:r w:rsidRPr="00E94F0B">
              <w:rPr>
                <w:rFonts w:ascii="Angsana New" w:hAnsi="Angsana New"/>
                <w:sz w:val="28"/>
                <w:szCs w:val="28"/>
                <w:lang w:val="en-US"/>
              </w:rPr>
              <w:t>732</w:t>
            </w:r>
          </w:p>
        </w:tc>
      </w:tr>
      <w:tr w:rsidR="00614D79" w:rsidRPr="00F61C23" w14:paraId="6CC8B67A" w14:textId="77777777" w:rsidTr="00E94F0B">
        <w:tc>
          <w:tcPr>
            <w:tcW w:w="3618" w:type="dxa"/>
          </w:tcPr>
          <w:p w14:paraId="6E16CDA4" w14:textId="77777777" w:rsidR="00614D79" w:rsidRPr="00E94F0B" w:rsidRDefault="00614D79" w:rsidP="00614D7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94F0B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</w:tcPr>
          <w:p w14:paraId="7BDBFCBE" w14:textId="77777777" w:rsidR="00614D79" w:rsidRPr="00E94F0B" w:rsidRDefault="00614D79" w:rsidP="00614D79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17C0214" w14:textId="5B1FE10C" w:rsidR="00614D79" w:rsidRPr="00E94F0B" w:rsidRDefault="00436221" w:rsidP="00614D79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4F0B">
              <w:rPr>
                <w:rFonts w:ascii="Angsana New" w:hAnsi="Angsana New"/>
                <w:sz w:val="28"/>
                <w:szCs w:val="28"/>
              </w:rPr>
              <w:t>173,681</w:t>
            </w:r>
          </w:p>
        </w:tc>
        <w:tc>
          <w:tcPr>
            <w:tcW w:w="270" w:type="dxa"/>
            <w:shd w:val="clear" w:color="auto" w:fill="auto"/>
          </w:tcPr>
          <w:p w14:paraId="4D689940" w14:textId="77777777" w:rsidR="00614D79" w:rsidRPr="00E94F0B" w:rsidRDefault="00614D79" w:rsidP="00614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0CBF9E0" w14:textId="2BCB32A5" w:rsidR="00614D79" w:rsidRPr="00E94F0B" w:rsidRDefault="00A453AA" w:rsidP="00614D79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4F0B">
              <w:rPr>
                <w:rFonts w:ascii="Angsana New" w:hAnsi="Angsana New"/>
                <w:sz w:val="28"/>
                <w:szCs w:val="28"/>
                <w:lang w:val="en-US"/>
              </w:rPr>
              <w:t>183</w:t>
            </w:r>
            <w:r w:rsidR="00614D79" w:rsidRPr="00E94F0B">
              <w:rPr>
                <w:rFonts w:ascii="Angsana New" w:hAnsi="Angsana New"/>
                <w:sz w:val="28"/>
                <w:szCs w:val="28"/>
              </w:rPr>
              <w:t>,</w:t>
            </w:r>
            <w:r w:rsidRPr="00E94F0B">
              <w:rPr>
                <w:rFonts w:ascii="Angsana New" w:hAnsi="Angsana New"/>
                <w:sz w:val="28"/>
                <w:szCs w:val="28"/>
                <w:lang w:val="en-US"/>
              </w:rPr>
              <w:t>651</w:t>
            </w:r>
          </w:p>
        </w:tc>
        <w:tc>
          <w:tcPr>
            <w:tcW w:w="270" w:type="dxa"/>
            <w:shd w:val="clear" w:color="auto" w:fill="auto"/>
          </w:tcPr>
          <w:p w14:paraId="6C3DE71B" w14:textId="77777777" w:rsidR="00614D79" w:rsidRPr="00E94F0B" w:rsidRDefault="00614D79" w:rsidP="00614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DD7E3C2" w14:textId="1671F451" w:rsidR="00614D79" w:rsidRPr="00E94F0B" w:rsidRDefault="0016267A" w:rsidP="00614D79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4F0B">
              <w:rPr>
                <w:rFonts w:ascii="Angsana New" w:hAnsi="Angsana New"/>
                <w:sz w:val="28"/>
                <w:szCs w:val="28"/>
              </w:rPr>
              <w:t>130,783</w:t>
            </w:r>
          </w:p>
        </w:tc>
        <w:tc>
          <w:tcPr>
            <w:tcW w:w="270" w:type="dxa"/>
            <w:shd w:val="clear" w:color="auto" w:fill="auto"/>
          </w:tcPr>
          <w:p w14:paraId="7E494125" w14:textId="77777777" w:rsidR="00614D79" w:rsidRPr="00E94F0B" w:rsidRDefault="00614D79" w:rsidP="00614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B552712" w14:textId="1BA46223" w:rsidR="00614D79" w:rsidRPr="00E94F0B" w:rsidRDefault="00A453AA" w:rsidP="00614D79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4F0B">
              <w:rPr>
                <w:rFonts w:ascii="Angsana New" w:hAnsi="Angsana New"/>
                <w:sz w:val="28"/>
                <w:szCs w:val="28"/>
                <w:lang w:val="en-US"/>
              </w:rPr>
              <w:t>136</w:t>
            </w:r>
            <w:r w:rsidR="00614D79" w:rsidRPr="00E94F0B">
              <w:rPr>
                <w:rFonts w:ascii="Angsana New" w:hAnsi="Angsana New"/>
                <w:sz w:val="28"/>
                <w:szCs w:val="28"/>
              </w:rPr>
              <w:t>,</w:t>
            </w:r>
            <w:r w:rsidRPr="00E94F0B">
              <w:rPr>
                <w:rFonts w:ascii="Angsana New" w:hAnsi="Angsana New"/>
                <w:sz w:val="28"/>
                <w:szCs w:val="28"/>
                <w:lang w:val="en-US"/>
              </w:rPr>
              <w:t>894</w:t>
            </w:r>
          </w:p>
        </w:tc>
      </w:tr>
      <w:tr w:rsidR="00614D79" w:rsidRPr="00F61C23" w14:paraId="67574FF5" w14:textId="77777777" w:rsidTr="00E94F0B">
        <w:tc>
          <w:tcPr>
            <w:tcW w:w="3618" w:type="dxa"/>
          </w:tcPr>
          <w:p w14:paraId="6B0D5776" w14:textId="77777777" w:rsidR="00614D79" w:rsidRPr="00E94F0B" w:rsidRDefault="00614D79" w:rsidP="00614D7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94F0B">
              <w:rPr>
                <w:rFonts w:ascii="Angsana New" w:hAnsi="Angsana New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900" w:type="dxa"/>
          </w:tcPr>
          <w:p w14:paraId="79E12E7E" w14:textId="77777777" w:rsidR="00614D79" w:rsidRPr="00E94F0B" w:rsidRDefault="00614D79" w:rsidP="00614D79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EC195E1" w14:textId="5BF6DF5E" w:rsidR="00614D79" w:rsidRPr="00E94F0B" w:rsidRDefault="00436221" w:rsidP="00614D79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94F0B">
              <w:rPr>
                <w:rFonts w:ascii="Angsana New" w:hAnsi="Angsana New"/>
                <w:sz w:val="28"/>
                <w:szCs w:val="28"/>
                <w:lang w:val="en-US" w:bidi="th-TH"/>
              </w:rPr>
              <w:t>63,775</w:t>
            </w:r>
          </w:p>
        </w:tc>
        <w:tc>
          <w:tcPr>
            <w:tcW w:w="270" w:type="dxa"/>
            <w:shd w:val="clear" w:color="auto" w:fill="auto"/>
          </w:tcPr>
          <w:p w14:paraId="739FA72F" w14:textId="77777777" w:rsidR="00614D79" w:rsidRPr="00E94F0B" w:rsidRDefault="00614D79" w:rsidP="00614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EDDBD18" w14:textId="6540DF64" w:rsidR="00614D79" w:rsidRPr="00E94F0B" w:rsidRDefault="00A453AA" w:rsidP="00614D79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94F0B">
              <w:rPr>
                <w:rFonts w:ascii="Angsana New" w:hAnsi="Angsana New"/>
                <w:sz w:val="28"/>
                <w:szCs w:val="28"/>
                <w:lang w:val="en-US" w:bidi="th-TH"/>
              </w:rPr>
              <w:t>106</w:t>
            </w:r>
            <w:r w:rsidR="00614D79" w:rsidRPr="00E94F0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94F0B">
              <w:rPr>
                <w:rFonts w:ascii="Angsana New" w:hAnsi="Angsana New"/>
                <w:sz w:val="28"/>
                <w:szCs w:val="28"/>
                <w:lang w:val="en-US" w:bidi="th-TH"/>
              </w:rPr>
              <w:t>535</w:t>
            </w:r>
          </w:p>
        </w:tc>
        <w:tc>
          <w:tcPr>
            <w:tcW w:w="270" w:type="dxa"/>
            <w:shd w:val="clear" w:color="auto" w:fill="auto"/>
          </w:tcPr>
          <w:p w14:paraId="2BAC27D9" w14:textId="77777777" w:rsidR="00614D79" w:rsidRPr="00E94F0B" w:rsidRDefault="00614D79" w:rsidP="00614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681796A" w14:textId="37B33A61" w:rsidR="00614D79" w:rsidRPr="00E94F0B" w:rsidRDefault="0016267A" w:rsidP="00614D79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4F0B">
              <w:rPr>
                <w:rFonts w:ascii="Angsana New" w:hAnsi="Angsana New"/>
                <w:sz w:val="28"/>
                <w:szCs w:val="28"/>
              </w:rPr>
              <w:t>54,040</w:t>
            </w:r>
          </w:p>
        </w:tc>
        <w:tc>
          <w:tcPr>
            <w:tcW w:w="270" w:type="dxa"/>
            <w:shd w:val="clear" w:color="auto" w:fill="auto"/>
          </w:tcPr>
          <w:p w14:paraId="301B9939" w14:textId="77777777" w:rsidR="00614D79" w:rsidRPr="00E94F0B" w:rsidRDefault="00614D79" w:rsidP="00614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DD1DEA6" w14:textId="2CDD42D9" w:rsidR="00614D79" w:rsidRPr="00E94F0B" w:rsidRDefault="00A453AA" w:rsidP="00614D79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4F0B">
              <w:rPr>
                <w:rFonts w:ascii="Angsana New" w:hAnsi="Angsana New"/>
                <w:sz w:val="28"/>
                <w:szCs w:val="28"/>
                <w:lang w:val="en-US"/>
              </w:rPr>
              <w:t>73</w:t>
            </w:r>
            <w:r w:rsidR="00614D79" w:rsidRPr="00E94F0B">
              <w:rPr>
                <w:rFonts w:ascii="Angsana New" w:hAnsi="Angsana New"/>
                <w:sz w:val="28"/>
                <w:szCs w:val="28"/>
              </w:rPr>
              <w:t>,</w:t>
            </w:r>
            <w:r w:rsidRPr="00E94F0B">
              <w:rPr>
                <w:rFonts w:ascii="Angsana New" w:hAnsi="Angsana New"/>
                <w:sz w:val="28"/>
                <w:szCs w:val="28"/>
                <w:lang w:val="en-US"/>
              </w:rPr>
              <w:t>284</w:t>
            </w:r>
          </w:p>
        </w:tc>
      </w:tr>
      <w:tr w:rsidR="00614D79" w:rsidRPr="00F61C23" w14:paraId="01DC8316" w14:textId="77777777" w:rsidTr="00E94F0B">
        <w:tc>
          <w:tcPr>
            <w:tcW w:w="3618" w:type="dxa"/>
          </w:tcPr>
          <w:p w14:paraId="50CE5612" w14:textId="6D54CF73" w:rsidR="00614D79" w:rsidRPr="00E94F0B" w:rsidRDefault="00614D79" w:rsidP="00614D79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94F0B">
              <w:rPr>
                <w:rFonts w:ascii="Angsana New" w:hAnsi="Angsana New"/>
                <w:sz w:val="28"/>
                <w:szCs w:val="28"/>
                <w:cs/>
              </w:rPr>
              <w:t>ค่าซ่อมแซม</w:t>
            </w:r>
          </w:p>
        </w:tc>
        <w:tc>
          <w:tcPr>
            <w:tcW w:w="900" w:type="dxa"/>
          </w:tcPr>
          <w:p w14:paraId="16C8D65F" w14:textId="77777777" w:rsidR="00614D79" w:rsidRPr="00E94F0B" w:rsidRDefault="00614D79" w:rsidP="00614D79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1D4A838" w14:textId="092950A3" w:rsidR="00614D79" w:rsidRPr="00E94F0B" w:rsidRDefault="00436221" w:rsidP="00614D79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94F0B">
              <w:rPr>
                <w:rFonts w:ascii="Angsana New" w:hAnsi="Angsana New"/>
                <w:sz w:val="28"/>
                <w:szCs w:val="28"/>
                <w:lang w:val="en-US" w:bidi="th-TH"/>
              </w:rPr>
              <w:t>22,862</w:t>
            </w:r>
          </w:p>
        </w:tc>
        <w:tc>
          <w:tcPr>
            <w:tcW w:w="270" w:type="dxa"/>
            <w:shd w:val="clear" w:color="auto" w:fill="auto"/>
          </w:tcPr>
          <w:p w14:paraId="46463E8A" w14:textId="77777777" w:rsidR="00614D79" w:rsidRPr="00E94F0B" w:rsidRDefault="00614D79" w:rsidP="00614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FDA17F1" w14:textId="56934B96" w:rsidR="00614D79" w:rsidRPr="00E94F0B" w:rsidRDefault="00A453AA" w:rsidP="00614D79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94F0B">
              <w:rPr>
                <w:rFonts w:ascii="Angsana New" w:hAnsi="Angsana New"/>
                <w:sz w:val="28"/>
                <w:szCs w:val="28"/>
                <w:lang w:val="en-US" w:bidi="th-TH"/>
              </w:rPr>
              <w:t>46</w:t>
            </w:r>
            <w:r w:rsidR="00614D79" w:rsidRPr="00E94F0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E94F0B">
              <w:rPr>
                <w:rFonts w:ascii="Angsana New" w:hAnsi="Angsana New"/>
                <w:sz w:val="28"/>
                <w:szCs w:val="28"/>
                <w:lang w:val="en-US" w:bidi="th-TH"/>
              </w:rPr>
              <w:t>413</w:t>
            </w:r>
          </w:p>
        </w:tc>
        <w:tc>
          <w:tcPr>
            <w:tcW w:w="270" w:type="dxa"/>
            <w:shd w:val="clear" w:color="auto" w:fill="auto"/>
          </w:tcPr>
          <w:p w14:paraId="3CD529EE" w14:textId="77777777" w:rsidR="00614D79" w:rsidRPr="00E94F0B" w:rsidRDefault="00614D79" w:rsidP="00614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8B65DD6" w14:textId="197EC81D" w:rsidR="00614D79" w:rsidRPr="00E94F0B" w:rsidRDefault="0016267A" w:rsidP="00614D79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4F0B">
              <w:rPr>
                <w:rFonts w:ascii="Angsana New" w:hAnsi="Angsana New"/>
                <w:sz w:val="28"/>
                <w:szCs w:val="28"/>
              </w:rPr>
              <w:t>13,920</w:t>
            </w:r>
          </w:p>
        </w:tc>
        <w:tc>
          <w:tcPr>
            <w:tcW w:w="270" w:type="dxa"/>
            <w:shd w:val="clear" w:color="auto" w:fill="auto"/>
          </w:tcPr>
          <w:p w14:paraId="673AB46E" w14:textId="77777777" w:rsidR="00614D79" w:rsidRPr="00E94F0B" w:rsidRDefault="00614D79" w:rsidP="00614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228CA0F" w14:textId="3CFDBABC" w:rsidR="00614D79" w:rsidRPr="00E94F0B" w:rsidRDefault="00A453AA" w:rsidP="00614D79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4F0B"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  <w:r w:rsidR="00614D79" w:rsidRPr="00E94F0B">
              <w:rPr>
                <w:rFonts w:ascii="Angsana New" w:hAnsi="Angsana New"/>
                <w:sz w:val="28"/>
                <w:szCs w:val="28"/>
              </w:rPr>
              <w:t>,</w:t>
            </w:r>
            <w:r w:rsidRPr="00E94F0B">
              <w:rPr>
                <w:rFonts w:ascii="Angsana New" w:hAnsi="Angsana New"/>
                <w:sz w:val="28"/>
                <w:szCs w:val="28"/>
                <w:lang w:val="en-US"/>
              </w:rPr>
              <w:t>818</w:t>
            </w:r>
          </w:p>
        </w:tc>
      </w:tr>
      <w:tr w:rsidR="00586DE1" w:rsidRPr="00F61C23" w14:paraId="61034CCE" w14:textId="77777777" w:rsidTr="00E94F0B">
        <w:tc>
          <w:tcPr>
            <w:tcW w:w="3618" w:type="dxa"/>
          </w:tcPr>
          <w:p w14:paraId="1135E0AB" w14:textId="77777777" w:rsidR="00586DE1" w:rsidRPr="00E94F0B" w:rsidRDefault="00586DE1" w:rsidP="00586DE1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94F0B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900" w:type="dxa"/>
          </w:tcPr>
          <w:p w14:paraId="5AF8B325" w14:textId="77777777" w:rsidR="00586DE1" w:rsidRPr="00E94F0B" w:rsidRDefault="00586DE1" w:rsidP="00586DE1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1FD8708" w14:textId="6C495605" w:rsidR="00586DE1" w:rsidRPr="00E94F0B" w:rsidRDefault="00A23DF7" w:rsidP="00586DE1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94F0B">
              <w:rPr>
                <w:rFonts w:ascii="Angsana New" w:hAnsi="Angsana New"/>
                <w:sz w:val="28"/>
                <w:szCs w:val="28"/>
                <w:lang w:val="en-US" w:bidi="th-TH"/>
              </w:rPr>
              <w:t>109,047</w:t>
            </w:r>
          </w:p>
        </w:tc>
        <w:tc>
          <w:tcPr>
            <w:tcW w:w="270" w:type="dxa"/>
            <w:shd w:val="clear" w:color="auto" w:fill="auto"/>
          </w:tcPr>
          <w:p w14:paraId="463209A9" w14:textId="77777777" w:rsidR="00586DE1" w:rsidRPr="00E94F0B" w:rsidRDefault="00586DE1" w:rsidP="00586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8A96460" w14:textId="55E47D2C" w:rsidR="00586DE1" w:rsidRPr="00E94F0B" w:rsidRDefault="00C350F4" w:rsidP="00586DE1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E94F0B">
              <w:rPr>
                <w:rFonts w:ascii="Angsana New" w:hAnsi="Angsana New"/>
                <w:sz w:val="28"/>
                <w:szCs w:val="28"/>
                <w:lang w:val="en-US" w:bidi="th-TH"/>
              </w:rPr>
              <w:t>147,847</w:t>
            </w:r>
          </w:p>
        </w:tc>
        <w:tc>
          <w:tcPr>
            <w:tcW w:w="270" w:type="dxa"/>
            <w:shd w:val="clear" w:color="auto" w:fill="auto"/>
          </w:tcPr>
          <w:p w14:paraId="657C7164" w14:textId="77777777" w:rsidR="00586DE1" w:rsidRPr="00E94F0B" w:rsidRDefault="00586DE1" w:rsidP="00586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2170435" w14:textId="639CAA8C" w:rsidR="00586DE1" w:rsidRPr="00E94F0B" w:rsidRDefault="00A23DF7" w:rsidP="00586DE1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94F0B">
              <w:rPr>
                <w:rFonts w:ascii="Angsana New" w:hAnsi="Angsana New"/>
                <w:sz w:val="28"/>
                <w:szCs w:val="28"/>
              </w:rPr>
              <w:t>77,465</w:t>
            </w:r>
          </w:p>
        </w:tc>
        <w:tc>
          <w:tcPr>
            <w:tcW w:w="270" w:type="dxa"/>
            <w:shd w:val="clear" w:color="auto" w:fill="auto"/>
          </w:tcPr>
          <w:p w14:paraId="78096142" w14:textId="77777777" w:rsidR="00586DE1" w:rsidRPr="00E94F0B" w:rsidRDefault="00586DE1" w:rsidP="00586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AE5127F" w14:textId="1B7B224C" w:rsidR="00586DE1" w:rsidRPr="00E94F0B" w:rsidRDefault="00C350F4" w:rsidP="00586DE1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4F0B">
              <w:rPr>
                <w:rFonts w:ascii="Angsana New" w:hAnsi="Angsana New"/>
                <w:sz w:val="28"/>
                <w:szCs w:val="28"/>
                <w:lang w:val="en-US"/>
              </w:rPr>
              <w:t>100,798</w:t>
            </w:r>
          </w:p>
        </w:tc>
      </w:tr>
      <w:tr w:rsidR="00586DE1" w:rsidRPr="00F61C23" w14:paraId="01A1AF0C" w14:textId="77777777" w:rsidTr="00E94F0B">
        <w:trPr>
          <w:trHeight w:val="209"/>
        </w:trPr>
        <w:tc>
          <w:tcPr>
            <w:tcW w:w="3618" w:type="dxa"/>
          </w:tcPr>
          <w:p w14:paraId="56A65D4A" w14:textId="2731C5E6" w:rsidR="00586DE1" w:rsidRPr="00E94F0B" w:rsidRDefault="00586DE1" w:rsidP="00E94F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94F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รวมต้นทุนขาย </w:t>
            </w:r>
            <w:r w:rsidR="006871CD" w:rsidRPr="00E94F0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ต้นทุนบริการ </w:t>
            </w:r>
            <w:r w:rsidRPr="00E94F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ต้นทุนในการจัดจำหน่ายแล</w:t>
            </w:r>
            <w:r w:rsidR="00B30794" w:rsidRPr="00E94F0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ะ</w:t>
            </w:r>
            <w:r w:rsidRPr="00E94F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4755D3A6" w14:textId="77777777" w:rsidR="00586DE1" w:rsidRPr="00E94F0B" w:rsidRDefault="00586DE1" w:rsidP="00586DE1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361744F" w14:textId="77777777" w:rsidR="00586DE1" w:rsidRPr="00E94F0B" w:rsidRDefault="00586DE1" w:rsidP="00586DE1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2A55322" w14:textId="5441E8A9" w:rsidR="00586DE1" w:rsidRPr="007C7DA7" w:rsidRDefault="004D4A8E" w:rsidP="007C7DA7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C7DA7">
              <w:rPr>
                <w:rFonts w:ascii="Angsana New" w:hAnsi="Angsana New"/>
                <w:b/>
                <w:bCs/>
                <w:sz w:val="28"/>
                <w:szCs w:val="28"/>
              </w:rPr>
              <w:t>1,</w:t>
            </w:r>
            <w:r w:rsidRPr="007C7DA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508</w:t>
            </w:r>
            <w:r w:rsidRPr="007C7DA7">
              <w:rPr>
                <w:rFonts w:ascii="Angsana New" w:hAnsi="Angsana New"/>
                <w:b/>
                <w:bCs/>
                <w:sz w:val="28"/>
                <w:szCs w:val="28"/>
              </w:rPr>
              <w:t>,516</w:t>
            </w:r>
          </w:p>
        </w:tc>
        <w:tc>
          <w:tcPr>
            <w:tcW w:w="270" w:type="dxa"/>
          </w:tcPr>
          <w:p w14:paraId="5B73124C" w14:textId="77777777" w:rsidR="00586DE1" w:rsidRPr="00E94F0B" w:rsidRDefault="00586DE1" w:rsidP="00586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4A62B7" w14:textId="77777777" w:rsidR="00586DE1" w:rsidRPr="00E94F0B" w:rsidRDefault="00586DE1" w:rsidP="00586DE1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C0D7368" w14:textId="4BAE9FA7" w:rsidR="00586DE1" w:rsidRPr="007C7DA7" w:rsidRDefault="00586DE1" w:rsidP="007C7DA7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C7DA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Pr="007C7DA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C7DA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813</w:t>
            </w:r>
            <w:r w:rsidRPr="007C7DA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C7DA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895</w:t>
            </w:r>
          </w:p>
        </w:tc>
        <w:tc>
          <w:tcPr>
            <w:tcW w:w="270" w:type="dxa"/>
          </w:tcPr>
          <w:p w14:paraId="6B112EE6" w14:textId="77777777" w:rsidR="00586DE1" w:rsidRPr="00E94F0B" w:rsidRDefault="00586DE1" w:rsidP="00586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AB10AD9" w14:textId="77777777" w:rsidR="00E94F0B" w:rsidRPr="007C7DA7" w:rsidRDefault="00E94F0B" w:rsidP="0071382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D4130C2" w14:textId="0FBD429C" w:rsidR="00586DE1" w:rsidRPr="007C7DA7" w:rsidRDefault="004D4A8E" w:rsidP="00586DE1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C7DA7">
              <w:rPr>
                <w:rFonts w:ascii="Angsana New" w:hAnsi="Angsana New"/>
                <w:b/>
                <w:bCs/>
                <w:sz w:val="28"/>
                <w:szCs w:val="28"/>
              </w:rPr>
              <w:t>1,070,04</w:t>
            </w:r>
            <w:r w:rsidR="00C350F4" w:rsidRPr="007C7DA7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18F8380E" w14:textId="77777777" w:rsidR="00586DE1" w:rsidRPr="00E94F0B" w:rsidRDefault="00586DE1" w:rsidP="00586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A8A8386" w14:textId="77777777" w:rsidR="00E94F0B" w:rsidRPr="00E94F0B" w:rsidRDefault="00E94F0B" w:rsidP="0071382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  <w:p w14:paraId="454BA264" w14:textId="24FA1F2B" w:rsidR="00586DE1" w:rsidRPr="007C7DA7" w:rsidRDefault="00586DE1" w:rsidP="00586DE1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C7DA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Pr="007C7DA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C7DA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333</w:t>
            </w:r>
            <w:r w:rsidRPr="007C7DA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7C7DA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740</w:t>
            </w:r>
          </w:p>
        </w:tc>
      </w:tr>
    </w:tbl>
    <w:p w14:paraId="2F457C86" w14:textId="6ECDF705" w:rsidR="00614D79" w:rsidRDefault="00614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</w:p>
    <w:p w14:paraId="6E8A697C" w14:textId="54CD00B3" w:rsidR="00436221" w:rsidRDefault="00436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</w:p>
    <w:p w14:paraId="57A0A78C" w14:textId="49487B81" w:rsidR="00A23DF7" w:rsidRDefault="00A23D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</w:p>
    <w:p w14:paraId="7CB6CEF0" w14:textId="0C2DCD8B" w:rsidR="00A23DF7" w:rsidRDefault="00A23D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</w:p>
    <w:p w14:paraId="543306D1" w14:textId="3B6B5F51" w:rsidR="00A23DF7" w:rsidRDefault="00A23D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</w:p>
    <w:p w14:paraId="21348A88" w14:textId="77B350A7" w:rsidR="00503C37" w:rsidRDefault="00503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</w:p>
    <w:p w14:paraId="5A06E005" w14:textId="3CE6061E" w:rsidR="00A23DF7" w:rsidRDefault="00A23D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</w:p>
    <w:p w14:paraId="5F858FBA" w14:textId="21E7C2D1" w:rsidR="007C7DA7" w:rsidRDefault="007C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</w:p>
    <w:p w14:paraId="53298326" w14:textId="77777777" w:rsidR="007C7DA7" w:rsidRPr="00F61C23" w:rsidRDefault="007C7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</w:p>
    <w:p w14:paraId="32C5153C" w14:textId="383CA23E" w:rsidR="009D5622" w:rsidRPr="00F61C23" w:rsidRDefault="009D5622" w:rsidP="007E2E7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F61C23">
        <w:rPr>
          <w:rFonts w:ascii="Angsana New" w:hAnsi="Angsana New"/>
          <w:bCs/>
          <w:sz w:val="30"/>
          <w:szCs w:val="30"/>
          <w:cs/>
        </w:rPr>
        <w:t>ต้นทุนทางการเงิน</w:t>
      </w:r>
    </w:p>
    <w:p w14:paraId="4DCC6947" w14:textId="77777777" w:rsidR="009D5622" w:rsidRPr="00887B89" w:rsidRDefault="009D5622" w:rsidP="009D56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08"/>
        <w:gridCol w:w="1022"/>
        <w:gridCol w:w="990"/>
        <w:gridCol w:w="252"/>
        <w:gridCol w:w="1008"/>
        <w:gridCol w:w="270"/>
        <w:gridCol w:w="1080"/>
        <w:gridCol w:w="270"/>
        <w:gridCol w:w="1080"/>
      </w:tblGrid>
      <w:tr w:rsidR="009D5622" w:rsidRPr="00F61C23" w14:paraId="5481EA52" w14:textId="77777777" w:rsidTr="00171CAD">
        <w:trPr>
          <w:tblHeader/>
        </w:trPr>
        <w:tc>
          <w:tcPr>
            <w:tcW w:w="3208" w:type="dxa"/>
          </w:tcPr>
          <w:p w14:paraId="35EF9CE7" w14:textId="77777777" w:rsidR="009D5622" w:rsidRPr="00F61C23" w:rsidRDefault="009D5622" w:rsidP="003D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</w:tcPr>
          <w:p w14:paraId="44630C74" w14:textId="77777777" w:rsidR="009D5622" w:rsidRPr="00F61C23" w:rsidRDefault="009D5622" w:rsidP="003D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6E1A35F" w14:textId="77777777" w:rsidR="009D5622" w:rsidRPr="00F61C23" w:rsidRDefault="009D5622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9453633" w14:textId="77777777" w:rsidR="009D5622" w:rsidRPr="00F61C23" w:rsidRDefault="009D5622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F3D0F55" w14:textId="77777777" w:rsidR="009D5622" w:rsidRPr="00F61C23" w:rsidRDefault="009D5622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4D79" w:rsidRPr="00F61C23" w14:paraId="2000E224" w14:textId="77777777" w:rsidTr="00171CAD">
        <w:trPr>
          <w:tblHeader/>
        </w:trPr>
        <w:tc>
          <w:tcPr>
            <w:tcW w:w="3208" w:type="dxa"/>
          </w:tcPr>
          <w:p w14:paraId="17073FB5" w14:textId="77777777" w:rsidR="00614D79" w:rsidRPr="00F61C23" w:rsidRDefault="00614D79" w:rsidP="00614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</w:tcPr>
          <w:p w14:paraId="0C23B629" w14:textId="77777777" w:rsidR="00614D79" w:rsidRPr="00F61C23" w:rsidRDefault="00614D79" w:rsidP="00614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10FE73C" w14:textId="7D4B950E" w:rsidR="00614D79" w:rsidRPr="00F61C23" w:rsidRDefault="00A453AA" w:rsidP="00614D7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6A26C64E" w14:textId="77777777" w:rsidR="00614D79" w:rsidRPr="00F61C23" w:rsidRDefault="00614D79" w:rsidP="00614D7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6C92928C" w14:textId="519827BA" w:rsidR="00614D79" w:rsidRPr="00F61C23" w:rsidRDefault="00A453AA" w:rsidP="00614D7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4E0CFA7F" w14:textId="77777777" w:rsidR="00614D79" w:rsidRPr="00F61C23" w:rsidRDefault="00614D79" w:rsidP="00614D7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2F2BADE" w14:textId="61311D51" w:rsidR="00614D79" w:rsidRPr="00F61C23" w:rsidRDefault="00A453AA" w:rsidP="00614D7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F7C399" w14:textId="77777777" w:rsidR="00614D79" w:rsidRPr="00F61C23" w:rsidRDefault="00614D79" w:rsidP="00614D7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0177C1C" w14:textId="11574192" w:rsidR="00614D79" w:rsidRPr="00F61C23" w:rsidRDefault="00A453AA" w:rsidP="00614D7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9D5622" w:rsidRPr="00F61C23" w14:paraId="441483F1" w14:textId="77777777" w:rsidTr="00171CAD">
        <w:trPr>
          <w:trHeight w:val="80"/>
          <w:tblHeader/>
        </w:trPr>
        <w:tc>
          <w:tcPr>
            <w:tcW w:w="3208" w:type="dxa"/>
          </w:tcPr>
          <w:p w14:paraId="5CF039BF" w14:textId="77777777" w:rsidR="009D5622" w:rsidRPr="00F61C23" w:rsidRDefault="009D5622" w:rsidP="003D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2" w:type="dxa"/>
          </w:tcPr>
          <w:p w14:paraId="06E4447C" w14:textId="77777777" w:rsidR="009D5622" w:rsidRPr="00F61C23" w:rsidRDefault="009D5622" w:rsidP="003D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7E23F254" w14:textId="77777777" w:rsidR="009D5622" w:rsidRPr="00F61C23" w:rsidRDefault="009D5622" w:rsidP="009D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1CAD" w:rsidRPr="00F61C23" w14:paraId="11D24A86" w14:textId="77777777" w:rsidTr="00171CAD">
        <w:tc>
          <w:tcPr>
            <w:tcW w:w="3208" w:type="dxa"/>
          </w:tcPr>
          <w:p w14:paraId="62167F1A" w14:textId="77777777" w:rsidR="009D5622" w:rsidRPr="00F61C23" w:rsidRDefault="009D5622" w:rsidP="003D3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  <w:r w:rsidR="001D1116" w:rsidRPr="00F6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22" w:type="dxa"/>
          </w:tcPr>
          <w:p w14:paraId="1416FE63" w14:textId="77777777" w:rsidR="009D5622" w:rsidRPr="00F61C23" w:rsidRDefault="009D5622" w:rsidP="003D3F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29CBB2" w14:textId="77777777" w:rsidR="009D5622" w:rsidRPr="00F61C23" w:rsidRDefault="009D5622" w:rsidP="009D5622">
            <w:pPr>
              <w:pStyle w:val="acctfourfigures"/>
              <w:tabs>
                <w:tab w:val="clear" w:pos="765"/>
              </w:tabs>
              <w:spacing w:line="240" w:lineRule="auto"/>
              <w:ind w:left="-126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4B783A30" w14:textId="77777777" w:rsidR="009D5622" w:rsidRPr="00F61C23" w:rsidRDefault="009D5622" w:rsidP="009D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5E5D2B10" w14:textId="77777777" w:rsidR="009D5622" w:rsidRPr="00F61C23" w:rsidRDefault="009D5622" w:rsidP="009D5622">
            <w:pPr>
              <w:pStyle w:val="acctfourfigures"/>
              <w:tabs>
                <w:tab w:val="clear" w:pos="765"/>
              </w:tabs>
              <w:spacing w:line="240" w:lineRule="auto"/>
              <w:ind w:left="-126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49E6AB" w14:textId="77777777" w:rsidR="009D5622" w:rsidRPr="00F61C23" w:rsidRDefault="009D5622" w:rsidP="009D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231081" w14:textId="77777777" w:rsidR="009D5622" w:rsidRPr="00F61C23" w:rsidRDefault="009D5622" w:rsidP="009D5622">
            <w:pPr>
              <w:pStyle w:val="acctfourfigures"/>
              <w:tabs>
                <w:tab w:val="clear" w:pos="765"/>
              </w:tabs>
              <w:spacing w:line="240" w:lineRule="auto"/>
              <w:ind w:left="-126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3CEB4C" w14:textId="77777777" w:rsidR="009D5622" w:rsidRPr="00F61C23" w:rsidRDefault="009D5622" w:rsidP="009D5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1B928F" w14:textId="77777777" w:rsidR="009D5622" w:rsidRPr="00F61C23" w:rsidRDefault="009D5622" w:rsidP="009D5622">
            <w:pPr>
              <w:pStyle w:val="acctfourfigures"/>
              <w:tabs>
                <w:tab w:val="clear" w:pos="765"/>
              </w:tabs>
              <w:spacing w:line="240" w:lineRule="auto"/>
              <w:ind w:left="-126" w:right="-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2D16" w:rsidRPr="00F61C23" w14:paraId="6B04DB17" w14:textId="77777777" w:rsidTr="00171CAD">
        <w:tc>
          <w:tcPr>
            <w:tcW w:w="3208" w:type="dxa"/>
          </w:tcPr>
          <w:p w14:paraId="4B81B099" w14:textId="77777777" w:rsidR="00512D16" w:rsidRPr="00F61C23" w:rsidRDefault="00512D16" w:rsidP="00512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22" w:type="dxa"/>
          </w:tcPr>
          <w:p w14:paraId="4960C715" w14:textId="790EC2AF" w:rsidR="00512D16" w:rsidRPr="00F61C23" w:rsidRDefault="00A44EF4" w:rsidP="00512D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F61C23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990" w:type="dxa"/>
            <w:vAlign w:val="bottom"/>
          </w:tcPr>
          <w:p w14:paraId="20C240E1" w14:textId="77777777" w:rsidR="00512D16" w:rsidRPr="00F61C23" w:rsidRDefault="00F53AC5" w:rsidP="00512D16">
            <w:pPr>
              <w:pStyle w:val="acctmergecolhdg"/>
              <w:tabs>
                <w:tab w:val="decimal" w:pos="52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573FBFD1" w14:textId="77777777" w:rsidR="00512D16" w:rsidRPr="00F61C23" w:rsidRDefault="00512D16" w:rsidP="00512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43AEAB16" w14:textId="77777777" w:rsidR="00512D16" w:rsidRPr="00F61C23" w:rsidRDefault="00512D16" w:rsidP="00512D16">
            <w:pPr>
              <w:pStyle w:val="acctmergecolhdg"/>
              <w:tabs>
                <w:tab w:val="decimal" w:pos="52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EE655FE" w14:textId="77777777" w:rsidR="00512D16" w:rsidRPr="00F61C23" w:rsidRDefault="00512D16" w:rsidP="00512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7DB370" w14:textId="1EBBBE2F" w:rsidR="00512D16" w:rsidRPr="00F61C23" w:rsidRDefault="004661FF" w:rsidP="00512D16">
            <w:pPr>
              <w:pStyle w:val="acctmergecolhdg"/>
              <w:tabs>
                <w:tab w:val="decimal" w:pos="88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 w:hint="cs"/>
                <w:b w:val="0"/>
                <w:color w:val="000000"/>
                <w:sz w:val="30"/>
                <w:szCs w:val="30"/>
                <w:lang w:val="en-US" w:bidi="th-TH"/>
              </w:rPr>
              <w:t>1</w:t>
            </w:r>
            <w:r w:rsidR="00BC1047" w:rsidRPr="00F61C23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,</w:t>
            </w:r>
            <w:r w:rsidR="00B06B44" w:rsidRPr="00F61C23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835</w:t>
            </w:r>
          </w:p>
        </w:tc>
        <w:tc>
          <w:tcPr>
            <w:tcW w:w="270" w:type="dxa"/>
          </w:tcPr>
          <w:p w14:paraId="42599213" w14:textId="77777777" w:rsidR="00512D16" w:rsidRPr="00F61C23" w:rsidRDefault="00512D16" w:rsidP="00512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45BA33" w14:textId="3F671904" w:rsidR="00512D16" w:rsidRPr="00F61C23" w:rsidRDefault="00A453AA" w:rsidP="00512D16">
            <w:pPr>
              <w:pStyle w:val="acctmergecolhdg"/>
              <w:tabs>
                <w:tab w:val="decimal" w:pos="88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2</w:t>
            </w:r>
            <w:r w:rsidR="00614D79" w:rsidRPr="00F61C23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840</w:t>
            </w:r>
          </w:p>
        </w:tc>
      </w:tr>
      <w:tr w:rsidR="00614D79" w:rsidRPr="00F61C23" w14:paraId="67F4D96C" w14:textId="77777777" w:rsidTr="00171CAD">
        <w:tc>
          <w:tcPr>
            <w:tcW w:w="3208" w:type="dxa"/>
          </w:tcPr>
          <w:p w14:paraId="3455F3C6" w14:textId="77777777" w:rsidR="00614D79" w:rsidRPr="00F61C23" w:rsidRDefault="00614D79" w:rsidP="00614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เงินกู้และเงินเบิกเกินบัญชีจากธนาคาร</w:t>
            </w:r>
          </w:p>
        </w:tc>
        <w:tc>
          <w:tcPr>
            <w:tcW w:w="1022" w:type="dxa"/>
          </w:tcPr>
          <w:p w14:paraId="6075C007" w14:textId="77777777" w:rsidR="00614D79" w:rsidRPr="00F61C23" w:rsidRDefault="00614D79" w:rsidP="00614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054C93A" w14:textId="0A8E1FA4" w:rsidR="00614D79" w:rsidRPr="00F61C23" w:rsidRDefault="009C1ED8" w:rsidP="00614D79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6</w:t>
            </w:r>
            <w:r w:rsidR="00FC2BBF" w:rsidRPr="00F61C23">
              <w:rPr>
                <w:rFonts w:ascii="Angsana New" w:hAnsi="Angsana New"/>
                <w:sz w:val="30"/>
                <w:szCs w:val="30"/>
              </w:rPr>
              <w:t>5</w:t>
            </w:r>
            <w:r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="00FC2BBF" w:rsidRPr="00F61C23">
              <w:rPr>
                <w:rFonts w:ascii="Angsana New" w:hAnsi="Angsana New"/>
                <w:sz w:val="30"/>
                <w:szCs w:val="30"/>
              </w:rPr>
              <w:t>9</w:t>
            </w:r>
            <w:r w:rsidRPr="00F61C23">
              <w:rPr>
                <w:rFonts w:ascii="Angsana New" w:hAnsi="Angsana New"/>
                <w:sz w:val="30"/>
                <w:szCs w:val="30"/>
              </w:rPr>
              <w:t>3</w:t>
            </w:r>
            <w:r w:rsidR="00FC2BBF" w:rsidRPr="00F61C2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2" w:type="dxa"/>
          </w:tcPr>
          <w:p w14:paraId="6FB87322" w14:textId="77777777" w:rsidR="00614D79" w:rsidRPr="00F61C23" w:rsidRDefault="00614D79" w:rsidP="00614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225E0FB" w14:textId="338802FD" w:rsidR="00614D79" w:rsidRPr="00F61C23" w:rsidRDefault="00A453AA" w:rsidP="00614D79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77</w:t>
            </w:r>
            <w:r w:rsidR="00614D79"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450</w:t>
            </w:r>
          </w:p>
        </w:tc>
        <w:tc>
          <w:tcPr>
            <w:tcW w:w="270" w:type="dxa"/>
          </w:tcPr>
          <w:p w14:paraId="5234B9F3" w14:textId="77777777" w:rsidR="00614D79" w:rsidRPr="00F61C23" w:rsidRDefault="00614D79" w:rsidP="00614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CE8508" w14:textId="57CB0AB0" w:rsidR="00614D79" w:rsidRPr="00F61C23" w:rsidRDefault="009C1ED8" w:rsidP="00614D79">
            <w:pPr>
              <w:pStyle w:val="acctmergecolhdg"/>
              <w:tabs>
                <w:tab w:val="decimal" w:pos="88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30"/>
                <w:szCs w:val="30"/>
                <w:cs/>
                <w:lang w:val="en-US" w:bidi="th-TH"/>
              </w:rPr>
            </w:pPr>
            <w:r w:rsidRPr="00F61C23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6</w:t>
            </w:r>
            <w:r w:rsidR="00B06B44" w:rsidRPr="00F61C23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0</w:t>
            </w:r>
            <w:r w:rsidRPr="00F61C23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,</w:t>
            </w:r>
            <w:r w:rsidR="00B06B44" w:rsidRPr="00F61C23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286</w:t>
            </w:r>
          </w:p>
        </w:tc>
        <w:tc>
          <w:tcPr>
            <w:tcW w:w="270" w:type="dxa"/>
          </w:tcPr>
          <w:p w14:paraId="4CD25102" w14:textId="77777777" w:rsidR="00614D79" w:rsidRPr="00F61C23" w:rsidRDefault="00614D79" w:rsidP="00614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B7A900B" w14:textId="7B462383" w:rsidR="00614D79" w:rsidRPr="00F61C23" w:rsidRDefault="00A453AA" w:rsidP="00614D79">
            <w:pPr>
              <w:pStyle w:val="acctmergecolhdg"/>
              <w:tabs>
                <w:tab w:val="decimal" w:pos="88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71</w:t>
            </w:r>
            <w:r w:rsidR="00614D79" w:rsidRPr="00F61C23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322</w:t>
            </w:r>
          </w:p>
        </w:tc>
      </w:tr>
      <w:tr w:rsidR="00614D79" w:rsidRPr="00F61C23" w14:paraId="5C112C65" w14:textId="77777777" w:rsidTr="00171CAD">
        <w:tc>
          <w:tcPr>
            <w:tcW w:w="3208" w:type="dxa"/>
          </w:tcPr>
          <w:p w14:paraId="374605DC" w14:textId="77777777" w:rsidR="00614D79" w:rsidRPr="00F61C23" w:rsidRDefault="00614D79" w:rsidP="00614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1022" w:type="dxa"/>
          </w:tcPr>
          <w:p w14:paraId="145BABE8" w14:textId="77777777" w:rsidR="00614D79" w:rsidRPr="00F61C23" w:rsidRDefault="00614D79" w:rsidP="00614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BDE94BD" w14:textId="1739E11F" w:rsidR="00614D79" w:rsidRPr="00F61C23" w:rsidRDefault="009C1ED8" w:rsidP="00614D79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FC2BBF" w:rsidRPr="00F61C23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C2BBF" w:rsidRPr="00F61C23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FC2BBF" w:rsidRPr="00F61C2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52" w:type="dxa"/>
          </w:tcPr>
          <w:p w14:paraId="44FCC5A4" w14:textId="77777777" w:rsidR="00614D79" w:rsidRPr="00F61C23" w:rsidRDefault="00614D79" w:rsidP="00614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036FA26" w14:textId="0590A4FE" w:rsidR="00614D79" w:rsidRPr="00F61C23" w:rsidRDefault="00A453AA" w:rsidP="00614D79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</w:t>
            </w:r>
            <w:r w:rsidR="00614D79" w:rsidRPr="00F61C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450</w:t>
            </w:r>
          </w:p>
        </w:tc>
        <w:tc>
          <w:tcPr>
            <w:tcW w:w="270" w:type="dxa"/>
          </w:tcPr>
          <w:p w14:paraId="482747EA" w14:textId="77777777" w:rsidR="00614D79" w:rsidRPr="00F61C23" w:rsidRDefault="00614D79" w:rsidP="00614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5FEBA1F" w14:textId="5B063A78" w:rsidR="00614D79" w:rsidRPr="00F61C23" w:rsidRDefault="009C1ED8" w:rsidP="00614D79">
            <w:pPr>
              <w:pStyle w:val="acctmergecolhdg"/>
              <w:tabs>
                <w:tab w:val="decimal" w:pos="882"/>
              </w:tabs>
              <w:spacing w:line="240" w:lineRule="auto"/>
              <w:ind w:right="-43"/>
              <w:jc w:val="lef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6</w:t>
            </w:r>
            <w:r w:rsidR="00B06B44" w:rsidRPr="00F61C23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2</w:t>
            </w:r>
            <w:r w:rsidRPr="00F61C23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,1</w:t>
            </w:r>
            <w:r w:rsidR="00B06B44" w:rsidRPr="00F61C23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2</w:t>
            </w:r>
            <w:r w:rsidRPr="00F61C23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3836F022" w14:textId="77777777" w:rsidR="00614D79" w:rsidRPr="00F61C23" w:rsidRDefault="00614D79" w:rsidP="00614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EA71D06" w14:textId="49FCBD09" w:rsidR="00614D79" w:rsidRPr="00F61C23" w:rsidRDefault="00A453AA" w:rsidP="00614D79">
            <w:pPr>
              <w:pStyle w:val="acctmergecolhdg"/>
              <w:tabs>
                <w:tab w:val="decimal" w:pos="882"/>
              </w:tabs>
              <w:spacing w:line="240" w:lineRule="auto"/>
              <w:ind w:right="-43"/>
              <w:jc w:val="lef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74</w:t>
            </w:r>
            <w:r w:rsidR="00614D79" w:rsidRPr="00F61C23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162</w:t>
            </w:r>
          </w:p>
        </w:tc>
      </w:tr>
      <w:tr w:rsidR="00614D79" w:rsidRPr="00F61C23" w14:paraId="39493948" w14:textId="77777777" w:rsidTr="00171CAD">
        <w:tc>
          <w:tcPr>
            <w:tcW w:w="3208" w:type="dxa"/>
          </w:tcPr>
          <w:p w14:paraId="19E107E5" w14:textId="77777777" w:rsidR="00614D79" w:rsidRPr="00F61C23" w:rsidRDefault="00614D79" w:rsidP="00614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ค่าตัดจำหน่ายของต้นทุนการทำรายการส่วนที่บันทึกรวมกับ</w:t>
            </w:r>
          </w:p>
          <w:p w14:paraId="68F89090" w14:textId="77777777" w:rsidR="00614D79" w:rsidRPr="00F61C23" w:rsidRDefault="00614D79" w:rsidP="00614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 xml:space="preserve">   เงินกู้ยืม</w:t>
            </w:r>
          </w:p>
        </w:tc>
        <w:tc>
          <w:tcPr>
            <w:tcW w:w="1022" w:type="dxa"/>
          </w:tcPr>
          <w:p w14:paraId="22CEE33E" w14:textId="77777777" w:rsidR="00614D79" w:rsidRPr="00F61C23" w:rsidRDefault="00614D79" w:rsidP="00614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5F08FD2" w14:textId="5142DD4A" w:rsidR="00614D79" w:rsidRPr="00F61C23" w:rsidRDefault="00FC2BBF" w:rsidP="00614D79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2,68</w:t>
            </w:r>
            <w:r w:rsidR="00A55A1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2" w:type="dxa"/>
          </w:tcPr>
          <w:p w14:paraId="28CA6460" w14:textId="77777777" w:rsidR="00614D79" w:rsidRPr="00F61C23" w:rsidRDefault="00614D79" w:rsidP="00614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77797EBA" w14:textId="48CF91CE" w:rsidR="00614D79" w:rsidRPr="00F61C23" w:rsidRDefault="00A453AA" w:rsidP="00614D79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614D79"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503</w:t>
            </w:r>
          </w:p>
        </w:tc>
        <w:tc>
          <w:tcPr>
            <w:tcW w:w="270" w:type="dxa"/>
          </w:tcPr>
          <w:p w14:paraId="0AFFAD32" w14:textId="77777777" w:rsidR="00614D79" w:rsidRPr="00F61C23" w:rsidRDefault="00614D79" w:rsidP="00614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A401F4" w14:textId="5F70A153" w:rsidR="00614D79" w:rsidRPr="00F61C23" w:rsidRDefault="00FC2BBF" w:rsidP="00614D79">
            <w:pPr>
              <w:pStyle w:val="acctmergecolhdg"/>
              <w:tabs>
                <w:tab w:val="decimal" w:pos="88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2,541</w:t>
            </w:r>
          </w:p>
        </w:tc>
        <w:tc>
          <w:tcPr>
            <w:tcW w:w="270" w:type="dxa"/>
          </w:tcPr>
          <w:p w14:paraId="67EB9640" w14:textId="77777777" w:rsidR="00614D79" w:rsidRPr="00F61C23" w:rsidRDefault="00614D79" w:rsidP="00614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F00052" w14:textId="5324A5B1" w:rsidR="00614D79" w:rsidRPr="00F61C23" w:rsidRDefault="00A453AA" w:rsidP="00614D79">
            <w:pPr>
              <w:pStyle w:val="acctmergecolhdg"/>
              <w:tabs>
                <w:tab w:val="decimal" w:pos="88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3</w:t>
            </w:r>
            <w:r w:rsidR="00614D79" w:rsidRPr="00F61C23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361</w:t>
            </w:r>
          </w:p>
        </w:tc>
      </w:tr>
      <w:tr w:rsidR="00FC2BBF" w:rsidRPr="00F61C23" w14:paraId="152B38A9" w14:textId="77777777" w:rsidTr="00171CAD">
        <w:tc>
          <w:tcPr>
            <w:tcW w:w="3208" w:type="dxa"/>
          </w:tcPr>
          <w:p w14:paraId="58C5BB93" w14:textId="1E73F983" w:rsidR="00FC2BBF" w:rsidRPr="00F61C23" w:rsidRDefault="00FC2BBF" w:rsidP="00614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 w:hint="cs"/>
                <w:sz w:val="30"/>
                <w:szCs w:val="30"/>
                <w:cs/>
              </w:rPr>
              <w:t xml:space="preserve">ดอกเบี้ยจ่าย </w:t>
            </w:r>
            <w:r w:rsidRPr="00F61C23">
              <w:rPr>
                <w:rFonts w:ascii="Angsana New" w:hAnsi="Angsana New"/>
                <w:sz w:val="30"/>
                <w:szCs w:val="30"/>
              </w:rPr>
              <w:t>-</w:t>
            </w:r>
            <w:r w:rsidRPr="00F61C23">
              <w:rPr>
                <w:rFonts w:ascii="Angsana New" w:hAnsi="Angsana New" w:hint="cs"/>
                <w:sz w:val="30"/>
                <w:szCs w:val="30"/>
                <w:cs/>
              </w:rPr>
              <w:t xml:space="preserve"> สินทรัพย์สิทธิการใช้</w:t>
            </w:r>
          </w:p>
        </w:tc>
        <w:tc>
          <w:tcPr>
            <w:tcW w:w="1022" w:type="dxa"/>
          </w:tcPr>
          <w:p w14:paraId="34B9EA78" w14:textId="77777777" w:rsidR="00FC2BBF" w:rsidRPr="00F61C23" w:rsidRDefault="00FC2BBF" w:rsidP="00614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B64BEEE" w14:textId="04641360" w:rsidR="00FC2BBF" w:rsidRPr="00F61C23" w:rsidDel="00FC2BBF" w:rsidRDefault="00FC2BBF" w:rsidP="00614D79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  <w:r w:rsidR="00622350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52" w:type="dxa"/>
          </w:tcPr>
          <w:p w14:paraId="42FD9949" w14:textId="61CAA9C8" w:rsidR="00FC2BBF" w:rsidRPr="00F61C23" w:rsidRDefault="00FC2BBF" w:rsidP="00614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15EE63C8" w14:textId="36E04E6D" w:rsidR="00FC2BBF" w:rsidRPr="00A55A14" w:rsidRDefault="00FC2BBF" w:rsidP="00D944C2">
            <w:pPr>
              <w:pStyle w:val="acctmergecolhdg"/>
              <w:tabs>
                <w:tab w:val="decimal" w:pos="52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</w:pPr>
            <w:r w:rsidRPr="00A55A14">
              <w:rPr>
                <w:rFonts w:ascii="Angsana New" w:hAnsi="Angsana New"/>
                <w:b w:val="0"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576B676" w14:textId="5C9852E9" w:rsidR="00FC2BBF" w:rsidRPr="00F61C23" w:rsidRDefault="00FC2BBF" w:rsidP="00614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42BFA8" w14:textId="3FFC3F2A" w:rsidR="00FC2BBF" w:rsidRPr="00F61C23" w:rsidDel="00FC2BBF" w:rsidRDefault="00FC2BBF" w:rsidP="00614D79">
            <w:pPr>
              <w:pStyle w:val="acctmergecolhdg"/>
              <w:tabs>
                <w:tab w:val="decimal" w:pos="88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282</w:t>
            </w:r>
          </w:p>
        </w:tc>
        <w:tc>
          <w:tcPr>
            <w:tcW w:w="270" w:type="dxa"/>
          </w:tcPr>
          <w:p w14:paraId="29BF745D" w14:textId="77777777" w:rsidR="00FC2BBF" w:rsidRPr="00F61C23" w:rsidRDefault="00FC2BBF" w:rsidP="00614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DFCF94" w14:textId="4B0FFECE" w:rsidR="00FC2BBF" w:rsidRPr="00F61C23" w:rsidRDefault="00FC2BBF" w:rsidP="00D944C2">
            <w:pPr>
              <w:pStyle w:val="acctmergecolhdg"/>
              <w:tabs>
                <w:tab w:val="decimal" w:pos="52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614D79" w:rsidRPr="00F61C23" w14:paraId="3CE61FD0" w14:textId="77777777" w:rsidTr="00171CAD">
        <w:tc>
          <w:tcPr>
            <w:tcW w:w="3208" w:type="dxa"/>
          </w:tcPr>
          <w:p w14:paraId="492763C9" w14:textId="77777777" w:rsidR="00614D79" w:rsidRPr="00F61C23" w:rsidRDefault="00614D79" w:rsidP="00614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สัญญาเช่าการเงิน</w:t>
            </w:r>
          </w:p>
        </w:tc>
        <w:tc>
          <w:tcPr>
            <w:tcW w:w="1022" w:type="dxa"/>
          </w:tcPr>
          <w:p w14:paraId="072BEDB0" w14:textId="77777777" w:rsidR="00614D79" w:rsidRPr="00F61C23" w:rsidRDefault="00614D79" w:rsidP="00614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B4A4058" w14:textId="59CD5233" w:rsidR="00614D79" w:rsidRPr="00F61C23" w:rsidRDefault="009C1ED8" w:rsidP="00614D79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4,837</w:t>
            </w:r>
          </w:p>
        </w:tc>
        <w:tc>
          <w:tcPr>
            <w:tcW w:w="252" w:type="dxa"/>
          </w:tcPr>
          <w:p w14:paraId="2A934DC8" w14:textId="77777777" w:rsidR="00614D79" w:rsidRPr="00F61C23" w:rsidRDefault="00614D79" w:rsidP="00614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01BB504" w14:textId="7D498B4B" w:rsidR="00614D79" w:rsidRPr="00F61C23" w:rsidRDefault="00A453AA" w:rsidP="00614D79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614D79"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833</w:t>
            </w:r>
          </w:p>
        </w:tc>
        <w:tc>
          <w:tcPr>
            <w:tcW w:w="270" w:type="dxa"/>
          </w:tcPr>
          <w:p w14:paraId="71FC3F9B" w14:textId="77777777" w:rsidR="00614D79" w:rsidRPr="00F61C23" w:rsidRDefault="00614D79" w:rsidP="00614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20FF89" w14:textId="38390C17" w:rsidR="00614D79" w:rsidRPr="00F61C23" w:rsidRDefault="009C1ED8" w:rsidP="00614D79">
            <w:pPr>
              <w:pStyle w:val="acctmergecolhdg"/>
              <w:tabs>
                <w:tab w:val="decimal" w:pos="88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1,746</w:t>
            </w:r>
          </w:p>
        </w:tc>
        <w:tc>
          <w:tcPr>
            <w:tcW w:w="270" w:type="dxa"/>
          </w:tcPr>
          <w:p w14:paraId="0DF83012" w14:textId="77777777" w:rsidR="00614D79" w:rsidRPr="00F61C23" w:rsidRDefault="00614D79" w:rsidP="00614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558DB6A" w14:textId="6CE38B41" w:rsidR="00614D79" w:rsidRPr="00F61C23" w:rsidRDefault="00A453AA" w:rsidP="00614D79">
            <w:pPr>
              <w:pStyle w:val="acctmergecolhdg"/>
              <w:tabs>
                <w:tab w:val="decimal" w:pos="882"/>
              </w:tabs>
              <w:spacing w:line="240" w:lineRule="auto"/>
              <w:ind w:right="-43"/>
              <w:jc w:val="left"/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3</w:t>
            </w:r>
            <w:r w:rsidR="00614D79" w:rsidRPr="00F61C23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b w:val="0"/>
                <w:color w:val="000000"/>
                <w:sz w:val="30"/>
                <w:szCs w:val="30"/>
                <w:lang w:val="en-US" w:bidi="th-TH"/>
              </w:rPr>
              <w:t>910</w:t>
            </w:r>
          </w:p>
        </w:tc>
      </w:tr>
      <w:tr w:rsidR="00614D79" w:rsidRPr="00F61C23" w14:paraId="4335F689" w14:textId="77777777" w:rsidTr="00171CAD">
        <w:tc>
          <w:tcPr>
            <w:tcW w:w="3208" w:type="dxa"/>
          </w:tcPr>
          <w:p w14:paraId="635F5224" w14:textId="77777777" w:rsidR="00614D79" w:rsidRPr="00F61C23" w:rsidRDefault="00614D79" w:rsidP="00614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2" w:type="dxa"/>
          </w:tcPr>
          <w:p w14:paraId="5ADF1847" w14:textId="77777777" w:rsidR="00614D79" w:rsidRPr="00F61C23" w:rsidRDefault="00614D79" w:rsidP="00614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33688" w14:textId="0DE6E299" w:rsidR="00614D79" w:rsidRPr="00A55A14" w:rsidRDefault="00B06B44" w:rsidP="00614D79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5A14">
              <w:rPr>
                <w:rFonts w:ascii="Angsana New" w:hAnsi="Angsana New"/>
                <w:b/>
                <w:bCs/>
                <w:sz w:val="30"/>
                <w:szCs w:val="30"/>
              </w:rPr>
              <w:t>7,80</w:t>
            </w:r>
            <w:r w:rsidR="00A55A14" w:rsidRPr="00A55A1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52" w:type="dxa"/>
          </w:tcPr>
          <w:p w14:paraId="653FD7F8" w14:textId="77777777" w:rsidR="00614D79" w:rsidRPr="00F61C23" w:rsidRDefault="00614D79" w:rsidP="00614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D39C1" w14:textId="7F2DE24C" w:rsidR="00614D79" w:rsidRPr="00A55A14" w:rsidRDefault="00DE3A44" w:rsidP="00614D79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5A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="00614D79" w:rsidRPr="00A55A1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55A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</w:t>
            </w:r>
            <w:r w:rsidR="00A453AA" w:rsidRPr="00A55A1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76AD9A32" w14:textId="0B0CC489" w:rsidR="00614D79" w:rsidRPr="00F61C23" w:rsidRDefault="00614D79" w:rsidP="00614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015E61" w14:textId="1E4F7F9D" w:rsidR="00614D79" w:rsidRPr="00A55A14" w:rsidRDefault="00B06B44" w:rsidP="00614D79">
            <w:pPr>
              <w:pStyle w:val="acctmergecolhdg"/>
              <w:tabs>
                <w:tab w:val="decimal" w:pos="882"/>
              </w:tabs>
              <w:spacing w:line="240" w:lineRule="auto"/>
              <w:ind w:right="-43"/>
              <w:jc w:val="left"/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</w:pPr>
            <w:r w:rsidRPr="00A55A14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4,569</w:t>
            </w:r>
          </w:p>
        </w:tc>
        <w:tc>
          <w:tcPr>
            <w:tcW w:w="270" w:type="dxa"/>
          </w:tcPr>
          <w:p w14:paraId="388EB6EF" w14:textId="77777777" w:rsidR="00614D79" w:rsidRPr="00F61C23" w:rsidRDefault="00614D79" w:rsidP="00614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CC6DD" w14:textId="16EDB270" w:rsidR="00614D79" w:rsidRPr="00A55A14" w:rsidRDefault="00DE3A44" w:rsidP="00614D79">
            <w:pPr>
              <w:pStyle w:val="acctmergecolhdg"/>
              <w:tabs>
                <w:tab w:val="decimal" w:pos="882"/>
              </w:tabs>
              <w:spacing w:line="240" w:lineRule="auto"/>
              <w:ind w:right="-43"/>
              <w:jc w:val="left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 w:rsidRPr="00A55A14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7</w:t>
            </w:r>
            <w:r w:rsidR="00614D79" w:rsidRPr="00A55A14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,</w:t>
            </w:r>
            <w:r w:rsidRPr="00A55A14">
              <w:rPr>
                <w:rFonts w:ascii="Angsana New" w:hAnsi="Angsana New"/>
                <w:bCs/>
                <w:color w:val="000000"/>
                <w:sz w:val="30"/>
                <w:szCs w:val="30"/>
                <w:lang w:val="en-US" w:bidi="th-TH"/>
              </w:rPr>
              <w:t>271</w:t>
            </w:r>
          </w:p>
        </w:tc>
      </w:tr>
      <w:tr w:rsidR="00614D79" w:rsidRPr="00F61C23" w14:paraId="2D341AD9" w14:textId="77777777" w:rsidTr="00171CAD">
        <w:tc>
          <w:tcPr>
            <w:tcW w:w="3208" w:type="dxa"/>
          </w:tcPr>
          <w:p w14:paraId="7A8C44D3" w14:textId="77777777" w:rsidR="00614D79" w:rsidRPr="00F61C23" w:rsidRDefault="00614D79" w:rsidP="00614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22" w:type="dxa"/>
          </w:tcPr>
          <w:p w14:paraId="72393974" w14:textId="77777777" w:rsidR="00614D79" w:rsidRPr="00F61C23" w:rsidRDefault="00614D79" w:rsidP="00614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5DF913" w14:textId="0995D837" w:rsidR="00614D79" w:rsidRPr="007E24C0" w:rsidRDefault="006460A5" w:rsidP="007E24C0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5B431A" w:rsidRPr="00F61C2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B431A" w:rsidRPr="00F61C23">
              <w:rPr>
                <w:rFonts w:ascii="Angsana New" w:hAnsi="Angsana New"/>
                <w:b/>
                <w:bCs/>
                <w:sz w:val="30"/>
                <w:szCs w:val="30"/>
              </w:rPr>
              <w:t>73</w:t>
            </w:r>
            <w:r w:rsidR="005B1B48" w:rsidRPr="007E24C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52" w:type="dxa"/>
          </w:tcPr>
          <w:p w14:paraId="682910F6" w14:textId="77777777" w:rsidR="00614D79" w:rsidRPr="00F61C23" w:rsidRDefault="00614D79" w:rsidP="00614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7C9D04" w14:textId="1F215452" w:rsidR="00614D79" w:rsidRPr="00F61C23" w:rsidRDefault="00A453AA" w:rsidP="00614D79">
            <w:pPr>
              <w:pStyle w:val="acctfourfigures"/>
              <w:tabs>
                <w:tab w:val="clear" w:pos="765"/>
              </w:tabs>
              <w:spacing w:line="240" w:lineRule="auto"/>
              <w:ind w:left="-126" w:right="3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</w:t>
            </w:r>
            <w:r w:rsidR="00614D79" w:rsidRPr="00F61C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786</w:t>
            </w:r>
          </w:p>
        </w:tc>
        <w:tc>
          <w:tcPr>
            <w:tcW w:w="270" w:type="dxa"/>
          </w:tcPr>
          <w:p w14:paraId="69A0484A" w14:textId="77777777" w:rsidR="00614D79" w:rsidRPr="00F61C23" w:rsidRDefault="00614D79" w:rsidP="00614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0234AC" w14:textId="2DD03894" w:rsidR="00614D79" w:rsidRPr="00F61C23" w:rsidRDefault="005B431A" w:rsidP="00614D79">
            <w:pPr>
              <w:pStyle w:val="acctmergecolhdg"/>
              <w:tabs>
                <w:tab w:val="decimal" w:pos="88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66,690</w:t>
            </w:r>
          </w:p>
        </w:tc>
        <w:tc>
          <w:tcPr>
            <w:tcW w:w="270" w:type="dxa"/>
          </w:tcPr>
          <w:p w14:paraId="00AB72A5" w14:textId="77777777" w:rsidR="00614D79" w:rsidRPr="00F61C23" w:rsidRDefault="00614D79" w:rsidP="00614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59D458" w14:textId="02B39DB9" w:rsidR="00614D79" w:rsidRPr="00F61C23" w:rsidRDefault="00A453AA" w:rsidP="00614D79">
            <w:pPr>
              <w:pStyle w:val="acctmergecolhdg"/>
              <w:tabs>
                <w:tab w:val="decimal" w:pos="882"/>
              </w:tabs>
              <w:spacing w:line="240" w:lineRule="auto"/>
              <w:ind w:right="-43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  <w:r w:rsidR="00614D79" w:rsidRPr="00F61C2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433</w:t>
            </w:r>
          </w:p>
        </w:tc>
      </w:tr>
    </w:tbl>
    <w:p w14:paraId="0FE9FC98" w14:textId="3FB67336" w:rsidR="007E5D91" w:rsidRPr="00887B89" w:rsidRDefault="007E5D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  <w:cs/>
        </w:rPr>
      </w:pPr>
    </w:p>
    <w:p w14:paraId="1E8C0533" w14:textId="77777777" w:rsidR="00A77D7D" w:rsidRPr="00F61C23" w:rsidRDefault="00A77D7D" w:rsidP="007E2E7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F61C23">
        <w:rPr>
          <w:rFonts w:ascii="Angsana New" w:hAnsi="Angsana New"/>
          <w:bCs/>
          <w:sz w:val="30"/>
          <w:szCs w:val="30"/>
          <w:cs/>
        </w:rPr>
        <w:t>ภาษีเงินได้</w:t>
      </w:r>
    </w:p>
    <w:p w14:paraId="6EE42918" w14:textId="77777777" w:rsidR="003C2C0C" w:rsidRPr="00887B89" w:rsidRDefault="003C2C0C" w:rsidP="00AB07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2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90"/>
        <w:gridCol w:w="1031"/>
        <w:gridCol w:w="263"/>
        <w:gridCol w:w="956"/>
        <w:gridCol w:w="263"/>
        <w:gridCol w:w="1095"/>
        <w:gridCol w:w="263"/>
        <w:gridCol w:w="1099"/>
      </w:tblGrid>
      <w:tr w:rsidR="008208EF" w:rsidRPr="00F61C23" w14:paraId="3812E405" w14:textId="77777777" w:rsidTr="00D944C2">
        <w:trPr>
          <w:tblHeader/>
        </w:trPr>
        <w:tc>
          <w:tcPr>
            <w:tcW w:w="3240" w:type="dxa"/>
          </w:tcPr>
          <w:p w14:paraId="42097082" w14:textId="1BE52D56" w:rsidR="008208EF" w:rsidRPr="00F61C23" w:rsidRDefault="009014A7" w:rsidP="00F72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</w:t>
            </w:r>
            <w:r w:rsidRPr="00F61C2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รับรู้</w:t>
            </w:r>
            <w:r w:rsidRPr="00F6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ในกำไรหรือขาดทุน</w:t>
            </w:r>
          </w:p>
        </w:tc>
        <w:tc>
          <w:tcPr>
            <w:tcW w:w="990" w:type="dxa"/>
          </w:tcPr>
          <w:p w14:paraId="7F2E0F8D" w14:textId="77777777" w:rsidR="008208EF" w:rsidRPr="00F61C23" w:rsidRDefault="008208EF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5179CBE" w14:textId="559FF0BC" w:rsidR="008208EF" w:rsidRPr="00F61C23" w:rsidRDefault="009014A7" w:rsidP="00901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1"/>
                <w:tab w:val="center" w:pos="1133"/>
              </w:tabs>
              <w:ind w:left="-108"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Cs/>
                <w:sz w:val="30"/>
                <w:szCs w:val="30"/>
                <w:cs/>
              </w:rPr>
              <w:tab/>
            </w:r>
            <w:r w:rsidRPr="00F61C23">
              <w:rPr>
                <w:rFonts w:ascii="Angsana New" w:hAnsi="Angsana New"/>
                <w:bCs/>
                <w:sz w:val="30"/>
                <w:szCs w:val="30"/>
                <w:cs/>
              </w:rPr>
              <w:tab/>
            </w:r>
            <w:r w:rsidR="008208EF" w:rsidRPr="00F61C2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</w:tcPr>
          <w:p w14:paraId="15E4FD11" w14:textId="77777777" w:rsidR="008208EF" w:rsidRPr="00F61C23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57" w:type="dxa"/>
            <w:gridSpan w:val="3"/>
          </w:tcPr>
          <w:p w14:paraId="0CCD3910" w14:textId="77777777" w:rsidR="008208EF" w:rsidRPr="00F61C23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43E6" w:rsidRPr="00F61C23" w14:paraId="5CD1CCC0" w14:textId="77777777" w:rsidTr="00D944C2">
        <w:trPr>
          <w:tblHeader/>
        </w:trPr>
        <w:tc>
          <w:tcPr>
            <w:tcW w:w="3240" w:type="dxa"/>
          </w:tcPr>
          <w:p w14:paraId="47C2590D" w14:textId="77777777" w:rsidR="00DD43E6" w:rsidRPr="00F61C23" w:rsidRDefault="00DD43E6" w:rsidP="00DD43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5DF1B46" w14:textId="7E87D007" w:rsidR="00DD43E6" w:rsidRPr="00F61C23" w:rsidRDefault="00DD43E6" w:rsidP="00DD43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  <w:vAlign w:val="center"/>
          </w:tcPr>
          <w:p w14:paraId="5B25EDD9" w14:textId="66B904D3" w:rsidR="00DD43E6" w:rsidRPr="00F61C23" w:rsidRDefault="00A453AA" w:rsidP="00DD43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922781F" w14:textId="77777777" w:rsidR="00DD43E6" w:rsidRPr="00F61C23" w:rsidRDefault="00DD43E6" w:rsidP="00DD43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  <w:vAlign w:val="center"/>
          </w:tcPr>
          <w:p w14:paraId="1A671262" w14:textId="03D63F94" w:rsidR="00DD43E6" w:rsidRPr="00F61C23" w:rsidRDefault="00A453AA" w:rsidP="00DD43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63" w:type="dxa"/>
            <w:shd w:val="clear" w:color="auto" w:fill="auto"/>
          </w:tcPr>
          <w:p w14:paraId="7F38FA43" w14:textId="77777777" w:rsidR="00DD43E6" w:rsidRPr="00F61C23" w:rsidRDefault="00DD43E6" w:rsidP="00DD43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47E5D32D" w14:textId="12D46C85" w:rsidR="00DD43E6" w:rsidRPr="00F61C23" w:rsidRDefault="00A453AA" w:rsidP="00DD43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56E3427C" w14:textId="77777777" w:rsidR="00DD43E6" w:rsidRPr="00F61C23" w:rsidRDefault="00DD43E6" w:rsidP="00DD43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14:paraId="677A606B" w14:textId="018ACF8A" w:rsidR="00DD43E6" w:rsidRPr="00F61C23" w:rsidRDefault="00A453AA" w:rsidP="00DD43E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8208EF" w:rsidRPr="00F61C23" w14:paraId="06DF1A9B" w14:textId="77777777" w:rsidTr="00D944C2">
        <w:trPr>
          <w:tblHeader/>
        </w:trPr>
        <w:tc>
          <w:tcPr>
            <w:tcW w:w="3240" w:type="dxa"/>
          </w:tcPr>
          <w:p w14:paraId="77A8C075" w14:textId="77777777" w:rsidR="008208EF" w:rsidRPr="00F61C23" w:rsidRDefault="008208EF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FEC3920" w14:textId="77777777" w:rsidR="008208EF" w:rsidRPr="00F61C23" w:rsidRDefault="008208EF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970" w:type="dxa"/>
            <w:gridSpan w:val="7"/>
          </w:tcPr>
          <w:p w14:paraId="44583467" w14:textId="77777777" w:rsidR="008208EF" w:rsidRPr="00F61C23" w:rsidRDefault="00956942" w:rsidP="00956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</w:t>
            </w:r>
            <w:r w:rsidR="008208EF" w:rsidRPr="00F61C2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3539F0" w:rsidRPr="00F61C23" w14:paraId="6291BAC4" w14:textId="77777777" w:rsidTr="00D944C2">
        <w:tc>
          <w:tcPr>
            <w:tcW w:w="3240" w:type="dxa"/>
          </w:tcPr>
          <w:p w14:paraId="7266AE1E" w14:textId="77777777" w:rsidR="003539F0" w:rsidRPr="00F61C23" w:rsidRDefault="003539F0" w:rsidP="0035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สำหรับงวดปัจจุบัน </w:t>
            </w:r>
          </w:p>
        </w:tc>
        <w:tc>
          <w:tcPr>
            <w:tcW w:w="990" w:type="dxa"/>
          </w:tcPr>
          <w:p w14:paraId="68329FAB" w14:textId="77777777" w:rsidR="003539F0" w:rsidRPr="00F61C23" w:rsidRDefault="003539F0" w:rsidP="00353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31" w:type="dxa"/>
            <w:vAlign w:val="bottom"/>
          </w:tcPr>
          <w:p w14:paraId="79245D2D" w14:textId="44407C0F" w:rsidR="003539F0" w:rsidRPr="003F705A" w:rsidRDefault="006F3EB6" w:rsidP="003539F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F3EB6">
              <w:rPr>
                <w:rFonts w:ascii="Angsana New" w:hAnsi="Angsana New"/>
                <w:sz w:val="30"/>
                <w:szCs w:val="30"/>
              </w:rPr>
              <w:t>3,8</w:t>
            </w:r>
            <w:r w:rsidR="003F705A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63" w:type="dxa"/>
          </w:tcPr>
          <w:p w14:paraId="0317836F" w14:textId="77777777" w:rsidR="003539F0" w:rsidRPr="00F61C23" w:rsidRDefault="003539F0" w:rsidP="0035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6" w:type="dxa"/>
            <w:vAlign w:val="bottom"/>
          </w:tcPr>
          <w:p w14:paraId="3819E502" w14:textId="3D519A66" w:rsidR="003539F0" w:rsidRPr="00F61C23" w:rsidRDefault="00A453AA" w:rsidP="003539F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3539F0"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333</w:t>
            </w:r>
          </w:p>
        </w:tc>
        <w:tc>
          <w:tcPr>
            <w:tcW w:w="263" w:type="dxa"/>
          </w:tcPr>
          <w:p w14:paraId="54735399" w14:textId="77777777" w:rsidR="003539F0" w:rsidRPr="00F61C23" w:rsidRDefault="003539F0" w:rsidP="0035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14:paraId="675AE534" w14:textId="2DF7B07B" w:rsidR="003539F0" w:rsidRPr="00F61C23" w:rsidRDefault="006460A5" w:rsidP="00D944C2">
            <w:pPr>
              <w:pStyle w:val="acctmergecolhdg"/>
              <w:tabs>
                <w:tab w:val="decimal" w:pos="520"/>
              </w:tabs>
              <w:spacing w:line="240" w:lineRule="auto"/>
              <w:ind w:right="-43"/>
              <w:jc w:val="left"/>
              <w:rPr>
                <w:rFonts w:ascii="Angsana New" w:hAnsi="Angsana New"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517E6D1" w14:textId="77777777" w:rsidR="003539F0" w:rsidRPr="00F61C23" w:rsidRDefault="003539F0" w:rsidP="0035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9" w:type="dxa"/>
            <w:vAlign w:val="bottom"/>
          </w:tcPr>
          <w:p w14:paraId="20FE9B1F" w14:textId="7B57E155" w:rsidR="003539F0" w:rsidRPr="00F61C23" w:rsidRDefault="00A453AA" w:rsidP="003539F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4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3539F0"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283</w:t>
            </w:r>
          </w:p>
        </w:tc>
      </w:tr>
      <w:tr w:rsidR="003539F0" w:rsidRPr="00F61C23" w14:paraId="6D2FD090" w14:textId="77777777" w:rsidTr="00D944C2">
        <w:tc>
          <w:tcPr>
            <w:tcW w:w="3240" w:type="dxa"/>
            <w:shd w:val="clear" w:color="auto" w:fill="auto"/>
          </w:tcPr>
          <w:p w14:paraId="0BB6EE7D" w14:textId="77777777" w:rsidR="003539F0" w:rsidRPr="00F61C23" w:rsidRDefault="003539F0" w:rsidP="0035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3E7D980" w14:textId="77777777" w:rsidR="003539F0" w:rsidRPr="00F61C23" w:rsidRDefault="003539F0" w:rsidP="00353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708FBDCB" w14:textId="77777777" w:rsidR="003539F0" w:rsidRPr="00F61C23" w:rsidRDefault="003539F0" w:rsidP="003539F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1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5570FAB9" w14:textId="77777777" w:rsidR="003539F0" w:rsidRPr="00F61C23" w:rsidRDefault="003539F0" w:rsidP="0035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6A4F6D49" w14:textId="77777777" w:rsidR="003539F0" w:rsidRPr="00F61C23" w:rsidRDefault="003539F0" w:rsidP="003539F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1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042080CF" w14:textId="77777777" w:rsidR="003539F0" w:rsidRPr="00F61C23" w:rsidRDefault="003539F0" w:rsidP="0035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DFA3F44" w14:textId="77777777" w:rsidR="003539F0" w:rsidRPr="00F61C23" w:rsidRDefault="003539F0" w:rsidP="003539F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48"/>
              <w:rPr>
                <w:rFonts w:ascii="Angsana New" w:hAnsi="Angsana New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14:paraId="345A0B24" w14:textId="77777777" w:rsidR="003539F0" w:rsidRPr="00F61C23" w:rsidRDefault="003539F0" w:rsidP="0035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D6A2C3B" w14:textId="77777777" w:rsidR="003539F0" w:rsidRPr="00F61C23" w:rsidRDefault="003539F0" w:rsidP="003539F0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-148"/>
              <w:rPr>
                <w:rFonts w:ascii="Angsana New" w:hAnsi="Angsana New"/>
                <w:szCs w:val="22"/>
              </w:rPr>
            </w:pPr>
          </w:p>
        </w:tc>
      </w:tr>
      <w:tr w:rsidR="003539F0" w:rsidRPr="00F61C23" w14:paraId="51C80F30" w14:textId="77777777" w:rsidTr="00D944C2">
        <w:tc>
          <w:tcPr>
            <w:tcW w:w="3240" w:type="dxa"/>
            <w:shd w:val="clear" w:color="auto" w:fill="auto"/>
          </w:tcPr>
          <w:p w14:paraId="5E610B56" w14:textId="77777777" w:rsidR="003539F0" w:rsidRPr="00F61C23" w:rsidRDefault="003539F0" w:rsidP="0035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61C23"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4BFCD927" w14:textId="77777777" w:rsidR="003539F0" w:rsidRPr="00F61C23" w:rsidRDefault="003539F0" w:rsidP="00353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3E23911F" w14:textId="1D908450" w:rsidR="003539F0" w:rsidRPr="00F61C23" w:rsidRDefault="003539F0" w:rsidP="003539F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758337F0" w14:textId="77777777" w:rsidR="003539F0" w:rsidRPr="00F61C23" w:rsidRDefault="003539F0" w:rsidP="0035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4605DEAF" w14:textId="77777777" w:rsidR="003539F0" w:rsidRPr="00F61C23" w:rsidRDefault="003539F0" w:rsidP="003539F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6A3CBA03" w14:textId="77777777" w:rsidR="003539F0" w:rsidRPr="00F61C23" w:rsidRDefault="003539F0" w:rsidP="0035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6B8E825" w14:textId="77777777" w:rsidR="003539F0" w:rsidRPr="00F61C23" w:rsidRDefault="003539F0" w:rsidP="003539F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6EAEB239" w14:textId="77777777" w:rsidR="003539F0" w:rsidRPr="00F61C23" w:rsidRDefault="003539F0" w:rsidP="0035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EF82C4B" w14:textId="77777777" w:rsidR="003539F0" w:rsidRPr="00F61C23" w:rsidRDefault="003539F0" w:rsidP="003539F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4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539F0" w:rsidRPr="00F61C23" w14:paraId="39CC6ADA" w14:textId="77777777" w:rsidTr="00D944C2">
        <w:tc>
          <w:tcPr>
            <w:tcW w:w="3240" w:type="dxa"/>
            <w:shd w:val="clear" w:color="auto" w:fill="auto"/>
          </w:tcPr>
          <w:p w14:paraId="02FB8B65" w14:textId="77777777" w:rsidR="003539F0" w:rsidRPr="00F61C23" w:rsidRDefault="003539F0" w:rsidP="0035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 xml:space="preserve">การเปลี่ยนแปลงของผลต่างชั่วคราว   </w:t>
            </w:r>
          </w:p>
        </w:tc>
        <w:tc>
          <w:tcPr>
            <w:tcW w:w="990" w:type="dxa"/>
            <w:shd w:val="clear" w:color="auto" w:fill="auto"/>
          </w:tcPr>
          <w:p w14:paraId="071F44D6" w14:textId="52637B60" w:rsidR="003539F0" w:rsidRPr="00F61C23" w:rsidRDefault="003539F0" w:rsidP="00353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55A0807D" w14:textId="01C5DC41" w:rsidR="003539F0" w:rsidRPr="00F61C23" w:rsidRDefault="006F3EB6" w:rsidP="003539F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F3EB6">
              <w:rPr>
                <w:rFonts w:ascii="Angsana New" w:hAnsi="Angsana New"/>
                <w:sz w:val="30"/>
                <w:szCs w:val="30"/>
              </w:rPr>
              <w:t>6,</w:t>
            </w:r>
            <w:r w:rsidR="003F705A">
              <w:rPr>
                <w:rFonts w:ascii="Angsana New" w:hAnsi="Angsana New"/>
                <w:sz w:val="30"/>
                <w:szCs w:val="30"/>
              </w:rPr>
              <w:t>337</w:t>
            </w:r>
          </w:p>
        </w:tc>
        <w:tc>
          <w:tcPr>
            <w:tcW w:w="263" w:type="dxa"/>
            <w:shd w:val="clear" w:color="auto" w:fill="auto"/>
          </w:tcPr>
          <w:p w14:paraId="096E1578" w14:textId="77777777" w:rsidR="003539F0" w:rsidRPr="00F61C23" w:rsidRDefault="003539F0" w:rsidP="0035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5F3A4D85" w14:textId="1232EE41" w:rsidR="003539F0" w:rsidRPr="00F61C23" w:rsidRDefault="00A453AA" w:rsidP="003539F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3539F0"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275</w:t>
            </w:r>
          </w:p>
        </w:tc>
        <w:tc>
          <w:tcPr>
            <w:tcW w:w="263" w:type="dxa"/>
            <w:shd w:val="clear" w:color="auto" w:fill="auto"/>
          </w:tcPr>
          <w:p w14:paraId="5ABCD89B" w14:textId="77777777" w:rsidR="003539F0" w:rsidRPr="00F61C23" w:rsidRDefault="003539F0" w:rsidP="0035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19CEA4BA" w14:textId="7500D222" w:rsidR="003539F0" w:rsidRPr="00F61C23" w:rsidRDefault="006F3EB6" w:rsidP="003539F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48"/>
              <w:rPr>
                <w:rFonts w:ascii="Angsana New" w:hAnsi="Angsana New"/>
                <w:sz w:val="30"/>
                <w:szCs w:val="30"/>
              </w:rPr>
            </w:pPr>
            <w:r w:rsidRPr="006F3EB6">
              <w:rPr>
                <w:rFonts w:ascii="Angsana New" w:hAnsi="Angsana New"/>
                <w:sz w:val="30"/>
                <w:szCs w:val="30"/>
              </w:rPr>
              <w:t>5,685</w:t>
            </w:r>
          </w:p>
        </w:tc>
        <w:tc>
          <w:tcPr>
            <w:tcW w:w="263" w:type="dxa"/>
            <w:shd w:val="clear" w:color="auto" w:fill="auto"/>
          </w:tcPr>
          <w:p w14:paraId="2792350F" w14:textId="77777777" w:rsidR="003539F0" w:rsidRPr="00F61C23" w:rsidRDefault="003539F0" w:rsidP="0035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2F0A50D9" w14:textId="32A184E0" w:rsidR="003539F0" w:rsidRPr="00F61C23" w:rsidRDefault="00A453AA" w:rsidP="003539F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4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3539F0"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630</w:t>
            </w:r>
          </w:p>
        </w:tc>
      </w:tr>
      <w:tr w:rsidR="003539F0" w:rsidRPr="00F61C23" w14:paraId="7DD4FBCE" w14:textId="77777777" w:rsidTr="00D944C2">
        <w:tc>
          <w:tcPr>
            <w:tcW w:w="3240" w:type="dxa"/>
            <w:shd w:val="clear" w:color="auto" w:fill="auto"/>
          </w:tcPr>
          <w:p w14:paraId="722BF4C0" w14:textId="77777777" w:rsidR="003539F0" w:rsidRPr="00F61C23" w:rsidRDefault="003539F0" w:rsidP="0035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1B595580" w14:textId="77777777" w:rsidR="003539F0" w:rsidRPr="00F61C23" w:rsidRDefault="003539F0" w:rsidP="00353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31CAC5" w14:textId="39691CBB" w:rsidR="003539F0" w:rsidRPr="00F61C23" w:rsidRDefault="006F3EB6" w:rsidP="003539F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3EB6">
              <w:rPr>
                <w:rFonts w:ascii="Angsana New" w:hAnsi="Angsana New"/>
                <w:b/>
                <w:bCs/>
                <w:sz w:val="30"/>
                <w:szCs w:val="30"/>
              </w:rPr>
              <w:t>10,170</w:t>
            </w:r>
          </w:p>
        </w:tc>
        <w:tc>
          <w:tcPr>
            <w:tcW w:w="263" w:type="dxa"/>
            <w:shd w:val="clear" w:color="auto" w:fill="auto"/>
          </w:tcPr>
          <w:p w14:paraId="0A3CB50C" w14:textId="77777777" w:rsidR="003539F0" w:rsidRPr="00F61C23" w:rsidRDefault="003539F0" w:rsidP="0035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FA39CA" w14:textId="5CC36059" w:rsidR="003539F0" w:rsidRPr="00F61C23" w:rsidRDefault="00A453AA" w:rsidP="003539F0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</w:t>
            </w:r>
            <w:r w:rsidR="003539F0" w:rsidRPr="00F61C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608</w:t>
            </w:r>
          </w:p>
        </w:tc>
        <w:tc>
          <w:tcPr>
            <w:tcW w:w="263" w:type="dxa"/>
            <w:shd w:val="clear" w:color="auto" w:fill="auto"/>
          </w:tcPr>
          <w:p w14:paraId="7B87EF91" w14:textId="77777777" w:rsidR="003539F0" w:rsidRPr="00F61C23" w:rsidRDefault="003539F0" w:rsidP="0035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FE912D" w14:textId="07A512E5" w:rsidR="003539F0" w:rsidRPr="00F61C23" w:rsidRDefault="006F3EB6" w:rsidP="003539F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3EB6">
              <w:rPr>
                <w:rFonts w:ascii="Angsana New" w:hAnsi="Angsana New"/>
                <w:b/>
                <w:bCs/>
                <w:sz w:val="30"/>
                <w:szCs w:val="30"/>
              </w:rPr>
              <w:t>5,685</w:t>
            </w:r>
          </w:p>
        </w:tc>
        <w:tc>
          <w:tcPr>
            <w:tcW w:w="263" w:type="dxa"/>
            <w:shd w:val="clear" w:color="auto" w:fill="auto"/>
          </w:tcPr>
          <w:p w14:paraId="49143CCB" w14:textId="77777777" w:rsidR="003539F0" w:rsidRPr="00F61C23" w:rsidRDefault="003539F0" w:rsidP="0035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6D2298" w14:textId="2C99ACC6" w:rsidR="003539F0" w:rsidRPr="00F61C23" w:rsidRDefault="00A453AA" w:rsidP="003539F0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-14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</w:t>
            </w:r>
            <w:r w:rsidR="003539F0" w:rsidRPr="00F61C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913</w:t>
            </w:r>
          </w:p>
        </w:tc>
      </w:tr>
    </w:tbl>
    <w:p w14:paraId="6ECCFED3" w14:textId="53582CD5" w:rsidR="003D3F92" w:rsidRPr="00F61C23" w:rsidRDefault="003D3F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"/>
          <w:szCs w:val="2"/>
        </w:rPr>
      </w:pPr>
    </w:p>
    <w:p w14:paraId="78BCB826" w14:textId="7AF182A9" w:rsidR="00C70C02" w:rsidRPr="00F61C23" w:rsidRDefault="00C70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"/>
          <w:szCs w:val="2"/>
          <w:cs/>
        </w:rPr>
      </w:pPr>
      <w:r w:rsidRPr="00F61C23">
        <w:rPr>
          <w:rFonts w:ascii="Angsana New" w:hAnsi="Angsana New"/>
          <w:b/>
          <w:bCs/>
          <w:i/>
          <w:iCs/>
          <w:sz w:val="2"/>
          <w:szCs w:val="2"/>
          <w:cs/>
        </w:rPr>
        <w:br w:type="page"/>
      </w:r>
    </w:p>
    <w:p w14:paraId="1E2E8D26" w14:textId="77777777" w:rsidR="00C70C02" w:rsidRPr="00F61C23" w:rsidRDefault="00C70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"/>
          <w:szCs w:val="2"/>
          <w:cs/>
        </w:rPr>
      </w:pPr>
    </w:p>
    <w:p w14:paraId="795E6CFE" w14:textId="77777777" w:rsidR="00A0764C" w:rsidRPr="00F61C23" w:rsidRDefault="00A0764C" w:rsidP="003917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"/>
          <w:szCs w:val="2"/>
        </w:rPr>
      </w:pPr>
    </w:p>
    <w:tbl>
      <w:tblPr>
        <w:tblW w:w="900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36"/>
        <w:gridCol w:w="1114"/>
        <w:gridCol w:w="270"/>
        <w:gridCol w:w="1080"/>
        <w:gridCol w:w="270"/>
        <w:gridCol w:w="1080"/>
      </w:tblGrid>
      <w:tr w:rsidR="008208EF" w:rsidRPr="00F61C23" w14:paraId="20ADEDE4" w14:textId="77777777" w:rsidTr="00415580">
        <w:trPr>
          <w:tblHeader/>
        </w:trPr>
        <w:tc>
          <w:tcPr>
            <w:tcW w:w="3870" w:type="dxa"/>
            <w:shd w:val="clear" w:color="auto" w:fill="auto"/>
          </w:tcPr>
          <w:p w14:paraId="36884E33" w14:textId="07FB8BCC" w:rsidR="008208EF" w:rsidRPr="00F61C23" w:rsidRDefault="00D52C29" w:rsidP="00D5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1"/>
                <w:tab w:val="center" w:pos="1133"/>
              </w:tabs>
              <w:ind w:left="-108" w:right="-10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130" w:type="dxa"/>
            <w:gridSpan w:val="7"/>
            <w:shd w:val="clear" w:color="auto" w:fill="auto"/>
          </w:tcPr>
          <w:p w14:paraId="262CD32B" w14:textId="77777777" w:rsidR="008208EF" w:rsidRPr="00F61C23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F61C23">
              <w:rPr>
                <w:rFonts w:ascii="Angsana New" w:hAnsi="Angsana New"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8208EF" w:rsidRPr="00F61C23" w14:paraId="5E4A231A" w14:textId="77777777" w:rsidTr="00415580">
        <w:trPr>
          <w:tblHeader/>
        </w:trPr>
        <w:tc>
          <w:tcPr>
            <w:tcW w:w="3870" w:type="dxa"/>
            <w:shd w:val="clear" w:color="auto" w:fill="auto"/>
          </w:tcPr>
          <w:p w14:paraId="4B8C126D" w14:textId="77777777" w:rsidR="008208EF" w:rsidRPr="00F61C23" w:rsidRDefault="008208EF" w:rsidP="003C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7ABCE31" w14:textId="1D1D9A88" w:rsidR="008208EF" w:rsidRPr="00F61C23" w:rsidRDefault="00A453AA" w:rsidP="003C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F61C23">
              <w:rPr>
                <w:rFonts w:ascii="Angsana New" w:hAnsi="Angsana New"/>
                <w:bCs/>
                <w:sz w:val="27"/>
                <w:szCs w:val="27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5120B88" w14:textId="77777777" w:rsidR="008208EF" w:rsidRPr="00F61C23" w:rsidRDefault="008208EF" w:rsidP="003C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0516986" w14:textId="303D38A3" w:rsidR="008208EF" w:rsidRPr="00F61C23" w:rsidRDefault="00A453AA" w:rsidP="003C2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F61C23">
              <w:rPr>
                <w:rFonts w:ascii="Angsana New" w:hAnsi="Angsana New"/>
                <w:bCs/>
                <w:sz w:val="27"/>
                <w:szCs w:val="27"/>
              </w:rPr>
              <w:t>2562</w:t>
            </w:r>
          </w:p>
        </w:tc>
      </w:tr>
      <w:tr w:rsidR="008208EF" w:rsidRPr="00F61C23" w14:paraId="2D301A0E" w14:textId="77777777" w:rsidTr="00415580">
        <w:trPr>
          <w:tblHeader/>
        </w:trPr>
        <w:tc>
          <w:tcPr>
            <w:tcW w:w="3870" w:type="dxa"/>
            <w:shd w:val="clear" w:color="auto" w:fill="auto"/>
          </w:tcPr>
          <w:p w14:paraId="5D318C16" w14:textId="77777777" w:rsidR="008208EF" w:rsidRPr="00F61C23" w:rsidRDefault="008208EF" w:rsidP="00E1171E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0D81A8F" w14:textId="77777777" w:rsidR="008208EF" w:rsidRPr="00F61C23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F61C23">
              <w:rPr>
                <w:rFonts w:ascii="Angsana New" w:hAnsi="Angsana New"/>
                <w:sz w:val="27"/>
                <w:szCs w:val="27"/>
                <w:cs/>
                <w:lang w:bidi="th-TH"/>
              </w:rPr>
              <w:t>อัตราภาษี</w:t>
            </w:r>
          </w:p>
          <w:p w14:paraId="0D7FAF60" w14:textId="77777777" w:rsidR="008208EF" w:rsidRPr="00F61C23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27"/>
                <w:szCs w:val="27"/>
                <w:lang w:bidi="th-TH"/>
              </w:rPr>
            </w:pPr>
            <w:r w:rsidRPr="00F61C23"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7677BE07" w14:textId="77777777" w:rsidR="008208EF" w:rsidRPr="00F61C23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6AC20FAC" w14:textId="77777777" w:rsidR="008208EF" w:rsidRPr="00F61C23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31E02083" w14:textId="77777777" w:rsidR="008208EF" w:rsidRPr="00F61C23" w:rsidRDefault="00956942" w:rsidP="002D09D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i/>
                <w:iCs/>
                <w:sz w:val="27"/>
                <w:szCs w:val="27"/>
                <w:lang w:bidi="th-TH"/>
              </w:rPr>
            </w:pPr>
            <w:r w:rsidRPr="00F61C23"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  <w:t>(พั</w:t>
            </w:r>
            <w:r w:rsidR="008208EF" w:rsidRPr="00F61C23"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  <w:t>นบาท)</w:t>
            </w:r>
          </w:p>
        </w:tc>
        <w:tc>
          <w:tcPr>
            <w:tcW w:w="270" w:type="dxa"/>
            <w:shd w:val="clear" w:color="auto" w:fill="auto"/>
          </w:tcPr>
          <w:p w14:paraId="7E4C120F" w14:textId="77777777" w:rsidR="008208EF" w:rsidRPr="00F61C23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475DCCCC" w14:textId="77777777" w:rsidR="008208EF" w:rsidRPr="00F61C23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F61C23">
              <w:rPr>
                <w:rFonts w:ascii="Angsana New" w:hAnsi="Angsana New"/>
                <w:sz w:val="27"/>
                <w:szCs w:val="27"/>
                <w:cs/>
                <w:lang w:bidi="th-TH"/>
              </w:rPr>
              <w:t>อัตราภาษี</w:t>
            </w:r>
          </w:p>
          <w:p w14:paraId="748697FB" w14:textId="77777777" w:rsidR="008208EF" w:rsidRPr="00F61C23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F61C23"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6A816B45" w14:textId="77777777" w:rsidR="008208EF" w:rsidRPr="00F61C23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1FD3646" w14:textId="77777777" w:rsidR="008208EF" w:rsidRPr="00F61C23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6A17C6BC" w14:textId="77777777" w:rsidR="008208EF" w:rsidRPr="00F61C23" w:rsidRDefault="00956942" w:rsidP="002D09D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i/>
                <w:iCs/>
                <w:sz w:val="27"/>
                <w:szCs w:val="27"/>
                <w:lang w:bidi="th-TH"/>
              </w:rPr>
            </w:pPr>
            <w:r w:rsidRPr="00F61C23"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  <w:t>(พั</w:t>
            </w:r>
            <w:r w:rsidR="008208EF" w:rsidRPr="00F61C23"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  <w:t>นบาท)</w:t>
            </w:r>
          </w:p>
        </w:tc>
      </w:tr>
      <w:tr w:rsidR="003539F0" w:rsidRPr="00F61C23" w14:paraId="32180E42" w14:textId="77777777" w:rsidTr="00415580">
        <w:tc>
          <w:tcPr>
            <w:tcW w:w="3870" w:type="dxa"/>
            <w:shd w:val="clear" w:color="auto" w:fill="auto"/>
          </w:tcPr>
          <w:p w14:paraId="296449F4" w14:textId="05243285" w:rsidR="003539F0" w:rsidRPr="00F61C23" w:rsidRDefault="00C615B5" w:rsidP="003539F0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C615B5">
              <w:rPr>
                <w:rFonts w:ascii="Angsana New" w:hAnsi="Angsana New"/>
                <w:sz w:val="27"/>
                <w:szCs w:val="27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0775D855" w14:textId="77777777" w:rsidR="003539F0" w:rsidRPr="00F61C23" w:rsidRDefault="003539F0" w:rsidP="003539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EF8DB51" w14:textId="77777777" w:rsidR="003539F0" w:rsidRPr="00F61C23" w:rsidRDefault="003539F0" w:rsidP="0035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3C02933C" w14:textId="1029522F" w:rsidR="003539F0" w:rsidRPr="00F61C23" w:rsidRDefault="00B94475" w:rsidP="00C615B5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lang w:val="en-US" w:bidi="th-TH"/>
              </w:rPr>
              <w:t>53</w:t>
            </w:r>
            <w:r w:rsidR="007C41C6">
              <w:rPr>
                <w:rFonts w:ascii="Angsana New" w:hAnsi="Angsana New"/>
                <w:sz w:val="27"/>
                <w:szCs w:val="27"/>
              </w:rPr>
              <w:t>,</w:t>
            </w:r>
            <w:r>
              <w:rPr>
                <w:rFonts w:ascii="Angsana New" w:hAnsi="Angsana New"/>
                <w:sz w:val="27"/>
                <w:szCs w:val="27"/>
              </w:rPr>
              <w:t>537</w:t>
            </w:r>
          </w:p>
        </w:tc>
        <w:tc>
          <w:tcPr>
            <w:tcW w:w="270" w:type="dxa"/>
            <w:shd w:val="clear" w:color="auto" w:fill="auto"/>
          </w:tcPr>
          <w:p w14:paraId="49D73259" w14:textId="77777777" w:rsidR="003539F0" w:rsidRPr="00F61C23" w:rsidRDefault="003539F0" w:rsidP="0035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FB35A18" w14:textId="06F89A42" w:rsidR="003539F0" w:rsidRPr="00F61C23" w:rsidRDefault="003539F0" w:rsidP="00D944C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E943BC8" w14:textId="77777777" w:rsidR="003539F0" w:rsidRPr="00F61C23" w:rsidRDefault="003539F0" w:rsidP="0035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7C66B88" w14:textId="45DBFE04" w:rsidR="003539F0" w:rsidRPr="00F61C23" w:rsidRDefault="00A453AA" w:rsidP="00C615B5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230</w:t>
            </w:r>
            <w:r w:rsidR="003539F0" w:rsidRPr="00F61C23">
              <w:rPr>
                <w:rFonts w:ascii="Angsana New" w:hAnsi="Angsana New"/>
                <w:sz w:val="27"/>
                <w:szCs w:val="27"/>
              </w:rPr>
              <w:t>,</w:t>
            </w: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507</w:t>
            </w:r>
          </w:p>
        </w:tc>
      </w:tr>
      <w:tr w:rsidR="00C615B5" w:rsidRPr="00F61C23" w14:paraId="610DC15F" w14:textId="77777777" w:rsidTr="00415580">
        <w:tc>
          <w:tcPr>
            <w:tcW w:w="3870" w:type="dxa"/>
            <w:shd w:val="clear" w:color="auto" w:fill="auto"/>
          </w:tcPr>
          <w:p w14:paraId="5FE7C940" w14:textId="77777777" w:rsidR="00C615B5" w:rsidRPr="00F61C23" w:rsidRDefault="00C615B5" w:rsidP="00C615B5">
            <w:pPr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5A207CD5" w14:textId="5ED4A60D" w:rsidR="00C615B5" w:rsidRPr="00F61C23" w:rsidRDefault="00C615B5" w:rsidP="00C615B5">
            <w:pPr>
              <w:pStyle w:val="acctfourfigures"/>
              <w:tabs>
                <w:tab w:val="clear" w:pos="765"/>
                <w:tab w:val="left" w:pos="63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</w:rPr>
              <w:t>20.00</w:t>
            </w:r>
          </w:p>
        </w:tc>
        <w:tc>
          <w:tcPr>
            <w:tcW w:w="236" w:type="dxa"/>
            <w:shd w:val="clear" w:color="auto" w:fill="auto"/>
          </w:tcPr>
          <w:p w14:paraId="2B61D664" w14:textId="77777777" w:rsidR="00C615B5" w:rsidRPr="00F61C23" w:rsidRDefault="00C615B5" w:rsidP="00C61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</w:tcPr>
          <w:p w14:paraId="636A7A17" w14:textId="55AF3253" w:rsidR="00C615B5" w:rsidRPr="00F61C23" w:rsidRDefault="00C615B5" w:rsidP="00C615B5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615B5">
              <w:rPr>
                <w:rFonts w:ascii="Angsana New" w:hAnsi="Angsana New"/>
                <w:sz w:val="27"/>
                <w:szCs w:val="27"/>
                <w:lang w:val="en-US" w:bidi="th-TH"/>
              </w:rPr>
              <w:t xml:space="preserve"> </w:t>
            </w:r>
            <w:r w:rsidR="00B94475">
              <w:rPr>
                <w:rFonts w:ascii="Angsana New" w:hAnsi="Angsana New"/>
                <w:sz w:val="27"/>
                <w:szCs w:val="27"/>
                <w:lang w:val="en-US" w:bidi="th-TH"/>
              </w:rPr>
              <w:t>10</w:t>
            </w:r>
            <w:r w:rsidR="007C41C6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B94475">
              <w:rPr>
                <w:rFonts w:ascii="Angsana New" w:hAnsi="Angsana New"/>
                <w:sz w:val="27"/>
                <w:szCs w:val="27"/>
                <w:lang w:val="en-US" w:bidi="th-TH"/>
              </w:rPr>
              <w:t>707</w:t>
            </w:r>
            <w:r w:rsidRPr="00C615B5">
              <w:rPr>
                <w:rFonts w:ascii="Angsana New" w:hAnsi="Angsana New"/>
                <w:sz w:val="27"/>
                <w:szCs w:val="27"/>
                <w:lang w:val="en-US" w:bidi="th-TH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6DAB44D" w14:textId="77777777" w:rsidR="00C615B5" w:rsidRPr="00F61C23" w:rsidRDefault="00C615B5" w:rsidP="00C61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F43AFB0" w14:textId="3B78A2A8" w:rsidR="00C615B5" w:rsidRPr="00F61C23" w:rsidRDefault="00C615B5" w:rsidP="00C615B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20</w:t>
            </w:r>
            <w:r w:rsidRPr="00F61C23">
              <w:rPr>
                <w:rFonts w:ascii="Angsana New" w:hAnsi="Angsana New"/>
                <w:sz w:val="27"/>
                <w:szCs w:val="27"/>
              </w:rPr>
              <w:t>.</w:t>
            </w: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32B7B1E1" w14:textId="77777777" w:rsidR="00C615B5" w:rsidRPr="00F61C23" w:rsidRDefault="00C615B5" w:rsidP="00C61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C2FCE64" w14:textId="5E815BF5" w:rsidR="00C615B5" w:rsidRPr="00F61C23" w:rsidRDefault="00C615B5" w:rsidP="00C615B5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F61C23">
              <w:rPr>
                <w:rFonts w:ascii="Angsana New" w:hAnsi="Angsana New"/>
                <w:sz w:val="27"/>
                <w:szCs w:val="27"/>
                <w:lang w:val="en-US" w:bidi="th-TH"/>
              </w:rPr>
              <w:t>46,101</w:t>
            </w:r>
          </w:p>
        </w:tc>
      </w:tr>
      <w:tr w:rsidR="00C615B5" w:rsidRPr="00F61C23" w14:paraId="3B83A3AF" w14:textId="77777777" w:rsidTr="00415580">
        <w:tc>
          <w:tcPr>
            <w:tcW w:w="3870" w:type="dxa"/>
            <w:shd w:val="clear" w:color="auto" w:fill="auto"/>
          </w:tcPr>
          <w:p w14:paraId="2A88A494" w14:textId="1BE9E9D2" w:rsidR="00C615B5" w:rsidRPr="00F61C23" w:rsidRDefault="00C615B5" w:rsidP="00C615B5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F61C23">
              <w:rPr>
                <w:rFonts w:ascii="Angsana New" w:hAnsi="Angsana New"/>
                <w:sz w:val="27"/>
                <w:szCs w:val="27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571E9370" w14:textId="77777777" w:rsidR="00C615B5" w:rsidRPr="00F61C23" w:rsidRDefault="00C615B5" w:rsidP="00C615B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4B0B0914" w14:textId="77777777" w:rsidR="00C615B5" w:rsidRPr="00F61C23" w:rsidRDefault="00C615B5" w:rsidP="00C61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14" w:type="dxa"/>
            <w:shd w:val="clear" w:color="auto" w:fill="auto"/>
          </w:tcPr>
          <w:p w14:paraId="0168127F" w14:textId="270AA89D" w:rsidR="00C615B5" w:rsidRPr="00C615B5" w:rsidRDefault="00C615B5" w:rsidP="00C615B5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615B5">
              <w:rPr>
                <w:rFonts w:ascii="Angsana New" w:hAnsi="Angsana New"/>
                <w:sz w:val="27"/>
                <w:szCs w:val="27"/>
                <w:lang w:val="en-US" w:bidi="th-TH"/>
              </w:rPr>
              <w:t xml:space="preserve"> (</w:t>
            </w:r>
            <w:r w:rsidR="00B94475">
              <w:rPr>
                <w:rFonts w:ascii="Angsana New" w:hAnsi="Angsana New"/>
                <w:sz w:val="27"/>
                <w:szCs w:val="27"/>
                <w:lang w:val="en-US" w:bidi="th-TH"/>
              </w:rPr>
              <w:t>19</w:t>
            </w:r>
            <w:r w:rsidRPr="00C615B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B94475">
              <w:rPr>
                <w:rFonts w:ascii="Angsana New" w:hAnsi="Angsana New"/>
                <w:sz w:val="27"/>
                <w:szCs w:val="27"/>
                <w:lang w:val="en-US" w:bidi="th-TH"/>
              </w:rPr>
              <w:t>714</w:t>
            </w:r>
            <w:r w:rsidRPr="00C615B5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09A3787" w14:textId="77777777" w:rsidR="00C615B5" w:rsidRPr="00F61C23" w:rsidRDefault="00C615B5" w:rsidP="00C61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7510206" w14:textId="77777777" w:rsidR="00C615B5" w:rsidRPr="00F61C23" w:rsidRDefault="00C615B5" w:rsidP="00C615B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49C76633" w14:textId="77777777" w:rsidR="00C615B5" w:rsidRPr="00F61C23" w:rsidRDefault="00C615B5" w:rsidP="00C61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1A895B3" w14:textId="16182163" w:rsidR="00C615B5" w:rsidRPr="00F61C23" w:rsidRDefault="00C615B5" w:rsidP="00C615B5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202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</w:rPr>
              <w:t>(</w:t>
            </w: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3</w:t>
            </w:r>
            <w:r w:rsidRPr="00F61C23">
              <w:rPr>
                <w:rFonts w:ascii="Angsana New" w:hAnsi="Angsana New"/>
                <w:sz w:val="27"/>
                <w:szCs w:val="27"/>
              </w:rPr>
              <w:t>,</w:t>
            </w: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260</w:t>
            </w:r>
            <w:r w:rsidRPr="00F61C23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C615B5" w:rsidRPr="00F61C23" w14:paraId="7A5AA6F3" w14:textId="77777777" w:rsidTr="00415580">
        <w:tc>
          <w:tcPr>
            <w:tcW w:w="3870" w:type="dxa"/>
            <w:shd w:val="clear" w:color="auto" w:fill="auto"/>
          </w:tcPr>
          <w:p w14:paraId="67C03AB1" w14:textId="451D3F99" w:rsidR="00C615B5" w:rsidRPr="00F61C23" w:rsidRDefault="00C615B5" w:rsidP="00C615B5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F61C23">
              <w:rPr>
                <w:rFonts w:ascii="Angsana New" w:hAnsi="Angsana New"/>
                <w:sz w:val="27"/>
                <w:szCs w:val="27"/>
                <w:cs/>
              </w:rPr>
              <w:t>สิทธิประโยชน์ทางภาษี</w:t>
            </w:r>
          </w:p>
        </w:tc>
        <w:tc>
          <w:tcPr>
            <w:tcW w:w="1080" w:type="dxa"/>
            <w:shd w:val="clear" w:color="auto" w:fill="auto"/>
          </w:tcPr>
          <w:p w14:paraId="549888B1" w14:textId="77777777" w:rsidR="00C615B5" w:rsidRPr="00F61C23" w:rsidRDefault="00C615B5" w:rsidP="00C615B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7AC0D9D2" w14:textId="77777777" w:rsidR="00C615B5" w:rsidRPr="00F61C23" w:rsidRDefault="00C615B5" w:rsidP="00C61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14" w:type="dxa"/>
            <w:shd w:val="clear" w:color="auto" w:fill="auto"/>
          </w:tcPr>
          <w:p w14:paraId="5371403A" w14:textId="30FD50F3" w:rsidR="00C615B5" w:rsidRPr="00C615B5" w:rsidRDefault="00C615B5" w:rsidP="00C615B5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615B5">
              <w:rPr>
                <w:rFonts w:ascii="Angsana New" w:hAnsi="Angsana New"/>
                <w:sz w:val="27"/>
                <w:szCs w:val="27"/>
                <w:lang w:val="en-US" w:bidi="th-TH"/>
              </w:rPr>
              <w:t xml:space="preserve"> (19,</w:t>
            </w:r>
            <w:r w:rsidR="007C41C6">
              <w:rPr>
                <w:rFonts w:ascii="Angsana New" w:hAnsi="Angsana New"/>
                <w:sz w:val="27"/>
                <w:szCs w:val="27"/>
                <w:lang w:val="en-US" w:bidi="th-TH"/>
              </w:rPr>
              <w:t>839</w:t>
            </w:r>
            <w:r w:rsidRPr="00C615B5">
              <w:rPr>
                <w:rFonts w:ascii="Angsana New" w:hAnsi="Angsana New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AB9E37D" w14:textId="77777777" w:rsidR="00C615B5" w:rsidRPr="00F61C23" w:rsidRDefault="00C615B5" w:rsidP="00C61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858F3E7" w14:textId="77777777" w:rsidR="00C615B5" w:rsidRPr="00F61C23" w:rsidRDefault="00C615B5" w:rsidP="00C615B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7918EF4" w14:textId="77777777" w:rsidR="00C615B5" w:rsidRPr="00F61C23" w:rsidRDefault="00C615B5" w:rsidP="00C61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625FCAA" w14:textId="4DB987B4" w:rsidR="00C615B5" w:rsidRPr="00F61C23" w:rsidRDefault="00C615B5" w:rsidP="00C615B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202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</w:rPr>
              <w:t>(</w:t>
            </w: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16</w:t>
            </w:r>
            <w:r w:rsidRPr="00F61C23">
              <w:rPr>
                <w:rFonts w:ascii="Angsana New" w:hAnsi="Angsana New"/>
                <w:sz w:val="27"/>
                <w:szCs w:val="27"/>
              </w:rPr>
              <w:t>,</w:t>
            </w: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110</w:t>
            </w:r>
            <w:r w:rsidRPr="00F61C23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C615B5" w:rsidRPr="00F61C23" w14:paraId="35CFD331" w14:textId="77777777" w:rsidTr="003C2C0C">
        <w:tc>
          <w:tcPr>
            <w:tcW w:w="3870" w:type="dxa"/>
            <w:shd w:val="clear" w:color="auto" w:fill="auto"/>
          </w:tcPr>
          <w:p w14:paraId="02C3A407" w14:textId="77777777" w:rsidR="00C615B5" w:rsidRPr="00F61C23" w:rsidRDefault="00C615B5" w:rsidP="00C615B5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F61C23">
              <w:rPr>
                <w:rFonts w:ascii="Angsana New" w:hAnsi="Angsana New"/>
                <w:sz w:val="27"/>
                <w:szCs w:val="27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6785BD0" w14:textId="77777777" w:rsidR="00C615B5" w:rsidRPr="00F61C23" w:rsidRDefault="00C615B5" w:rsidP="00C615B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7267080A" w14:textId="77777777" w:rsidR="00C615B5" w:rsidRPr="00F61C23" w:rsidRDefault="00C615B5" w:rsidP="00C61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75AC516E" w14:textId="30C07970" w:rsidR="00C615B5" w:rsidRPr="00C615B5" w:rsidRDefault="00C615B5" w:rsidP="00382868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615B5">
              <w:rPr>
                <w:rFonts w:ascii="Angsana New" w:hAnsi="Angsana New"/>
                <w:sz w:val="27"/>
                <w:szCs w:val="27"/>
                <w:lang w:val="en-US" w:bidi="th-TH"/>
              </w:rPr>
              <w:t xml:space="preserve"> </w:t>
            </w:r>
            <w:r w:rsidR="00B94475">
              <w:rPr>
                <w:rFonts w:ascii="Angsana New" w:hAnsi="Angsana New"/>
                <w:sz w:val="27"/>
                <w:szCs w:val="27"/>
                <w:lang w:val="en-US" w:bidi="th-TH"/>
              </w:rPr>
              <w:t>34</w:t>
            </w:r>
            <w:r w:rsidRPr="00C615B5">
              <w:rPr>
                <w:rFonts w:ascii="Angsana New" w:hAnsi="Angsana New"/>
                <w:sz w:val="27"/>
                <w:szCs w:val="27"/>
                <w:lang w:val="en-US" w:bidi="th-TH"/>
              </w:rPr>
              <w:t>,</w:t>
            </w:r>
            <w:r w:rsidR="00B94475">
              <w:rPr>
                <w:rFonts w:ascii="Angsana New" w:hAnsi="Angsana New"/>
                <w:sz w:val="27"/>
                <w:szCs w:val="27"/>
                <w:lang w:val="en-US" w:bidi="th-TH"/>
              </w:rPr>
              <w:t>027</w:t>
            </w:r>
            <w:r w:rsidRPr="00C615B5">
              <w:rPr>
                <w:rFonts w:ascii="Angsana New" w:hAnsi="Angsana New"/>
                <w:sz w:val="27"/>
                <w:szCs w:val="27"/>
                <w:lang w:val="en-US" w:bidi="th-TH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EBCD514" w14:textId="77777777" w:rsidR="00C615B5" w:rsidRPr="00F61C23" w:rsidRDefault="00C615B5" w:rsidP="00C61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D4764AA" w14:textId="77777777" w:rsidR="00C615B5" w:rsidRPr="00F61C23" w:rsidRDefault="00C615B5" w:rsidP="00C615B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6EDA61A" w14:textId="77777777" w:rsidR="00C615B5" w:rsidRPr="00F61C23" w:rsidRDefault="00C615B5" w:rsidP="00C61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609ECD7" w14:textId="25E7BFE7" w:rsidR="00C615B5" w:rsidRPr="00F61C23" w:rsidRDefault="00C615B5" w:rsidP="00C615B5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21</w:t>
            </w:r>
            <w:r w:rsidRPr="00F61C23">
              <w:rPr>
                <w:rFonts w:ascii="Angsana New" w:hAnsi="Angsana New"/>
                <w:sz w:val="27"/>
                <w:szCs w:val="27"/>
              </w:rPr>
              <w:t>,</w:t>
            </w: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878</w:t>
            </w:r>
          </w:p>
        </w:tc>
      </w:tr>
      <w:tr w:rsidR="00C615B5" w:rsidRPr="00F61C23" w14:paraId="427F06F1" w14:textId="77777777" w:rsidTr="003C2C0C">
        <w:tc>
          <w:tcPr>
            <w:tcW w:w="3870" w:type="dxa"/>
            <w:shd w:val="clear" w:color="auto" w:fill="auto"/>
          </w:tcPr>
          <w:p w14:paraId="00E5C58A" w14:textId="77777777" w:rsidR="00C615B5" w:rsidRPr="00F61C23" w:rsidRDefault="00C615B5" w:rsidP="00C615B5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F61C23">
              <w:rPr>
                <w:rFonts w:ascii="Angsana New" w:hAnsi="Angsana New"/>
                <w:sz w:val="27"/>
                <w:szCs w:val="27"/>
                <w:cs/>
              </w:rPr>
              <w:t>ค่าใช้จ่ายที่มีสิทธิ์หักได้เพิ่ม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9D7DE3B" w14:textId="77777777" w:rsidR="00C615B5" w:rsidRPr="00F61C23" w:rsidRDefault="00C615B5" w:rsidP="00C615B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39753F86" w14:textId="77777777" w:rsidR="00C615B5" w:rsidRPr="00F61C23" w:rsidRDefault="00C615B5" w:rsidP="00C61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6212BE99" w14:textId="4D1616E3" w:rsidR="00C615B5" w:rsidRPr="00C615B5" w:rsidRDefault="00C615B5" w:rsidP="00382868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615B5">
              <w:rPr>
                <w:rFonts w:ascii="Angsana New" w:hAnsi="Angsana New"/>
                <w:sz w:val="27"/>
                <w:szCs w:val="27"/>
                <w:lang w:val="en-US" w:bidi="th-TH"/>
              </w:rPr>
              <w:t xml:space="preserve"> (18,899)</w:t>
            </w:r>
          </w:p>
        </w:tc>
        <w:tc>
          <w:tcPr>
            <w:tcW w:w="270" w:type="dxa"/>
            <w:shd w:val="clear" w:color="auto" w:fill="auto"/>
          </w:tcPr>
          <w:p w14:paraId="0426DDAF" w14:textId="77777777" w:rsidR="00C615B5" w:rsidRPr="00F61C23" w:rsidRDefault="00C615B5" w:rsidP="00C61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2133DD7" w14:textId="77777777" w:rsidR="00C615B5" w:rsidRPr="00F61C23" w:rsidRDefault="00C615B5" w:rsidP="00C615B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173854F3" w14:textId="77777777" w:rsidR="00C615B5" w:rsidRPr="00F61C23" w:rsidRDefault="00C615B5" w:rsidP="00C61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71F9AB5" w14:textId="11219ADB" w:rsidR="00C615B5" w:rsidRPr="00F61C23" w:rsidRDefault="00C615B5" w:rsidP="00C615B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12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</w:rPr>
              <w:t>(</w:t>
            </w: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18</w:t>
            </w:r>
            <w:r w:rsidRPr="00F61C23">
              <w:rPr>
                <w:rFonts w:ascii="Angsana New" w:hAnsi="Angsana New"/>
                <w:sz w:val="27"/>
                <w:szCs w:val="27"/>
              </w:rPr>
              <w:t>,</w:t>
            </w: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998</w:t>
            </w:r>
            <w:r w:rsidRPr="00F61C23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C615B5" w:rsidRPr="00F61C23" w14:paraId="4F30779F" w14:textId="77777777" w:rsidTr="003C2C0C">
        <w:tc>
          <w:tcPr>
            <w:tcW w:w="3870" w:type="dxa"/>
            <w:tcBorders>
              <w:bottom w:val="nil"/>
            </w:tcBorders>
            <w:shd w:val="clear" w:color="auto" w:fill="auto"/>
          </w:tcPr>
          <w:p w14:paraId="1E3A28B0" w14:textId="77777777" w:rsidR="00C615B5" w:rsidRPr="00F61C23" w:rsidRDefault="00C615B5" w:rsidP="00C615B5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F61C23">
              <w:rPr>
                <w:rFonts w:ascii="Angsana New" w:hAnsi="Angsana New"/>
                <w:sz w:val="27"/>
                <w:szCs w:val="27"/>
                <w:cs/>
              </w:rPr>
              <w:t>ผลขาดทุนในปีปัจจุบัน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37B94F" w14:textId="77777777" w:rsidR="00C615B5" w:rsidRPr="00F61C23" w:rsidRDefault="00C615B5" w:rsidP="00C615B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CCCEF94" w14:textId="77777777" w:rsidR="00C615B5" w:rsidRPr="00F61C23" w:rsidRDefault="00C615B5" w:rsidP="00C61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0FDF79" w14:textId="33D17FD0" w:rsidR="00C615B5" w:rsidRPr="00C615B5" w:rsidRDefault="00C615B5" w:rsidP="00C615B5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val="en-US" w:bidi="th-TH"/>
              </w:rPr>
            </w:pPr>
            <w:r w:rsidRPr="00C615B5">
              <w:rPr>
                <w:rFonts w:ascii="Angsana New" w:hAnsi="Angsana New"/>
                <w:sz w:val="27"/>
                <w:szCs w:val="27"/>
                <w:lang w:val="en-US" w:bidi="th-TH"/>
              </w:rPr>
              <w:t xml:space="preserve"> </w:t>
            </w:r>
            <w:r w:rsidR="007C41C6">
              <w:rPr>
                <w:rFonts w:ascii="Angsana New" w:hAnsi="Angsana New"/>
                <w:sz w:val="27"/>
                <w:szCs w:val="27"/>
                <w:lang w:val="en-US" w:bidi="th-TH"/>
              </w:rPr>
              <w:t>23,888</w:t>
            </w:r>
            <w:r w:rsidRPr="00C615B5">
              <w:rPr>
                <w:rFonts w:ascii="Angsana New" w:hAnsi="Angsana New"/>
                <w:sz w:val="27"/>
                <w:szCs w:val="27"/>
                <w:lang w:val="en-US" w:bidi="th-TH"/>
              </w:rPr>
              <w:t xml:space="preserve"> 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4FD1594" w14:textId="77777777" w:rsidR="00C615B5" w:rsidRPr="00F61C23" w:rsidRDefault="00C615B5" w:rsidP="00C61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31828A" w14:textId="77777777" w:rsidR="00C615B5" w:rsidRPr="00F61C23" w:rsidRDefault="00C615B5" w:rsidP="00C615B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269D5AE" w14:textId="77777777" w:rsidR="00C615B5" w:rsidRPr="00F61C23" w:rsidRDefault="00C615B5" w:rsidP="00C61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373D1E" w14:textId="1804BB4C" w:rsidR="00C615B5" w:rsidRPr="00F61C23" w:rsidRDefault="00C615B5" w:rsidP="00C615B5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4</w:t>
            </w:r>
            <w:r w:rsidRPr="00F61C23">
              <w:rPr>
                <w:rFonts w:ascii="Angsana New" w:hAnsi="Angsana New"/>
                <w:sz w:val="27"/>
                <w:szCs w:val="27"/>
              </w:rPr>
              <w:t>,</w:t>
            </w: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997</w:t>
            </w:r>
          </w:p>
        </w:tc>
      </w:tr>
      <w:tr w:rsidR="003539F0" w:rsidRPr="00F61C23" w14:paraId="32CEF1A7" w14:textId="77777777" w:rsidTr="003C2C0C">
        <w:tc>
          <w:tcPr>
            <w:tcW w:w="3870" w:type="dxa"/>
            <w:tcBorders>
              <w:bottom w:val="nil"/>
            </w:tcBorders>
            <w:shd w:val="clear" w:color="auto" w:fill="auto"/>
          </w:tcPr>
          <w:p w14:paraId="1169F2CB" w14:textId="77777777" w:rsidR="003539F0" w:rsidRPr="00F61C23" w:rsidRDefault="003539F0" w:rsidP="003539F0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941C08" w14:textId="69A5EE0A" w:rsidR="003539F0" w:rsidRPr="00F61C23" w:rsidRDefault="00B94475" w:rsidP="00C615B5">
            <w:pPr>
              <w:pStyle w:val="acctfourfigures"/>
              <w:tabs>
                <w:tab w:val="clear" w:pos="765"/>
                <w:tab w:val="left" w:pos="590"/>
                <w:tab w:val="left" w:pos="73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19</w:t>
            </w:r>
            <w:r w:rsidR="007C41C6">
              <w:rPr>
                <w:rFonts w:ascii="Angsana New" w:hAnsi="Angsana New"/>
                <w:b/>
                <w:bCs/>
                <w:sz w:val="27"/>
                <w:szCs w:val="27"/>
              </w:rPr>
              <w:t>.</w:t>
            </w:r>
            <w:r>
              <w:rPr>
                <w:rFonts w:ascii="Angsana New" w:hAnsi="Angsana New"/>
                <w:b/>
                <w:bCs/>
                <w:sz w:val="27"/>
                <w:szCs w:val="27"/>
              </w:rPr>
              <w:t>00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50420EB" w14:textId="77777777" w:rsidR="003539F0" w:rsidRPr="00F61C23" w:rsidRDefault="003539F0" w:rsidP="0035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6FB230" w14:textId="5F93A586" w:rsidR="003539F0" w:rsidRPr="00F61C23" w:rsidRDefault="00C615B5" w:rsidP="003539F0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10,170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A13949C" w14:textId="77777777" w:rsidR="003539F0" w:rsidRPr="00F61C23" w:rsidRDefault="003539F0" w:rsidP="0035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38EED9" w14:textId="3127AB3B" w:rsidR="003539F0" w:rsidRPr="00F61C23" w:rsidRDefault="00A453AA" w:rsidP="003539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61C23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15</w:t>
            </w:r>
            <w:r w:rsidR="003539F0" w:rsidRPr="00F61C23">
              <w:rPr>
                <w:rFonts w:ascii="Angsana New" w:hAnsi="Angsana New"/>
                <w:b/>
                <w:bCs/>
                <w:sz w:val="27"/>
                <w:szCs w:val="27"/>
              </w:rPr>
              <w:t>.</w:t>
            </w:r>
            <w:r w:rsidRPr="00F61C23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01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F2FF44A" w14:textId="77777777" w:rsidR="003539F0" w:rsidRPr="00F61C23" w:rsidRDefault="003539F0" w:rsidP="0035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BBA5A8" w14:textId="5C2BA104" w:rsidR="003539F0" w:rsidRPr="00F61C23" w:rsidRDefault="00A453AA" w:rsidP="003539F0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61C23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34</w:t>
            </w:r>
            <w:r w:rsidR="003539F0" w:rsidRPr="00F61C23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608</w:t>
            </w:r>
          </w:p>
        </w:tc>
      </w:tr>
    </w:tbl>
    <w:p w14:paraId="4819626B" w14:textId="77777777" w:rsidR="008208EF" w:rsidRPr="00F61C23" w:rsidRDefault="008208EF" w:rsidP="00AB31F9">
      <w:pPr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36"/>
        <w:gridCol w:w="1114"/>
        <w:gridCol w:w="270"/>
        <w:gridCol w:w="1080"/>
        <w:gridCol w:w="270"/>
        <w:gridCol w:w="1080"/>
      </w:tblGrid>
      <w:tr w:rsidR="008208EF" w:rsidRPr="00F61C23" w14:paraId="0E419122" w14:textId="77777777" w:rsidTr="00231CBA">
        <w:tc>
          <w:tcPr>
            <w:tcW w:w="3870" w:type="dxa"/>
            <w:shd w:val="clear" w:color="auto" w:fill="auto"/>
          </w:tcPr>
          <w:p w14:paraId="10E1790B" w14:textId="77777777" w:rsidR="008208EF" w:rsidRPr="00F61C23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14:paraId="34ED4A21" w14:textId="77777777" w:rsidR="008208EF" w:rsidRPr="00F61C23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F61C23">
              <w:rPr>
                <w:rFonts w:ascii="Angsana New" w:hAnsi="Angsana New"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07813" w:rsidRPr="00F61C23" w14:paraId="74EB791A" w14:textId="77777777" w:rsidTr="00231CBA">
        <w:tc>
          <w:tcPr>
            <w:tcW w:w="3870" w:type="dxa"/>
            <w:shd w:val="clear" w:color="auto" w:fill="auto"/>
          </w:tcPr>
          <w:p w14:paraId="04698139" w14:textId="77777777" w:rsidR="00907813" w:rsidRPr="00F61C23" w:rsidRDefault="00907813" w:rsidP="00907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5E8F2034" w14:textId="12C0B764" w:rsidR="00907813" w:rsidRPr="00F61C23" w:rsidRDefault="00A453AA" w:rsidP="00907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F61C23">
              <w:rPr>
                <w:rFonts w:ascii="Angsana New" w:hAnsi="Angsana New"/>
                <w:bCs/>
                <w:sz w:val="27"/>
                <w:szCs w:val="27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3D34315" w14:textId="77777777" w:rsidR="00907813" w:rsidRPr="00F61C23" w:rsidRDefault="00907813" w:rsidP="00907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AC14E73" w14:textId="32DBE7BF" w:rsidR="00907813" w:rsidRPr="00F61C23" w:rsidRDefault="00A453AA" w:rsidP="00907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F61C23">
              <w:rPr>
                <w:rFonts w:ascii="Angsana New" w:hAnsi="Angsana New"/>
                <w:bCs/>
                <w:sz w:val="27"/>
                <w:szCs w:val="27"/>
              </w:rPr>
              <w:t>2562</w:t>
            </w:r>
          </w:p>
        </w:tc>
      </w:tr>
      <w:tr w:rsidR="008208EF" w:rsidRPr="00F61C23" w14:paraId="35C7B6BA" w14:textId="77777777" w:rsidTr="00231CBA">
        <w:tc>
          <w:tcPr>
            <w:tcW w:w="3870" w:type="dxa"/>
            <w:shd w:val="clear" w:color="auto" w:fill="auto"/>
          </w:tcPr>
          <w:p w14:paraId="0891C6CC" w14:textId="77777777" w:rsidR="008208EF" w:rsidRPr="00F61C23" w:rsidRDefault="008208EF" w:rsidP="00E1171E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B842665" w14:textId="77777777" w:rsidR="008208EF" w:rsidRPr="00F61C23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F61C23">
              <w:rPr>
                <w:rFonts w:ascii="Angsana New" w:hAnsi="Angsana New"/>
                <w:sz w:val="27"/>
                <w:szCs w:val="27"/>
                <w:cs/>
                <w:lang w:bidi="th-TH"/>
              </w:rPr>
              <w:t>อัตราภาษี</w:t>
            </w:r>
          </w:p>
          <w:p w14:paraId="77C1E9EC" w14:textId="77777777" w:rsidR="008208EF" w:rsidRPr="00F61C23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27"/>
                <w:szCs w:val="27"/>
                <w:lang w:bidi="th-TH"/>
              </w:rPr>
            </w:pPr>
            <w:r w:rsidRPr="00F61C23"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6537FEE3" w14:textId="77777777" w:rsidR="008208EF" w:rsidRPr="00F61C23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14" w:type="dxa"/>
            <w:shd w:val="clear" w:color="auto" w:fill="auto"/>
          </w:tcPr>
          <w:p w14:paraId="303A49EB" w14:textId="77777777" w:rsidR="008208EF" w:rsidRPr="00F61C23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47329516" w14:textId="77777777" w:rsidR="008208EF" w:rsidRPr="00F61C23" w:rsidRDefault="00956942" w:rsidP="002D09D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i/>
                <w:iCs/>
                <w:sz w:val="27"/>
                <w:szCs w:val="27"/>
                <w:lang w:bidi="th-TH"/>
              </w:rPr>
            </w:pPr>
            <w:r w:rsidRPr="00F61C23"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  <w:t>(พั</w:t>
            </w:r>
            <w:r w:rsidR="008208EF" w:rsidRPr="00F61C23"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  <w:t>นบาท)</w:t>
            </w:r>
          </w:p>
        </w:tc>
        <w:tc>
          <w:tcPr>
            <w:tcW w:w="270" w:type="dxa"/>
            <w:shd w:val="clear" w:color="auto" w:fill="auto"/>
          </w:tcPr>
          <w:p w14:paraId="7A8E493A" w14:textId="77777777" w:rsidR="008208EF" w:rsidRPr="00F61C23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F9C26EA" w14:textId="77777777" w:rsidR="008208EF" w:rsidRPr="00F61C23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F61C23">
              <w:rPr>
                <w:rFonts w:ascii="Angsana New" w:hAnsi="Angsana New"/>
                <w:sz w:val="27"/>
                <w:szCs w:val="27"/>
                <w:cs/>
                <w:lang w:bidi="th-TH"/>
              </w:rPr>
              <w:t>อัตราภาษี</w:t>
            </w:r>
          </w:p>
          <w:p w14:paraId="648DA7C3" w14:textId="77777777" w:rsidR="008208EF" w:rsidRPr="00F61C23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7"/>
                <w:szCs w:val="27"/>
              </w:rPr>
            </w:pPr>
            <w:r w:rsidRPr="00F61C23"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2969CBFE" w14:textId="77777777" w:rsidR="008208EF" w:rsidRPr="00F61C23" w:rsidRDefault="008208EF" w:rsidP="00E117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AC3952E" w14:textId="77777777" w:rsidR="008208EF" w:rsidRPr="00F61C23" w:rsidRDefault="008208EF" w:rsidP="00E1171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7"/>
                <w:szCs w:val="27"/>
                <w:lang w:bidi="th-TH"/>
              </w:rPr>
            </w:pPr>
          </w:p>
          <w:p w14:paraId="1C3EF19C" w14:textId="77777777" w:rsidR="008208EF" w:rsidRPr="00F61C23" w:rsidRDefault="00956942" w:rsidP="002D09DA">
            <w:pPr>
              <w:pStyle w:val="acctfourfigures"/>
              <w:tabs>
                <w:tab w:val="clear" w:pos="765"/>
              </w:tabs>
              <w:spacing w:line="240" w:lineRule="atLeast"/>
              <w:ind w:left="-79" w:right="-97"/>
              <w:jc w:val="center"/>
              <w:rPr>
                <w:rFonts w:ascii="Angsana New" w:hAnsi="Angsana New"/>
                <w:i/>
                <w:iCs/>
                <w:sz w:val="27"/>
                <w:szCs w:val="27"/>
                <w:lang w:bidi="th-TH"/>
              </w:rPr>
            </w:pPr>
            <w:r w:rsidRPr="00F61C23"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  <w:t>(พั</w:t>
            </w:r>
            <w:r w:rsidR="008208EF" w:rsidRPr="00F61C23"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  <w:t>นบาท)</w:t>
            </w:r>
          </w:p>
        </w:tc>
      </w:tr>
      <w:tr w:rsidR="00910F29" w:rsidRPr="00F61C23" w14:paraId="0EAE9D3A" w14:textId="77777777" w:rsidTr="00231CBA">
        <w:tc>
          <w:tcPr>
            <w:tcW w:w="3870" w:type="dxa"/>
            <w:shd w:val="clear" w:color="auto" w:fill="auto"/>
          </w:tcPr>
          <w:p w14:paraId="49B9DB3B" w14:textId="3A072D94" w:rsidR="00910F29" w:rsidRPr="00F61C23" w:rsidRDefault="00910F29" w:rsidP="00910F29">
            <w:pPr>
              <w:rPr>
                <w:rFonts w:ascii="Angsana New" w:hAnsi="Angsana New"/>
                <w:sz w:val="27"/>
                <w:szCs w:val="27"/>
              </w:rPr>
            </w:pPr>
            <w:r w:rsidRPr="00F322F5">
              <w:rPr>
                <w:rFonts w:ascii="Angsana New" w:hAnsi="Angsana New"/>
                <w:sz w:val="27"/>
                <w:szCs w:val="27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7A1C4238" w14:textId="77777777" w:rsidR="00910F29" w:rsidRPr="00F61C23" w:rsidRDefault="00910F29" w:rsidP="00910F2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9254BBE" w14:textId="77777777" w:rsidR="00910F29" w:rsidRPr="00F61C23" w:rsidRDefault="00910F29" w:rsidP="00910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16D772FF" w14:textId="11B046CA" w:rsidR="00910F29" w:rsidRPr="00910F29" w:rsidRDefault="00910F29" w:rsidP="00A71EF3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10F29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="007C41C6">
              <w:rPr>
                <w:rFonts w:ascii="Angsana New" w:hAnsi="Angsana New"/>
                <w:sz w:val="27"/>
                <w:szCs w:val="27"/>
                <w:lang w:val="en-US"/>
              </w:rPr>
              <w:t>599</w:t>
            </w:r>
          </w:p>
        </w:tc>
        <w:tc>
          <w:tcPr>
            <w:tcW w:w="270" w:type="dxa"/>
            <w:shd w:val="clear" w:color="auto" w:fill="auto"/>
          </w:tcPr>
          <w:p w14:paraId="6263523D" w14:textId="77777777" w:rsidR="00910F29" w:rsidRPr="00F61C23" w:rsidRDefault="00910F29" w:rsidP="00910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756D171" w14:textId="77777777" w:rsidR="00910F29" w:rsidRPr="00F61C23" w:rsidRDefault="00910F29" w:rsidP="00910F2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7"/>
                <w:szCs w:val="27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8ADA960" w14:textId="77777777" w:rsidR="00910F29" w:rsidRPr="00F61C23" w:rsidRDefault="00910F29" w:rsidP="00910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947B319" w14:textId="3D89B4A4" w:rsidR="00910F29" w:rsidRPr="00F61C23" w:rsidRDefault="00910F29" w:rsidP="00382868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253</w:t>
            </w:r>
            <w:r w:rsidRPr="00F61C23">
              <w:rPr>
                <w:rFonts w:ascii="Angsana New" w:hAnsi="Angsana New"/>
                <w:sz w:val="27"/>
                <w:szCs w:val="27"/>
              </w:rPr>
              <w:t>,</w:t>
            </w: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393</w:t>
            </w:r>
          </w:p>
        </w:tc>
      </w:tr>
      <w:tr w:rsidR="00910F29" w:rsidRPr="00F61C23" w14:paraId="6032A12A" w14:textId="77777777" w:rsidTr="00231CBA">
        <w:tc>
          <w:tcPr>
            <w:tcW w:w="3870" w:type="dxa"/>
            <w:shd w:val="clear" w:color="auto" w:fill="auto"/>
          </w:tcPr>
          <w:p w14:paraId="5BD27710" w14:textId="77777777" w:rsidR="00910F29" w:rsidRPr="00F61C23" w:rsidRDefault="00910F29" w:rsidP="00910F29">
            <w:pPr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342E751C" w14:textId="0551833C" w:rsidR="00910F29" w:rsidRPr="00F61C23" w:rsidRDefault="00910F29" w:rsidP="00910F2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</w:rPr>
              <w:t>20.00</w:t>
            </w:r>
          </w:p>
        </w:tc>
        <w:tc>
          <w:tcPr>
            <w:tcW w:w="236" w:type="dxa"/>
            <w:shd w:val="clear" w:color="auto" w:fill="auto"/>
          </w:tcPr>
          <w:p w14:paraId="754F73E8" w14:textId="77777777" w:rsidR="00910F29" w:rsidRPr="00F61C23" w:rsidRDefault="00910F29" w:rsidP="00910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</w:tcPr>
          <w:p w14:paraId="041E8917" w14:textId="2E054000" w:rsidR="00910F29" w:rsidRPr="00910F29" w:rsidRDefault="007C41C6" w:rsidP="00910F29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14:paraId="227DE9EF" w14:textId="77777777" w:rsidR="00910F29" w:rsidRPr="00F61C23" w:rsidRDefault="00910F29" w:rsidP="00910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384409A" w14:textId="10A6BD46" w:rsidR="00910F29" w:rsidRPr="00F61C23" w:rsidRDefault="00910F29" w:rsidP="00910F2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20</w:t>
            </w:r>
            <w:r w:rsidRPr="00F61C23">
              <w:rPr>
                <w:rFonts w:ascii="Angsana New" w:hAnsi="Angsana New"/>
                <w:sz w:val="27"/>
                <w:szCs w:val="27"/>
              </w:rPr>
              <w:t>.</w:t>
            </w: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13AF386D" w14:textId="77777777" w:rsidR="00910F29" w:rsidRPr="00F61C23" w:rsidRDefault="00910F29" w:rsidP="00910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4147754" w14:textId="4DEDAE01" w:rsidR="00910F29" w:rsidRPr="00F61C23" w:rsidRDefault="00910F29" w:rsidP="00910F29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50</w:t>
            </w:r>
            <w:r w:rsidRPr="00F61C23">
              <w:rPr>
                <w:rFonts w:ascii="Angsana New" w:hAnsi="Angsana New"/>
                <w:sz w:val="27"/>
                <w:szCs w:val="27"/>
              </w:rPr>
              <w:t>,</w:t>
            </w: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679</w:t>
            </w:r>
          </w:p>
        </w:tc>
      </w:tr>
      <w:tr w:rsidR="00910F29" w:rsidRPr="00F61C23" w14:paraId="3797AE28" w14:textId="77777777" w:rsidTr="00231CBA">
        <w:tc>
          <w:tcPr>
            <w:tcW w:w="3870" w:type="dxa"/>
            <w:shd w:val="clear" w:color="auto" w:fill="auto"/>
          </w:tcPr>
          <w:p w14:paraId="7228E2BA" w14:textId="25766D88" w:rsidR="00910F29" w:rsidRPr="00F61C23" w:rsidRDefault="00910F29" w:rsidP="00910F29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F61C23">
              <w:rPr>
                <w:rFonts w:ascii="Angsana New" w:hAnsi="Angsana New"/>
                <w:sz w:val="27"/>
                <w:szCs w:val="27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258EFA4D" w14:textId="77777777" w:rsidR="00910F29" w:rsidRPr="00F61C23" w:rsidRDefault="00910F29" w:rsidP="00910F2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792511D8" w14:textId="77777777" w:rsidR="00910F29" w:rsidRPr="00F61C23" w:rsidRDefault="00910F29" w:rsidP="00910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14" w:type="dxa"/>
            <w:shd w:val="clear" w:color="auto" w:fill="auto"/>
          </w:tcPr>
          <w:p w14:paraId="1E2A7C50" w14:textId="0B479423" w:rsidR="00910F29" w:rsidRPr="00910F29" w:rsidRDefault="00910F29" w:rsidP="00910F29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10F29">
              <w:rPr>
                <w:rFonts w:ascii="Angsana New" w:hAnsi="Angsana New"/>
                <w:sz w:val="27"/>
                <w:szCs w:val="27"/>
                <w:lang w:val="en-US"/>
              </w:rPr>
              <w:t xml:space="preserve"> (4,558)</w:t>
            </w:r>
          </w:p>
        </w:tc>
        <w:tc>
          <w:tcPr>
            <w:tcW w:w="270" w:type="dxa"/>
            <w:shd w:val="clear" w:color="auto" w:fill="auto"/>
          </w:tcPr>
          <w:p w14:paraId="5EEFD1D1" w14:textId="77777777" w:rsidR="00910F29" w:rsidRPr="00F61C23" w:rsidRDefault="00910F29" w:rsidP="00910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31512714" w14:textId="77777777" w:rsidR="00910F29" w:rsidRPr="00F61C23" w:rsidRDefault="00910F29" w:rsidP="00910F2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154F02D" w14:textId="77777777" w:rsidR="00910F29" w:rsidRPr="00F61C23" w:rsidRDefault="00910F29" w:rsidP="00910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028EB3E3" w14:textId="52534D93" w:rsidR="00910F29" w:rsidRPr="00F61C23" w:rsidRDefault="00F42266" w:rsidP="00F4226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sz w:val="27"/>
                <w:szCs w:val="27"/>
                <w:lang w:val="en-US"/>
              </w:rPr>
              <w:t>-</w:t>
            </w:r>
          </w:p>
        </w:tc>
      </w:tr>
      <w:tr w:rsidR="00910F29" w:rsidRPr="00F61C23" w14:paraId="53FE6774" w14:textId="77777777" w:rsidTr="00231CBA">
        <w:tc>
          <w:tcPr>
            <w:tcW w:w="3870" w:type="dxa"/>
            <w:shd w:val="clear" w:color="auto" w:fill="auto"/>
          </w:tcPr>
          <w:p w14:paraId="115DA552" w14:textId="6E1A7334" w:rsidR="00910F29" w:rsidRPr="00F61C23" w:rsidRDefault="00910F29" w:rsidP="00910F29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F61C23">
              <w:rPr>
                <w:rFonts w:ascii="Angsana New" w:hAnsi="Angsana New"/>
                <w:sz w:val="27"/>
                <w:szCs w:val="27"/>
                <w:cs/>
              </w:rPr>
              <w:t>สิทธิประโยชน์ทางภาษี</w:t>
            </w:r>
          </w:p>
        </w:tc>
        <w:tc>
          <w:tcPr>
            <w:tcW w:w="1080" w:type="dxa"/>
            <w:shd w:val="clear" w:color="auto" w:fill="auto"/>
          </w:tcPr>
          <w:p w14:paraId="509C0531" w14:textId="77777777" w:rsidR="00910F29" w:rsidRPr="00F61C23" w:rsidRDefault="00910F29" w:rsidP="00910F2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0C8010CE" w14:textId="77777777" w:rsidR="00910F29" w:rsidRPr="00F61C23" w:rsidRDefault="00910F29" w:rsidP="00910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14" w:type="dxa"/>
            <w:shd w:val="clear" w:color="auto" w:fill="auto"/>
          </w:tcPr>
          <w:p w14:paraId="281166CF" w14:textId="65587ADA" w:rsidR="00910F29" w:rsidRPr="00910F29" w:rsidRDefault="00910F29" w:rsidP="00910F29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10F29">
              <w:rPr>
                <w:rFonts w:ascii="Angsana New" w:hAnsi="Angsana New"/>
                <w:sz w:val="27"/>
                <w:szCs w:val="27"/>
                <w:lang w:val="en-US"/>
              </w:rPr>
              <w:t xml:space="preserve"> (</w:t>
            </w:r>
            <w:r w:rsidR="007C41C6">
              <w:rPr>
                <w:rFonts w:ascii="Angsana New" w:hAnsi="Angsana New"/>
                <w:sz w:val="27"/>
                <w:szCs w:val="27"/>
                <w:lang w:val="en-US"/>
              </w:rPr>
              <w:t>19,147</w:t>
            </w:r>
            <w:r w:rsidRPr="00910F29">
              <w:rPr>
                <w:rFonts w:ascii="Angsana New" w:hAnsi="Angsana New"/>
                <w:sz w:val="27"/>
                <w:szCs w:val="27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EA1E0FA" w14:textId="77777777" w:rsidR="00910F29" w:rsidRPr="00F61C23" w:rsidRDefault="00910F29" w:rsidP="00910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63409F20" w14:textId="77777777" w:rsidR="00910F29" w:rsidRPr="00F61C23" w:rsidRDefault="00910F29" w:rsidP="00910F2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41257354" w14:textId="77777777" w:rsidR="00910F29" w:rsidRPr="00F61C23" w:rsidRDefault="00910F29" w:rsidP="00910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4C63C26" w14:textId="71195A7F" w:rsidR="00910F29" w:rsidRPr="00F61C23" w:rsidRDefault="00910F29" w:rsidP="00910F29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-112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</w:rPr>
              <w:t>(</w:t>
            </w: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15</w:t>
            </w:r>
            <w:r w:rsidRPr="00F61C23">
              <w:rPr>
                <w:rFonts w:ascii="Angsana New" w:hAnsi="Angsana New"/>
                <w:sz w:val="27"/>
                <w:szCs w:val="27"/>
              </w:rPr>
              <w:t>,</w:t>
            </w: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732</w:t>
            </w:r>
            <w:r w:rsidRPr="00F61C23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910F29" w:rsidRPr="00F61C23" w14:paraId="005C806E" w14:textId="77777777" w:rsidTr="00231CBA">
        <w:tc>
          <w:tcPr>
            <w:tcW w:w="3870" w:type="dxa"/>
            <w:shd w:val="clear" w:color="auto" w:fill="auto"/>
          </w:tcPr>
          <w:p w14:paraId="61D3AB53" w14:textId="77777777" w:rsidR="00910F29" w:rsidRPr="00F61C23" w:rsidRDefault="00910F29" w:rsidP="00910F29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F61C23">
              <w:rPr>
                <w:rFonts w:ascii="Angsana New" w:hAnsi="Angsana New"/>
                <w:sz w:val="27"/>
                <w:szCs w:val="27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1060755C" w14:textId="77777777" w:rsidR="00910F29" w:rsidRPr="00F61C23" w:rsidRDefault="00910F29" w:rsidP="00910F2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5F82F49B" w14:textId="77777777" w:rsidR="00910F29" w:rsidRPr="00F61C23" w:rsidRDefault="00910F29" w:rsidP="00910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14" w:type="dxa"/>
            <w:shd w:val="clear" w:color="auto" w:fill="auto"/>
          </w:tcPr>
          <w:p w14:paraId="3DEEC243" w14:textId="3BA5B455" w:rsidR="00910F29" w:rsidRPr="00910F29" w:rsidRDefault="00910F29" w:rsidP="00C70CFE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10F29">
              <w:rPr>
                <w:rFonts w:ascii="Angsana New" w:hAnsi="Angsana New"/>
                <w:sz w:val="27"/>
                <w:szCs w:val="27"/>
                <w:lang w:val="en-US"/>
              </w:rPr>
              <w:t xml:space="preserve"> 23,044 </w:t>
            </w:r>
          </w:p>
        </w:tc>
        <w:tc>
          <w:tcPr>
            <w:tcW w:w="270" w:type="dxa"/>
            <w:shd w:val="clear" w:color="auto" w:fill="auto"/>
          </w:tcPr>
          <w:p w14:paraId="0B9F6A05" w14:textId="77777777" w:rsidR="00910F29" w:rsidRPr="00F61C23" w:rsidRDefault="00910F29" w:rsidP="00910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DB307F2" w14:textId="77777777" w:rsidR="00910F29" w:rsidRPr="00F61C23" w:rsidRDefault="00910F29" w:rsidP="00910F2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5844CFB7" w14:textId="77777777" w:rsidR="00910F29" w:rsidRPr="00F61C23" w:rsidRDefault="00910F29" w:rsidP="00910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62E1829C" w14:textId="7E46D891" w:rsidR="00910F29" w:rsidRPr="00F61C23" w:rsidRDefault="00910F29" w:rsidP="00910F29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17</w:t>
            </w:r>
            <w:r w:rsidRPr="00F61C23">
              <w:rPr>
                <w:rFonts w:ascii="Angsana New" w:hAnsi="Angsana New"/>
                <w:sz w:val="27"/>
                <w:szCs w:val="27"/>
              </w:rPr>
              <w:t>,</w:t>
            </w: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504</w:t>
            </w:r>
          </w:p>
        </w:tc>
      </w:tr>
      <w:tr w:rsidR="00910F29" w:rsidRPr="00F61C23" w14:paraId="64661DE3" w14:textId="77777777" w:rsidTr="00231CBA">
        <w:tc>
          <w:tcPr>
            <w:tcW w:w="3870" w:type="dxa"/>
            <w:shd w:val="clear" w:color="auto" w:fill="auto"/>
          </w:tcPr>
          <w:p w14:paraId="77B7A2B2" w14:textId="77777777" w:rsidR="00910F29" w:rsidRPr="00F61C23" w:rsidRDefault="00910F29" w:rsidP="00910F29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F61C23">
              <w:rPr>
                <w:rFonts w:ascii="Angsana New" w:hAnsi="Angsana New"/>
                <w:sz w:val="27"/>
                <w:szCs w:val="27"/>
                <w:cs/>
              </w:rPr>
              <w:t>ค่าใช้จ่ายที่มีสิทธิ์หักได้เพิ่ม</w:t>
            </w:r>
          </w:p>
        </w:tc>
        <w:tc>
          <w:tcPr>
            <w:tcW w:w="1080" w:type="dxa"/>
            <w:shd w:val="clear" w:color="auto" w:fill="auto"/>
          </w:tcPr>
          <w:p w14:paraId="5AE98358" w14:textId="77777777" w:rsidR="00910F29" w:rsidRPr="00F61C23" w:rsidRDefault="00910F29" w:rsidP="00910F2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4B60B8C9" w14:textId="77777777" w:rsidR="00910F29" w:rsidRPr="00F61C23" w:rsidRDefault="00910F29" w:rsidP="00910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14" w:type="dxa"/>
            <w:shd w:val="clear" w:color="auto" w:fill="auto"/>
          </w:tcPr>
          <w:p w14:paraId="589DCD7C" w14:textId="5F03FE2A" w:rsidR="00910F29" w:rsidRPr="00910F29" w:rsidRDefault="00910F29" w:rsidP="00910F29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10F29">
              <w:rPr>
                <w:rFonts w:ascii="Angsana New" w:hAnsi="Angsana New"/>
                <w:sz w:val="27"/>
                <w:szCs w:val="27"/>
                <w:lang w:val="en-US"/>
              </w:rPr>
              <w:t xml:space="preserve"> (13,321)</w:t>
            </w:r>
          </w:p>
        </w:tc>
        <w:tc>
          <w:tcPr>
            <w:tcW w:w="270" w:type="dxa"/>
            <w:shd w:val="clear" w:color="auto" w:fill="auto"/>
          </w:tcPr>
          <w:p w14:paraId="38E0FF6A" w14:textId="77777777" w:rsidR="00910F29" w:rsidRPr="00F61C23" w:rsidRDefault="00910F29" w:rsidP="00910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2AB35888" w14:textId="77777777" w:rsidR="00910F29" w:rsidRPr="00F61C23" w:rsidRDefault="00910F29" w:rsidP="00910F2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3D5816C6" w14:textId="77777777" w:rsidR="00910F29" w:rsidRPr="00F61C23" w:rsidRDefault="00910F29" w:rsidP="00910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776E7AB3" w14:textId="252CE753" w:rsidR="00910F29" w:rsidRPr="00F61C23" w:rsidRDefault="00910F29" w:rsidP="00910F2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292"/>
              <w:rPr>
                <w:rFonts w:ascii="Angsana New" w:hAnsi="Angsana New"/>
                <w:sz w:val="27"/>
                <w:szCs w:val="27"/>
              </w:rPr>
            </w:pPr>
            <w:r w:rsidRPr="00F61C23">
              <w:rPr>
                <w:rFonts w:ascii="Angsana New" w:hAnsi="Angsana New"/>
                <w:sz w:val="27"/>
                <w:szCs w:val="27"/>
              </w:rPr>
              <w:t>(</w:t>
            </w: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18</w:t>
            </w:r>
            <w:r w:rsidRPr="00F61C23">
              <w:rPr>
                <w:rFonts w:ascii="Angsana New" w:hAnsi="Angsana New"/>
                <w:sz w:val="27"/>
                <w:szCs w:val="27"/>
              </w:rPr>
              <w:t>,</w:t>
            </w:r>
            <w:r w:rsidRPr="00F61C23">
              <w:rPr>
                <w:rFonts w:ascii="Angsana New" w:hAnsi="Angsana New"/>
                <w:sz w:val="27"/>
                <w:szCs w:val="27"/>
                <w:lang w:val="en-US"/>
              </w:rPr>
              <w:t>538</w:t>
            </w:r>
            <w:r w:rsidRPr="00F61C23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910F29" w:rsidRPr="00F61C23" w14:paraId="7D763BCE" w14:textId="77777777" w:rsidTr="00231CBA">
        <w:tc>
          <w:tcPr>
            <w:tcW w:w="3870" w:type="dxa"/>
            <w:shd w:val="clear" w:color="auto" w:fill="auto"/>
          </w:tcPr>
          <w:p w14:paraId="62001A44" w14:textId="4C9E516A" w:rsidR="00910F29" w:rsidRPr="00F61C23" w:rsidRDefault="00910F29" w:rsidP="00910F29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27"/>
                <w:szCs w:val="27"/>
                <w:cs/>
              </w:rPr>
            </w:pPr>
            <w:r w:rsidRPr="00F61C23">
              <w:rPr>
                <w:rFonts w:ascii="Angsana New" w:hAnsi="Angsana New"/>
                <w:sz w:val="27"/>
                <w:szCs w:val="27"/>
                <w:cs/>
              </w:rPr>
              <w:t>ผลขาดทุนในปีปัจจุบัน</w:t>
            </w:r>
          </w:p>
        </w:tc>
        <w:tc>
          <w:tcPr>
            <w:tcW w:w="1080" w:type="dxa"/>
            <w:shd w:val="clear" w:color="auto" w:fill="auto"/>
          </w:tcPr>
          <w:p w14:paraId="38FC8768" w14:textId="77777777" w:rsidR="00910F29" w:rsidRPr="00F61C23" w:rsidRDefault="00910F29" w:rsidP="00910F2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4AE37F6A" w14:textId="77777777" w:rsidR="00910F29" w:rsidRPr="00F61C23" w:rsidRDefault="00910F29" w:rsidP="00910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114" w:type="dxa"/>
            <w:shd w:val="clear" w:color="auto" w:fill="auto"/>
          </w:tcPr>
          <w:p w14:paraId="149BEF29" w14:textId="0C2D51D1" w:rsidR="00910F29" w:rsidRPr="00910F29" w:rsidRDefault="00910F29" w:rsidP="00C70CFE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910F29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  <w:r w:rsidR="007C41C6">
              <w:rPr>
                <w:rFonts w:ascii="Angsana New" w:hAnsi="Angsana New"/>
                <w:sz w:val="27"/>
                <w:szCs w:val="27"/>
                <w:lang w:val="en-US"/>
              </w:rPr>
              <w:t>19,547</w:t>
            </w:r>
            <w:r w:rsidRPr="00910F29">
              <w:rPr>
                <w:rFonts w:ascii="Angsana New" w:hAnsi="Angsana New"/>
                <w:sz w:val="27"/>
                <w:szCs w:val="27"/>
                <w:lang w:val="en-US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D32AFB7" w14:textId="77777777" w:rsidR="00910F29" w:rsidRPr="00F61C23" w:rsidRDefault="00910F29" w:rsidP="00910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5C8BE5AE" w14:textId="77777777" w:rsidR="00910F29" w:rsidRPr="00F61C23" w:rsidRDefault="00910F29" w:rsidP="00910F2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</w:tcPr>
          <w:p w14:paraId="7DF73B1E" w14:textId="77777777" w:rsidR="00910F29" w:rsidRPr="00F61C23" w:rsidRDefault="00910F29" w:rsidP="00910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</w:p>
        </w:tc>
        <w:tc>
          <w:tcPr>
            <w:tcW w:w="1080" w:type="dxa"/>
            <w:shd w:val="clear" w:color="auto" w:fill="auto"/>
          </w:tcPr>
          <w:p w14:paraId="10A3F838" w14:textId="60D3ED92" w:rsidR="00910F29" w:rsidRPr="00F61C23" w:rsidRDefault="00F42266" w:rsidP="00F4226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910F29" w:rsidRPr="00F61C23" w14:paraId="52B0C3BB" w14:textId="77777777" w:rsidTr="00231CBA">
        <w:tc>
          <w:tcPr>
            <w:tcW w:w="3870" w:type="dxa"/>
            <w:shd w:val="clear" w:color="auto" w:fill="auto"/>
          </w:tcPr>
          <w:p w14:paraId="3C9566DB" w14:textId="77777777" w:rsidR="00910F29" w:rsidRPr="00F61C23" w:rsidRDefault="00910F29" w:rsidP="00910F29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97ADC9" w14:textId="563AD296" w:rsidR="00910F29" w:rsidRPr="007C41C6" w:rsidRDefault="007C41C6" w:rsidP="007C41C6">
            <w:pPr>
              <w:pStyle w:val="acctfourfigures"/>
              <w:tabs>
                <w:tab w:val="clear" w:pos="765"/>
                <w:tab w:val="left" w:pos="590"/>
                <w:tab w:val="left" w:pos="73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sz w:val="27"/>
                <w:szCs w:val="27"/>
              </w:rPr>
              <w:t>949</w:t>
            </w:r>
            <w:r w:rsidRPr="007C41C6">
              <w:rPr>
                <w:rFonts w:ascii="Angsana New" w:hAnsi="Angsana New"/>
                <w:b/>
                <w:bCs/>
                <w:sz w:val="27"/>
                <w:szCs w:val="27"/>
              </w:rPr>
              <w:t>.05</w:t>
            </w:r>
          </w:p>
        </w:tc>
        <w:tc>
          <w:tcPr>
            <w:tcW w:w="236" w:type="dxa"/>
            <w:shd w:val="clear" w:color="auto" w:fill="auto"/>
          </w:tcPr>
          <w:p w14:paraId="37F2C3C6" w14:textId="77777777" w:rsidR="00910F29" w:rsidRPr="00F61C23" w:rsidRDefault="00910F29" w:rsidP="00910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4D4EE7" w14:textId="57FD4650" w:rsidR="00910F29" w:rsidRPr="00910F29" w:rsidRDefault="00910F29" w:rsidP="00910F29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</w:pPr>
            <w:r w:rsidRPr="00910F29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 xml:space="preserve"> 5,685 </w:t>
            </w:r>
          </w:p>
        </w:tc>
        <w:tc>
          <w:tcPr>
            <w:tcW w:w="270" w:type="dxa"/>
            <w:shd w:val="clear" w:color="auto" w:fill="auto"/>
          </w:tcPr>
          <w:p w14:paraId="6BD8FB29" w14:textId="77777777" w:rsidR="00910F29" w:rsidRPr="00F61C23" w:rsidRDefault="00910F29" w:rsidP="00910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84ED9" w14:textId="0248B952" w:rsidR="00910F29" w:rsidRPr="00F61C23" w:rsidRDefault="00910F29" w:rsidP="00910F29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61C23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13</w:t>
            </w:r>
            <w:r w:rsidRPr="00F61C23">
              <w:rPr>
                <w:rFonts w:ascii="Angsana New" w:hAnsi="Angsana New"/>
                <w:b/>
                <w:bCs/>
                <w:sz w:val="27"/>
                <w:szCs w:val="27"/>
              </w:rPr>
              <w:t>.</w:t>
            </w:r>
            <w:r w:rsidRPr="00F61C23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38</w:t>
            </w:r>
          </w:p>
        </w:tc>
        <w:tc>
          <w:tcPr>
            <w:tcW w:w="270" w:type="dxa"/>
            <w:shd w:val="clear" w:color="auto" w:fill="auto"/>
          </w:tcPr>
          <w:p w14:paraId="6B65DDE1" w14:textId="77777777" w:rsidR="00910F29" w:rsidRPr="00F61C23" w:rsidRDefault="00910F29" w:rsidP="00910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FDF51A" w14:textId="32E87394" w:rsidR="00910F29" w:rsidRPr="00F61C23" w:rsidRDefault="00910F29" w:rsidP="00C70CFE">
            <w:pPr>
              <w:pStyle w:val="acctfourfigures"/>
              <w:tabs>
                <w:tab w:val="clear" w:pos="765"/>
                <w:tab w:val="decimal" w:pos="842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F61C23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33</w:t>
            </w:r>
            <w:r w:rsidRPr="00F61C23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913</w:t>
            </w:r>
          </w:p>
        </w:tc>
      </w:tr>
    </w:tbl>
    <w:p w14:paraId="2322EA3C" w14:textId="77777777" w:rsidR="00231CBA" w:rsidRPr="00231CBA" w:rsidRDefault="00231CBA" w:rsidP="00231CBA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639" w:type="dxa"/>
        <w:tblInd w:w="441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8"/>
        <w:gridCol w:w="535"/>
        <w:gridCol w:w="814"/>
        <w:gridCol w:w="270"/>
        <w:gridCol w:w="236"/>
        <w:gridCol w:w="1047"/>
        <w:gridCol w:w="9"/>
        <w:gridCol w:w="68"/>
        <w:gridCol w:w="159"/>
        <w:gridCol w:w="9"/>
        <w:gridCol w:w="106"/>
        <w:gridCol w:w="1078"/>
        <w:gridCol w:w="155"/>
        <w:gridCol w:w="9"/>
        <w:gridCol w:w="102"/>
        <w:gridCol w:w="171"/>
        <w:gridCol w:w="18"/>
        <w:gridCol w:w="895"/>
        <w:gridCol w:w="630"/>
      </w:tblGrid>
      <w:tr w:rsidR="00A55B64" w:rsidRPr="00231CBA" w14:paraId="01A9528A" w14:textId="77777777" w:rsidTr="00AF4324">
        <w:trPr>
          <w:gridAfter w:val="1"/>
          <w:wAfter w:w="630" w:type="dxa"/>
        </w:trPr>
        <w:tc>
          <w:tcPr>
            <w:tcW w:w="3863" w:type="dxa"/>
            <w:gridSpan w:val="2"/>
            <w:shd w:val="clear" w:color="auto" w:fill="auto"/>
          </w:tcPr>
          <w:p w14:paraId="340ECAA8" w14:textId="77777777" w:rsidR="00A55B64" w:rsidRPr="00231CBA" w:rsidRDefault="00A55B64" w:rsidP="0056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</w:p>
        </w:tc>
        <w:tc>
          <w:tcPr>
            <w:tcW w:w="5146" w:type="dxa"/>
            <w:gridSpan w:val="16"/>
            <w:shd w:val="clear" w:color="auto" w:fill="auto"/>
            <w:vAlign w:val="bottom"/>
          </w:tcPr>
          <w:p w14:paraId="36815816" w14:textId="26C44456" w:rsidR="00A55B64" w:rsidRPr="00231CBA" w:rsidRDefault="00A55B64" w:rsidP="0056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231CBA">
              <w:rPr>
                <w:rFonts w:ascii="Angsana New" w:hAnsi="Angsana New"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A55B64" w:rsidRPr="00231CBA" w14:paraId="5BF4D6D6" w14:textId="77777777" w:rsidTr="00AF4324">
        <w:trPr>
          <w:gridAfter w:val="1"/>
          <w:wAfter w:w="630" w:type="dxa"/>
        </w:trPr>
        <w:tc>
          <w:tcPr>
            <w:tcW w:w="3863" w:type="dxa"/>
            <w:gridSpan w:val="2"/>
            <w:shd w:val="clear" w:color="auto" w:fill="auto"/>
          </w:tcPr>
          <w:p w14:paraId="57D0331A" w14:textId="77777777" w:rsidR="00A55B64" w:rsidRPr="00231CBA" w:rsidRDefault="00A55B64" w:rsidP="0056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7"/>
                <w:szCs w:val="27"/>
              </w:rPr>
            </w:pPr>
            <w:r w:rsidRPr="00231CBA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ภาษีเงินได้รอการตัดบัญชี</w:t>
            </w:r>
          </w:p>
        </w:tc>
        <w:tc>
          <w:tcPr>
            <w:tcW w:w="2444" w:type="dxa"/>
            <w:gridSpan w:val="6"/>
            <w:shd w:val="clear" w:color="auto" w:fill="auto"/>
          </w:tcPr>
          <w:p w14:paraId="69454469" w14:textId="77777777" w:rsidR="00A55B64" w:rsidRPr="00231CBA" w:rsidRDefault="00A55B64" w:rsidP="0056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231CBA">
              <w:rPr>
                <w:rFonts w:ascii="Angsana New" w:hAnsi="Angsana New"/>
                <w:bCs/>
                <w:sz w:val="27"/>
                <w:szCs w:val="27"/>
                <w:cs/>
              </w:rPr>
              <w:t>สินทรัพย์</w:t>
            </w:r>
          </w:p>
        </w:tc>
        <w:tc>
          <w:tcPr>
            <w:tcW w:w="274" w:type="dxa"/>
            <w:gridSpan w:val="3"/>
            <w:shd w:val="clear" w:color="auto" w:fill="auto"/>
          </w:tcPr>
          <w:p w14:paraId="215E5EE4" w14:textId="77777777" w:rsidR="00A55B64" w:rsidRPr="00231CBA" w:rsidRDefault="00A55B64" w:rsidP="00C7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</w:p>
        </w:tc>
        <w:tc>
          <w:tcPr>
            <w:tcW w:w="2428" w:type="dxa"/>
            <w:gridSpan w:val="7"/>
            <w:shd w:val="clear" w:color="auto" w:fill="auto"/>
          </w:tcPr>
          <w:p w14:paraId="3C6B1623" w14:textId="77777777" w:rsidR="00A55B64" w:rsidRPr="00231CBA" w:rsidRDefault="00A55B64" w:rsidP="0056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7"/>
                <w:szCs w:val="27"/>
              </w:rPr>
            </w:pPr>
            <w:r w:rsidRPr="00231CBA">
              <w:rPr>
                <w:rFonts w:ascii="Angsana New" w:hAnsi="Angsana New"/>
                <w:bCs/>
                <w:sz w:val="27"/>
                <w:szCs w:val="27"/>
                <w:cs/>
              </w:rPr>
              <w:t>หนี้สิน</w:t>
            </w:r>
          </w:p>
        </w:tc>
      </w:tr>
      <w:tr w:rsidR="00A55B64" w:rsidRPr="00231CBA" w14:paraId="322B6616" w14:textId="77777777" w:rsidTr="00AF4324">
        <w:trPr>
          <w:gridAfter w:val="1"/>
          <w:wAfter w:w="630" w:type="dxa"/>
        </w:trPr>
        <w:tc>
          <w:tcPr>
            <w:tcW w:w="3863" w:type="dxa"/>
            <w:gridSpan w:val="2"/>
            <w:shd w:val="clear" w:color="auto" w:fill="auto"/>
          </w:tcPr>
          <w:p w14:paraId="5AE2C8D3" w14:textId="77777777" w:rsidR="00A55B64" w:rsidRPr="00231CBA" w:rsidRDefault="00A55B64" w:rsidP="0056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  <w:r w:rsidRPr="00231CBA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ณ วันที่ </w:t>
            </w:r>
            <w:r w:rsidRPr="00231CBA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 xml:space="preserve">31 </w:t>
            </w:r>
            <w:r w:rsidRPr="00231CBA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084" w:type="dxa"/>
            <w:gridSpan w:val="2"/>
            <w:shd w:val="clear" w:color="auto" w:fill="auto"/>
          </w:tcPr>
          <w:p w14:paraId="493F34DF" w14:textId="77777777" w:rsidR="00A55B64" w:rsidRPr="00231CBA" w:rsidRDefault="00A55B64" w:rsidP="0056247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231CBA">
              <w:rPr>
                <w:rFonts w:ascii="Angsana New" w:hAnsi="Angsana New"/>
                <w:sz w:val="27"/>
                <w:szCs w:val="27"/>
                <w:cs/>
                <w:lang w:bidi="th-TH"/>
              </w:rPr>
              <w:t>256</w:t>
            </w:r>
            <w:r w:rsidRPr="00231CBA">
              <w:rPr>
                <w:rFonts w:ascii="Angsana New" w:hAnsi="Angsana New"/>
                <w:sz w:val="27"/>
                <w:szCs w:val="27"/>
                <w:lang w:bidi="th-TH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18DC3045" w14:textId="77777777" w:rsidR="00A55B64" w:rsidRPr="00231CBA" w:rsidRDefault="00A55B64" w:rsidP="0056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124" w:type="dxa"/>
            <w:gridSpan w:val="3"/>
            <w:tcBorders>
              <w:bottom w:val="nil"/>
            </w:tcBorders>
            <w:shd w:val="clear" w:color="auto" w:fill="auto"/>
          </w:tcPr>
          <w:p w14:paraId="52349810" w14:textId="77777777" w:rsidR="00A55B64" w:rsidRPr="00231CBA" w:rsidRDefault="00A55B64" w:rsidP="0056247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231CBA">
              <w:rPr>
                <w:rFonts w:ascii="Angsana New" w:hAnsi="Angsana New"/>
                <w:sz w:val="27"/>
                <w:szCs w:val="27"/>
                <w:cs/>
                <w:lang w:bidi="th-TH"/>
              </w:rPr>
              <w:t>256</w:t>
            </w:r>
            <w:r w:rsidRPr="00231CBA">
              <w:rPr>
                <w:rFonts w:ascii="Angsana New" w:hAnsi="Angsana New"/>
                <w:sz w:val="27"/>
                <w:szCs w:val="27"/>
                <w:lang w:bidi="th-TH"/>
              </w:rPr>
              <w:t>2</w:t>
            </w:r>
          </w:p>
        </w:tc>
        <w:tc>
          <w:tcPr>
            <w:tcW w:w="274" w:type="dxa"/>
            <w:gridSpan w:val="3"/>
            <w:shd w:val="clear" w:color="auto" w:fill="auto"/>
          </w:tcPr>
          <w:p w14:paraId="46BA8537" w14:textId="77777777" w:rsidR="00A55B64" w:rsidRPr="00231CBA" w:rsidRDefault="00A55B64" w:rsidP="0056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7C955BEE" w14:textId="77777777" w:rsidR="00A55B64" w:rsidRPr="00231CBA" w:rsidRDefault="00A55B64" w:rsidP="0056247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231CBA">
              <w:rPr>
                <w:rFonts w:ascii="Angsana New" w:hAnsi="Angsana New"/>
                <w:sz w:val="27"/>
                <w:szCs w:val="27"/>
                <w:cs/>
                <w:lang w:bidi="th-TH"/>
              </w:rPr>
              <w:t>256</w:t>
            </w:r>
            <w:r w:rsidRPr="00231CBA">
              <w:rPr>
                <w:rFonts w:ascii="Angsana New" w:hAnsi="Angsana New"/>
                <w:sz w:val="27"/>
                <w:szCs w:val="27"/>
                <w:lang w:bidi="th-TH"/>
              </w:rPr>
              <w:t>3</w:t>
            </w:r>
          </w:p>
        </w:tc>
        <w:tc>
          <w:tcPr>
            <w:tcW w:w="266" w:type="dxa"/>
            <w:gridSpan w:val="3"/>
            <w:shd w:val="clear" w:color="auto" w:fill="auto"/>
          </w:tcPr>
          <w:p w14:paraId="08F4A835" w14:textId="77777777" w:rsidR="00A55B64" w:rsidRPr="00231CBA" w:rsidRDefault="00A55B64" w:rsidP="0056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</w:p>
        </w:tc>
        <w:tc>
          <w:tcPr>
            <w:tcW w:w="1084" w:type="dxa"/>
            <w:gridSpan w:val="3"/>
            <w:tcBorders>
              <w:bottom w:val="nil"/>
            </w:tcBorders>
            <w:shd w:val="clear" w:color="auto" w:fill="auto"/>
          </w:tcPr>
          <w:p w14:paraId="2CE5BEB7" w14:textId="77777777" w:rsidR="00A55B64" w:rsidRPr="00231CBA" w:rsidRDefault="00A55B64" w:rsidP="0056247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7"/>
                <w:szCs w:val="27"/>
                <w:lang w:bidi="th-TH"/>
              </w:rPr>
            </w:pPr>
            <w:r w:rsidRPr="00231CBA">
              <w:rPr>
                <w:rFonts w:ascii="Angsana New" w:hAnsi="Angsana New"/>
                <w:sz w:val="27"/>
                <w:szCs w:val="27"/>
                <w:cs/>
                <w:lang w:bidi="th-TH"/>
              </w:rPr>
              <w:t>256</w:t>
            </w:r>
            <w:r w:rsidRPr="00231CBA">
              <w:rPr>
                <w:rFonts w:ascii="Angsana New" w:hAnsi="Angsana New"/>
                <w:sz w:val="27"/>
                <w:szCs w:val="27"/>
                <w:lang w:bidi="th-TH"/>
              </w:rPr>
              <w:t>2</w:t>
            </w:r>
          </w:p>
        </w:tc>
      </w:tr>
      <w:tr w:rsidR="00A55B64" w:rsidRPr="00231CBA" w14:paraId="43F8B369" w14:textId="77777777" w:rsidTr="00AF4324">
        <w:trPr>
          <w:gridAfter w:val="1"/>
          <w:wAfter w:w="630" w:type="dxa"/>
        </w:trPr>
        <w:tc>
          <w:tcPr>
            <w:tcW w:w="3863" w:type="dxa"/>
            <w:gridSpan w:val="2"/>
            <w:tcBorders>
              <w:bottom w:val="nil"/>
            </w:tcBorders>
            <w:shd w:val="clear" w:color="auto" w:fill="auto"/>
          </w:tcPr>
          <w:p w14:paraId="45F81629" w14:textId="77777777" w:rsidR="00A55B64" w:rsidRPr="00231CBA" w:rsidRDefault="00A55B64" w:rsidP="0056247F">
            <w:pPr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146" w:type="dxa"/>
            <w:gridSpan w:val="16"/>
            <w:tcBorders>
              <w:bottom w:val="nil"/>
            </w:tcBorders>
            <w:shd w:val="clear" w:color="auto" w:fill="auto"/>
          </w:tcPr>
          <w:p w14:paraId="5976F743" w14:textId="5848CFD9" w:rsidR="00A55B64" w:rsidRPr="00231CBA" w:rsidRDefault="00A55B64" w:rsidP="0056247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7"/>
                <w:szCs w:val="27"/>
                <w:lang w:bidi="th-TH"/>
              </w:rPr>
            </w:pPr>
            <w:r w:rsidRPr="00231CBA"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  <w:t>(</w:t>
            </w:r>
            <w:r w:rsidR="001A2E7E">
              <w:rPr>
                <w:rFonts w:ascii="Angsana New" w:hAnsi="Angsana New" w:hint="cs"/>
                <w:i/>
                <w:iCs/>
                <w:sz w:val="27"/>
                <w:szCs w:val="27"/>
                <w:cs/>
                <w:lang w:bidi="th-TH"/>
              </w:rPr>
              <w:t>พัน</w:t>
            </w:r>
            <w:r w:rsidRPr="00231CBA">
              <w:rPr>
                <w:rFonts w:ascii="Angsana New" w:hAnsi="Angsana New"/>
                <w:i/>
                <w:iCs/>
                <w:sz w:val="27"/>
                <w:szCs w:val="27"/>
                <w:cs/>
                <w:lang w:bidi="th-TH"/>
              </w:rPr>
              <w:t>บาท)</w:t>
            </w:r>
          </w:p>
        </w:tc>
      </w:tr>
      <w:tr w:rsidR="00A71EF3" w:rsidRPr="00231CBA" w14:paraId="6209ED19" w14:textId="77777777" w:rsidTr="00AF4324">
        <w:trPr>
          <w:gridAfter w:val="1"/>
          <w:wAfter w:w="630" w:type="dxa"/>
          <w:trHeight w:val="209"/>
        </w:trPr>
        <w:tc>
          <w:tcPr>
            <w:tcW w:w="3863" w:type="dxa"/>
            <w:gridSpan w:val="2"/>
            <w:tcBorders>
              <w:bottom w:val="nil"/>
            </w:tcBorders>
            <w:shd w:val="clear" w:color="auto" w:fill="auto"/>
          </w:tcPr>
          <w:p w14:paraId="37079677" w14:textId="77777777" w:rsidR="00A71EF3" w:rsidRPr="00231CBA" w:rsidRDefault="00A71EF3" w:rsidP="00A71EF3">
            <w:pPr>
              <w:spacing w:line="240" w:lineRule="auto"/>
              <w:rPr>
                <w:rFonts w:ascii="Angsana New" w:hAnsi="Angsana New"/>
                <w:sz w:val="27"/>
                <w:szCs w:val="27"/>
                <w:cs/>
              </w:rPr>
            </w:pPr>
            <w:r w:rsidRPr="00231CBA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084" w:type="dxa"/>
            <w:gridSpan w:val="2"/>
            <w:tcBorders>
              <w:bottom w:val="nil"/>
            </w:tcBorders>
            <w:shd w:val="clear" w:color="auto" w:fill="auto"/>
          </w:tcPr>
          <w:p w14:paraId="39242C79" w14:textId="2523955F" w:rsidR="00A71EF3" w:rsidRPr="00A71EF3" w:rsidRDefault="00A71EF3" w:rsidP="00A71E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sz w:val="27"/>
                <w:szCs w:val="27"/>
                <w:lang w:val="en-US" w:bidi="th-TH"/>
              </w:rPr>
            </w:pPr>
            <w:r w:rsidRPr="00A71EF3">
              <w:rPr>
                <w:rFonts w:ascii="Angsana New" w:hAnsi="Angsana New" w:cstheme="majorBidi"/>
                <w:sz w:val="27"/>
                <w:szCs w:val="27"/>
              </w:rPr>
              <w:t>175,215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BCADE3F" w14:textId="77777777" w:rsidR="00A71EF3" w:rsidRPr="00A71EF3" w:rsidRDefault="00A71EF3" w:rsidP="00A71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theme="majorBidi"/>
                <w:b/>
                <w:sz w:val="27"/>
                <w:szCs w:val="27"/>
              </w:rPr>
            </w:pPr>
          </w:p>
        </w:tc>
        <w:tc>
          <w:tcPr>
            <w:tcW w:w="1124" w:type="dxa"/>
            <w:gridSpan w:val="3"/>
            <w:tcBorders>
              <w:bottom w:val="nil"/>
            </w:tcBorders>
            <w:shd w:val="clear" w:color="auto" w:fill="auto"/>
          </w:tcPr>
          <w:p w14:paraId="70BCEAE1" w14:textId="04A71987" w:rsidR="00A71EF3" w:rsidRPr="00A71EF3" w:rsidRDefault="00A71EF3" w:rsidP="00A71EF3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 w:cstheme="majorBidi"/>
                <w:sz w:val="27"/>
                <w:szCs w:val="27"/>
              </w:rPr>
            </w:pPr>
            <w:r w:rsidRPr="00A71EF3">
              <w:rPr>
                <w:rFonts w:ascii="Angsana New" w:hAnsi="Angsana New" w:cstheme="majorBidi"/>
                <w:sz w:val="27"/>
                <w:szCs w:val="27"/>
              </w:rPr>
              <w:t xml:space="preserve"> 11,750 </w:t>
            </w:r>
          </w:p>
        </w:tc>
        <w:tc>
          <w:tcPr>
            <w:tcW w:w="274" w:type="dxa"/>
            <w:gridSpan w:val="3"/>
            <w:tcBorders>
              <w:bottom w:val="nil"/>
            </w:tcBorders>
            <w:shd w:val="clear" w:color="auto" w:fill="auto"/>
          </w:tcPr>
          <w:p w14:paraId="1A8BAB55" w14:textId="77777777" w:rsidR="00A71EF3" w:rsidRPr="00A71EF3" w:rsidRDefault="00A71EF3" w:rsidP="00A71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theme="majorBidi"/>
                <w:b/>
                <w:sz w:val="27"/>
                <w:szCs w:val="27"/>
              </w:rPr>
            </w:pPr>
          </w:p>
        </w:tc>
        <w:tc>
          <w:tcPr>
            <w:tcW w:w="1078" w:type="dxa"/>
            <w:tcBorders>
              <w:bottom w:val="nil"/>
            </w:tcBorders>
            <w:shd w:val="clear" w:color="auto" w:fill="auto"/>
          </w:tcPr>
          <w:p w14:paraId="7B389D70" w14:textId="2FC2CB7B" w:rsidR="00A71EF3" w:rsidRPr="00A71EF3" w:rsidRDefault="00A71EF3" w:rsidP="00C70CFE">
            <w:pPr>
              <w:pStyle w:val="acctfourfigures"/>
              <w:tabs>
                <w:tab w:val="clear" w:pos="765"/>
              </w:tabs>
              <w:spacing w:line="240" w:lineRule="auto"/>
              <w:ind w:left="-79" w:right="-56"/>
              <w:jc w:val="right"/>
              <w:rPr>
                <w:rFonts w:ascii="Angsana New" w:hAnsi="Angsana New" w:cstheme="majorBidi"/>
                <w:sz w:val="27"/>
                <w:szCs w:val="27"/>
                <w:lang w:val="en-US" w:bidi="th-TH"/>
              </w:rPr>
            </w:pPr>
            <w:r w:rsidRPr="00A71EF3">
              <w:rPr>
                <w:rFonts w:ascii="Angsana New" w:hAnsi="Angsana New" w:cstheme="majorBidi"/>
                <w:sz w:val="27"/>
                <w:szCs w:val="27"/>
              </w:rPr>
              <w:t xml:space="preserve"> (256,792)</w:t>
            </w:r>
          </w:p>
        </w:tc>
        <w:tc>
          <w:tcPr>
            <w:tcW w:w="266" w:type="dxa"/>
            <w:gridSpan w:val="3"/>
            <w:tcBorders>
              <w:bottom w:val="nil"/>
            </w:tcBorders>
            <w:shd w:val="clear" w:color="auto" w:fill="auto"/>
          </w:tcPr>
          <w:p w14:paraId="45FCCF6B" w14:textId="77777777" w:rsidR="00A71EF3" w:rsidRPr="00A71EF3" w:rsidRDefault="00A71EF3" w:rsidP="00A71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theme="majorBidi"/>
                <w:b/>
                <w:sz w:val="27"/>
                <w:szCs w:val="27"/>
              </w:rPr>
            </w:pPr>
          </w:p>
        </w:tc>
        <w:tc>
          <w:tcPr>
            <w:tcW w:w="1084" w:type="dxa"/>
            <w:gridSpan w:val="3"/>
            <w:tcBorders>
              <w:bottom w:val="nil"/>
            </w:tcBorders>
            <w:shd w:val="clear" w:color="auto" w:fill="auto"/>
          </w:tcPr>
          <w:p w14:paraId="0EAE0DEC" w14:textId="696C2078" w:rsidR="00A71EF3" w:rsidRPr="00A71EF3" w:rsidRDefault="00A71EF3" w:rsidP="00C70CF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292"/>
              <w:rPr>
                <w:rFonts w:ascii="Angsana New" w:hAnsi="Angsana New" w:cstheme="majorBidi"/>
                <w:sz w:val="27"/>
                <w:szCs w:val="27"/>
              </w:rPr>
            </w:pPr>
            <w:r w:rsidRPr="00A71EF3">
              <w:rPr>
                <w:rFonts w:ascii="Angsana New" w:hAnsi="Angsana New" w:cstheme="majorBidi"/>
                <w:sz w:val="27"/>
                <w:szCs w:val="27"/>
              </w:rPr>
              <w:t xml:space="preserve"> (87,</w:t>
            </w:r>
            <w:r w:rsidRPr="00C70CFE">
              <w:rPr>
                <w:rFonts w:ascii="Angsana New" w:hAnsi="Angsana New"/>
                <w:sz w:val="27"/>
                <w:szCs w:val="27"/>
                <w:lang w:val="en-US"/>
              </w:rPr>
              <w:t>661</w:t>
            </w:r>
            <w:r w:rsidRPr="00A71EF3">
              <w:rPr>
                <w:rFonts w:ascii="Angsana New" w:hAnsi="Angsana New" w:cstheme="majorBidi"/>
                <w:sz w:val="27"/>
                <w:szCs w:val="27"/>
              </w:rPr>
              <w:t>)</w:t>
            </w:r>
          </w:p>
        </w:tc>
      </w:tr>
      <w:tr w:rsidR="00A71EF3" w:rsidRPr="00231CBA" w14:paraId="2D794E1D" w14:textId="77777777" w:rsidTr="00AF4324">
        <w:trPr>
          <w:gridAfter w:val="1"/>
          <w:wAfter w:w="630" w:type="dxa"/>
        </w:trPr>
        <w:tc>
          <w:tcPr>
            <w:tcW w:w="386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1D9CBD9" w14:textId="5EAB3763" w:rsidR="00A71EF3" w:rsidRPr="00231CBA" w:rsidRDefault="00A71EF3" w:rsidP="00A71EF3">
            <w:pPr>
              <w:spacing w:line="240" w:lineRule="auto"/>
              <w:ind w:right="-122"/>
              <w:rPr>
                <w:rFonts w:ascii="Angsana New" w:hAnsi="Angsana New"/>
                <w:sz w:val="27"/>
                <w:szCs w:val="27"/>
              </w:rPr>
            </w:pPr>
            <w:r w:rsidRPr="00231CBA">
              <w:rPr>
                <w:rFonts w:ascii="Angsana New" w:hAnsi="Angsana New"/>
                <w:sz w:val="27"/>
                <w:szCs w:val="27"/>
                <w:cs/>
              </w:rPr>
              <w:t xml:space="preserve">การหักกลบรายการของภาษี </w:t>
            </w:r>
          </w:p>
        </w:tc>
        <w:tc>
          <w:tcPr>
            <w:tcW w:w="108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6E0FAA" w14:textId="61262F8E" w:rsidR="00A71EF3" w:rsidRPr="00A71EF3" w:rsidRDefault="00A71EF3" w:rsidP="003F705A">
            <w:pPr>
              <w:pStyle w:val="acctfourfigures"/>
              <w:tabs>
                <w:tab w:val="clear" w:pos="765"/>
              </w:tabs>
              <w:spacing w:line="240" w:lineRule="auto"/>
              <w:ind w:left="-79" w:right="-56"/>
              <w:jc w:val="right"/>
              <w:rPr>
                <w:rFonts w:ascii="Angsana New" w:hAnsi="Angsana New" w:cstheme="majorBidi"/>
                <w:sz w:val="27"/>
                <w:szCs w:val="27"/>
              </w:rPr>
            </w:pPr>
            <w:r w:rsidRPr="00A71EF3">
              <w:rPr>
                <w:rFonts w:ascii="Angsana New" w:hAnsi="Angsana New" w:cstheme="majorBidi"/>
                <w:sz w:val="27"/>
                <w:szCs w:val="27"/>
              </w:rPr>
              <w:t>(172,296)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85B9958" w14:textId="77777777" w:rsidR="00A71EF3" w:rsidRPr="00A71EF3" w:rsidRDefault="00A71EF3" w:rsidP="00A71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theme="majorBidi"/>
                <w:b/>
                <w:sz w:val="27"/>
                <w:szCs w:val="27"/>
              </w:rPr>
            </w:pPr>
          </w:p>
        </w:tc>
        <w:tc>
          <w:tcPr>
            <w:tcW w:w="1124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167B5F" w14:textId="198B0DC9" w:rsidR="00A71EF3" w:rsidRPr="00A71EF3" w:rsidRDefault="00A71EF3" w:rsidP="00A71E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sz w:val="27"/>
                <w:szCs w:val="27"/>
              </w:rPr>
            </w:pPr>
            <w:r w:rsidRPr="00A71EF3">
              <w:rPr>
                <w:rFonts w:ascii="Angsana New" w:hAnsi="Angsana New" w:cstheme="majorBidi"/>
                <w:sz w:val="27"/>
                <w:szCs w:val="27"/>
              </w:rPr>
              <w:t xml:space="preserve"> (7,253)</w:t>
            </w:r>
          </w:p>
        </w:tc>
        <w:tc>
          <w:tcPr>
            <w:tcW w:w="27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2879A0B" w14:textId="77777777" w:rsidR="00A71EF3" w:rsidRPr="00A71EF3" w:rsidRDefault="00A71EF3" w:rsidP="00A71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theme="majorBidi"/>
                <w:b/>
                <w:sz w:val="27"/>
                <w:szCs w:val="27"/>
              </w:rPr>
            </w:pPr>
          </w:p>
        </w:tc>
        <w:tc>
          <w:tcPr>
            <w:tcW w:w="107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2D6A1F" w14:textId="5F04E98D" w:rsidR="00A71EF3" w:rsidRPr="00A71EF3" w:rsidRDefault="00A71EF3" w:rsidP="00A71E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sz w:val="27"/>
                <w:szCs w:val="27"/>
              </w:rPr>
            </w:pPr>
            <w:r w:rsidRPr="00A71EF3">
              <w:rPr>
                <w:rFonts w:ascii="Angsana New" w:hAnsi="Angsana New" w:cstheme="majorBidi"/>
                <w:sz w:val="27"/>
                <w:szCs w:val="27"/>
              </w:rPr>
              <w:t xml:space="preserve"> 172,296 </w:t>
            </w:r>
          </w:p>
        </w:tc>
        <w:tc>
          <w:tcPr>
            <w:tcW w:w="26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44CDDBC" w14:textId="77777777" w:rsidR="00A71EF3" w:rsidRPr="00A71EF3" w:rsidRDefault="00A71EF3" w:rsidP="00A71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theme="majorBidi"/>
                <w:b/>
                <w:sz w:val="27"/>
                <w:szCs w:val="27"/>
              </w:rPr>
            </w:pPr>
          </w:p>
        </w:tc>
        <w:tc>
          <w:tcPr>
            <w:tcW w:w="1084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E35128" w14:textId="74267D5F" w:rsidR="00A71EF3" w:rsidRPr="00A71EF3" w:rsidRDefault="00A71EF3" w:rsidP="00A71E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sz w:val="27"/>
                <w:szCs w:val="27"/>
              </w:rPr>
            </w:pPr>
            <w:r w:rsidRPr="00A71EF3">
              <w:rPr>
                <w:rFonts w:ascii="Angsana New" w:hAnsi="Angsana New" w:cstheme="majorBidi"/>
                <w:sz w:val="27"/>
                <w:szCs w:val="27"/>
              </w:rPr>
              <w:t xml:space="preserve"> 7,253 </w:t>
            </w:r>
          </w:p>
        </w:tc>
      </w:tr>
      <w:tr w:rsidR="00A71EF3" w:rsidRPr="00231CBA" w14:paraId="5DFC550E" w14:textId="77777777" w:rsidTr="00AF4324">
        <w:trPr>
          <w:gridAfter w:val="1"/>
          <w:wAfter w:w="630" w:type="dxa"/>
        </w:trPr>
        <w:tc>
          <w:tcPr>
            <w:tcW w:w="386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3CC79A0" w14:textId="3C9DD5C9" w:rsidR="00A71EF3" w:rsidRDefault="00A71EF3" w:rsidP="00A71EF3">
            <w:pPr>
              <w:spacing w:line="240" w:lineRule="auto"/>
              <w:ind w:left="157" w:hanging="157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31CB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สินทรัพย์ (หนี้สิน) ภาษีเงินได้รอการ</w:t>
            </w:r>
          </w:p>
          <w:p w14:paraId="21B66A7B" w14:textId="65E881E7" w:rsidR="00A71EF3" w:rsidRPr="00231CBA" w:rsidRDefault="00A71EF3" w:rsidP="00A71EF3">
            <w:pPr>
              <w:spacing w:line="240" w:lineRule="auto"/>
              <w:ind w:left="157" w:firstLine="13"/>
              <w:rPr>
                <w:rFonts w:ascii="Angsana New" w:hAnsi="Angsana New"/>
                <w:sz w:val="27"/>
                <w:szCs w:val="27"/>
              </w:rPr>
            </w:pPr>
            <w:r w:rsidRPr="00231CBA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 xml:space="preserve">ตัดบัญชีสุทธิ </w:t>
            </w:r>
          </w:p>
        </w:tc>
        <w:tc>
          <w:tcPr>
            <w:tcW w:w="108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77BCB8" w14:textId="77777777" w:rsidR="00A71EF3" w:rsidRDefault="00A71EF3" w:rsidP="00A71E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b/>
                <w:bCs/>
                <w:sz w:val="27"/>
                <w:szCs w:val="27"/>
              </w:rPr>
            </w:pPr>
            <w:r w:rsidRPr="00A71EF3">
              <w:rPr>
                <w:rFonts w:ascii="Angsana New" w:hAnsi="Angsana New" w:cstheme="majorBidi"/>
                <w:b/>
                <w:bCs/>
                <w:sz w:val="27"/>
                <w:szCs w:val="27"/>
              </w:rPr>
              <w:t xml:space="preserve"> </w:t>
            </w:r>
          </w:p>
          <w:p w14:paraId="50B575E0" w14:textId="61FF95D2" w:rsidR="00A71EF3" w:rsidRPr="00A71EF3" w:rsidRDefault="00A71EF3" w:rsidP="00A71E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b/>
                <w:bCs/>
                <w:sz w:val="27"/>
                <w:szCs w:val="27"/>
              </w:rPr>
            </w:pPr>
            <w:r w:rsidRPr="00A71EF3">
              <w:rPr>
                <w:rFonts w:ascii="Angsana New" w:hAnsi="Angsana New" w:cstheme="majorBidi"/>
                <w:b/>
                <w:bCs/>
                <w:sz w:val="27"/>
                <w:szCs w:val="27"/>
              </w:rPr>
              <w:t>2,919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C77E4B8" w14:textId="77777777" w:rsidR="00A71EF3" w:rsidRPr="00A71EF3" w:rsidRDefault="00A71EF3" w:rsidP="00A71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2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5EC436" w14:textId="77777777" w:rsidR="00A71EF3" w:rsidRDefault="00A71EF3" w:rsidP="00A71EF3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 w:cstheme="majorBidi"/>
                <w:b/>
                <w:bCs/>
                <w:sz w:val="27"/>
                <w:szCs w:val="27"/>
              </w:rPr>
            </w:pPr>
          </w:p>
          <w:p w14:paraId="35E941FE" w14:textId="498FCAAA" w:rsidR="00A71EF3" w:rsidRPr="00A71EF3" w:rsidRDefault="00A71EF3" w:rsidP="00A71EF3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 w:cstheme="majorBidi"/>
                <w:b/>
                <w:bCs/>
                <w:sz w:val="27"/>
                <w:szCs w:val="27"/>
              </w:rPr>
            </w:pPr>
            <w:r w:rsidRPr="00A71EF3">
              <w:rPr>
                <w:rFonts w:ascii="Angsana New" w:hAnsi="Angsana New" w:cstheme="majorBidi"/>
                <w:b/>
                <w:bCs/>
                <w:sz w:val="27"/>
                <w:szCs w:val="27"/>
              </w:rPr>
              <w:t xml:space="preserve"> 4,497 </w:t>
            </w:r>
          </w:p>
        </w:tc>
        <w:tc>
          <w:tcPr>
            <w:tcW w:w="27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0957C79" w14:textId="77777777" w:rsidR="00A71EF3" w:rsidRPr="00A71EF3" w:rsidRDefault="00A71EF3" w:rsidP="00A71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0CBFAF" w14:textId="77777777" w:rsidR="00A71EF3" w:rsidRPr="00C70CFE" w:rsidRDefault="00A71EF3" w:rsidP="00A71E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b/>
                <w:bCs/>
                <w:sz w:val="27"/>
                <w:szCs w:val="27"/>
              </w:rPr>
            </w:pPr>
          </w:p>
          <w:p w14:paraId="34904F2C" w14:textId="4A9A0709" w:rsidR="00A71EF3" w:rsidRPr="00C70CFE" w:rsidRDefault="00A71EF3" w:rsidP="00C70CFE">
            <w:pPr>
              <w:pStyle w:val="acctfourfigures"/>
              <w:tabs>
                <w:tab w:val="clear" w:pos="765"/>
              </w:tabs>
              <w:spacing w:line="240" w:lineRule="auto"/>
              <w:ind w:left="-79" w:right="-56"/>
              <w:jc w:val="right"/>
              <w:rPr>
                <w:rFonts w:ascii="Angsana New" w:hAnsi="Angsana New" w:cstheme="majorBidi"/>
                <w:b/>
                <w:bCs/>
                <w:sz w:val="27"/>
                <w:szCs w:val="27"/>
              </w:rPr>
            </w:pPr>
            <w:r w:rsidRPr="00C70CFE">
              <w:rPr>
                <w:rFonts w:ascii="Angsana New" w:hAnsi="Angsana New" w:cstheme="majorBidi"/>
                <w:b/>
                <w:bCs/>
                <w:sz w:val="27"/>
                <w:szCs w:val="27"/>
              </w:rPr>
              <w:t xml:space="preserve"> (84,496)</w:t>
            </w:r>
          </w:p>
        </w:tc>
        <w:tc>
          <w:tcPr>
            <w:tcW w:w="26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F3A0A60" w14:textId="77777777" w:rsidR="00A71EF3" w:rsidRPr="00A71EF3" w:rsidRDefault="00A71EF3" w:rsidP="00A71E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8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DB2C90" w14:textId="77777777" w:rsidR="00A71EF3" w:rsidRPr="00C70CFE" w:rsidRDefault="00A71EF3" w:rsidP="00A71E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b/>
                <w:bCs/>
                <w:sz w:val="27"/>
                <w:szCs w:val="27"/>
              </w:rPr>
            </w:pPr>
          </w:p>
          <w:p w14:paraId="51003A23" w14:textId="0E226722" w:rsidR="00A71EF3" w:rsidRPr="00C70CFE" w:rsidRDefault="00A71EF3" w:rsidP="00C70CF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292"/>
              <w:rPr>
                <w:rFonts w:ascii="Angsana New" w:hAnsi="Angsana New" w:cstheme="majorBidi"/>
                <w:b/>
                <w:bCs/>
                <w:sz w:val="27"/>
                <w:szCs w:val="27"/>
              </w:rPr>
            </w:pPr>
            <w:r w:rsidRPr="00C70CFE">
              <w:rPr>
                <w:rFonts w:ascii="Angsana New" w:hAnsi="Angsana New" w:cstheme="majorBidi"/>
                <w:b/>
                <w:bCs/>
                <w:sz w:val="27"/>
                <w:szCs w:val="27"/>
              </w:rPr>
              <w:t xml:space="preserve"> (80,</w:t>
            </w:r>
            <w:r w:rsidRPr="00C70CFE">
              <w:rPr>
                <w:rFonts w:ascii="Angsana New" w:hAnsi="Angsana New"/>
                <w:b/>
                <w:bCs/>
                <w:sz w:val="27"/>
                <w:szCs w:val="27"/>
                <w:lang w:val="en-US"/>
              </w:rPr>
              <w:t>408</w:t>
            </w:r>
            <w:r w:rsidRPr="00C70CFE">
              <w:rPr>
                <w:rFonts w:ascii="Angsana New" w:hAnsi="Angsana New" w:cstheme="majorBidi"/>
                <w:b/>
                <w:bCs/>
                <w:sz w:val="27"/>
                <w:szCs w:val="27"/>
              </w:rPr>
              <w:t>)</w:t>
            </w:r>
          </w:p>
        </w:tc>
      </w:tr>
      <w:tr w:rsidR="004E3ABD" w:rsidRPr="00231CBA" w14:paraId="7C45240E" w14:textId="77777777" w:rsidTr="00AF4324">
        <w:tc>
          <w:tcPr>
            <w:tcW w:w="3328" w:type="dxa"/>
            <w:shd w:val="clear" w:color="auto" w:fill="auto"/>
          </w:tcPr>
          <w:p w14:paraId="5C86A44D" w14:textId="77777777" w:rsidR="004E3ABD" w:rsidRPr="005C7D71" w:rsidRDefault="004E3ABD" w:rsidP="000C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43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11" w:type="dxa"/>
            <w:gridSpan w:val="18"/>
            <w:shd w:val="clear" w:color="auto" w:fill="auto"/>
            <w:vAlign w:val="bottom"/>
          </w:tcPr>
          <w:p w14:paraId="345A0380" w14:textId="0B661F99" w:rsidR="004E3ABD" w:rsidRPr="005C7D71" w:rsidRDefault="004E3ABD" w:rsidP="0056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5C7D71">
              <w:rPr>
                <w:rFonts w:ascii="Angsana New" w:hAnsi="Angsana New"/>
                <w:bCs/>
                <w:sz w:val="24"/>
                <w:szCs w:val="24"/>
                <w:cs/>
              </w:rPr>
              <w:t>งบการเงิ</w:t>
            </w:r>
            <w:r w:rsidRPr="005C7D71">
              <w:rPr>
                <w:rFonts w:ascii="Angsana New" w:hAnsi="Angsana New" w:hint="cs"/>
                <w:bCs/>
                <w:sz w:val="24"/>
                <w:szCs w:val="24"/>
                <w:cs/>
              </w:rPr>
              <w:t>นเฉพาะกิจการ</w:t>
            </w:r>
          </w:p>
        </w:tc>
      </w:tr>
      <w:tr w:rsidR="004E3ABD" w:rsidRPr="00231CBA" w14:paraId="64F6A3EE" w14:textId="77777777" w:rsidTr="00AF4324">
        <w:tc>
          <w:tcPr>
            <w:tcW w:w="3328" w:type="dxa"/>
            <w:shd w:val="clear" w:color="auto" w:fill="auto"/>
          </w:tcPr>
          <w:p w14:paraId="03853622" w14:textId="77777777" w:rsidR="004E3ABD" w:rsidRPr="005C7D71" w:rsidRDefault="004E3ABD" w:rsidP="000C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0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  <w:r w:rsidRPr="005C7D7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2902" w:type="dxa"/>
            <w:gridSpan w:val="5"/>
            <w:shd w:val="clear" w:color="auto" w:fill="auto"/>
          </w:tcPr>
          <w:p w14:paraId="287A725F" w14:textId="77777777" w:rsidR="004E3ABD" w:rsidRPr="005C7D71" w:rsidRDefault="004E3ABD" w:rsidP="0056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5C7D71">
              <w:rPr>
                <w:rFonts w:ascii="Angsana New" w:hAnsi="Angsana New"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36" w:type="dxa"/>
            <w:gridSpan w:val="3"/>
            <w:shd w:val="clear" w:color="auto" w:fill="auto"/>
          </w:tcPr>
          <w:p w14:paraId="7C826CF1" w14:textId="77777777" w:rsidR="004E3ABD" w:rsidRPr="005C7D71" w:rsidRDefault="004E3ABD" w:rsidP="0056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3173" w:type="dxa"/>
            <w:gridSpan w:val="10"/>
            <w:shd w:val="clear" w:color="auto" w:fill="auto"/>
          </w:tcPr>
          <w:p w14:paraId="329A4FDD" w14:textId="77777777" w:rsidR="004E3ABD" w:rsidRPr="005C7D71" w:rsidRDefault="004E3ABD" w:rsidP="0056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5C7D71">
              <w:rPr>
                <w:rFonts w:ascii="Angsana New" w:hAnsi="Angsana New"/>
                <w:bCs/>
                <w:sz w:val="24"/>
                <w:szCs w:val="24"/>
                <w:cs/>
              </w:rPr>
              <w:t>หนี้สิน</w:t>
            </w:r>
          </w:p>
        </w:tc>
      </w:tr>
      <w:tr w:rsidR="004E3ABD" w:rsidRPr="00231CBA" w14:paraId="501E35A9" w14:textId="77777777" w:rsidTr="00AF4324">
        <w:tc>
          <w:tcPr>
            <w:tcW w:w="3328" w:type="dxa"/>
            <w:shd w:val="clear" w:color="auto" w:fill="auto"/>
          </w:tcPr>
          <w:p w14:paraId="64FBC8B6" w14:textId="77777777" w:rsidR="004E3ABD" w:rsidRPr="005C7D71" w:rsidRDefault="004E3ABD" w:rsidP="000C70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0"/>
              <w:rPr>
                <w:rFonts w:ascii="Angsana New" w:hAnsi="Angsana New"/>
                <w:sz w:val="24"/>
                <w:szCs w:val="24"/>
              </w:rPr>
            </w:pPr>
            <w:r w:rsidRPr="005C7D7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5C7D7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5C7D7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49" w:type="dxa"/>
            <w:gridSpan w:val="2"/>
            <w:shd w:val="clear" w:color="auto" w:fill="auto"/>
          </w:tcPr>
          <w:p w14:paraId="2A4FD37F" w14:textId="77777777" w:rsidR="004E3ABD" w:rsidRPr="005C7D71" w:rsidRDefault="004E3ABD" w:rsidP="0056247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C7D71">
              <w:rPr>
                <w:rFonts w:ascii="Angsana New" w:hAnsi="Angsana New"/>
                <w:sz w:val="24"/>
                <w:szCs w:val="24"/>
                <w:cs/>
                <w:lang w:bidi="th-TH"/>
              </w:rPr>
              <w:t>256</w:t>
            </w:r>
            <w:r w:rsidRPr="005C7D71">
              <w:rPr>
                <w:rFonts w:ascii="Angsana New" w:hAnsi="Angsana New"/>
                <w:sz w:val="24"/>
                <w:szCs w:val="24"/>
                <w:lang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3717FC2" w14:textId="77777777" w:rsidR="004E3ABD" w:rsidRPr="005C7D71" w:rsidRDefault="004E3ABD" w:rsidP="0056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83" w:type="dxa"/>
            <w:gridSpan w:val="2"/>
            <w:tcBorders>
              <w:bottom w:val="nil"/>
            </w:tcBorders>
            <w:shd w:val="clear" w:color="auto" w:fill="auto"/>
          </w:tcPr>
          <w:p w14:paraId="443F2066" w14:textId="77777777" w:rsidR="004E3ABD" w:rsidRPr="005C7D71" w:rsidRDefault="004E3ABD" w:rsidP="0056247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C7D71">
              <w:rPr>
                <w:rFonts w:ascii="Angsana New" w:hAnsi="Angsana New"/>
                <w:sz w:val="24"/>
                <w:szCs w:val="24"/>
                <w:cs/>
                <w:lang w:bidi="th-TH"/>
              </w:rPr>
              <w:t>256</w:t>
            </w:r>
            <w:r w:rsidRPr="005C7D71"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  <w:tc>
          <w:tcPr>
            <w:tcW w:w="236" w:type="dxa"/>
            <w:gridSpan w:val="3"/>
            <w:shd w:val="clear" w:color="auto" w:fill="auto"/>
          </w:tcPr>
          <w:p w14:paraId="44CACA9D" w14:textId="77777777" w:rsidR="004E3ABD" w:rsidRPr="005C7D71" w:rsidRDefault="004E3ABD" w:rsidP="0056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348" w:type="dxa"/>
            <w:gridSpan w:val="4"/>
            <w:shd w:val="clear" w:color="auto" w:fill="auto"/>
          </w:tcPr>
          <w:p w14:paraId="32CBAF8B" w14:textId="77777777" w:rsidR="004E3ABD" w:rsidRPr="005C7D71" w:rsidRDefault="004E3ABD" w:rsidP="0056247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C7D71">
              <w:rPr>
                <w:rFonts w:ascii="Angsana New" w:hAnsi="Angsana New"/>
                <w:sz w:val="24"/>
                <w:szCs w:val="24"/>
                <w:cs/>
                <w:lang w:bidi="th-TH"/>
              </w:rPr>
              <w:t>256</w:t>
            </w:r>
            <w:r w:rsidRPr="005C7D71">
              <w:rPr>
                <w:rFonts w:ascii="Angsana New" w:hAnsi="Angsana New"/>
                <w:sz w:val="24"/>
                <w:szCs w:val="24"/>
                <w:lang w:bidi="th-TH"/>
              </w:rPr>
              <w:t>3</w:t>
            </w:r>
          </w:p>
        </w:tc>
        <w:tc>
          <w:tcPr>
            <w:tcW w:w="282" w:type="dxa"/>
            <w:gridSpan w:val="3"/>
            <w:shd w:val="clear" w:color="auto" w:fill="auto"/>
          </w:tcPr>
          <w:p w14:paraId="4B1A3E6A" w14:textId="77777777" w:rsidR="004E3ABD" w:rsidRPr="005C7D71" w:rsidRDefault="004E3ABD" w:rsidP="0056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543" w:type="dxa"/>
            <w:gridSpan w:val="3"/>
            <w:tcBorders>
              <w:bottom w:val="nil"/>
            </w:tcBorders>
            <w:shd w:val="clear" w:color="auto" w:fill="auto"/>
          </w:tcPr>
          <w:p w14:paraId="48D936F5" w14:textId="77777777" w:rsidR="004E3ABD" w:rsidRPr="005C7D71" w:rsidRDefault="004E3ABD" w:rsidP="0056247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C7D71">
              <w:rPr>
                <w:rFonts w:ascii="Angsana New" w:hAnsi="Angsana New"/>
                <w:sz w:val="24"/>
                <w:szCs w:val="24"/>
                <w:cs/>
                <w:lang w:bidi="th-TH"/>
              </w:rPr>
              <w:t>256</w:t>
            </w:r>
            <w:r w:rsidRPr="005C7D71">
              <w:rPr>
                <w:rFonts w:ascii="Angsana New" w:hAnsi="Angsana New"/>
                <w:sz w:val="24"/>
                <w:szCs w:val="24"/>
                <w:lang w:bidi="th-TH"/>
              </w:rPr>
              <w:t>2</w:t>
            </w:r>
          </w:p>
        </w:tc>
      </w:tr>
      <w:tr w:rsidR="000C701F" w:rsidRPr="00231CBA" w14:paraId="63856845" w14:textId="77777777" w:rsidTr="00AF4324">
        <w:tc>
          <w:tcPr>
            <w:tcW w:w="3328" w:type="dxa"/>
            <w:tcBorders>
              <w:bottom w:val="nil"/>
            </w:tcBorders>
            <w:shd w:val="clear" w:color="auto" w:fill="auto"/>
          </w:tcPr>
          <w:p w14:paraId="31FD7A60" w14:textId="77777777" w:rsidR="004E3ABD" w:rsidRPr="005C7D71" w:rsidRDefault="004E3ABD" w:rsidP="000C701F">
            <w:pPr>
              <w:spacing w:line="240" w:lineRule="auto"/>
              <w:ind w:right="4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11" w:type="dxa"/>
            <w:gridSpan w:val="18"/>
            <w:tcBorders>
              <w:bottom w:val="nil"/>
            </w:tcBorders>
            <w:shd w:val="clear" w:color="auto" w:fill="auto"/>
          </w:tcPr>
          <w:p w14:paraId="644C7084" w14:textId="6C9E0F5E" w:rsidR="004E3ABD" w:rsidRPr="005C7D71" w:rsidRDefault="004E3ABD" w:rsidP="0056247F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5C7D71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="001A2E7E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5C7D71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4E3ABD" w:rsidRPr="00231CBA" w14:paraId="09ED0BD4" w14:textId="77777777" w:rsidTr="00AF4324">
        <w:trPr>
          <w:trHeight w:val="209"/>
        </w:trPr>
        <w:tc>
          <w:tcPr>
            <w:tcW w:w="3328" w:type="dxa"/>
            <w:tcBorders>
              <w:bottom w:val="nil"/>
            </w:tcBorders>
            <w:shd w:val="clear" w:color="auto" w:fill="auto"/>
          </w:tcPr>
          <w:p w14:paraId="0FFE03A0" w14:textId="77777777" w:rsidR="004E3ABD" w:rsidRPr="005C7D71" w:rsidRDefault="004E3ABD" w:rsidP="000C701F">
            <w:pPr>
              <w:spacing w:line="240" w:lineRule="auto"/>
              <w:ind w:right="430"/>
              <w:rPr>
                <w:rFonts w:ascii="Angsana New" w:hAnsi="Angsana New"/>
                <w:sz w:val="24"/>
                <w:szCs w:val="24"/>
                <w:cs/>
              </w:rPr>
            </w:pPr>
            <w:r w:rsidRPr="005C7D71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49" w:type="dxa"/>
            <w:gridSpan w:val="2"/>
            <w:tcBorders>
              <w:bottom w:val="nil"/>
            </w:tcBorders>
            <w:shd w:val="clear" w:color="auto" w:fill="auto"/>
          </w:tcPr>
          <w:p w14:paraId="1EDDBB76" w14:textId="01C570E4" w:rsidR="004E3ABD" w:rsidRPr="005C7D71" w:rsidRDefault="001E2011" w:rsidP="001E2011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</w:pPr>
            <w:r w:rsidRPr="005C7D71">
              <w:rPr>
                <w:rFonts w:ascii="Angsana New" w:hAnsi="Angsana New" w:cstheme="majorBidi"/>
                <w:sz w:val="24"/>
                <w:szCs w:val="24"/>
              </w:rPr>
              <w:t>172,426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B6D6965" w14:textId="77777777" w:rsidR="004E3ABD" w:rsidRPr="005C7D71" w:rsidRDefault="004E3ABD" w:rsidP="0056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theme="majorBidi"/>
                <w:b/>
                <w:sz w:val="24"/>
                <w:szCs w:val="24"/>
              </w:rPr>
            </w:pPr>
          </w:p>
        </w:tc>
        <w:tc>
          <w:tcPr>
            <w:tcW w:w="1292" w:type="dxa"/>
            <w:gridSpan w:val="3"/>
            <w:tcBorders>
              <w:bottom w:val="nil"/>
            </w:tcBorders>
            <w:shd w:val="clear" w:color="auto" w:fill="auto"/>
          </w:tcPr>
          <w:p w14:paraId="6F712520" w14:textId="3B21CF2D" w:rsidR="004E3ABD" w:rsidRPr="005C7D71" w:rsidRDefault="001E2011" w:rsidP="0056247F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 w:cstheme="majorBidi"/>
                <w:sz w:val="24"/>
                <w:szCs w:val="24"/>
              </w:rPr>
            </w:pPr>
            <w:r w:rsidRPr="005C7D71">
              <w:rPr>
                <w:rFonts w:ascii="Angsana New" w:hAnsi="Angsana New" w:cstheme="majorBidi"/>
                <w:sz w:val="24"/>
                <w:szCs w:val="24"/>
              </w:rPr>
              <w:t>9,408</w:t>
            </w:r>
          </w:p>
        </w:tc>
        <w:tc>
          <w:tcPr>
            <w:tcW w:w="236" w:type="dxa"/>
            <w:gridSpan w:val="3"/>
            <w:tcBorders>
              <w:bottom w:val="nil"/>
            </w:tcBorders>
            <w:shd w:val="clear" w:color="auto" w:fill="auto"/>
          </w:tcPr>
          <w:p w14:paraId="62AA29DE" w14:textId="77777777" w:rsidR="004E3ABD" w:rsidRPr="005C7D71" w:rsidRDefault="004E3ABD" w:rsidP="0056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theme="majorBidi"/>
                <w:b/>
                <w:sz w:val="24"/>
                <w:szCs w:val="24"/>
              </w:rPr>
            </w:pPr>
          </w:p>
        </w:tc>
        <w:tc>
          <w:tcPr>
            <w:tcW w:w="1348" w:type="dxa"/>
            <w:gridSpan w:val="4"/>
            <w:tcBorders>
              <w:bottom w:val="nil"/>
            </w:tcBorders>
            <w:shd w:val="clear" w:color="auto" w:fill="auto"/>
          </w:tcPr>
          <w:p w14:paraId="3515238F" w14:textId="11A506E0" w:rsidR="004E3ABD" w:rsidRPr="005C7D71" w:rsidRDefault="001E2011" w:rsidP="0056247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sz w:val="24"/>
                <w:szCs w:val="24"/>
                <w:lang w:val="en-US" w:bidi="th-TH"/>
              </w:rPr>
            </w:pPr>
            <w:r w:rsidRPr="005C7D71">
              <w:rPr>
                <w:rFonts w:ascii="Angsana New" w:hAnsi="Angsana New" w:cstheme="majorBidi"/>
                <w:sz w:val="24"/>
                <w:szCs w:val="24"/>
              </w:rPr>
              <w:t>(211,856)</w:t>
            </w:r>
          </w:p>
        </w:tc>
        <w:tc>
          <w:tcPr>
            <w:tcW w:w="291" w:type="dxa"/>
            <w:gridSpan w:val="3"/>
            <w:tcBorders>
              <w:bottom w:val="nil"/>
            </w:tcBorders>
            <w:shd w:val="clear" w:color="auto" w:fill="auto"/>
          </w:tcPr>
          <w:p w14:paraId="0701ECBC" w14:textId="77777777" w:rsidR="004E3ABD" w:rsidRPr="005C7D71" w:rsidRDefault="004E3ABD" w:rsidP="0056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theme="majorBidi"/>
                <w:b/>
                <w:sz w:val="24"/>
                <w:szCs w:val="24"/>
              </w:rPr>
            </w:pPr>
          </w:p>
        </w:tc>
        <w:tc>
          <w:tcPr>
            <w:tcW w:w="1525" w:type="dxa"/>
            <w:gridSpan w:val="2"/>
            <w:tcBorders>
              <w:bottom w:val="nil"/>
            </w:tcBorders>
            <w:shd w:val="clear" w:color="auto" w:fill="auto"/>
          </w:tcPr>
          <w:p w14:paraId="6FE39C38" w14:textId="52B4C020" w:rsidR="004E3ABD" w:rsidRPr="005C7D71" w:rsidRDefault="001E2011" w:rsidP="0056247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sz w:val="24"/>
                <w:szCs w:val="24"/>
              </w:rPr>
            </w:pPr>
            <w:r w:rsidRPr="005C7D71">
              <w:rPr>
                <w:rFonts w:ascii="Angsana New" w:hAnsi="Angsana New" w:cstheme="majorBidi"/>
                <w:sz w:val="24"/>
                <w:szCs w:val="24"/>
              </w:rPr>
              <w:t>(43,632)</w:t>
            </w:r>
          </w:p>
        </w:tc>
      </w:tr>
      <w:tr w:rsidR="004E3ABD" w:rsidRPr="00231CBA" w14:paraId="43EB874A" w14:textId="77777777" w:rsidTr="00AF4324">
        <w:tc>
          <w:tcPr>
            <w:tcW w:w="3328" w:type="dxa"/>
            <w:tcBorders>
              <w:top w:val="nil"/>
              <w:bottom w:val="nil"/>
            </w:tcBorders>
            <w:shd w:val="clear" w:color="auto" w:fill="auto"/>
          </w:tcPr>
          <w:p w14:paraId="65EB84AD" w14:textId="77777777" w:rsidR="004E3ABD" w:rsidRPr="005C7D71" w:rsidRDefault="004E3ABD" w:rsidP="000C701F">
            <w:pPr>
              <w:spacing w:line="240" w:lineRule="auto"/>
              <w:ind w:right="430"/>
              <w:rPr>
                <w:rFonts w:ascii="Angsana New" w:hAnsi="Angsana New"/>
                <w:sz w:val="24"/>
                <w:szCs w:val="24"/>
              </w:rPr>
            </w:pPr>
            <w:r w:rsidRPr="005C7D71">
              <w:rPr>
                <w:rFonts w:ascii="Angsana New" w:hAnsi="Angsana New"/>
                <w:sz w:val="24"/>
                <w:szCs w:val="24"/>
                <w:cs/>
              </w:rPr>
              <w:t xml:space="preserve">การหักกลบรายการของภาษี </w:t>
            </w:r>
          </w:p>
        </w:tc>
        <w:tc>
          <w:tcPr>
            <w:tcW w:w="134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4DD7B0" w14:textId="04E84D5E" w:rsidR="004E3ABD" w:rsidRPr="005C7D71" w:rsidRDefault="001E2011" w:rsidP="0056247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sz w:val="24"/>
                <w:szCs w:val="24"/>
              </w:rPr>
            </w:pPr>
            <w:r w:rsidRPr="005C7D71">
              <w:rPr>
                <w:rFonts w:ascii="Angsana New" w:hAnsi="Angsana New" w:cstheme="majorBidi"/>
                <w:sz w:val="24"/>
                <w:szCs w:val="24"/>
              </w:rPr>
              <w:t>(172,426)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0583190" w14:textId="77777777" w:rsidR="004E3ABD" w:rsidRPr="005C7D71" w:rsidRDefault="004E3ABD" w:rsidP="0056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theme="majorBidi"/>
                <w:b/>
                <w:sz w:val="24"/>
                <w:szCs w:val="24"/>
              </w:rPr>
            </w:pPr>
          </w:p>
        </w:tc>
        <w:tc>
          <w:tcPr>
            <w:tcW w:w="129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7224BF" w14:textId="36E63D04" w:rsidR="004E3ABD" w:rsidRPr="005C7D71" w:rsidRDefault="004E3ABD" w:rsidP="0056247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sz w:val="24"/>
                <w:szCs w:val="24"/>
              </w:rPr>
            </w:pPr>
            <w:r w:rsidRPr="005C7D71">
              <w:rPr>
                <w:rFonts w:ascii="Angsana New" w:hAnsi="Angsana New" w:cstheme="majorBidi"/>
                <w:sz w:val="24"/>
                <w:szCs w:val="24"/>
              </w:rPr>
              <w:t xml:space="preserve"> (</w:t>
            </w:r>
            <w:r w:rsidR="001E2011" w:rsidRPr="005C7D71">
              <w:rPr>
                <w:rFonts w:ascii="Angsana New" w:hAnsi="Angsana New" w:cstheme="majorBidi"/>
                <w:sz w:val="24"/>
                <w:szCs w:val="24"/>
              </w:rPr>
              <w:t>9,408</w:t>
            </w:r>
            <w:r w:rsidRPr="005C7D71">
              <w:rPr>
                <w:rFonts w:ascii="Angsana New" w:hAnsi="Angsana New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FF89F83" w14:textId="77777777" w:rsidR="004E3ABD" w:rsidRPr="005C7D71" w:rsidRDefault="004E3ABD" w:rsidP="0056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theme="majorBidi"/>
                <w:b/>
                <w:sz w:val="24"/>
                <w:szCs w:val="24"/>
              </w:rPr>
            </w:pPr>
          </w:p>
        </w:tc>
        <w:tc>
          <w:tcPr>
            <w:tcW w:w="1348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0C1C44" w14:textId="16F81D3B" w:rsidR="004E3ABD" w:rsidRPr="005C7D71" w:rsidRDefault="001E2011" w:rsidP="00CA675F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 w:cstheme="majorBidi"/>
                <w:sz w:val="24"/>
                <w:szCs w:val="24"/>
              </w:rPr>
            </w:pPr>
            <w:r w:rsidRPr="005C7D71">
              <w:rPr>
                <w:rFonts w:ascii="Angsana New" w:hAnsi="Angsana New" w:cstheme="majorBidi"/>
                <w:sz w:val="24"/>
                <w:szCs w:val="24"/>
              </w:rPr>
              <w:t>172,42</w:t>
            </w:r>
            <w:r w:rsidR="00A94B68">
              <w:rPr>
                <w:rFonts w:ascii="Angsana New" w:hAnsi="Angsana New" w:cstheme="majorBidi"/>
                <w:sz w:val="24"/>
                <w:szCs w:val="24"/>
              </w:rPr>
              <w:t>6</w:t>
            </w:r>
          </w:p>
        </w:tc>
        <w:tc>
          <w:tcPr>
            <w:tcW w:w="29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BA50E9C" w14:textId="77777777" w:rsidR="004E3ABD" w:rsidRPr="005C7D71" w:rsidRDefault="004E3ABD" w:rsidP="0056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theme="majorBidi"/>
                <w:b/>
                <w:sz w:val="24"/>
                <w:szCs w:val="24"/>
              </w:rPr>
            </w:pPr>
          </w:p>
        </w:tc>
        <w:tc>
          <w:tcPr>
            <w:tcW w:w="152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2E2919" w14:textId="06152532" w:rsidR="004E3ABD" w:rsidRPr="005C7D71" w:rsidRDefault="001E2011" w:rsidP="00CA675F">
            <w:pPr>
              <w:pStyle w:val="acctfourfigures"/>
              <w:tabs>
                <w:tab w:val="clear" w:pos="765"/>
              </w:tabs>
              <w:spacing w:line="240" w:lineRule="auto"/>
              <w:ind w:left="-79" w:right="61"/>
              <w:jc w:val="right"/>
              <w:rPr>
                <w:rFonts w:ascii="Angsana New" w:hAnsi="Angsana New" w:cstheme="majorBidi"/>
                <w:sz w:val="24"/>
                <w:szCs w:val="24"/>
              </w:rPr>
            </w:pPr>
            <w:r w:rsidRPr="005C7D71">
              <w:rPr>
                <w:rFonts w:ascii="Angsana New" w:hAnsi="Angsana New" w:cstheme="majorBidi"/>
                <w:sz w:val="24"/>
                <w:szCs w:val="24"/>
              </w:rPr>
              <w:t>9,408</w:t>
            </w:r>
          </w:p>
        </w:tc>
      </w:tr>
      <w:tr w:rsidR="004E3ABD" w:rsidRPr="00231CBA" w14:paraId="13A45C0D" w14:textId="77777777" w:rsidTr="00AF4324">
        <w:tc>
          <w:tcPr>
            <w:tcW w:w="3328" w:type="dxa"/>
            <w:tcBorders>
              <w:top w:val="nil"/>
              <w:bottom w:val="nil"/>
            </w:tcBorders>
            <w:shd w:val="clear" w:color="auto" w:fill="auto"/>
          </w:tcPr>
          <w:p w14:paraId="2F7BA5FC" w14:textId="77777777" w:rsidR="00AF4324" w:rsidRDefault="004E3ABD" w:rsidP="00FC71AD">
            <w:pPr>
              <w:tabs>
                <w:tab w:val="clear" w:pos="2580"/>
                <w:tab w:val="left" w:pos="1340"/>
              </w:tabs>
              <w:spacing w:line="240" w:lineRule="auto"/>
              <w:ind w:left="157" w:right="-470" w:hanging="15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C7D7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 (หนี้สิน) ภาษีเงินได้รอการ</w:t>
            </w:r>
          </w:p>
          <w:p w14:paraId="6D275B80" w14:textId="21142F98" w:rsidR="004E3ABD" w:rsidRPr="00FC71AD" w:rsidRDefault="00AF4324" w:rsidP="00FC71AD">
            <w:pPr>
              <w:tabs>
                <w:tab w:val="clear" w:pos="2580"/>
                <w:tab w:val="left" w:pos="1340"/>
              </w:tabs>
              <w:spacing w:line="240" w:lineRule="auto"/>
              <w:ind w:left="157" w:right="-470" w:hanging="157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</w:t>
            </w:r>
            <w:r w:rsidR="004E3ABD" w:rsidRPr="005C7D7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ตัดบัญชีสุทธิ 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BA7D1" w14:textId="77777777" w:rsidR="00AF4324" w:rsidRDefault="00AF4324" w:rsidP="001E2011">
            <w:pPr>
              <w:pStyle w:val="acctfourfigures"/>
              <w:tabs>
                <w:tab w:val="clear" w:pos="765"/>
              </w:tabs>
              <w:spacing w:line="240" w:lineRule="auto"/>
              <w:ind w:left="-79" w:right="-200"/>
              <w:jc w:val="center"/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</w:pPr>
          </w:p>
          <w:p w14:paraId="63493991" w14:textId="1E7296B0" w:rsidR="004E3ABD" w:rsidRPr="005C7D71" w:rsidRDefault="001E2011" w:rsidP="001E2011">
            <w:pPr>
              <w:pStyle w:val="acctfourfigures"/>
              <w:tabs>
                <w:tab w:val="clear" w:pos="765"/>
              </w:tabs>
              <w:spacing w:line="240" w:lineRule="auto"/>
              <w:ind w:left="-79" w:right="-200"/>
              <w:jc w:val="center"/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</w:pPr>
            <w:r w:rsidRPr="005C7D71">
              <w:rPr>
                <w:rFonts w:ascii="Angsana New" w:hAnsi="Angsana New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B3263AB" w14:textId="77777777" w:rsidR="004E3ABD" w:rsidRPr="005C7D71" w:rsidRDefault="004E3ABD" w:rsidP="0056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2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98A869" w14:textId="77777777" w:rsidR="00AF4324" w:rsidRDefault="00AF4324" w:rsidP="001E2011">
            <w:pPr>
              <w:pStyle w:val="acctfourfigures"/>
              <w:tabs>
                <w:tab w:val="clear" w:pos="765"/>
              </w:tabs>
              <w:spacing w:line="240" w:lineRule="auto"/>
              <w:ind w:left="-79" w:right="-290"/>
              <w:jc w:val="center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</w:p>
          <w:p w14:paraId="0411155C" w14:textId="3331DA83" w:rsidR="004E3ABD" w:rsidRPr="005C7D71" w:rsidRDefault="001E2011" w:rsidP="001E2011">
            <w:pPr>
              <w:pStyle w:val="acctfourfigures"/>
              <w:tabs>
                <w:tab w:val="clear" w:pos="765"/>
              </w:tabs>
              <w:spacing w:line="240" w:lineRule="auto"/>
              <w:ind w:left="-79" w:right="-290"/>
              <w:jc w:val="center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 w:rsidRPr="005C7D71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E6D21F2" w14:textId="77777777" w:rsidR="004E3ABD" w:rsidRPr="005C7D71" w:rsidRDefault="004E3ABD" w:rsidP="0056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8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633792" w14:textId="77777777" w:rsidR="00AF4324" w:rsidRDefault="00AF4324" w:rsidP="0056247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</w:p>
          <w:p w14:paraId="58082A8E" w14:textId="7D6626EF" w:rsidR="004E3ABD" w:rsidRPr="005C7D71" w:rsidRDefault="001E2011" w:rsidP="0056247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 w:rsidRPr="005C7D71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(39,43</w:t>
            </w:r>
            <w:r w:rsidR="00A94B68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0</w:t>
            </w:r>
            <w:r w:rsidRPr="005C7D71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91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C556C0B" w14:textId="77777777" w:rsidR="004E3ABD" w:rsidRPr="005C7D71" w:rsidRDefault="004E3ABD" w:rsidP="0056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6E8986" w14:textId="77777777" w:rsidR="00AF4324" w:rsidRDefault="00AF4324" w:rsidP="0056247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</w:p>
          <w:p w14:paraId="283BA7E2" w14:textId="5F579150" w:rsidR="004E3ABD" w:rsidRPr="005C7D71" w:rsidRDefault="001E2011" w:rsidP="0056247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theme="majorBidi"/>
                <w:b/>
                <w:bCs/>
                <w:sz w:val="24"/>
                <w:szCs w:val="24"/>
              </w:rPr>
            </w:pPr>
            <w:r w:rsidRPr="005C7D71">
              <w:rPr>
                <w:rFonts w:ascii="Angsana New" w:hAnsi="Angsana New" w:cstheme="majorBidi"/>
                <w:b/>
                <w:bCs/>
                <w:sz w:val="24"/>
                <w:szCs w:val="24"/>
              </w:rPr>
              <w:t>(34,224)</w:t>
            </w:r>
          </w:p>
        </w:tc>
      </w:tr>
    </w:tbl>
    <w:p w14:paraId="25FA2DE2" w14:textId="65F672A9" w:rsidR="00EB4B22" w:rsidRPr="00FC71AD" w:rsidRDefault="00EB4B22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29"/>
        <w:gridCol w:w="1081"/>
        <w:gridCol w:w="270"/>
        <w:gridCol w:w="990"/>
        <w:gridCol w:w="270"/>
        <w:gridCol w:w="989"/>
        <w:gridCol w:w="270"/>
        <w:gridCol w:w="991"/>
        <w:gridCol w:w="239"/>
        <w:gridCol w:w="31"/>
        <w:gridCol w:w="1170"/>
      </w:tblGrid>
      <w:tr w:rsidR="00A7003A" w:rsidRPr="005C7D71" w14:paraId="0C969055" w14:textId="77777777" w:rsidTr="00A7003A">
        <w:trPr>
          <w:trHeight w:val="139"/>
        </w:trPr>
        <w:tc>
          <w:tcPr>
            <w:tcW w:w="3329" w:type="dxa"/>
          </w:tcPr>
          <w:p w14:paraId="163F6AD8" w14:textId="77777777" w:rsidR="00A7003A" w:rsidRPr="005C7D71" w:rsidDel="00D54CF3" w:rsidRDefault="00A7003A" w:rsidP="00183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1" w:type="dxa"/>
            <w:gridSpan w:val="10"/>
          </w:tcPr>
          <w:p w14:paraId="19F2A452" w14:textId="624754B4" w:rsidR="00A7003A" w:rsidRPr="005C7D71" w:rsidRDefault="00A7003A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C7D7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A7003A" w:rsidRPr="005C7D71" w14:paraId="2BFD5764" w14:textId="77777777" w:rsidTr="00A7003A">
        <w:trPr>
          <w:trHeight w:val="139"/>
        </w:trPr>
        <w:tc>
          <w:tcPr>
            <w:tcW w:w="3329" w:type="dxa"/>
          </w:tcPr>
          <w:p w14:paraId="072BC0FF" w14:textId="77777777" w:rsidR="00A7003A" w:rsidRPr="005C7D71" w:rsidRDefault="00A7003A" w:rsidP="001837C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</w:pPr>
          </w:p>
        </w:tc>
        <w:tc>
          <w:tcPr>
            <w:tcW w:w="1081" w:type="dxa"/>
            <w:vAlign w:val="bottom"/>
          </w:tcPr>
          <w:p w14:paraId="3497A3A2" w14:textId="77777777" w:rsidR="00A7003A" w:rsidRPr="005C7D71" w:rsidRDefault="00A7003A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386D4765" w14:textId="77777777" w:rsidR="00A7003A" w:rsidRPr="005C7D71" w:rsidRDefault="00A7003A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5358BF1A" w14:textId="4CF5D325" w:rsidR="00A7003A" w:rsidRPr="005C7D71" w:rsidRDefault="00A7003A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C7D71">
              <w:rPr>
                <w:rFonts w:ascii="Angsana New" w:hAnsi="Angsana New"/>
                <w:sz w:val="24"/>
                <w:szCs w:val="24"/>
                <w:cs/>
              </w:rPr>
              <w:t xml:space="preserve">บันทึกเป็น (รายจ่าย) </w:t>
            </w:r>
            <w:r w:rsidRPr="005C7D71">
              <w:rPr>
                <w:rFonts w:ascii="Angsana New" w:hAnsi="Angsana New"/>
                <w:sz w:val="24"/>
                <w:szCs w:val="24"/>
              </w:rPr>
              <w:t>/</w:t>
            </w:r>
            <w:r w:rsidRPr="005C7D71">
              <w:rPr>
                <w:rFonts w:ascii="Angsana New" w:hAnsi="Angsana New"/>
                <w:sz w:val="24"/>
                <w:szCs w:val="24"/>
                <w:cs/>
              </w:rPr>
              <w:t xml:space="preserve"> รายได้ใน</w:t>
            </w:r>
          </w:p>
        </w:tc>
        <w:tc>
          <w:tcPr>
            <w:tcW w:w="270" w:type="dxa"/>
            <w:gridSpan w:val="2"/>
          </w:tcPr>
          <w:p w14:paraId="0EA81CAB" w14:textId="77777777" w:rsidR="00A7003A" w:rsidRPr="005C7D71" w:rsidRDefault="00A7003A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26085E4" w14:textId="77777777" w:rsidR="00A7003A" w:rsidRPr="005C7D71" w:rsidRDefault="00A7003A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A7003A" w:rsidRPr="005C7D71" w14:paraId="5DE7445C" w14:textId="77777777" w:rsidTr="00A7003A">
        <w:trPr>
          <w:trHeight w:val="139"/>
        </w:trPr>
        <w:tc>
          <w:tcPr>
            <w:tcW w:w="3329" w:type="dxa"/>
          </w:tcPr>
          <w:p w14:paraId="53E2BF88" w14:textId="77777777" w:rsidR="00A7003A" w:rsidRPr="005C7D71" w:rsidRDefault="00A7003A" w:rsidP="00907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310E6FD2" w14:textId="604861F4" w:rsidR="00A7003A" w:rsidRPr="005C7D71" w:rsidRDefault="00A7003A" w:rsidP="00907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C7D7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081" w:type="dxa"/>
            <w:vAlign w:val="bottom"/>
          </w:tcPr>
          <w:p w14:paraId="11E492A0" w14:textId="77777777" w:rsidR="00A7003A" w:rsidRPr="005C7D71" w:rsidRDefault="00A7003A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C7D7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08D9B49B" w14:textId="203CC90C" w:rsidR="00A7003A" w:rsidRPr="005C7D71" w:rsidRDefault="00A7003A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C7D71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5C7D7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5C7D71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270" w:type="dxa"/>
            <w:vAlign w:val="bottom"/>
          </w:tcPr>
          <w:p w14:paraId="22F265CB" w14:textId="77777777" w:rsidR="00A7003A" w:rsidRPr="005C7D71" w:rsidRDefault="00A7003A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837DB29" w14:textId="77777777" w:rsidR="00A7003A" w:rsidRPr="005C7D71" w:rsidRDefault="00A7003A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C7D71">
              <w:rPr>
                <w:rFonts w:ascii="Angsana New" w:hAnsi="Angsana New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1DF9980" w14:textId="77777777" w:rsidR="00A7003A" w:rsidRPr="005C7D71" w:rsidRDefault="00A7003A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562EC785" w14:textId="1AE9ECBD" w:rsidR="00A7003A" w:rsidRPr="005C7D71" w:rsidRDefault="00A7003A" w:rsidP="00A7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4D8F219" w14:textId="77777777" w:rsidR="00A7003A" w:rsidRPr="005C7D71" w:rsidRDefault="00A7003A" w:rsidP="0056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186AFC0D" w14:textId="6DCB21B4" w:rsidR="00A7003A" w:rsidRPr="005C7D71" w:rsidRDefault="00A7003A" w:rsidP="0056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D71">
              <w:rPr>
                <w:rFonts w:ascii="Angsana New" w:hAnsi="Angsana New"/>
                <w:sz w:val="24"/>
                <w:szCs w:val="24"/>
                <w:cs/>
              </w:rPr>
              <w:t>ส่วนของ</w:t>
            </w:r>
          </w:p>
          <w:p w14:paraId="1A1082AB" w14:textId="5B544887" w:rsidR="00A7003A" w:rsidRPr="005C7D71" w:rsidRDefault="00A7003A" w:rsidP="0056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C7D71">
              <w:rPr>
                <w:rFonts w:ascii="Angsana New" w:hAnsi="Angsana New"/>
                <w:sz w:val="24"/>
                <w:szCs w:val="24"/>
                <w:cs/>
              </w:rPr>
              <w:t>ผู้ถือหุ้น</w:t>
            </w:r>
          </w:p>
        </w:tc>
        <w:tc>
          <w:tcPr>
            <w:tcW w:w="270" w:type="dxa"/>
            <w:gridSpan w:val="2"/>
          </w:tcPr>
          <w:p w14:paraId="06719252" w14:textId="77777777" w:rsidR="00A7003A" w:rsidRPr="005C7D71" w:rsidRDefault="00A7003A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E07101B" w14:textId="77777777" w:rsidR="00A7003A" w:rsidRPr="005C7D71" w:rsidRDefault="00A7003A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C7D7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0001BE1E" w14:textId="39438AD0" w:rsidR="00A7003A" w:rsidRPr="005C7D71" w:rsidRDefault="00A7003A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C7D71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5C7D7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5C7D71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</w:tr>
      <w:tr w:rsidR="001A2E7E" w:rsidRPr="005C7D71" w14:paraId="20554C15" w14:textId="77777777" w:rsidTr="00745F33">
        <w:trPr>
          <w:trHeight w:val="139"/>
        </w:trPr>
        <w:tc>
          <w:tcPr>
            <w:tcW w:w="3329" w:type="dxa"/>
          </w:tcPr>
          <w:p w14:paraId="37280531" w14:textId="77777777" w:rsidR="001A2E7E" w:rsidRPr="005C7D71" w:rsidRDefault="001A2E7E" w:rsidP="00907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301" w:type="dxa"/>
            <w:gridSpan w:val="10"/>
            <w:vAlign w:val="bottom"/>
          </w:tcPr>
          <w:p w14:paraId="337EBE3F" w14:textId="42917FAE" w:rsidR="001A2E7E" w:rsidRPr="005C7D71" w:rsidRDefault="001A2E7E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C7D71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5C7D71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A7003A" w:rsidRPr="005C7D71" w14:paraId="1921E3A5" w14:textId="77777777" w:rsidTr="00A7003A">
        <w:trPr>
          <w:trHeight w:val="139"/>
        </w:trPr>
        <w:tc>
          <w:tcPr>
            <w:tcW w:w="3329" w:type="dxa"/>
          </w:tcPr>
          <w:p w14:paraId="05A73FF1" w14:textId="77777777" w:rsidR="00A7003A" w:rsidRPr="005C7D71" w:rsidRDefault="00A7003A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5C7D7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1" w:type="dxa"/>
          </w:tcPr>
          <w:p w14:paraId="7C4CB72C" w14:textId="77777777" w:rsidR="00A7003A" w:rsidRPr="005C7D71" w:rsidRDefault="00A7003A" w:rsidP="001837C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261BFCC9" w14:textId="77777777" w:rsidR="00A7003A" w:rsidRPr="005C7D71" w:rsidRDefault="00A7003A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1ABD70C8" w14:textId="77777777" w:rsidR="00A7003A" w:rsidRPr="005C7D71" w:rsidRDefault="00A7003A" w:rsidP="001837CD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09C6040" w14:textId="77777777" w:rsidR="00A7003A" w:rsidRPr="005C7D71" w:rsidRDefault="00A7003A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</w:tcPr>
          <w:p w14:paraId="013F4C79" w14:textId="77777777" w:rsidR="00A7003A" w:rsidRPr="005C7D71" w:rsidRDefault="00A7003A" w:rsidP="001837C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D2670A7" w14:textId="77777777" w:rsidR="00A7003A" w:rsidRPr="005C7D71" w:rsidRDefault="00A7003A" w:rsidP="001837C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</w:tcPr>
          <w:p w14:paraId="3A256EE9" w14:textId="31CC7EBA" w:rsidR="00A7003A" w:rsidRPr="005C7D71" w:rsidRDefault="00A7003A" w:rsidP="001837C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91CBDA1" w14:textId="77777777" w:rsidR="00A7003A" w:rsidRPr="005C7D71" w:rsidRDefault="00A7003A" w:rsidP="001837C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6EA3B349" w14:textId="77777777" w:rsidR="00A7003A" w:rsidRPr="005C7D71" w:rsidRDefault="00A7003A" w:rsidP="001837C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A7003A" w:rsidRPr="005C7D71" w14:paraId="14E5AA57" w14:textId="77777777" w:rsidTr="00A7003A">
        <w:trPr>
          <w:trHeight w:val="139"/>
        </w:trPr>
        <w:tc>
          <w:tcPr>
            <w:tcW w:w="3329" w:type="dxa"/>
          </w:tcPr>
          <w:p w14:paraId="273E648E" w14:textId="78FE21A4" w:rsidR="00A7003A" w:rsidRPr="005C7D71" w:rsidRDefault="00A7003A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5C7D71">
              <w:rPr>
                <w:rFonts w:ascii="Angsana New" w:hAnsi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081" w:type="dxa"/>
          </w:tcPr>
          <w:p w14:paraId="1FA45548" w14:textId="765B495E" w:rsidR="00A7003A" w:rsidRPr="005C7D71" w:rsidRDefault="00A7003A" w:rsidP="000D29D9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C7D7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7E687FBF" w14:textId="77777777" w:rsidR="00A7003A" w:rsidRPr="005C7D71" w:rsidRDefault="00A7003A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09F9C55D" w14:textId="6D438242" w:rsidR="00A7003A" w:rsidRPr="005C7D71" w:rsidRDefault="00A7003A" w:rsidP="009F73A5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C7D71">
              <w:rPr>
                <w:rFonts w:ascii="Angsana New" w:hAnsi="Angsana New"/>
                <w:sz w:val="24"/>
                <w:szCs w:val="24"/>
                <w:lang w:bidi="th-TH"/>
              </w:rPr>
              <w:t>33,970</w:t>
            </w:r>
          </w:p>
        </w:tc>
        <w:tc>
          <w:tcPr>
            <w:tcW w:w="270" w:type="dxa"/>
          </w:tcPr>
          <w:p w14:paraId="4E1547BE" w14:textId="77777777" w:rsidR="00A7003A" w:rsidRPr="005C7D71" w:rsidRDefault="00A7003A" w:rsidP="001837C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</w:tcPr>
          <w:p w14:paraId="7327DC36" w14:textId="60AA7DD5" w:rsidR="00A7003A" w:rsidRPr="005C7D71" w:rsidRDefault="000D29D9" w:rsidP="000D29D9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C7D7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55469EDB" w14:textId="77777777" w:rsidR="00A7003A" w:rsidRPr="005C7D71" w:rsidRDefault="00A7003A" w:rsidP="002C0933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</w:tcPr>
          <w:p w14:paraId="216E1E64" w14:textId="16BC6A4C" w:rsidR="00A7003A" w:rsidRPr="005C7D71" w:rsidRDefault="00A7003A" w:rsidP="000D29D9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C7D7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890980E" w14:textId="77777777" w:rsidR="00A7003A" w:rsidRPr="005C7D71" w:rsidRDefault="00A7003A" w:rsidP="001837CD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7E260DA0" w14:textId="0106D6E7" w:rsidR="00A7003A" w:rsidRPr="005C7D71" w:rsidRDefault="00A7003A" w:rsidP="000D29D9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C7D71">
              <w:rPr>
                <w:rFonts w:ascii="Angsana New" w:hAnsi="Angsana New"/>
                <w:sz w:val="24"/>
                <w:szCs w:val="24"/>
                <w:lang w:bidi="th-TH"/>
              </w:rPr>
              <w:t>33,</w:t>
            </w:r>
            <w:r w:rsidRPr="005C7D71">
              <w:rPr>
                <w:rFonts w:ascii="Angsana New" w:hAnsi="Angsana New"/>
                <w:sz w:val="24"/>
                <w:szCs w:val="24"/>
              </w:rPr>
              <w:t>970</w:t>
            </w:r>
          </w:p>
        </w:tc>
      </w:tr>
      <w:tr w:rsidR="00A7003A" w:rsidRPr="005C7D71" w14:paraId="4DBFF865" w14:textId="77777777" w:rsidTr="00A7003A">
        <w:trPr>
          <w:trHeight w:val="139"/>
        </w:trPr>
        <w:tc>
          <w:tcPr>
            <w:tcW w:w="3329" w:type="dxa"/>
          </w:tcPr>
          <w:p w14:paraId="4426E89D" w14:textId="77777777" w:rsidR="00A7003A" w:rsidRPr="005C7D71" w:rsidRDefault="00A7003A" w:rsidP="00907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color w:val="0000FF"/>
                <w:sz w:val="24"/>
                <w:szCs w:val="24"/>
              </w:rPr>
            </w:pPr>
            <w:r w:rsidRPr="005C7D71">
              <w:rPr>
                <w:rFonts w:ascii="Angsana New" w:hAnsi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1" w:type="dxa"/>
          </w:tcPr>
          <w:p w14:paraId="23B6A74E" w14:textId="47F40146" w:rsidR="00A7003A" w:rsidRPr="005C7D71" w:rsidRDefault="00A7003A" w:rsidP="00D1100B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C7D71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5C7D71">
              <w:rPr>
                <w:rFonts w:ascii="Angsana New" w:hAnsi="Angsana New"/>
                <w:sz w:val="24"/>
                <w:szCs w:val="24"/>
              </w:rPr>
              <w:t>,</w:t>
            </w:r>
            <w:r w:rsidRPr="005C7D71">
              <w:rPr>
                <w:rFonts w:ascii="Angsana New" w:hAnsi="Angsana New"/>
                <w:sz w:val="24"/>
                <w:szCs w:val="24"/>
                <w:lang w:val="en-US" w:bidi="th-TH"/>
              </w:rPr>
              <w:t>213</w:t>
            </w:r>
          </w:p>
        </w:tc>
        <w:tc>
          <w:tcPr>
            <w:tcW w:w="270" w:type="dxa"/>
          </w:tcPr>
          <w:p w14:paraId="313D0DC4" w14:textId="77777777" w:rsidR="00A7003A" w:rsidRPr="005C7D71" w:rsidRDefault="00A7003A" w:rsidP="009078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0E45D50C" w14:textId="338B9CF5" w:rsidR="00A7003A" w:rsidRPr="005C7D71" w:rsidRDefault="00A7003A" w:rsidP="009F73A5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7D71">
              <w:rPr>
                <w:rFonts w:ascii="Angsana New" w:hAnsi="Angsana New" w:cstheme="majorBidi"/>
                <w:sz w:val="24"/>
                <w:szCs w:val="24"/>
              </w:rPr>
              <w:t>8</w:t>
            </w:r>
            <w:r>
              <w:rPr>
                <w:rFonts w:ascii="Angsana New" w:hAnsi="Angsana New" w:cstheme="majorBidi"/>
                <w:sz w:val="24"/>
                <w:szCs w:val="24"/>
              </w:rPr>
              <w:t>73</w:t>
            </w:r>
          </w:p>
        </w:tc>
        <w:tc>
          <w:tcPr>
            <w:tcW w:w="270" w:type="dxa"/>
          </w:tcPr>
          <w:p w14:paraId="280AF3B8" w14:textId="77777777" w:rsidR="00A7003A" w:rsidRPr="005C7D71" w:rsidRDefault="00A7003A" w:rsidP="009078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</w:tcPr>
          <w:p w14:paraId="0B094E4E" w14:textId="07AA4E84" w:rsidR="00A7003A" w:rsidRDefault="000D29D9" w:rsidP="000D29D9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C7D7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39DFD6BB" w14:textId="77777777" w:rsidR="00A7003A" w:rsidRDefault="00A7003A" w:rsidP="00075FC4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</w:tcPr>
          <w:p w14:paraId="4734A2D3" w14:textId="114908B6" w:rsidR="00A7003A" w:rsidRPr="005C7D71" w:rsidRDefault="00A7003A" w:rsidP="000D29D9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9574F58" w14:textId="77777777" w:rsidR="00A7003A" w:rsidRPr="005C7D71" w:rsidRDefault="00A7003A" w:rsidP="0090781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358BC2E1" w14:textId="7B88EA33" w:rsidR="00A7003A" w:rsidRPr="005C7D71" w:rsidRDefault="00A7003A" w:rsidP="000D29D9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7D71">
              <w:rPr>
                <w:rFonts w:ascii="Angsana New" w:hAnsi="Angsana New"/>
                <w:sz w:val="24"/>
                <w:szCs w:val="24"/>
              </w:rPr>
              <w:t>2,086</w:t>
            </w:r>
          </w:p>
        </w:tc>
      </w:tr>
      <w:tr w:rsidR="00A7003A" w:rsidRPr="005C7D71" w14:paraId="6099CC20" w14:textId="77777777" w:rsidTr="00A7003A">
        <w:trPr>
          <w:trHeight w:val="139"/>
        </w:trPr>
        <w:tc>
          <w:tcPr>
            <w:tcW w:w="3329" w:type="dxa"/>
          </w:tcPr>
          <w:p w14:paraId="58A91F8B" w14:textId="77777777" w:rsidR="00A7003A" w:rsidRPr="005C7D71" w:rsidRDefault="00A7003A" w:rsidP="00907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5C7D71">
              <w:rPr>
                <w:rFonts w:ascii="Angsana New" w:hAnsi="Angsana New"/>
                <w:sz w:val="24"/>
                <w:szCs w:val="24"/>
                <w:cs/>
              </w:rPr>
              <w:t xml:space="preserve">สินค้าคงเหลือ </w:t>
            </w:r>
          </w:p>
        </w:tc>
        <w:tc>
          <w:tcPr>
            <w:tcW w:w="1081" w:type="dxa"/>
          </w:tcPr>
          <w:p w14:paraId="6B2C0411" w14:textId="4E1F7049" w:rsidR="00A7003A" w:rsidRPr="005C7D71" w:rsidRDefault="00A7003A" w:rsidP="00D1100B">
            <w:pPr>
              <w:pStyle w:val="acctfourfigures"/>
              <w:tabs>
                <w:tab w:val="clear" w:pos="765"/>
              </w:tabs>
              <w:spacing w:line="240" w:lineRule="atLeast"/>
              <w:ind w:left="-79" w:right="7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C7D71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 w:rsidRPr="005C7D71">
              <w:rPr>
                <w:rFonts w:ascii="Angsana New" w:hAnsi="Angsana New"/>
                <w:sz w:val="24"/>
                <w:szCs w:val="24"/>
              </w:rPr>
              <w:t>,</w:t>
            </w:r>
            <w:r w:rsidRPr="005C7D71">
              <w:rPr>
                <w:rFonts w:ascii="Angsana New" w:hAnsi="Angsana New"/>
                <w:sz w:val="24"/>
                <w:szCs w:val="24"/>
                <w:lang w:val="en-US" w:bidi="th-TH"/>
              </w:rPr>
              <w:t>476</w:t>
            </w:r>
          </w:p>
        </w:tc>
        <w:tc>
          <w:tcPr>
            <w:tcW w:w="270" w:type="dxa"/>
          </w:tcPr>
          <w:p w14:paraId="12A4E196" w14:textId="77777777" w:rsidR="00A7003A" w:rsidRPr="005C7D71" w:rsidRDefault="00A7003A" w:rsidP="009078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5A6EF010" w14:textId="0C97FCD3" w:rsidR="00A7003A" w:rsidRPr="005C7D71" w:rsidRDefault="00A7003A" w:rsidP="009F73A5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7D71">
              <w:rPr>
                <w:rFonts w:ascii="Angsana New" w:hAnsi="Angsana New"/>
                <w:sz w:val="24"/>
                <w:szCs w:val="24"/>
              </w:rPr>
              <w:t>1,</w:t>
            </w:r>
            <w:r w:rsidRPr="005C7D71">
              <w:rPr>
                <w:rFonts w:ascii="Angsana New" w:hAnsi="Angsana New" w:cstheme="majorBidi"/>
                <w:sz w:val="24"/>
                <w:szCs w:val="24"/>
              </w:rPr>
              <w:t>290</w:t>
            </w:r>
          </w:p>
        </w:tc>
        <w:tc>
          <w:tcPr>
            <w:tcW w:w="270" w:type="dxa"/>
          </w:tcPr>
          <w:p w14:paraId="6CFC74F8" w14:textId="77777777" w:rsidR="00A7003A" w:rsidRPr="005C7D71" w:rsidRDefault="00A7003A" w:rsidP="009078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</w:tcPr>
          <w:p w14:paraId="4B4821A0" w14:textId="2B92D447" w:rsidR="00A7003A" w:rsidRPr="005C7D71" w:rsidRDefault="000D29D9" w:rsidP="000D29D9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C7D7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62AFEB12" w14:textId="77777777" w:rsidR="00A7003A" w:rsidRPr="005C7D71" w:rsidRDefault="00A7003A" w:rsidP="00D944C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</w:tcPr>
          <w:p w14:paraId="2C204229" w14:textId="5B3D88A4" w:rsidR="00A7003A" w:rsidRPr="005C7D71" w:rsidRDefault="00A7003A" w:rsidP="000D29D9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C7D7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C96E04E" w14:textId="77777777" w:rsidR="00A7003A" w:rsidRPr="005C7D71" w:rsidRDefault="00A7003A" w:rsidP="0090781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73280020" w14:textId="64418C7C" w:rsidR="00A7003A" w:rsidRPr="005C7D71" w:rsidRDefault="00A7003A" w:rsidP="000D29D9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7D71">
              <w:rPr>
                <w:rFonts w:ascii="Angsana New" w:hAnsi="Angsana New"/>
                <w:sz w:val="24"/>
                <w:szCs w:val="24"/>
              </w:rPr>
              <w:t>7,766</w:t>
            </w:r>
          </w:p>
        </w:tc>
      </w:tr>
      <w:tr w:rsidR="00A7003A" w:rsidRPr="005C7D71" w14:paraId="1AC3C739" w14:textId="77777777" w:rsidTr="00A7003A">
        <w:trPr>
          <w:trHeight w:val="334"/>
        </w:trPr>
        <w:tc>
          <w:tcPr>
            <w:tcW w:w="3329" w:type="dxa"/>
          </w:tcPr>
          <w:p w14:paraId="0738D540" w14:textId="77777777" w:rsidR="00A7003A" w:rsidRPr="005C7D71" w:rsidRDefault="00A7003A" w:rsidP="00907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5C7D71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ประมาณการหนี้สินสำหรับ</w:t>
            </w:r>
          </w:p>
          <w:p w14:paraId="2A59A1C3" w14:textId="77777777" w:rsidR="00A7003A" w:rsidRPr="005C7D71" w:rsidRDefault="00A7003A" w:rsidP="00907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5C7D71">
              <w:rPr>
                <w:rFonts w:ascii="Angsana New" w:hAnsi="Angsana New"/>
                <w:sz w:val="24"/>
                <w:szCs w:val="24"/>
                <w:cs/>
              </w:rPr>
              <w:t xml:space="preserve">   การรับประกันสินค้าและบริการ</w:t>
            </w:r>
          </w:p>
        </w:tc>
        <w:tc>
          <w:tcPr>
            <w:tcW w:w="1081" w:type="dxa"/>
          </w:tcPr>
          <w:p w14:paraId="39F5C488" w14:textId="77777777" w:rsidR="00A7003A" w:rsidRPr="005C7D71" w:rsidRDefault="00A7003A" w:rsidP="00907813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135B074" w14:textId="13E850F4" w:rsidR="00A7003A" w:rsidRPr="005C7D71" w:rsidRDefault="00A7003A" w:rsidP="00D1100B">
            <w:pPr>
              <w:pStyle w:val="acctfourfigures"/>
              <w:tabs>
                <w:tab w:val="clear" w:pos="765"/>
              </w:tabs>
              <w:spacing w:line="240" w:lineRule="atLeast"/>
              <w:ind w:left="-79" w:right="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7D71">
              <w:rPr>
                <w:rFonts w:ascii="Angsana New" w:hAnsi="Angsana New"/>
                <w:sz w:val="24"/>
                <w:szCs w:val="24"/>
                <w:lang w:val="en-US" w:bidi="th-TH"/>
              </w:rPr>
              <w:t>437</w:t>
            </w:r>
          </w:p>
        </w:tc>
        <w:tc>
          <w:tcPr>
            <w:tcW w:w="270" w:type="dxa"/>
          </w:tcPr>
          <w:p w14:paraId="43BF3B44" w14:textId="77777777" w:rsidR="00A7003A" w:rsidRPr="005C7D71" w:rsidRDefault="00A7003A" w:rsidP="009078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14A2D4F" w14:textId="77777777" w:rsidR="00A7003A" w:rsidRPr="005C7D71" w:rsidRDefault="00A7003A" w:rsidP="00907813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1C7C5A5" w14:textId="76A4EF60" w:rsidR="00A7003A" w:rsidRPr="005C7D71" w:rsidRDefault="00A7003A" w:rsidP="002C09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7D71">
              <w:rPr>
                <w:rFonts w:ascii="Angsana New" w:hAnsi="Angsana New"/>
                <w:sz w:val="24"/>
                <w:szCs w:val="24"/>
              </w:rPr>
              <w:t>(</w:t>
            </w:r>
            <w:r w:rsidRPr="005C7D71">
              <w:rPr>
                <w:rFonts w:ascii="Angsana New" w:hAnsi="Angsana New"/>
                <w:sz w:val="24"/>
                <w:szCs w:val="24"/>
                <w:lang w:val="en-US"/>
              </w:rPr>
              <w:t>221</w:t>
            </w:r>
            <w:r w:rsidRPr="005C7D7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7F618DE" w14:textId="77777777" w:rsidR="00A7003A" w:rsidRPr="005C7D71" w:rsidRDefault="00A7003A" w:rsidP="009078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363EEA16" w14:textId="77777777" w:rsidR="00A7003A" w:rsidRDefault="00A7003A" w:rsidP="000D29D9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895F467" w14:textId="26A72A75" w:rsidR="000D29D9" w:rsidRPr="005C7D71" w:rsidRDefault="000D29D9" w:rsidP="000D29D9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C7D7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71C5A749" w14:textId="77777777" w:rsidR="00A7003A" w:rsidRPr="005C7D71" w:rsidRDefault="00A7003A" w:rsidP="00907813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</w:tcPr>
          <w:p w14:paraId="437BF868" w14:textId="11D9F62C" w:rsidR="00A7003A" w:rsidRPr="005C7D71" w:rsidRDefault="00A7003A" w:rsidP="000D29D9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ABB514A" w14:textId="05F59197" w:rsidR="00A7003A" w:rsidRPr="005C7D71" w:rsidRDefault="00A7003A" w:rsidP="000D29D9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C7D7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F2A6345" w14:textId="77777777" w:rsidR="00A7003A" w:rsidRPr="005C7D71" w:rsidRDefault="00A7003A" w:rsidP="0090781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DF26F2C" w14:textId="77777777" w:rsidR="00A7003A" w:rsidRPr="005C7D71" w:rsidRDefault="00A7003A" w:rsidP="00907813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FAB5409" w14:textId="5B7609C2" w:rsidR="00A7003A" w:rsidRPr="005C7D71" w:rsidRDefault="00A7003A" w:rsidP="000D29D9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29D9">
              <w:rPr>
                <w:rFonts w:ascii="Angsana New" w:hAnsi="Angsana New"/>
                <w:sz w:val="24"/>
                <w:szCs w:val="24"/>
              </w:rPr>
              <w:t>216</w:t>
            </w:r>
          </w:p>
        </w:tc>
      </w:tr>
      <w:tr w:rsidR="00A7003A" w:rsidRPr="005C7D71" w14:paraId="2AD1CD50" w14:textId="77777777" w:rsidTr="00A7003A">
        <w:trPr>
          <w:trHeight w:val="334"/>
        </w:trPr>
        <w:tc>
          <w:tcPr>
            <w:tcW w:w="3329" w:type="dxa"/>
          </w:tcPr>
          <w:p w14:paraId="01885DD7" w14:textId="33353BA5" w:rsidR="00A7003A" w:rsidRPr="005C7D71" w:rsidRDefault="00A7003A" w:rsidP="00907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5C7D71">
              <w:rPr>
                <w:rFonts w:ascii="Angsana New" w:hAnsi="Angsana New" w:hint="cs"/>
                <w:sz w:val="24"/>
                <w:szCs w:val="24"/>
                <w:cs/>
              </w:rPr>
              <w:t>ประมาณการรื้อถอน</w:t>
            </w:r>
          </w:p>
        </w:tc>
        <w:tc>
          <w:tcPr>
            <w:tcW w:w="1081" w:type="dxa"/>
          </w:tcPr>
          <w:p w14:paraId="6784A7EB" w14:textId="2FDB04A5" w:rsidR="00A7003A" w:rsidRPr="005C7D71" w:rsidRDefault="00A7003A" w:rsidP="000D29D9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7D7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72ABFA8" w14:textId="77777777" w:rsidR="00A7003A" w:rsidRPr="005C7D71" w:rsidRDefault="00A7003A" w:rsidP="009078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E077ACD" w14:textId="48C780C8" w:rsidR="00A7003A" w:rsidRPr="005C7D71" w:rsidRDefault="00A7003A" w:rsidP="000D29D9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7D71">
              <w:rPr>
                <w:rFonts w:ascii="Angsana New" w:hAnsi="Angsana New"/>
                <w:sz w:val="24"/>
                <w:szCs w:val="24"/>
              </w:rPr>
              <w:t>47</w:t>
            </w:r>
          </w:p>
        </w:tc>
        <w:tc>
          <w:tcPr>
            <w:tcW w:w="270" w:type="dxa"/>
          </w:tcPr>
          <w:p w14:paraId="2FFF0475" w14:textId="77777777" w:rsidR="00A7003A" w:rsidRPr="005C7D71" w:rsidRDefault="00A7003A" w:rsidP="009078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08A8F0E8" w14:textId="76148385" w:rsidR="00A7003A" w:rsidRPr="005C7D71" w:rsidRDefault="000D29D9" w:rsidP="000D29D9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C7D7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5732B9C4" w14:textId="77777777" w:rsidR="00A7003A" w:rsidRPr="005C7D71" w:rsidRDefault="00A7003A" w:rsidP="00171F1F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</w:tcPr>
          <w:p w14:paraId="655ACB40" w14:textId="46AF894A" w:rsidR="00A7003A" w:rsidRPr="005C7D71" w:rsidRDefault="00A7003A" w:rsidP="000D29D9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C7D7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73452C7" w14:textId="77777777" w:rsidR="00A7003A" w:rsidRPr="005C7D71" w:rsidRDefault="00A7003A" w:rsidP="0090781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D589826" w14:textId="72AC3DCF" w:rsidR="00A7003A" w:rsidRPr="005C7D71" w:rsidRDefault="00A7003A" w:rsidP="000D29D9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7D71">
              <w:rPr>
                <w:rFonts w:ascii="Angsana New" w:hAnsi="Angsana New"/>
                <w:sz w:val="24"/>
                <w:szCs w:val="24"/>
              </w:rPr>
              <w:t>47</w:t>
            </w:r>
          </w:p>
        </w:tc>
      </w:tr>
      <w:tr w:rsidR="00A7003A" w:rsidRPr="005C7D71" w14:paraId="4B8BC974" w14:textId="77777777" w:rsidTr="00A7003A">
        <w:trPr>
          <w:trHeight w:val="334"/>
        </w:trPr>
        <w:tc>
          <w:tcPr>
            <w:tcW w:w="3329" w:type="dxa"/>
          </w:tcPr>
          <w:p w14:paraId="63BE8330" w14:textId="77777777" w:rsidR="00A7003A" w:rsidRPr="005C7D71" w:rsidRDefault="00A7003A" w:rsidP="00907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5C7D71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81" w:type="dxa"/>
          </w:tcPr>
          <w:p w14:paraId="0EB5F9D3" w14:textId="77777777" w:rsidR="00A7003A" w:rsidRPr="005C7D71" w:rsidRDefault="00A7003A" w:rsidP="00D1100B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52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0C5DE86" w14:textId="6E352D54" w:rsidR="00A7003A" w:rsidRPr="005C7D71" w:rsidRDefault="00A7003A" w:rsidP="00624F53">
            <w:pPr>
              <w:pStyle w:val="acctfourfigures"/>
              <w:tabs>
                <w:tab w:val="clear" w:pos="765"/>
              </w:tabs>
              <w:spacing w:line="240" w:lineRule="atLeast"/>
              <w:ind w:left="-79" w:right="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C7D71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5C7D71">
              <w:rPr>
                <w:rFonts w:ascii="Angsana New" w:hAnsi="Angsana New"/>
                <w:sz w:val="24"/>
                <w:szCs w:val="24"/>
              </w:rPr>
              <w:t>,</w:t>
            </w:r>
            <w:r w:rsidRPr="005C7D71">
              <w:rPr>
                <w:rFonts w:ascii="Angsana New" w:hAnsi="Angsana New"/>
                <w:sz w:val="24"/>
                <w:szCs w:val="24"/>
                <w:lang w:val="en-US"/>
              </w:rPr>
              <w:t>198</w:t>
            </w:r>
          </w:p>
        </w:tc>
        <w:tc>
          <w:tcPr>
            <w:tcW w:w="270" w:type="dxa"/>
          </w:tcPr>
          <w:p w14:paraId="61F6914C" w14:textId="77777777" w:rsidR="00A7003A" w:rsidRPr="005C7D71" w:rsidRDefault="00A7003A" w:rsidP="009078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14:paraId="61933538" w14:textId="77777777" w:rsidR="00A7003A" w:rsidRPr="005C7D71" w:rsidRDefault="00A7003A" w:rsidP="00907813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E7C9101" w14:textId="120444DA" w:rsidR="00A7003A" w:rsidRPr="005C7D71" w:rsidRDefault="00A7003A" w:rsidP="000D29D9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4F53">
              <w:rPr>
                <w:rFonts w:ascii="Angsana New" w:hAnsi="Angsana New"/>
                <w:sz w:val="24"/>
                <w:szCs w:val="24"/>
                <w:lang w:bidi="th-TH"/>
              </w:rPr>
              <w:t>594</w:t>
            </w:r>
          </w:p>
        </w:tc>
        <w:tc>
          <w:tcPr>
            <w:tcW w:w="270" w:type="dxa"/>
          </w:tcPr>
          <w:p w14:paraId="7BD3917A" w14:textId="77777777" w:rsidR="00A7003A" w:rsidRPr="005C7D71" w:rsidRDefault="00A7003A" w:rsidP="009078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89" w:type="dxa"/>
          </w:tcPr>
          <w:p w14:paraId="728D61DB" w14:textId="77777777" w:rsidR="00A7003A" w:rsidRDefault="00A7003A" w:rsidP="000D29D9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E847C87" w14:textId="34EFF882" w:rsidR="000D29D9" w:rsidRPr="005C7D71" w:rsidRDefault="000D29D9" w:rsidP="000D29D9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C7D7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31B0263A" w14:textId="77777777" w:rsidR="00A7003A" w:rsidRPr="005C7D71" w:rsidRDefault="00A7003A" w:rsidP="00456F20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right="72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</w:tcPr>
          <w:p w14:paraId="67E7FD20" w14:textId="500D84E5" w:rsidR="00A7003A" w:rsidRPr="005C7D71" w:rsidRDefault="00A7003A" w:rsidP="000D29D9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1EDE328" w14:textId="49E6A1F2" w:rsidR="00A7003A" w:rsidRPr="005C7D71" w:rsidRDefault="00A7003A" w:rsidP="000D29D9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C7D7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E3052AC" w14:textId="77777777" w:rsidR="00A7003A" w:rsidRPr="005C7D71" w:rsidRDefault="00A7003A" w:rsidP="0090781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3054CEE2" w14:textId="77777777" w:rsidR="00A7003A" w:rsidRPr="005C7D71" w:rsidRDefault="00A7003A" w:rsidP="00907813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B5734A8" w14:textId="3CF3DFCD" w:rsidR="00A7003A" w:rsidRPr="005C7D71" w:rsidRDefault="00A7003A" w:rsidP="000D29D9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7D71">
              <w:rPr>
                <w:rFonts w:ascii="Angsana New" w:hAnsi="Angsana New"/>
                <w:sz w:val="24"/>
                <w:szCs w:val="24"/>
              </w:rPr>
              <w:t>3,792</w:t>
            </w:r>
          </w:p>
        </w:tc>
      </w:tr>
      <w:tr w:rsidR="00A7003A" w:rsidRPr="005C7D71" w14:paraId="55CCA426" w14:textId="77777777" w:rsidTr="000D29D9">
        <w:trPr>
          <w:trHeight w:val="334"/>
        </w:trPr>
        <w:tc>
          <w:tcPr>
            <w:tcW w:w="3329" w:type="dxa"/>
          </w:tcPr>
          <w:p w14:paraId="5FF6DDC9" w14:textId="77777777" w:rsidR="00A7003A" w:rsidRPr="005C7D71" w:rsidRDefault="00A7003A" w:rsidP="00907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5C7D71">
              <w:rPr>
                <w:rFonts w:ascii="Angsana New" w:hAnsi="Angsana New"/>
                <w:sz w:val="24"/>
                <w:szCs w:val="24"/>
                <w:cs/>
              </w:rPr>
              <w:t>กำไรจากการขายสินทรัพย์รอตัดบัญชี</w:t>
            </w:r>
          </w:p>
        </w:tc>
        <w:tc>
          <w:tcPr>
            <w:tcW w:w="1081" w:type="dxa"/>
          </w:tcPr>
          <w:p w14:paraId="1CA748FB" w14:textId="42CB908D" w:rsidR="00A7003A" w:rsidRPr="005C7D71" w:rsidRDefault="00A7003A" w:rsidP="00624F53">
            <w:pPr>
              <w:pStyle w:val="acctfourfigures"/>
              <w:tabs>
                <w:tab w:val="clear" w:pos="765"/>
              </w:tabs>
              <w:spacing w:line="240" w:lineRule="atLeast"/>
              <w:ind w:left="-79" w:right="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C7D71">
              <w:rPr>
                <w:rFonts w:ascii="Angsana New" w:hAnsi="Angsana New"/>
                <w:sz w:val="24"/>
                <w:szCs w:val="24"/>
                <w:lang w:val="en-US" w:bidi="th-TH"/>
              </w:rPr>
              <w:t>426</w:t>
            </w:r>
          </w:p>
        </w:tc>
        <w:tc>
          <w:tcPr>
            <w:tcW w:w="270" w:type="dxa"/>
          </w:tcPr>
          <w:p w14:paraId="58A77A4E" w14:textId="77777777" w:rsidR="00A7003A" w:rsidRPr="005C7D71" w:rsidRDefault="00A7003A" w:rsidP="009078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C0BFA39" w14:textId="41C2A41C" w:rsidR="00A7003A" w:rsidRPr="005C7D71" w:rsidRDefault="00A7003A" w:rsidP="000D29D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7D71">
              <w:rPr>
                <w:rFonts w:ascii="Angsana New" w:hAnsi="Angsana New"/>
                <w:sz w:val="24"/>
                <w:szCs w:val="24"/>
              </w:rPr>
              <w:t>(</w:t>
            </w:r>
            <w:r w:rsidRPr="000D29D9">
              <w:rPr>
                <w:rFonts w:ascii="Angsana New" w:hAnsi="Angsana New"/>
                <w:sz w:val="24"/>
                <w:szCs w:val="24"/>
              </w:rPr>
              <w:t>4</w:t>
            </w:r>
            <w:r w:rsidR="00A55A14">
              <w:rPr>
                <w:rFonts w:ascii="Angsana New" w:hAnsi="Angsana New"/>
                <w:sz w:val="24"/>
                <w:szCs w:val="24"/>
              </w:rPr>
              <w:t>10</w:t>
            </w:r>
            <w:r w:rsidRPr="005C7D7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28B2828" w14:textId="77777777" w:rsidR="00A7003A" w:rsidRPr="005C7D71" w:rsidRDefault="00A7003A" w:rsidP="009078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25F92F97" w14:textId="751D6712" w:rsidR="00A7003A" w:rsidRPr="005C7D71" w:rsidRDefault="000D29D9" w:rsidP="000D29D9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C7D7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096587AA" w14:textId="77777777" w:rsidR="00A7003A" w:rsidRPr="005C7D71" w:rsidRDefault="00A7003A" w:rsidP="00D944C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</w:tcPr>
          <w:p w14:paraId="0F90835D" w14:textId="4DB73B2A" w:rsidR="00A7003A" w:rsidRPr="005C7D71" w:rsidRDefault="00A7003A" w:rsidP="000D29D9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C7D7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60C51CA" w14:textId="77777777" w:rsidR="00A7003A" w:rsidRPr="005C7D71" w:rsidRDefault="00A7003A" w:rsidP="00907813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11AA8568" w14:textId="29382167" w:rsidR="00A7003A" w:rsidRPr="005C7D71" w:rsidRDefault="00A7003A" w:rsidP="000D29D9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C7D71">
              <w:rPr>
                <w:rFonts w:ascii="Angsana New" w:hAnsi="Angsana New" w:cstheme="majorBidi"/>
                <w:sz w:val="24"/>
                <w:szCs w:val="24"/>
              </w:rPr>
              <w:t>1</w:t>
            </w:r>
            <w:r w:rsidR="00A55A14">
              <w:rPr>
                <w:rFonts w:ascii="Angsana New" w:hAnsi="Angsana New" w:cstheme="majorBidi"/>
                <w:sz w:val="24"/>
                <w:szCs w:val="24"/>
              </w:rPr>
              <w:t>6</w:t>
            </w:r>
          </w:p>
        </w:tc>
      </w:tr>
      <w:tr w:rsidR="00A7003A" w:rsidRPr="005C7D71" w14:paraId="16AF6A89" w14:textId="77777777" w:rsidTr="000D29D9">
        <w:trPr>
          <w:trHeight w:val="334"/>
        </w:trPr>
        <w:tc>
          <w:tcPr>
            <w:tcW w:w="3329" w:type="dxa"/>
          </w:tcPr>
          <w:p w14:paraId="37227969" w14:textId="2428CDBE" w:rsidR="00A7003A" w:rsidRPr="005C7D71" w:rsidRDefault="00A7003A" w:rsidP="00907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5C7D71">
              <w:rPr>
                <w:rFonts w:ascii="Angsana New" w:hAnsi="Angsana New"/>
                <w:sz w:val="24"/>
                <w:szCs w:val="24"/>
                <w:cs/>
              </w:rPr>
              <w:t>ดอกเบี้ยร</w:t>
            </w:r>
            <w:r w:rsidR="007C41C6">
              <w:rPr>
                <w:rFonts w:ascii="Angsana New" w:hAnsi="Angsana New" w:hint="cs"/>
                <w:sz w:val="24"/>
                <w:szCs w:val="24"/>
                <w:cs/>
              </w:rPr>
              <w:t>อตัดบัญชี</w:t>
            </w:r>
          </w:p>
        </w:tc>
        <w:tc>
          <w:tcPr>
            <w:tcW w:w="1081" w:type="dxa"/>
          </w:tcPr>
          <w:p w14:paraId="40986F43" w14:textId="31BD30A0" w:rsidR="00A7003A" w:rsidRPr="005C7D71" w:rsidRDefault="00A7003A" w:rsidP="00D1100B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C7D71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2F12712" w14:textId="77777777" w:rsidR="00A7003A" w:rsidRPr="005C7D71" w:rsidRDefault="00A7003A" w:rsidP="009078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874AD30" w14:textId="7AF51C95" w:rsidR="00A7003A" w:rsidRPr="005C7D71" w:rsidRDefault="00A7003A" w:rsidP="000D29D9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7D71">
              <w:rPr>
                <w:rFonts w:ascii="Angsana New" w:hAnsi="Angsana New"/>
                <w:sz w:val="24"/>
                <w:szCs w:val="24"/>
              </w:rPr>
              <w:t>126,</w:t>
            </w:r>
            <w:r w:rsidRPr="005C7D71">
              <w:rPr>
                <w:rFonts w:ascii="Angsana New" w:hAnsi="Angsana New"/>
                <w:sz w:val="24"/>
                <w:szCs w:val="24"/>
                <w:lang w:bidi="th-TH"/>
              </w:rPr>
              <w:t>827</w:t>
            </w:r>
          </w:p>
        </w:tc>
        <w:tc>
          <w:tcPr>
            <w:tcW w:w="270" w:type="dxa"/>
          </w:tcPr>
          <w:p w14:paraId="5F24E77F" w14:textId="77777777" w:rsidR="00A7003A" w:rsidRPr="005C7D71" w:rsidRDefault="00A7003A" w:rsidP="009078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11215E23" w14:textId="04080133" w:rsidR="00A7003A" w:rsidRPr="005C7D71" w:rsidRDefault="000D29D9" w:rsidP="000D29D9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C7D7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2EEA9FA7" w14:textId="77777777" w:rsidR="00A7003A" w:rsidRPr="005C7D71" w:rsidRDefault="00A7003A" w:rsidP="00D944C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</w:tcPr>
          <w:p w14:paraId="25D1E3E8" w14:textId="17122A3A" w:rsidR="00A7003A" w:rsidRPr="005C7D71" w:rsidRDefault="00A7003A" w:rsidP="000D29D9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C7D7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020FCEC" w14:textId="77777777" w:rsidR="00A7003A" w:rsidRPr="005C7D71" w:rsidRDefault="00A7003A" w:rsidP="00907813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0C93A1B6" w14:textId="34FB0D15" w:rsidR="00A7003A" w:rsidRPr="005C7D71" w:rsidRDefault="00A7003A" w:rsidP="000D29D9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7D71">
              <w:rPr>
                <w:rFonts w:ascii="Angsana New" w:hAnsi="Angsana New"/>
                <w:sz w:val="24"/>
                <w:szCs w:val="24"/>
              </w:rPr>
              <w:t>126,</w:t>
            </w:r>
            <w:r w:rsidRPr="000D29D9">
              <w:rPr>
                <w:rFonts w:ascii="Angsana New" w:hAnsi="Angsana New"/>
                <w:sz w:val="24"/>
                <w:szCs w:val="24"/>
              </w:rPr>
              <w:t>827</w:t>
            </w:r>
          </w:p>
        </w:tc>
      </w:tr>
      <w:tr w:rsidR="00A7003A" w:rsidRPr="005C7D71" w14:paraId="261F0DCA" w14:textId="77777777" w:rsidTr="000D29D9">
        <w:trPr>
          <w:trHeight w:val="334"/>
        </w:trPr>
        <w:tc>
          <w:tcPr>
            <w:tcW w:w="3329" w:type="dxa"/>
          </w:tcPr>
          <w:p w14:paraId="78F1DFE7" w14:textId="04E134C4" w:rsidR="00A7003A" w:rsidRPr="005C7D71" w:rsidRDefault="00A7003A" w:rsidP="00907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5C7D71">
              <w:rPr>
                <w:rFonts w:ascii="Angsana New" w:hAnsi="Angsana New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1081" w:type="dxa"/>
          </w:tcPr>
          <w:p w14:paraId="72279BB9" w14:textId="41FF332E" w:rsidR="00A7003A" w:rsidRPr="005C7D71" w:rsidRDefault="00A7003A" w:rsidP="00D1100B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C7D71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48DFD51" w14:textId="77777777" w:rsidR="00A7003A" w:rsidRPr="005C7D71" w:rsidRDefault="00A7003A" w:rsidP="009078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63C0909" w14:textId="3BDB78C8" w:rsidR="00A7003A" w:rsidRPr="005C7D71" w:rsidRDefault="00A7003A" w:rsidP="002C093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7D71">
              <w:rPr>
                <w:rFonts w:ascii="Angsana New" w:hAnsi="Angsana New"/>
                <w:sz w:val="24"/>
                <w:szCs w:val="24"/>
              </w:rPr>
              <w:t>(</w:t>
            </w:r>
            <w:r w:rsidRPr="000D29D9">
              <w:rPr>
                <w:rFonts w:ascii="Angsana New" w:hAnsi="Angsana New"/>
                <w:sz w:val="24"/>
                <w:szCs w:val="24"/>
              </w:rPr>
              <w:t>176</w:t>
            </w:r>
            <w:r w:rsidRPr="005C7D7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8335471" w14:textId="77777777" w:rsidR="00A7003A" w:rsidRPr="005C7D71" w:rsidRDefault="00A7003A" w:rsidP="009078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535A133F" w14:textId="4222A51E" w:rsidR="00A7003A" w:rsidRPr="000D29D9" w:rsidRDefault="000D29D9" w:rsidP="000D29D9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C7D7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462C9EDB" w14:textId="77777777" w:rsidR="00A7003A" w:rsidRPr="005C7D71" w:rsidRDefault="00A7003A" w:rsidP="002C0933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91" w:type="dxa"/>
          </w:tcPr>
          <w:p w14:paraId="743B5966" w14:textId="79FBA66D" w:rsidR="00A7003A" w:rsidRPr="005C7D71" w:rsidRDefault="00A7003A" w:rsidP="002C0933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C7D71">
              <w:rPr>
                <w:rFonts w:ascii="Angsana New" w:hAnsi="Angsana New" w:cstheme="majorBidi"/>
                <w:sz w:val="24"/>
                <w:szCs w:val="24"/>
                <w:cs/>
                <w:lang w:bidi="th-TH"/>
              </w:rPr>
              <w:t>671</w:t>
            </w:r>
          </w:p>
        </w:tc>
        <w:tc>
          <w:tcPr>
            <w:tcW w:w="270" w:type="dxa"/>
            <w:gridSpan w:val="2"/>
          </w:tcPr>
          <w:p w14:paraId="23E1A2E8" w14:textId="77777777" w:rsidR="00A7003A" w:rsidRPr="005C7D71" w:rsidRDefault="00A7003A" w:rsidP="00907813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</w:tcPr>
          <w:p w14:paraId="223353B5" w14:textId="00484B02" w:rsidR="00A7003A" w:rsidRPr="005C7D71" w:rsidRDefault="00A7003A" w:rsidP="000D29D9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7D71">
              <w:rPr>
                <w:rFonts w:ascii="Angsana New" w:hAnsi="Angsana New" w:cstheme="majorBidi"/>
                <w:sz w:val="24"/>
                <w:szCs w:val="24"/>
              </w:rPr>
              <w:t>495</w:t>
            </w:r>
          </w:p>
        </w:tc>
      </w:tr>
      <w:tr w:rsidR="00A7003A" w:rsidRPr="005C7D71" w14:paraId="3025A015" w14:textId="77777777" w:rsidTr="000D29D9">
        <w:trPr>
          <w:trHeight w:val="334"/>
        </w:trPr>
        <w:tc>
          <w:tcPr>
            <w:tcW w:w="3329" w:type="dxa"/>
          </w:tcPr>
          <w:p w14:paraId="2EBEAAA8" w14:textId="77777777" w:rsidR="00A7003A" w:rsidRPr="005C7D71" w:rsidRDefault="00A7003A" w:rsidP="00907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C7D7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63A5C1AD" w14:textId="78190B7D" w:rsidR="00A7003A" w:rsidRPr="00624F53" w:rsidRDefault="00A7003A" w:rsidP="00624F53">
            <w:pPr>
              <w:pStyle w:val="acctfourfigures"/>
              <w:tabs>
                <w:tab w:val="clear" w:pos="765"/>
              </w:tabs>
              <w:spacing w:line="240" w:lineRule="atLeast"/>
              <w:ind w:left="-79" w:right="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24F53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11,750</w:t>
            </w:r>
          </w:p>
        </w:tc>
        <w:tc>
          <w:tcPr>
            <w:tcW w:w="270" w:type="dxa"/>
          </w:tcPr>
          <w:p w14:paraId="6903F119" w14:textId="77777777" w:rsidR="00A7003A" w:rsidRPr="00624F53" w:rsidRDefault="00A7003A" w:rsidP="009078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7453175" w14:textId="26D565A4" w:rsidR="00A7003A" w:rsidRPr="000D29D9" w:rsidRDefault="00A7003A" w:rsidP="009F73A5">
            <w:pPr>
              <w:pStyle w:val="acctfourfigures"/>
              <w:tabs>
                <w:tab w:val="clear" w:pos="765"/>
              </w:tabs>
              <w:spacing w:line="240" w:lineRule="auto"/>
              <w:ind w:left="-79" w:right="5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0D29D9">
              <w:rPr>
                <w:rFonts w:ascii="Angsana New" w:hAnsi="Angsana New" w:hint="cs"/>
                <w:b/>
                <w:bCs/>
                <w:sz w:val="24"/>
                <w:szCs w:val="24"/>
                <w:lang w:bidi="th-TH"/>
              </w:rPr>
              <w:t>1</w:t>
            </w:r>
            <w:r w:rsidRPr="000D29D9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62,794</w:t>
            </w:r>
          </w:p>
        </w:tc>
        <w:tc>
          <w:tcPr>
            <w:tcW w:w="270" w:type="dxa"/>
          </w:tcPr>
          <w:p w14:paraId="14874C7E" w14:textId="77777777" w:rsidR="00A7003A" w:rsidRPr="005C7D71" w:rsidRDefault="00A7003A" w:rsidP="009078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60FA72DC" w14:textId="46255474" w:rsidR="00A7003A" w:rsidRPr="000D29D9" w:rsidRDefault="000D29D9" w:rsidP="000D29D9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0D29D9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2C9E14EB" w14:textId="77777777" w:rsidR="00A7003A" w:rsidRDefault="00A7003A" w:rsidP="002C0933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14:paraId="258E4256" w14:textId="38D709C1" w:rsidR="00A7003A" w:rsidRPr="005C7D71" w:rsidRDefault="00A7003A" w:rsidP="002C0933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671</w:t>
            </w:r>
          </w:p>
        </w:tc>
        <w:tc>
          <w:tcPr>
            <w:tcW w:w="270" w:type="dxa"/>
            <w:gridSpan w:val="2"/>
          </w:tcPr>
          <w:p w14:paraId="5D93986F" w14:textId="77777777" w:rsidR="00A7003A" w:rsidRPr="005C7D71" w:rsidRDefault="00A7003A" w:rsidP="00907813">
            <w:pPr>
              <w:pStyle w:val="acctfourfigures"/>
              <w:tabs>
                <w:tab w:val="clear" w:pos="765"/>
                <w:tab w:val="decimal" w:pos="633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24BC733" w14:textId="43BC8981" w:rsidR="00A7003A" w:rsidRPr="000D29D9" w:rsidRDefault="00A7003A" w:rsidP="000D29D9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0D29D9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175,</w:t>
            </w:r>
            <w:r w:rsidRPr="000D29D9">
              <w:rPr>
                <w:rFonts w:ascii="Angsana New" w:hAnsi="Angsana New"/>
                <w:b/>
                <w:bCs/>
                <w:sz w:val="24"/>
                <w:szCs w:val="24"/>
              </w:rPr>
              <w:t>215</w:t>
            </w:r>
          </w:p>
        </w:tc>
      </w:tr>
      <w:tr w:rsidR="00A7003A" w:rsidRPr="00624F53" w14:paraId="4978BF1F" w14:textId="77777777" w:rsidTr="000D29D9">
        <w:trPr>
          <w:trHeight w:val="118"/>
        </w:trPr>
        <w:tc>
          <w:tcPr>
            <w:tcW w:w="3329" w:type="dxa"/>
          </w:tcPr>
          <w:p w14:paraId="771ECB4A" w14:textId="77777777" w:rsidR="00A7003A" w:rsidRPr="00624F53" w:rsidRDefault="00A7003A" w:rsidP="00907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7369D3E9" w14:textId="77777777" w:rsidR="00A7003A" w:rsidRPr="00624F53" w:rsidDel="00A453AA" w:rsidRDefault="00A7003A" w:rsidP="00907813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270" w:type="dxa"/>
          </w:tcPr>
          <w:p w14:paraId="3DF37F91" w14:textId="77777777" w:rsidR="00A7003A" w:rsidRPr="00624F53" w:rsidRDefault="00A7003A" w:rsidP="009078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171A322" w14:textId="77777777" w:rsidR="00A7003A" w:rsidRPr="00624F53" w:rsidRDefault="00A7003A" w:rsidP="00907813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270" w:type="dxa"/>
          </w:tcPr>
          <w:p w14:paraId="3F8C37CD" w14:textId="77777777" w:rsidR="00A7003A" w:rsidRPr="00624F53" w:rsidRDefault="00A7003A" w:rsidP="009078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63B61613" w14:textId="77777777" w:rsidR="00A7003A" w:rsidRPr="00624F53" w:rsidRDefault="00A7003A" w:rsidP="00907813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72"/>
              <w:jc w:val="center"/>
              <w:rPr>
                <w:rFonts w:ascii="Angsana New" w:hAnsi="Angsana New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270" w:type="dxa"/>
          </w:tcPr>
          <w:p w14:paraId="46A24DE9" w14:textId="77777777" w:rsidR="00A7003A" w:rsidRPr="00624F53" w:rsidRDefault="00A7003A" w:rsidP="00907813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72"/>
              <w:jc w:val="center"/>
              <w:rPr>
                <w:rFonts w:ascii="Angsana New" w:hAnsi="Angsana New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01459542" w14:textId="4795531D" w:rsidR="00A7003A" w:rsidRPr="00624F53" w:rsidRDefault="00A7003A" w:rsidP="00907813">
            <w:pPr>
              <w:pStyle w:val="acctfourfigures"/>
              <w:tabs>
                <w:tab w:val="clear" w:pos="765"/>
                <w:tab w:val="decimal" w:pos="798"/>
              </w:tabs>
              <w:spacing w:line="240" w:lineRule="atLeast"/>
              <w:ind w:right="72"/>
              <w:jc w:val="center"/>
              <w:rPr>
                <w:rFonts w:ascii="Angsana New" w:hAnsi="Angsana New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57BBA06" w14:textId="77777777" w:rsidR="00A7003A" w:rsidRPr="00624F53" w:rsidRDefault="00A7003A" w:rsidP="00907813">
            <w:pPr>
              <w:pStyle w:val="acctfourfigures"/>
              <w:tabs>
                <w:tab w:val="clear" w:pos="765"/>
                <w:tab w:val="decimal" w:pos="633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69C6919" w14:textId="77777777" w:rsidR="00A7003A" w:rsidRPr="00624F53" w:rsidRDefault="00A7003A" w:rsidP="00907813">
            <w:pPr>
              <w:pStyle w:val="acctfourfigures"/>
              <w:tabs>
                <w:tab w:val="clear" w:pos="765"/>
                <w:tab w:val="decimal" w:pos="832"/>
                <w:tab w:val="decimal" w:pos="905"/>
              </w:tabs>
              <w:spacing w:line="240" w:lineRule="atLeast"/>
              <w:ind w:right="66"/>
              <w:jc w:val="right"/>
              <w:rPr>
                <w:rFonts w:ascii="Angsana New" w:hAnsi="Angsana New"/>
                <w:b/>
                <w:bCs/>
                <w:sz w:val="4"/>
                <w:szCs w:val="4"/>
                <w:cs/>
                <w:lang w:bidi="th-TH"/>
              </w:rPr>
            </w:pPr>
          </w:p>
        </w:tc>
      </w:tr>
      <w:tr w:rsidR="00A7003A" w:rsidRPr="005C7D71" w14:paraId="06AF1700" w14:textId="5B93BD55" w:rsidTr="00A7003A">
        <w:trPr>
          <w:trHeight w:val="334"/>
        </w:trPr>
        <w:tc>
          <w:tcPr>
            <w:tcW w:w="3329" w:type="dxa"/>
          </w:tcPr>
          <w:p w14:paraId="749B58EB" w14:textId="77777777" w:rsidR="00A7003A" w:rsidRPr="005C7D71" w:rsidRDefault="00A7003A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  <w:r w:rsidRPr="005C7D7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301" w:type="dxa"/>
            <w:gridSpan w:val="10"/>
          </w:tcPr>
          <w:p w14:paraId="4DD34FFA" w14:textId="77777777" w:rsidR="00A7003A" w:rsidRPr="00A7003A" w:rsidRDefault="00A7003A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</w:tr>
      <w:tr w:rsidR="00A7003A" w:rsidRPr="005C7D71" w14:paraId="75EBD993" w14:textId="77777777" w:rsidTr="00A7003A">
        <w:trPr>
          <w:trHeight w:val="334"/>
        </w:trPr>
        <w:tc>
          <w:tcPr>
            <w:tcW w:w="3329" w:type="dxa"/>
          </w:tcPr>
          <w:p w14:paraId="06121692" w14:textId="35034525" w:rsidR="00A7003A" w:rsidRPr="005C7D71" w:rsidRDefault="00A7003A" w:rsidP="00907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5C7D71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081" w:type="dxa"/>
          </w:tcPr>
          <w:p w14:paraId="236CA8DB" w14:textId="1694D636" w:rsidR="00A7003A" w:rsidRPr="005C7D71" w:rsidRDefault="00A7003A" w:rsidP="00FE30BF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7D7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A96A9F6" w14:textId="77777777" w:rsidR="00A7003A" w:rsidRPr="005C7D71" w:rsidRDefault="00A7003A" w:rsidP="009078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90B97BD" w14:textId="0F19C910" w:rsidR="00A7003A" w:rsidRPr="005C7D71" w:rsidRDefault="00A7003A" w:rsidP="00624F5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7D71">
              <w:rPr>
                <w:rFonts w:ascii="Angsana New" w:hAnsi="Angsana New"/>
                <w:sz w:val="24"/>
                <w:szCs w:val="24"/>
              </w:rPr>
              <w:t>(842)</w:t>
            </w:r>
          </w:p>
        </w:tc>
        <w:tc>
          <w:tcPr>
            <w:tcW w:w="270" w:type="dxa"/>
          </w:tcPr>
          <w:p w14:paraId="1CC8F30C" w14:textId="77777777" w:rsidR="00A7003A" w:rsidRPr="005C7D71" w:rsidRDefault="00A7003A" w:rsidP="009078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2D561555" w14:textId="2DB1CF46" w:rsidR="00A7003A" w:rsidRPr="005C7D71" w:rsidRDefault="000D29D9" w:rsidP="000D29D9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C7D7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02B42E9F" w14:textId="77777777" w:rsidR="00A7003A" w:rsidRPr="005C7D71" w:rsidRDefault="00A7003A" w:rsidP="00D944C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</w:tcPr>
          <w:p w14:paraId="599E0439" w14:textId="3EB00B74" w:rsidR="00A7003A" w:rsidRPr="005C7D71" w:rsidRDefault="00A7003A" w:rsidP="000D29D9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C7D7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E14D9BF" w14:textId="77777777" w:rsidR="00A7003A" w:rsidRPr="005C7D71" w:rsidRDefault="00A7003A" w:rsidP="0090781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08EC8D0D" w14:textId="6BC03DEC" w:rsidR="00A7003A" w:rsidRPr="005C7D71" w:rsidRDefault="00A7003A" w:rsidP="000D29D9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7D71">
              <w:rPr>
                <w:rFonts w:ascii="Angsana New" w:hAnsi="Angsana New"/>
                <w:sz w:val="24"/>
                <w:szCs w:val="24"/>
              </w:rPr>
              <w:t>(842)</w:t>
            </w:r>
          </w:p>
        </w:tc>
      </w:tr>
      <w:tr w:rsidR="00A7003A" w:rsidRPr="005C7D71" w14:paraId="66C25985" w14:textId="77777777" w:rsidTr="00A7003A">
        <w:trPr>
          <w:trHeight w:val="334"/>
        </w:trPr>
        <w:tc>
          <w:tcPr>
            <w:tcW w:w="3329" w:type="dxa"/>
          </w:tcPr>
          <w:p w14:paraId="006289AB" w14:textId="3DC3AB71" w:rsidR="00A7003A" w:rsidRPr="005C7D71" w:rsidRDefault="00A7003A" w:rsidP="00907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5C7D71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1081" w:type="dxa"/>
          </w:tcPr>
          <w:p w14:paraId="5F4802B7" w14:textId="66EA8605" w:rsidR="00A7003A" w:rsidRPr="00FE30BF" w:rsidRDefault="00A7003A" w:rsidP="00FE30BF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E30B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89D1D04" w14:textId="77777777" w:rsidR="00A7003A" w:rsidRPr="005C7D71" w:rsidRDefault="00A7003A" w:rsidP="009078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E6F1850" w14:textId="5AA9CC84" w:rsidR="00A7003A" w:rsidRPr="005C7D71" w:rsidRDefault="00A7003A" w:rsidP="00624F5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7D71">
              <w:rPr>
                <w:rFonts w:ascii="Angsana New" w:hAnsi="Angsana New"/>
                <w:sz w:val="24"/>
                <w:szCs w:val="24"/>
              </w:rPr>
              <w:t>(162,828)</w:t>
            </w:r>
          </w:p>
        </w:tc>
        <w:tc>
          <w:tcPr>
            <w:tcW w:w="270" w:type="dxa"/>
          </w:tcPr>
          <w:p w14:paraId="3704AA8D" w14:textId="77777777" w:rsidR="00A7003A" w:rsidRPr="005C7D71" w:rsidRDefault="00A7003A" w:rsidP="009078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0E4B7C7D" w14:textId="19697118" w:rsidR="00A7003A" w:rsidRPr="005C7D71" w:rsidRDefault="000D29D9" w:rsidP="000D29D9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C7D7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59C4EAFD" w14:textId="77777777" w:rsidR="00A7003A" w:rsidRPr="005C7D71" w:rsidRDefault="00A7003A" w:rsidP="002324B5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</w:tcPr>
          <w:p w14:paraId="490FB5DE" w14:textId="556D3631" w:rsidR="00A7003A" w:rsidRPr="005C7D71" w:rsidRDefault="00A7003A" w:rsidP="000D29D9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C7D7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AC0ECE5" w14:textId="77777777" w:rsidR="00A7003A" w:rsidRPr="005C7D71" w:rsidRDefault="00A7003A" w:rsidP="0090781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64D18EE" w14:textId="57FC325A" w:rsidR="00A7003A" w:rsidRPr="005C7D71" w:rsidRDefault="00A7003A" w:rsidP="000D29D9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7D71">
              <w:rPr>
                <w:rFonts w:ascii="Angsana New" w:hAnsi="Angsana New"/>
                <w:sz w:val="24"/>
                <w:szCs w:val="24"/>
              </w:rPr>
              <w:t>(162,828)</w:t>
            </w:r>
          </w:p>
        </w:tc>
      </w:tr>
      <w:tr w:rsidR="00A7003A" w:rsidRPr="005C7D71" w14:paraId="38764544" w14:textId="77777777" w:rsidTr="00A7003A">
        <w:trPr>
          <w:trHeight w:val="334"/>
        </w:trPr>
        <w:tc>
          <w:tcPr>
            <w:tcW w:w="3329" w:type="dxa"/>
          </w:tcPr>
          <w:p w14:paraId="1EB5876B" w14:textId="6988ACFA" w:rsidR="00A7003A" w:rsidRPr="005C7D71" w:rsidRDefault="00A7003A" w:rsidP="006B3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5C7D71">
              <w:rPr>
                <w:rFonts w:ascii="Angsana New" w:hAnsi="Angsana New"/>
                <w:sz w:val="24"/>
                <w:szCs w:val="24"/>
                <w:cs/>
              </w:rPr>
              <w:t>การประเมินมูลค่ายุติธรรมของสินทรัพย์ที่ได้มาจากการซื้อธุรกิจ</w:t>
            </w:r>
          </w:p>
        </w:tc>
        <w:tc>
          <w:tcPr>
            <w:tcW w:w="1081" w:type="dxa"/>
          </w:tcPr>
          <w:p w14:paraId="3B60D594" w14:textId="77777777" w:rsidR="00A7003A" w:rsidRPr="005C7D71" w:rsidRDefault="00A7003A" w:rsidP="006B30F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3518C733" w14:textId="0CEE51AE" w:rsidR="00A7003A" w:rsidRPr="005C7D71" w:rsidRDefault="00A7003A" w:rsidP="000D29D9">
            <w:pPr>
              <w:pStyle w:val="acctfourfigures"/>
              <w:tabs>
                <w:tab w:val="clear" w:pos="765"/>
              </w:tabs>
              <w:spacing w:line="240" w:lineRule="atLeast"/>
              <w:ind w:left="-79" w:right="3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C7D71">
              <w:rPr>
                <w:rFonts w:ascii="Angsana New" w:hAnsi="Angsana New"/>
                <w:sz w:val="24"/>
                <w:szCs w:val="24"/>
              </w:rPr>
              <w:t>(</w:t>
            </w:r>
            <w:r w:rsidRPr="005C7D71">
              <w:rPr>
                <w:rFonts w:ascii="Angsana New" w:hAnsi="Angsana New"/>
                <w:sz w:val="24"/>
                <w:szCs w:val="24"/>
                <w:lang w:val="en-US"/>
              </w:rPr>
              <w:t>20</w:t>
            </w:r>
            <w:r w:rsidRPr="005C7D71">
              <w:rPr>
                <w:rFonts w:ascii="Angsana New" w:hAnsi="Angsana New"/>
                <w:sz w:val="24"/>
                <w:szCs w:val="24"/>
              </w:rPr>
              <w:t>,</w:t>
            </w:r>
            <w:r w:rsidRPr="005C7D71">
              <w:rPr>
                <w:rFonts w:ascii="Angsana New" w:hAnsi="Angsana New"/>
                <w:sz w:val="24"/>
                <w:szCs w:val="24"/>
                <w:lang w:val="en-US"/>
              </w:rPr>
              <w:t>783</w:t>
            </w:r>
            <w:r w:rsidRPr="005C7D7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29EB344" w14:textId="77777777" w:rsidR="00A7003A" w:rsidRPr="005C7D71" w:rsidRDefault="00A7003A" w:rsidP="006B30F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DC03B8E" w14:textId="77777777" w:rsidR="00A7003A" w:rsidRPr="005C7D71" w:rsidRDefault="00A7003A" w:rsidP="006B30FD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  <w:p w14:paraId="6D4FF2F8" w14:textId="42B98B08" w:rsidR="00A7003A" w:rsidRPr="005C7D71" w:rsidRDefault="00A7003A" w:rsidP="00624F53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24F53">
              <w:rPr>
                <w:rFonts w:ascii="Angsana New" w:hAnsi="Angsana New"/>
                <w:sz w:val="24"/>
                <w:szCs w:val="24"/>
              </w:rPr>
              <w:t>288</w:t>
            </w:r>
          </w:p>
        </w:tc>
        <w:tc>
          <w:tcPr>
            <w:tcW w:w="270" w:type="dxa"/>
          </w:tcPr>
          <w:p w14:paraId="2F2907EF" w14:textId="77777777" w:rsidR="00A7003A" w:rsidRPr="005C7D71" w:rsidRDefault="00A7003A" w:rsidP="006B30FD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7AD712C9" w14:textId="77777777" w:rsidR="00A7003A" w:rsidRDefault="00A7003A" w:rsidP="000D29D9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808E4C7" w14:textId="27F892E5" w:rsidR="000D29D9" w:rsidRPr="005C7D71" w:rsidRDefault="000D29D9" w:rsidP="000D29D9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C7D7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7BDB1B06" w14:textId="77777777" w:rsidR="00A7003A" w:rsidRPr="005C7D71" w:rsidRDefault="00A7003A" w:rsidP="006B30F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62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</w:tcPr>
          <w:p w14:paraId="63178094" w14:textId="7277E00C" w:rsidR="00A7003A" w:rsidRPr="005C7D71" w:rsidRDefault="00A7003A" w:rsidP="006B30F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162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4222EC5" w14:textId="17ACA355" w:rsidR="00A7003A" w:rsidRPr="005C7D71" w:rsidRDefault="00A7003A" w:rsidP="000D29D9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C7D7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E691854" w14:textId="77777777" w:rsidR="00A7003A" w:rsidRPr="005C7D71" w:rsidRDefault="00A7003A" w:rsidP="006B30FD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502A721" w14:textId="77777777" w:rsidR="00A7003A" w:rsidRPr="005C7D71" w:rsidRDefault="00A7003A" w:rsidP="006B30FD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  <w:p w14:paraId="60D72368" w14:textId="61D2801E" w:rsidR="00A7003A" w:rsidRPr="005C7D71" w:rsidRDefault="00A7003A" w:rsidP="000D29D9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7D71">
              <w:rPr>
                <w:rFonts w:ascii="Angsana New" w:hAnsi="Angsana New"/>
                <w:sz w:val="24"/>
                <w:szCs w:val="24"/>
              </w:rPr>
              <w:t>(20,495)</w:t>
            </w:r>
          </w:p>
        </w:tc>
      </w:tr>
      <w:tr w:rsidR="00A7003A" w:rsidRPr="005C7D71" w14:paraId="703DFDE5" w14:textId="77777777" w:rsidTr="00A7003A">
        <w:trPr>
          <w:trHeight w:val="334"/>
        </w:trPr>
        <w:tc>
          <w:tcPr>
            <w:tcW w:w="3329" w:type="dxa"/>
          </w:tcPr>
          <w:p w14:paraId="7406E2E5" w14:textId="77777777" w:rsidR="00A7003A" w:rsidRPr="005C7D71" w:rsidRDefault="00A7003A" w:rsidP="00907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5C7D71">
              <w:rPr>
                <w:rFonts w:ascii="Angsana New" w:hAnsi="Angsana New"/>
                <w:sz w:val="24"/>
                <w:szCs w:val="24"/>
                <w:cs/>
              </w:rPr>
              <w:t>การตีราคาสิทธิในสัญญาการประกอบธุรกิจสถานีก๊าซธรรมชาติ</w:t>
            </w:r>
          </w:p>
        </w:tc>
        <w:tc>
          <w:tcPr>
            <w:tcW w:w="1081" w:type="dxa"/>
          </w:tcPr>
          <w:p w14:paraId="0471F86D" w14:textId="77777777" w:rsidR="00A7003A" w:rsidRPr="005C7D71" w:rsidRDefault="00A7003A" w:rsidP="00907813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4DD8D055" w14:textId="3C0ECB16" w:rsidR="00A7003A" w:rsidRPr="005C7D71" w:rsidRDefault="00A7003A" w:rsidP="000D29D9">
            <w:pPr>
              <w:pStyle w:val="acctfourfigures"/>
              <w:tabs>
                <w:tab w:val="clear" w:pos="765"/>
              </w:tabs>
              <w:spacing w:line="240" w:lineRule="atLeast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7D71">
              <w:rPr>
                <w:rFonts w:ascii="Angsana New" w:hAnsi="Angsana New"/>
                <w:sz w:val="24"/>
                <w:szCs w:val="24"/>
              </w:rPr>
              <w:t>(</w:t>
            </w:r>
            <w:r w:rsidRPr="005C7D71">
              <w:rPr>
                <w:rFonts w:ascii="Angsana New" w:hAnsi="Angsana New"/>
                <w:sz w:val="24"/>
                <w:szCs w:val="24"/>
                <w:lang w:val="en-US"/>
              </w:rPr>
              <w:t>13</w:t>
            </w:r>
            <w:r w:rsidRPr="005C7D71">
              <w:rPr>
                <w:rFonts w:ascii="Angsana New" w:hAnsi="Angsana New"/>
                <w:sz w:val="24"/>
                <w:szCs w:val="24"/>
              </w:rPr>
              <w:t>,</w:t>
            </w:r>
            <w:r w:rsidRPr="000D29D9">
              <w:rPr>
                <w:rFonts w:ascii="Angsana New" w:hAnsi="Angsana New"/>
                <w:sz w:val="24"/>
                <w:szCs w:val="24"/>
                <w:lang w:val="en-US"/>
              </w:rPr>
              <w:t>962</w:t>
            </w:r>
            <w:r w:rsidRPr="005C7D7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1BD3D6D" w14:textId="77777777" w:rsidR="00A7003A" w:rsidRPr="005C7D71" w:rsidRDefault="00A7003A" w:rsidP="009078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50A4262" w14:textId="77777777" w:rsidR="00A7003A" w:rsidRPr="005C7D71" w:rsidRDefault="00A7003A" w:rsidP="00907813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98D2036" w14:textId="72A59F72" w:rsidR="00A7003A" w:rsidRPr="005C7D71" w:rsidRDefault="00A7003A" w:rsidP="00624F53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4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7D71">
              <w:rPr>
                <w:rFonts w:ascii="Angsana New" w:hAnsi="Angsana New"/>
                <w:sz w:val="24"/>
                <w:szCs w:val="24"/>
              </w:rPr>
              <w:t>999</w:t>
            </w:r>
          </w:p>
        </w:tc>
        <w:tc>
          <w:tcPr>
            <w:tcW w:w="270" w:type="dxa"/>
          </w:tcPr>
          <w:p w14:paraId="6619AAA1" w14:textId="77777777" w:rsidR="00A7003A" w:rsidRPr="005C7D71" w:rsidRDefault="00A7003A" w:rsidP="009078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</w:tcPr>
          <w:p w14:paraId="4D931C15" w14:textId="77777777" w:rsidR="00A7003A" w:rsidRDefault="00A7003A" w:rsidP="000D29D9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5C92ACE" w14:textId="1FA91F2F" w:rsidR="000D29D9" w:rsidRPr="005C7D71" w:rsidRDefault="000D29D9" w:rsidP="000D29D9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C7D7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27E6EF78" w14:textId="77777777" w:rsidR="00A7003A" w:rsidRPr="005C7D71" w:rsidRDefault="00A7003A" w:rsidP="00D944C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</w:tcPr>
          <w:p w14:paraId="39009BB1" w14:textId="1FA8C053" w:rsidR="00A7003A" w:rsidRPr="005C7D71" w:rsidRDefault="00A7003A" w:rsidP="00D944C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C011DFF" w14:textId="6761A52C" w:rsidR="00A7003A" w:rsidRPr="005C7D71" w:rsidRDefault="00A7003A" w:rsidP="000D29D9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C7D7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1E8BF05" w14:textId="77777777" w:rsidR="00A7003A" w:rsidRPr="005C7D71" w:rsidRDefault="00A7003A" w:rsidP="0090781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351BA0AF" w14:textId="77777777" w:rsidR="00A7003A" w:rsidRPr="005C7D71" w:rsidRDefault="00A7003A" w:rsidP="00907813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  <w:p w14:paraId="460CB30E" w14:textId="5424CA92" w:rsidR="00A7003A" w:rsidRPr="005C7D71" w:rsidRDefault="00A7003A" w:rsidP="000D29D9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7D71">
              <w:rPr>
                <w:rFonts w:ascii="Angsana New" w:hAnsi="Angsana New"/>
                <w:sz w:val="24"/>
                <w:szCs w:val="24"/>
              </w:rPr>
              <w:t>(12,963)</w:t>
            </w:r>
          </w:p>
        </w:tc>
      </w:tr>
      <w:tr w:rsidR="00A7003A" w:rsidRPr="005C7D71" w14:paraId="74461797" w14:textId="77777777" w:rsidTr="00A7003A">
        <w:trPr>
          <w:trHeight w:val="334"/>
        </w:trPr>
        <w:tc>
          <w:tcPr>
            <w:tcW w:w="3329" w:type="dxa"/>
          </w:tcPr>
          <w:p w14:paraId="154223EB" w14:textId="2B09EEF3" w:rsidR="00A7003A" w:rsidRPr="005C7D71" w:rsidRDefault="00A7003A" w:rsidP="00907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5C7D71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1" w:type="dxa"/>
          </w:tcPr>
          <w:p w14:paraId="2568AD3D" w14:textId="7664918B" w:rsidR="00A7003A" w:rsidRPr="005C7D71" w:rsidRDefault="00A7003A" w:rsidP="000D29D9">
            <w:pPr>
              <w:pStyle w:val="acctfourfigures"/>
              <w:tabs>
                <w:tab w:val="clear" w:pos="765"/>
              </w:tabs>
              <w:spacing w:line="240" w:lineRule="atLeast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7D71">
              <w:rPr>
                <w:rFonts w:ascii="Angsana New" w:hAnsi="Angsana New"/>
                <w:sz w:val="24"/>
                <w:szCs w:val="24"/>
              </w:rPr>
              <w:t>(</w:t>
            </w:r>
            <w:r w:rsidRPr="005C7D71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Pr="005C7D71">
              <w:rPr>
                <w:rFonts w:ascii="Angsana New" w:hAnsi="Angsana New"/>
                <w:sz w:val="24"/>
                <w:szCs w:val="24"/>
              </w:rPr>
              <w:t>,</w:t>
            </w:r>
            <w:r w:rsidRPr="000D29D9">
              <w:rPr>
                <w:rFonts w:ascii="Angsana New" w:hAnsi="Angsana New"/>
                <w:sz w:val="24"/>
                <w:szCs w:val="24"/>
                <w:lang w:val="en-US"/>
              </w:rPr>
              <w:t>613</w:t>
            </w:r>
            <w:r w:rsidRPr="005C7D7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BCABFD9" w14:textId="77777777" w:rsidR="00A7003A" w:rsidRPr="005C7D71" w:rsidRDefault="00A7003A" w:rsidP="009078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C2EB4A2" w14:textId="57295403" w:rsidR="00A7003A" w:rsidRPr="005C7D71" w:rsidRDefault="00A7003A" w:rsidP="00624F5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7D71">
              <w:rPr>
                <w:rFonts w:ascii="Angsana New" w:hAnsi="Angsana New"/>
                <w:sz w:val="24"/>
                <w:szCs w:val="24"/>
              </w:rPr>
              <w:t>(</w:t>
            </w:r>
            <w:r w:rsidRPr="005C7D71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  <w:r w:rsidRPr="005C7D7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5C7D71">
              <w:rPr>
                <w:rFonts w:ascii="Angsana New" w:hAnsi="Angsana New"/>
                <w:sz w:val="24"/>
                <w:szCs w:val="24"/>
              </w:rPr>
              <w:t>572)</w:t>
            </w:r>
          </w:p>
        </w:tc>
        <w:tc>
          <w:tcPr>
            <w:tcW w:w="270" w:type="dxa"/>
          </w:tcPr>
          <w:p w14:paraId="56D48BA8" w14:textId="77777777" w:rsidR="00A7003A" w:rsidRPr="005C7D71" w:rsidRDefault="00A7003A" w:rsidP="009078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</w:tcPr>
          <w:p w14:paraId="2FE8B6FB" w14:textId="361E017A" w:rsidR="00A7003A" w:rsidRPr="005C7D71" w:rsidRDefault="000D29D9" w:rsidP="000D29D9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C7D7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29BF7E03" w14:textId="77777777" w:rsidR="00A7003A" w:rsidRPr="005C7D71" w:rsidRDefault="00A7003A" w:rsidP="00D944C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</w:tcPr>
          <w:p w14:paraId="32FE9FF2" w14:textId="617D94BA" w:rsidR="00A7003A" w:rsidRPr="005C7D71" w:rsidRDefault="00A7003A" w:rsidP="000D29D9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C7D7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D4AE0AD" w14:textId="77777777" w:rsidR="00A7003A" w:rsidRPr="005C7D71" w:rsidRDefault="00A7003A" w:rsidP="0090781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C9A3DE9" w14:textId="38FF6661" w:rsidR="00A7003A" w:rsidRPr="005C7D71" w:rsidRDefault="00A7003A" w:rsidP="000D29D9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7D71">
              <w:rPr>
                <w:rFonts w:ascii="Angsana New" w:hAnsi="Angsana New"/>
                <w:sz w:val="24"/>
                <w:szCs w:val="24"/>
              </w:rPr>
              <w:t>(35,185)</w:t>
            </w:r>
          </w:p>
        </w:tc>
      </w:tr>
      <w:tr w:rsidR="00A7003A" w:rsidRPr="005C7D71" w14:paraId="0D7141AA" w14:textId="77777777" w:rsidTr="000D29D9">
        <w:trPr>
          <w:trHeight w:val="334"/>
        </w:trPr>
        <w:tc>
          <w:tcPr>
            <w:tcW w:w="3329" w:type="dxa"/>
          </w:tcPr>
          <w:p w14:paraId="4003F71D" w14:textId="6F38D9F4" w:rsidR="00A7003A" w:rsidRPr="005C7D71" w:rsidRDefault="00A7003A" w:rsidP="001A2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C7D71">
              <w:rPr>
                <w:rFonts w:ascii="Angsana New" w:hAnsi="Angsana New"/>
                <w:sz w:val="24"/>
                <w:szCs w:val="24"/>
                <w:cs/>
              </w:rPr>
              <w:t>ผลต่างจากการรับรู้รายได้ทางบัญชีและภาษี</w:t>
            </w:r>
          </w:p>
        </w:tc>
        <w:tc>
          <w:tcPr>
            <w:tcW w:w="1081" w:type="dxa"/>
          </w:tcPr>
          <w:p w14:paraId="76191ABC" w14:textId="499DC7D9" w:rsidR="00A7003A" w:rsidRPr="005C7D71" w:rsidRDefault="00A7003A" w:rsidP="000D29D9">
            <w:pPr>
              <w:pStyle w:val="acctfourfigures"/>
              <w:tabs>
                <w:tab w:val="clear" w:pos="765"/>
              </w:tabs>
              <w:spacing w:line="240" w:lineRule="atLeast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7D71">
              <w:rPr>
                <w:rFonts w:ascii="Angsana New" w:hAnsi="Angsana New"/>
                <w:sz w:val="24"/>
                <w:szCs w:val="24"/>
              </w:rPr>
              <w:t>(</w:t>
            </w:r>
            <w:r w:rsidRPr="005C7D71">
              <w:rPr>
                <w:rFonts w:ascii="Angsana New" w:hAnsi="Angsana New"/>
                <w:sz w:val="24"/>
                <w:szCs w:val="24"/>
                <w:lang w:val="en-US"/>
              </w:rPr>
              <w:t>21</w:t>
            </w:r>
            <w:r w:rsidRPr="005C7D71">
              <w:rPr>
                <w:rFonts w:ascii="Angsana New" w:hAnsi="Angsana New"/>
                <w:sz w:val="24"/>
                <w:szCs w:val="24"/>
              </w:rPr>
              <w:t>,</w:t>
            </w:r>
            <w:r w:rsidRPr="00624F53">
              <w:rPr>
                <w:rFonts w:ascii="Angsana New" w:hAnsi="Angsana New"/>
                <w:sz w:val="24"/>
                <w:szCs w:val="24"/>
              </w:rPr>
              <w:t>303</w:t>
            </w:r>
            <w:r w:rsidRPr="005C7D7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C239C67" w14:textId="77777777" w:rsidR="00A7003A" w:rsidRPr="005C7D71" w:rsidRDefault="00A7003A" w:rsidP="009078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9FCA4F" w14:textId="30A29B3B" w:rsidR="00A7003A" w:rsidRPr="005C7D71" w:rsidRDefault="00A7003A" w:rsidP="00624F5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7D71">
              <w:rPr>
                <w:rFonts w:ascii="Angsana New" w:hAnsi="Angsana New"/>
                <w:sz w:val="24"/>
                <w:szCs w:val="24"/>
              </w:rPr>
              <w:t>(3,</w:t>
            </w:r>
            <w:r w:rsidRPr="00624F53">
              <w:rPr>
                <w:rFonts w:ascii="Angsana New" w:hAnsi="Angsana New"/>
                <w:sz w:val="24"/>
                <w:szCs w:val="24"/>
                <w:lang w:val="en-US"/>
              </w:rPr>
              <w:t>176</w:t>
            </w:r>
            <w:r w:rsidRPr="005C7D7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C20F851" w14:textId="77777777" w:rsidR="00A7003A" w:rsidRPr="005C7D71" w:rsidRDefault="00A7003A" w:rsidP="009078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2D81371D" w14:textId="35E41B27" w:rsidR="000D29D9" w:rsidRPr="005C7D71" w:rsidRDefault="000D29D9" w:rsidP="000D29D9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C7D7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0D4ED872" w14:textId="77777777" w:rsidR="00A7003A" w:rsidRPr="005C7D71" w:rsidRDefault="00A7003A" w:rsidP="00D944C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</w:tcPr>
          <w:p w14:paraId="092D377F" w14:textId="3AF3F5F1" w:rsidR="00A7003A" w:rsidRPr="005C7D71" w:rsidRDefault="00A7003A" w:rsidP="000D29D9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C7D71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6B6C154" w14:textId="77777777" w:rsidR="00A7003A" w:rsidRPr="005C7D71" w:rsidRDefault="00A7003A" w:rsidP="0090781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993FD83" w14:textId="6A9C8AB0" w:rsidR="00A7003A" w:rsidRPr="005C7D71" w:rsidRDefault="00A7003A" w:rsidP="000D29D9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C7D71">
              <w:rPr>
                <w:rFonts w:ascii="Angsana New" w:hAnsi="Angsana New"/>
                <w:sz w:val="24"/>
                <w:szCs w:val="24"/>
              </w:rPr>
              <w:t>(24,479)</w:t>
            </w:r>
          </w:p>
        </w:tc>
      </w:tr>
      <w:tr w:rsidR="00A7003A" w:rsidRPr="005C7D71" w14:paraId="085CF906" w14:textId="77777777" w:rsidTr="000D29D9">
        <w:trPr>
          <w:trHeight w:val="334"/>
        </w:trPr>
        <w:tc>
          <w:tcPr>
            <w:tcW w:w="3329" w:type="dxa"/>
          </w:tcPr>
          <w:p w14:paraId="38B8931B" w14:textId="77777777" w:rsidR="00A7003A" w:rsidRPr="005C7D71" w:rsidRDefault="00A7003A" w:rsidP="00907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5C7D7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1BF03E0A" w14:textId="6E19FCFE" w:rsidR="00A7003A" w:rsidRPr="000D29D9" w:rsidRDefault="00A7003A" w:rsidP="000D29D9">
            <w:pPr>
              <w:pStyle w:val="acctfourfigures"/>
              <w:tabs>
                <w:tab w:val="clear" w:pos="765"/>
              </w:tabs>
              <w:spacing w:line="240" w:lineRule="atLeast"/>
              <w:ind w:left="-79" w:right="3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29D9">
              <w:rPr>
                <w:rFonts w:ascii="Angsana New" w:hAnsi="Angsana New"/>
                <w:b/>
                <w:bCs/>
                <w:sz w:val="24"/>
                <w:szCs w:val="24"/>
              </w:rPr>
              <w:t>(87,</w:t>
            </w:r>
            <w:r w:rsidRPr="000D29D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661</w:t>
            </w:r>
            <w:r w:rsidRPr="000D29D9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A88C731" w14:textId="77777777" w:rsidR="00A7003A" w:rsidRPr="005C7D71" w:rsidRDefault="00A7003A" w:rsidP="009078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C4EA088" w14:textId="6463B992" w:rsidR="00A7003A" w:rsidRPr="005C7D71" w:rsidRDefault="00A7003A" w:rsidP="00D944C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C7D71">
              <w:rPr>
                <w:rFonts w:ascii="Angsana New" w:hAnsi="Angsana New"/>
                <w:b/>
                <w:bCs/>
                <w:sz w:val="24"/>
                <w:szCs w:val="24"/>
              </w:rPr>
              <w:t>(169,131)</w:t>
            </w:r>
          </w:p>
        </w:tc>
        <w:tc>
          <w:tcPr>
            <w:tcW w:w="270" w:type="dxa"/>
          </w:tcPr>
          <w:p w14:paraId="0F71534E" w14:textId="77777777" w:rsidR="00A7003A" w:rsidRPr="005C7D71" w:rsidRDefault="00A7003A" w:rsidP="009078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278D8546" w14:textId="0AF27685" w:rsidR="00A7003A" w:rsidRPr="00E94478" w:rsidRDefault="000D29D9" w:rsidP="000D29D9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E94478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2FC5AB60" w14:textId="77777777" w:rsidR="00A7003A" w:rsidRPr="005C7D71" w:rsidRDefault="00A7003A" w:rsidP="00D944C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14:paraId="09959F45" w14:textId="24D23846" w:rsidR="00A7003A" w:rsidRPr="005C7D71" w:rsidRDefault="00A7003A" w:rsidP="000D29D9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5C7D71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C0BDBEE" w14:textId="77777777" w:rsidR="00A7003A" w:rsidRPr="005C7D71" w:rsidRDefault="00A7003A" w:rsidP="0090781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E010655" w14:textId="10E51AD9" w:rsidR="00A7003A" w:rsidRPr="005C7D71" w:rsidRDefault="00A7003A" w:rsidP="000D29D9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C7D71">
              <w:rPr>
                <w:rFonts w:ascii="Angsana New" w:hAnsi="Angsana New"/>
                <w:b/>
                <w:bCs/>
                <w:sz w:val="24"/>
                <w:szCs w:val="24"/>
              </w:rPr>
              <w:t>(256,792)</w:t>
            </w:r>
          </w:p>
        </w:tc>
      </w:tr>
      <w:tr w:rsidR="00A7003A" w:rsidRPr="005C7D71" w14:paraId="742E4F0F" w14:textId="77777777" w:rsidTr="000D29D9">
        <w:trPr>
          <w:trHeight w:val="235"/>
        </w:trPr>
        <w:tc>
          <w:tcPr>
            <w:tcW w:w="3329" w:type="dxa"/>
          </w:tcPr>
          <w:p w14:paraId="71C9FE51" w14:textId="77777777" w:rsidR="00A7003A" w:rsidRPr="005C7D71" w:rsidRDefault="00A7003A" w:rsidP="00907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6D2E70E5" w14:textId="77777777" w:rsidR="00A7003A" w:rsidRPr="005C7D71" w:rsidRDefault="00A7003A" w:rsidP="00907813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</w:tcPr>
          <w:p w14:paraId="29ADEA9E" w14:textId="77777777" w:rsidR="00A7003A" w:rsidRPr="005C7D71" w:rsidRDefault="00A7003A" w:rsidP="009078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00E78C2" w14:textId="77777777" w:rsidR="00A7003A" w:rsidRPr="005C7D71" w:rsidRDefault="00A7003A" w:rsidP="00907813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</w:tcPr>
          <w:p w14:paraId="163B5749" w14:textId="77777777" w:rsidR="00A7003A" w:rsidRPr="005C7D71" w:rsidRDefault="00A7003A" w:rsidP="009078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28B12B74" w14:textId="77777777" w:rsidR="00A7003A" w:rsidRPr="000D29D9" w:rsidRDefault="00A7003A" w:rsidP="000D29D9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19E98BD" w14:textId="77777777" w:rsidR="00A7003A" w:rsidRPr="005C7D71" w:rsidRDefault="00A7003A" w:rsidP="00D944C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6"/>
                <w:szCs w:val="6"/>
                <w:lang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7D9056D2" w14:textId="4D4C4276" w:rsidR="00A7003A" w:rsidRPr="005C7D71" w:rsidRDefault="00A7003A" w:rsidP="00D944C2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6"/>
                <w:szCs w:val="6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255FA52F" w14:textId="77777777" w:rsidR="00A7003A" w:rsidRPr="005C7D71" w:rsidRDefault="00A7003A" w:rsidP="00907813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150CF51" w14:textId="77777777" w:rsidR="00A7003A" w:rsidRPr="005C7D71" w:rsidRDefault="00A7003A" w:rsidP="00907813">
            <w:pPr>
              <w:pStyle w:val="acctfourfigures"/>
              <w:tabs>
                <w:tab w:val="clear" w:pos="765"/>
                <w:tab w:val="decimal" w:pos="905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6"/>
                <w:szCs w:val="6"/>
              </w:rPr>
            </w:pPr>
          </w:p>
        </w:tc>
      </w:tr>
      <w:tr w:rsidR="000D29D9" w:rsidRPr="005C7D71" w14:paraId="22D4F170" w14:textId="77777777" w:rsidTr="00A7003A">
        <w:trPr>
          <w:trHeight w:val="334"/>
        </w:trPr>
        <w:tc>
          <w:tcPr>
            <w:tcW w:w="3329" w:type="dxa"/>
          </w:tcPr>
          <w:p w14:paraId="2F9BDD39" w14:textId="77777777" w:rsidR="000D29D9" w:rsidRPr="005C7D71" w:rsidRDefault="000D29D9" w:rsidP="000D2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C7D7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0982A768" w14:textId="4FEE563D" w:rsidR="000D29D9" w:rsidRPr="000D29D9" w:rsidRDefault="000D29D9" w:rsidP="000D29D9">
            <w:pPr>
              <w:pStyle w:val="acctfourfigures"/>
              <w:tabs>
                <w:tab w:val="clear" w:pos="765"/>
              </w:tabs>
              <w:spacing w:line="240" w:lineRule="atLeast"/>
              <w:ind w:left="-79" w:right="3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D29D9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0D29D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75</w:t>
            </w:r>
            <w:r w:rsidRPr="000D29D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D29D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911</w:t>
            </w:r>
            <w:r w:rsidRPr="000D29D9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745CF022" w14:textId="77777777" w:rsidR="000D29D9" w:rsidRPr="005C7D71" w:rsidRDefault="000D29D9" w:rsidP="000D29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C7540C3" w14:textId="6D7573E9" w:rsidR="000D29D9" w:rsidRPr="005C7D71" w:rsidRDefault="000D29D9" w:rsidP="000D29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C7D71">
              <w:rPr>
                <w:rFonts w:ascii="Angsana New" w:hAnsi="Angsana New"/>
                <w:b/>
                <w:bCs/>
                <w:sz w:val="24"/>
                <w:szCs w:val="24"/>
              </w:rPr>
              <w:t>(6,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337</w:t>
            </w:r>
            <w:r w:rsidRPr="005C7D71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9424EC9" w14:textId="77777777" w:rsidR="000D29D9" w:rsidRPr="005C7D71" w:rsidRDefault="000D29D9" w:rsidP="000D29D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</w:tcPr>
          <w:p w14:paraId="456530E4" w14:textId="12B98D82" w:rsidR="000D29D9" w:rsidRPr="000D29D9" w:rsidRDefault="000D29D9" w:rsidP="000D29D9">
            <w:pPr>
              <w:pStyle w:val="acctfourfigures"/>
              <w:tabs>
                <w:tab w:val="clear" w:pos="765"/>
              </w:tabs>
              <w:spacing w:line="240" w:lineRule="atLeast"/>
              <w:ind w:left="-79" w:right="34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0D29D9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14:paraId="54B169D8" w14:textId="77777777" w:rsidR="000D29D9" w:rsidRDefault="000D29D9" w:rsidP="000D29D9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14:paraId="6FD5359B" w14:textId="3A7B26FD" w:rsidR="000D29D9" w:rsidRPr="005C7D71" w:rsidRDefault="000D29D9" w:rsidP="000D29D9">
            <w:pPr>
              <w:pStyle w:val="acctfourfigures"/>
              <w:tabs>
                <w:tab w:val="clear" w:pos="765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671</w:t>
            </w:r>
          </w:p>
        </w:tc>
        <w:tc>
          <w:tcPr>
            <w:tcW w:w="270" w:type="dxa"/>
            <w:gridSpan w:val="2"/>
          </w:tcPr>
          <w:p w14:paraId="61766B2D" w14:textId="77777777" w:rsidR="000D29D9" w:rsidRPr="005C7D71" w:rsidRDefault="000D29D9" w:rsidP="000D29D9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6FA7E88" w14:textId="35BE8FC5" w:rsidR="000D29D9" w:rsidRPr="005C7D71" w:rsidRDefault="000D29D9" w:rsidP="000D29D9">
            <w:pPr>
              <w:pStyle w:val="acctfourfigures"/>
              <w:tabs>
                <w:tab w:val="clear" w:pos="765"/>
              </w:tabs>
              <w:spacing w:line="240" w:lineRule="auto"/>
              <w:ind w:left="-79" w:right="34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5C7D71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(81,57</w:t>
            </w:r>
            <w:r w:rsidR="00717E2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</w:t>
            </w:r>
            <w:r w:rsidRPr="005C7D71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</w:tr>
      <w:tr w:rsidR="00A7003A" w:rsidRPr="00F61C23" w14:paraId="35013B12" w14:textId="77777777" w:rsidTr="00A7003A">
        <w:trPr>
          <w:trHeight w:val="139"/>
        </w:trPr>
        <w:tc>
          <w:tcPr>
            <w:tcW w:w="3329" w:type="dxa"/>
          </w:tcPr>
          <w:p w14:paraId="30565F0C" w14:textId="77777777" w:rsidR="00A7003A" w:rsidRPr="00F61C23" w:rsidDel="00D54CF3" w:rsidRDefault="00A7003A" w:rsidP="00183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1" w:type="dxa"/>
            <w:gridSpan w:val="10"/>
          </w:tcPr>
          <w:p w14:paraId="7C892945" w14:textId="2FF32270" w:rsidR="00A7003A" w:rsidRPr="00F61C23" w:rsidRDefault="00A7003A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7003A" w:rsidRPr="00F61C23" w14:paraId="0E3D5B74" w14:textId="77777777" w:rsidTr="001048B8">
        <w:trPr>
          <w:trHeight w:val="139"/>
        </w:trPr>
        <w:tc>
          <w:tcPr>
            <w:tcW w:w="3329" w:type="dxa"/>
          </w:tcPr>
          <w:p w14:paraId="0B43F6E3" w14:textId="77777777" w:rsidR="00A7003A" w:rsidRPr="00F61C23" w:rsidRDefault="00A7003A" w:rsidP="001837C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496311AB" w14:textId="77777777" w:rsidR="00A7003A" w:rsidRPr="00F61C23" w:rsidRDefault="00A7003A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8A9B797" w14:textId="77777777" w:rsidR="00A7003A" w:rsidRPr="00F61C23" w:rsidRDefault="00A7003A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5"/>
          </w:tcPr>
          <w:p w14:paraId="21F52055" w14:textId="1EA40257" w:rsidR="00A7003A" w:rsidRPr="00F61C23" w:rsidRDefault="00A7003A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(รายจ่าย) </w:t>
            </w:r>
            <w:r w:rsidRPr="00F61C23">
              <w:rPr>
                <w:rFonts w:ascii="Angsana New" w:hAnsi="Angsana New"/>
                <w:sz w:val="30"/>
                <w:szCs w:val="30"/>
              </w:rPr>
              <w:t>/</w:t>
            </w:r>
            <w:r w:rsidRPr="00F61C23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39" w:type="dxa"/>
          </w:tcPr>
          <w:p w14:paraId="53E615C0" w14:textId="77777777" w:rsidR="00A7003A" w:rsidRPr="00F61C23" w:rsidRDefault="00A7003A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gridSpan w:val="2"/>
            <w:vAlign w:val="bottom"/>
          </w:tcPr>
          <w:p w14:paraId="3CDD3B6B" w14:textId="77777777" w:rsidR="00A7003A" w:rsidRPr="00F61C23" w:rsidRDefault="00A7003A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048B8" w:rsidRPr="00F61C23" w14:paraId="435C8FE7" w14:textId="77777777" w:rsidTr="001048B8">
        <w:trPr>
          <w:trHeight w:val="139"/>
        </w:trPr>
        <w:tc>
          <w:tcPr>
            <w:tcW w:w="3329" w:type="dxa"/>
          </w:tcPr>
          <w:p w14:paraId="62EA33FA" w14:textId="77777777" w:rsidR="001048B8" w:rsidRPr="00F61C23" w:rsidRDefault="001048B8" w:rsidP="001048B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4DD8D88F" w14:textId="77777777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12F8BE84" w14:textId="67C690D1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6BB19C40" w14:textId="77777777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7C43C56" w14:textId="77777777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E4B7719" w14:textId="77777777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31D0406C" w14:textId="0BB29A16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E77D1A7" w14:textId="77777777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0761F9E3" w14:textId="77777777" w:rsidR="001048B8" w:rsidRPr="001048B8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8B8">
              <w:rPr>
                <w:rFonts w:ascii="Angsana New" w:hAnsi="Angsana New"/>
                <w:sz w:val="30"/>
                <w:szCs w:val="30"/>
                <w:cs/>
              </w:rPr>
              <w:t>ส่วนของ</w:t>
            </w:r>
          </w:p>
          <w:p w14:paraId="1024DB58" w14:textId="54BC3315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8B8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239" w:type="dxa"/>
          </w:tcPr>
          <w:p w14:paraId="70FF699A" w14:textId="77777777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gridSpan w:val="2"/>
            <w:vAlign w:val="bottom"/>
          </w:tcPr>
          <w:p w14:paraId="11832059" w14:textId="77777777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6E7CC348" w14:textId="3AA2CFCF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</w:tr>
      <w:tr w:rsidR="001A2E7E" w:rsidRPr="00F61C23" w14:paraId="50BB55CA" w14:textId="77777777" w:rsidTr="00745F33">
        <w:trPr>
          <w:trHeight w:val="139"/>
        </w:trPr>
        <w:tc>
          <w:tcPr>
            <w:tcW w:w="3329" w:type="dxa"/>
          </w:tcPr>
          <w:p w14:paraId="39F098B4" w14:textId="77777777" w:rsidR="001A2E7E" w:rsidRPr="00F61C23" w:rsidRDefault="001A2E7E" w:rsidP="001048B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01" w:type="dxa"/>
            <w:gridSpan w:val="10"/>
            <w:vAlign w:val="bottom"/>
          </w:tcPr>
          <w:p w14:paraId="430FD06A" w14:textId="27B5C5B1" w:rsidR="001A2E7E" w:rsidRPr="001A2E7E" w:rsidRDefault="001A2E7E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A2E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48B8" w:rsidRPr="00F61C23" w14:paraId="3FF17D9C" w14:textId="77777777" w:rsidTr="00A7003A">
        <w:trPr>
          <w:trHeight w:val="139"/>
        </w:trPr>
        <w:tc>
          <w:tcPr>
            <w:tcW w:w="3329" w:type="dxa"/>
          </w:tcPr>
          <w:p w14:paraId="529FF24C" w14:textId="77777777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1" w:type="dxa"/>
          </w:tcPr>
          <w:p w14:paraId="5D1F299F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F8C94B4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1F316C00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608EEBA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488C17A5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6FE71F6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1" w:type="dxa"/>
          </w:tcPr>
          <w:p w14:paraId="5FBB2E49" w14:textId="0F0DFF0E" w:rsidR="001048B8" w:rsidRPr="00F61C23" w:rsidRDefault="001048B8" w:rsidP="001048B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14:paraId="2AEB82C2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1" w:type="dxa"/>
            <w:gridSpan w:val="2"/>
          </w:tcPr>
          <w:p w14:paraId="280416F5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048B8" w:rsidRPr="00F61C23" w14:paraId="79B55E8A" w14:textId="77777777" w:rsidTr="00A7003A">
        <w:trPr>
          <w:trHeight w:val="139"/>
        </w:trPr>
        <w:tc>
          <w:tcPr>
            <w:tcW w:w="3329" w:type="dxa"/>
          </w:tcPr>
          <w:p w14:paraId="2E6CA3E3" w14:textId="77777777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1" w:type="dxa"/>
          </w:tcPr>
          <w:p w14:paraId="18D8099E" w14:textId="26EEAA27" w:rsidR="001048B8" w:rsidRPr="00F61C23" w:rsidRDefault="001048B8" w:rsidP="004F797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4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496</w:t>
            </w:r>
          </w:p>
        </w:tc>
        <w:tc>
          <w:tcPr>
            <w:tcW w:w="270" w:type="dxa"/>
          </w:tcPr>
          <w:p w14:paraId="32F5B72F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1781562D" w14:textId="72970E80" w:rsidR="001048B8" w:rsidRPr="00F61C23" w:rsidRDefault="001048B8" w:rsidP="001048B8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717</w:t>
            </w:r>
          </w:p>
        </w:tc>
        <w:tc>
          <w:tcPr>
            <w:tcW w:w="270" w:type="dxa"/>
          </w:tcPr>
          <w:p w14:paraId="57D3B67E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16C789E7" w14:textId="5DCDF942" w:rsidR="001048B8" w:rsidRPr="00F61C23" w:rsidRDefault="001048B8" w:rsidP="001048B8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23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134B171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23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1" w:type="dxa"/>
          </w:tcPr>
          <w:p w14:paraId="700CD7D0" w14:textId="0A66B4D9" w:rsidR="001048B8" w:rsidRPr="00F61C23" w:rsidRDefault="001048B8" w:rsidP="001048B8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23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37C030D0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1" w:type="dxa"/>
            <w:gridSpan w:val="2"/>
          </w:tcPr>
          <w:p w14:paraId="631D64EA" w14:textId="30E6EE3B" w:rsidR="001048B8" w:rsidRPr="00F61C23" w:rsidRDefault="001048B8" w:rsidP="00E813B0">
            <w:pPr>
              <w:pStyle w:val="acctfourfigures"/>
              <w:tabs>
                <w:tab w:val="clear" w:pos="765"/>
                <w:tab w:val="left" w:pos="820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213</w:t>
            </w:r>
          </w:p>
        </w:tc>
      </w:tr>
      <w:tr w:rsidR="001048B8" w:rsidRPr="00F61C23" w14:paraId="71D9070F" w14:textId="77777777" w:rsidTr="00A7003A">
        <w:trPr>
          <w:trHeight w:val="139"/>
        </w:trPr>
        <w:tc>
          <w:tcPr>
            <w:tcW w:w="3329" w:type="dxa"/>
          </w:tcPr>
          <w:p w14:paraId="3DF8C5CD" w14:textId="77777777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081" w:type="dxa"/>
          </w:tcPr>
          <w:p w14:paraId="0BC91215" w14:textId="5F7EC917" w:rsidR="001048B8" w:rsidRPr="004F797C" w:rsidRDefault="001048B8" w:rsidP="004F797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4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4F797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669</w:t>
            </w:r>
          </w:p>
        </w:tc>
        <w:tc>
          <w:tcPr>
            <w:tcW w:w="270" w:type="dxa"/>
          </w:tcPr>
          <w:p w14:paraId="3BC7637B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6B4033D5" w14:textId="3B618508" w:rsidR="001048B8" w:rsidRPr="00F61C23" w:rsidRDefault="001048B8" w:rsidP="001048B8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807</w:t>
            </w:r>
          </w:p>
        </w:tc>
        <w:tc>
          <w:tcPr>
            <w:tcW w:w="270" w:type="dxa"/>
          </w:tcPr>
          <w:p w14:paraId="19115D87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6AC5F680" w14:textId="41E04CD1" w:rsidR="001048B8" w:rsidRPr="00F61C23" w:rsidRDefault="001048B8" w:rsidP="001048B8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23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30B3F11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23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1" w:type="dxa"/>
          </w:tcPr>
          <w:p w14:paraId="4A3DD44A" w14:textId="7D87EFE6" w:rsidR="001048B8" w:rsidRPr="00F61C23" w:rsidRDefault="001048B8" w:rsidP="001048B8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23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41060954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1" w:type="dxa"/>
            <w:gridSpan w:val="2"/>
          </w:tcPr>
          <w:p w14:paraId="1FA0AB51" w14:textId="018F7DD4" w:rsidR="001048B8" w:rsidRPr="00F61C23" w:rsidRDefault="001048B8" w:rsidP="001048B8">
            <w:pPr>
              <w:pStyle w:val="acctfourfigures"/>
              <w:tabs>
                <w:tab w:val="clear" w:pos="765"/>
                <w:tab w:val="left" w:pos="820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476</w:t>
            </w:r>
          </w:p>
        </w:tc>
      </w:tr>
      <w:tr w:rsidR="001048B8" w:rsidRPr="00F61C23" w14:paraId="776834EC" w14:textId="77777777" w:rsidTr="00A7003A">
        <w:trPr>
          <w:trHeight w:val="334"/>
        </w:trPr>
        <w:tc>
          <w:tcPr>
            <w:tcW w:w="3329" w:type="dxa"/>
          </w:tcPr>
          <w:p w14:paraId="2DF0B2FA" w14:textId="77777777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</w:t>
            </w:r>
          </w:p>
          <w:p w14:paraId="060EE349" w14:textId="77777777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 xml:space="preserve">   การรับประกันสินค้าและบริการ</w:t>
            </w:r>
          </w:p>
        </w:tc>
        <w:tc>
          <w:tcPr>
            <w:tcW w:w="1081" w:type="dxa"/>
          </w:tcPr>
          <w:p w14:paraId="09013FBA" w14:textId="77777777" w:rsidR="001048B8" w:rsidRPr="004F797C" w:rsidRDefault="001048B8" w:rsidP="004F797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4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1EC12AE" w14:textId="524B1515" w:rsidR="001048B8" w:rsidRPr="004F797C" w:rsidRDefault="001048B8" w:rsidP="004F797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4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4F797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082</w:t>
            </w:r>
          </w:p>
        </w:tc>
        <w:tc>
          <w:tcPr>
            <w:tcW w:w="270" w:type="dxa"/>
          </w:tcPr>
          <w:p w14:paraId="289569A4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C48488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48A94A8" w14:textId="43262EBF" w:rsidR="001048B8" w:rsidRPr="00F61C23" w:rsidRDefault="001048B8" w:rsidP="004F797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(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645</w:t>
            </w:r>
            <w:r w:rsidRPr="00F61C2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375A28F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54EFC0B8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23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F6B9AF2" w14:textId="0CC14809" w:rsidR="001048B8" w:rsidRPr="00F61C23" w:rsidRDefault="001048B8" w:rsidP="001048B8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23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DBBD21F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23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1" w:type="dxa"/>
          </w:tcPr>
          <w:p w14:paraId="4C9B2872" w14:textId="417F5A66" w:rsidR="001048B8" w:rsidRPr="00F61C23" w:rsidRDefault="001048B8" w:rsidP="001048B8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23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B7DEFC9" w14:textId="776B869C" w:rsidR="001048B8" w:rsidRPr="00F61C23" w:rsidRDefault="001048B8" w:rsidP="001048B8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23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3964DCDE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gridSpan w:val="2"/>
          </w:tcPr>
          <w:p w14:paraId="7D21F791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E0DEDC9" w14:textId="6DC658A5" w:rsidR="001048B8" w:rsidRPr="00F61C23" w:rsidRDefault="001048B8" w:rsidP="001048B8">
            <w:pPr>
              <w:pStyle w:val="acctfourfigures"/>
              <w:tabs>
                <w:tab w:val="clear" w:pos="765"/>
                <w:tab w:val="left" w:pos="820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437</w:t>
            </w:r>
          </w:p>
        </w:tc>
      </w:tr>
      <w:tr w:rsidR="001048B8" w:rsidRPr="00F61C23" w14:paraId="0F2F88DD" w14:textId="77777777" w:rsidTr="00A7003A">
        <w:trPr>
          <w:trHeight w:val="334"/>
        </w:trPr>
        <w:tc>
          <w:tcPr>
            <w:tcW w:w="3329" w:type="dxa"/>
          </w:tcPr>
          <w:p w14:paraId="73C33A24" w14:textId="77777777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81" w:type="dxa"/>
          </w:tcPr>
          <w:p w14:paraId="521445F7" w14:textId="77777777" w:rsidR="001048B8" w:rsidRPr="00F61C23" w:rsidRDefault="001048B8" w:rsidP="004F797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4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7495DA0" w14:textId="4EAF4FC0" w:rsidR="001048B8" w:rsidRPr="004F797C" w:rsidRDefault="001048B8" w:rsidP="004F797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4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4F797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780</w:t>
            </w:r>
          </w:p>
        </w:tc>
        <w:tc>
          <w:tcPr>
            <w:tcW w:w="270" w:type="dxa"/>
          </w:tcPr>
          <w:p w14:paraId="5499B9F6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56587B49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F13F93C" w14:textId="7EB38599" w:rsidR="001048B8" w:rsidRPr="00F61C23" w:rsidRDefault="001048B8" w:rsidP="004F797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(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594</w:t>
            </w:r>
            <w:r w:rsidRPr="00F61C2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C4D56AD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6DF5380A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97D0546" w14:textId="7373CF5E" w:rsidR="001048B8" w:rsidRPr="00F61C23" w:rsidRDefault="001048B8" w:rsidP="001048B8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988</w:t>
            </w: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A2977B8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1" w:type="dxa"/>
          </w:tcPr>
          <w:p w14:paraId="3A508FFB" w14:textId="3978CBA6" w:rsidR="001048B8" w:rsidRPr="00F61C23" w:rsidRDefault="001048B8" w:rsidP="001048B8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7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5927D34" w14:textId="59874892" w:rsidR="001048B8" w:rsidRPr="00F61C23" w:rsidRDefault="00B4080F" w:rsidP="00B4080F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23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3FDA0DF4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1" w:type="dxa"/>
            <w:gridSpan w:val="2"/>
          </w:tcPr>
          <w:p w14:paraId="55B3C9D7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484A15F" w14:textId="7AC0145B" w:rsidR="001048B8" w:rsidRPr="00F61C23" w:rsidRDefault="001048B8" w:rsidP="001048B8">
            <w:pPr>
              <w:pStyle w:val="acctfourfigures"/>
              <w:tabs>
                <w:tab w:val="clear" w:pos="765"/>
                <w:tab w:val="left" w:pos="820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198</w:t>
            </w:r>
          </w:p>
        </w:tc>
      </w:tr>
      <w:tr w:rsidR="001048B8" w:rsidRPr="00F61C23" w14:paraId="2AB0ADDC" w14:textId="77777777" w:rsidTr="00A7003A">
        <w:trPr>
          <w:trHeight w:val="334"/>
        </w:trPr>
        <w:tc>
          <w:tcPr>
            <w:tcW w:w="3329" w:type="dxa"/>
          </w:tcPr>
          <w:p w14:paraId="65989D64" w14:textId="77777777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กำไรจากการขายสินทรัพย์รอตัดบัญชี</w:t>
            </w:r>
          </w:p>
        </w:tc>
        <w:tc>
          <w:tcPr>
            <w:tcW w:w="1081" w:type="dxa"/>
          </w:tcPr>
          <w:p w14:paraId="2ADAE709" w14:textId="302848CB" w:rsidR="001048B8" w:rsidRPr="004F797C" w:rsidRDefault="001048B8" w:rsidP="004F797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4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852</w:t>
            </w:r>
          </w:p>
        </w:tc>
        <w:tc>
          <w:tcPr>
            <w:tcW w:w="270" w:type="dxa"/>
          </w:tcPr>
          <w:p w14:paraId="2ADE18B7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566F328" w14:textId="6F0EC7C9" w:rsidR="001048B8" w:rsidRPr="00F61C23" w:rsidRDefault="001048B8" w:rsidP="004F797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(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426</w:t>
            </w:r>
            <w:r w:rsidRPr="00F61C2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98B14BA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46CB346A" w14:textId="3CE72D2E" w:rsidR="001048B8" w:rsidRPr="00F61C23" w:rsidRDefault="001048B8" w:rsidP="001048B8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23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B362001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23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1" w:type="dxa"/>
          </w:tcPr>
          <w:p w14:paraId="67A7238C" w14:textId="53E2B492" w:rsidR="001048B8" w:rsidRPr="00F61C23" w:rsidRDefault="001048B8" w:rsidP="001048B8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23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120B94FE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01" w:type="dxa"/>
            <w:gridSpan w:val="2"/>
          </w:tcPr>
          <w:p w14:paraId="615F93A9" w14:textId="2B5C0619" w:rsidR="001048B8" w:rsidRPr="00F61C23" w:rsidRDefault="001048B8" w:rsidP="001048B8">
            <w:pPr>
              <w:pStyle w:val="acctfourfigures"/>
              <w:tabs>
                <w:tab w:val="clear" w:pos="765"/>
                <w:tab w:val="left" w:pos="820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426</w:t>
            </w:r>
          </w:p>
        </w:tc>
      </w:tr>
      <w:tr w:rsidR="001048B8" w:rsidRPr="00F61C23" w14:paraId="1A78C255" w14:textId="77777777" w:rsidTr="00C06B96">
        <w:trPr>
          <w:trHeight w:val="334"/>
        </w:trPr>
        <w:tc>
          <w:tcPr>
            <w:tcW w:w="3329" w:type="dxa"/>
          </w:tcPr>
          <w:p w14:paraId="0912001C" w14:textId="77777777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ขาดทุนสะสมทางภาษี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129AE460" w14:textId="6F71FC83" w:rsidR="001048B8" w:rsidRPr="004F797C" w:rsidRDefault="001048B8" w:rsidP="004F797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4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4F797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766</w:t>
            </w:r>
          </w:p>
        </w:tc>
        <w:tc>
          <w:tcPr>
            <w:tcW w:w="270" w:type="dxa"/>
          </w:tcPr>
          <w:p w14:paraId="5B38052C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F2B6212" w14:textId="61DCF8A6" w:rsidR="001048B8" w:rsidRPr="004F797C" w:rsidRDefault="001048B8" w:rsidP="004F797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797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4F797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766</w:t>
            </w:r>
            <w:r w:rsidRPr="004F797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0E5E1466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220E693A" w14:textId="0BBD0412" w:rsidR="001048B8" w:rsidRPr="00F61C23" w:rsidRDefault="001048B8" w:rsidP="001048B8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23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D1E1CE5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23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4A4147F3" w14:textId="26768D79" w:rsidR="001048B8" w:rsidRPr="00F61C23" w:rsidRDefault="001048B8" w:rsidP="001048B8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23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45720646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gridSpan w:val="2"/>
            <w:tcBorders>
              <w:bottom w:val="single" w:sz="4" w:space="0" w:color="auto"/>
            </w:tcBorders>
          </w:tcPr>
          <w:p w14:paraId="426792D5" w14:textId="08CA9B4B" w:rsidR="001048B8" w:rsidRPr="00F61C23" w:rsidRDefault="001048B8" w:rsidP="001048B8">
            <w:pPr>
              <w:pStyle w:val="acctfourfigures"/>
              <w:tabs>
                <w:tab w:val="clear" w:pos="765"/>
                <w:tab w:val="left" w:pos="820"/>
              </w:tabs>
              <w:spacing w:line="240" w:lineRule="atLeast"/>
              <w:ind w:right="3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1048B8" w:rsidRPr="00F61C23" w14:paraId="11F27A4C" w14:textId="77777777" w:rsidTr="00C06B96">
        <w:trPr>
          <w:trHeight w:val="334"/>
        </w:trPr>
        <w:tc>
          <w:tcPr>
            <w:tcW w:w="3329" w:type="dxa"/>
          </w:tcPr>
          <w:p w14:paraId="25C3FF43" w14:textId="77777777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6B2472A5" w14:textId="3F889D43" w:rsidR="001048B8" w:rsidRPr="004F797C" w:rsidRDefault="001048B8" w:rsidP="004F797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4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F79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16,645</w:t>
            </w:r>
          </w:p>
        </w:tc>
        <w:tc>
          <w:tcPr>
            <w:tcW w:w="270" w:type="dxa"/>
          </w:tcPr>
          <w:p w14:paraId="704F24D1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7444FF3" w14:textId="7550DD33" w:rsidR="001048B8" w:rsidRPr="004F797C" w:rsidRDefault="001048B8" w:rsidP="004F797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F797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(3,907)</w:t>
            </w:r>
          </w:p>
        </w:tc>
        <w:tc>
          <w:tcPr>
            <w:tcW w:w="270" w:type="dxa"/>
          </w:tcPr>
          <w:p w14:paraId="02BBF805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59017598" w14:textId="6D51EF84" w:rsidR="001048B8" w:rsidRPr="00F61C23" w:rsidRDefault="001048B8" w:rsidP="001048B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988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05FCA9EE" w14:textId="77777777" w:rsidR="001048B8" w:rsidRPr="00F61C23" w:rsidRDefault="001048B8" w:rsidP="001048B8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14:paraId="00268A06" w14:textId="02E156BE" w:rsidR="001048B8" w:rsidRPr="00B4080F" w:rsidRDefault="00B4080F" w:rsidP="00B4080F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23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080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6189B01E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633"/>
                <w:tab w:val="decimal" w:pos="832"/>
              </w:tabs>
              <w:spacing w:line="240" w:lineRule="atLeast"/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36589D" w14:textId="1938A0B8" w:rsidR="001048B8" w:rsidRPr="00F61C23" w:rsidRDefault="001048B8" w:rsidP="001048B8">
            <w:pPr>
              <w:pStyle w:val="acctfourfigures"/>
              <w:tabs>
                <w:tab w:val="clear" w:pos="765"/>
                <w:tab w:val="left" w:pos="820"/>
              </w:tabs>
              <w:spacing w:line="240" w:lineRule="atLeast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750</w:t>
            </w:r>
          </w:p>
        </w:tc>
      </w:tr>
      <w:tr w:rsidR="001048B8" w:rsidRPr="00F61C23" w14:paraId="4E658A9F" w14:textId="77777777" w:rsidTr="00C06B96">
        <w:trPr>
          <w:trHeight w:val="280"/>
        </w:trPr>
        <w:tc>
          <w:tcPr>
            <w:tcW w:w="3329" w:type="dxa"/>
          </w:tcPr>
          <w:p w14:paraId="1E4A6172" w14:textId="77777777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26890FDB" w14:textId="77777777" w:rsidR="001048B8" w:rsidRPr="004F797C" w:rsidRDefault="001048B8" w:rsidP="004F797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4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3321C4C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4748459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06242B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05EFF723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54DE46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37A67DA8" w14:textId="490FB30D" w:rsidR="001048B8" w:rsidRPr="00F61C23" w:rsidRDefault="001048B8" w:rsidP="001048B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092F6F6D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</w:tcBorders>
          </w:tcPr>
          <w:p w14:paraId="7BD25075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left" w:pos="82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48B8" w:rsidRPr="00F61C23" w14:paraId="6FDF1979" w14:textId="77777777" w:rsidTr="00A7003A">
        <w:trPr>
          <w:trHeight w:val="334"/>
        </w:trPr>
        <w:tc>
          <w:tcPr>
            <w:tcW w:w="3329" w:type="dxa"/>
          </w:tcPr>
          <w:p w14:paraId="2883C1D1" w14:textId="77777777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1" w:type="dxa"/>
          </w:tcPr>
          <w:p w14:paraId="61AF3069" w14:textId="77777777" w:rsidR="001048B8" w:rsidRPr="004F797C" w:rsidRDefault="001048B8" w:rsidP="004F797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4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8E122E9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004F44D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1CF588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35298F68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651F60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</w:tcPr>
          <w:p w14:paraId="570427CA" w14:textId="24E01A7E" w:rsidR="001048B8" w:rsidRPr="00F61C23" w:rsidRDefault="001048B8" w:rsidP="001048B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557751DD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gridSpan w:val="2"/>
          </w:tcPr>
          <w:p w14:paraId="5D8C7130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left" w:pos="8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48B8" w:rsidRPr="00F61C23" w14:paraId="00D15E6E" w14:textId="77777777" w:rsidTr="00A7003A">
        <w:trPr>
          <w:trHeight w:val="334"/>
        </w:trPr>
        <w:tc>
          <w:tcPr>
            <w:tcW w:w="3329" w:type="dxa"/>
          </w:tcPr>
          <w:p w14:paraId="5CE12B65" w14:textId="77777777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การประเมินมูลค่ายุติธรรมของสินทรัพย์ที่ได้มาจากการซื้อธุรกิจ</w:t>
            </w:r>
          </w:p>
        </w:tc>
        <w:tc>
          <w:tcPr>
            <w:tcW w:w="1081" w:type="dxa"/>
          </w:tcPr>
          <w:p w14:paraId="1545A7E1" w14:textId="77777777" w:rsidR="001048B8" w:rsidRPr="004F797C" w:rsidRDefault="001048B8" w:rsidP="004F797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4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BCFEFF9" w14:textId="6519D7EC" w:rsidR="001048B8" w:rsidRPr="004F797C" w:rsidRDefault="001048B8" w:rsidP="004F797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797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Pr="004F797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136</w:t>
            </w:r>
            <w:r w:rsidRPr="004F797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335FB59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59F1C8A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BC6C863" w14:textId="2CA151F6" w:rsidR="001048B8" w:rsidRPr="00F61C23" w:rsidRDefault="001048B8" w:rsidP="004F797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(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647</w:t>
            </w:r>
            <w:r w:rsidRPr="00F61C2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40268D1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7B5E9801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23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89A9148" w14:textId="76FA64B5" w:rsidR="001048B8" w:rsidRPr="00F61C23" w:rsidRDefault="001048B8" w:rsidP="001048B8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23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CD2AEEA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23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1" w:type="dxa"/>
          </w:tcPr>
          <w:p w14:paraId="6420ECC5" w14:textId="76718A47" w:rsidR="001048B8" w:rsidRPr="00F61C23" w:rsidRDefault="001048B8" w:rsidP="001048B8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23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7A078CC" w14:textId="5E28272B" w:rsidR="001048B8" w:rsidRPr="00F61C23" w:rsidRDefault="001048B8" w:rsidP="001048B8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23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524700A7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gridSpan w:val="2"/>
          </w:tcPr>
          <w:p w14:paraId="7B54CA5C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AB3DA7B" w14:textId="39822F3E" w:rsidR="001048B8" w:rsidRPr="00F61C23" w:rsidRDefault="001048B8" w:rsidP="001048B8">
            <w:pPr>
              <w:pStyle w:val="acctfourfigures"/>
              <w:tabs>
                <w:tab w:val="clear" w:pos="765"/>
                <w:tab w:val="left" w:pos="820"/>
                <w:tab w:val="decimal" w:pos="136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(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783</w:t>
            </w:r>
            <w:r w:rsidRPr="00F61C2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048B8" w:rsidRPr="00F61C23" w14:paraId="59788BDA" w14:textId="77777777" w:rsidTr="00A7003A">
        <w:trPr>
          <w:trHeight w:val="334"/>
        </w:trPr>
        <w:tc>
          <w:tcPr>
            <w:tcW w:w="3329" w:type="dxa"/>
          </w:tcPr>
          <w:p w14:paraId="7B2048D8" w14:textId="77777777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การตีราคาสิทธิในสัญญาการประกอบธุรกิจสถานีก๊าซธรรมชาติ</w:t>
            </w:r>
          </w:p>
        </w:tc>
        <w:tc>
          <w:tcPr>
            <w:tcW w:w="1081" w:type="dxa"/>
          </w:tcPr>
          <w:p w14:paraId="6C079C8A" w14:textId="77777777" w:rsidR="001048B8" w:rsidRPr="004F797C" w:rsidRDefault="001048B8" w:rsidP="004F797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4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1A5DFB7" w14:textId="5BDEEBA3" w:rsidR="001048B8" w:rsidRPr="004F797C" w:rsidRDefault="001048B8" w:rsidP="004F797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797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 w:rsidRPr="004F797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503</w:t>
            </w:r>
            <w:r w:rsidRPr="004F797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38470D0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671D6BD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3FB6461" w14:textId="3A4E2910" w:rsidR="001048B8" w:rsidRPr="00F61C23" w:rsidRDefault="001048B8" w:rsidP="004F797C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right="7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541</w:t>
            </w:r>
          </w:p>
        </w:tc>
        <w:tc>
          <w:tcPr>
            <w:tcW w:w="270" w:type="dxa"/>
          </w:tcPr>
          <w:p w14:paraId="2E46A8D8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7EF667D0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23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15024B9" w14:textId="4DF9A4B3" w:rsidR="001048B8" w:rsidRPr="00F61C23" w:rsidRDefault="001048B8" w:rsidP="001048B8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23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B0BBEB5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23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1" w:type="dxa"/>
          </w:tcPr>
          <w:p w14:paraId="4F3BDD79" w14:textId="398D4137" w:rsidR="001048B8" w:rsidRPr="00F61C23" w:rsidRDefault="001048B8" w:rsidP="001048B8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23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42D785B" w14:textId="46AC4BFD" w:rsidR="001048B8" w:rsidRPr="00F61C23" w:rsidRDefault="001048B8" w:rsidP="001048B8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23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5F6EE877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gridSpan w:val="2"/>
          </w:tcPr>
          <w:p w14:paraId="2C7CE28D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AF87A4B" w14:textId="093B6C0B" w:rsidR="001048B8" w:rsidRPr="00F61C23" w:rsidRDefault="001048B8" w:rsidP="001048B8">
            <w:pPr>
              <w:pStyle w:val="acctfourfigures"/>
              <w:tabs>
                <w:tab w:val="clear" w:pos="765"/>
                <w:tab w:val="left" w:pos="820"/>
                <w:tab w:val="decimal" w:pos="136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(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962</w:t>
            </w:r>
            <w:r w:rsidRPr="00F61C2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048B8" w:rsidRPr="00F61C23" w14:paraId="58777D0C" w14:textId="77777777" w:rsidTr="00A7003A">
        <w:trPr>
          <w:trHeight w:val="334"/>
        </w:trPr>
        <w:tc>
          <w:tcPr>
            <w:tcW w:w="3329" w:type="dxa"/>
          </w:tcPr>
          <w:p w14:paraId="009A06BC" w14:textId="77777777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หนี้สินตามสัญญาเช่าทางการเงิน</w:t>
            </w:r>
          </w:p>
        </w:tc>
        <w:tc>
          <w:tcPr>
            <w:tcW w:w="1081" w:type="dxa"/>
          </w:tcPr>
          <w:p w14:paraId="30011A49" w14:textId="0DC26239" w:rsidR="001048B8" w:rsidRPr="004F797C" w:rsidRDefault="001048B8" w:rsidP="004F797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797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Pr="004F797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667</w:t>
            </w:r>
            <w:r w:rsidRPr="004F797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55A4102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7CAA93" w14:textId="22A1CCED" w:rsidR="001048B8" w:rsidRPr="00F61C23" w:rsidRDefault="001048B8" w:rsidP="001048B8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(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946</w:t>
            </w:r>
            <w:r w:rsidRPr="00F61C2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3A8BE7A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4EDEB4DB" w14:textId="7D3056E4" w:rsidR="001048B8" w:rsidRPr="00F61C23" w:rsidRDefault="001048B8" w:rsidP="001048B8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23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5812979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23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1" w:type="dxa"/>
          </w:tcPr>
          <w:p w14:paraId="5BA03439" w14:textId="0CA01CE5" w:rsidR="001048B8" w:rsidRPr="00F61C23" w:rsidRDefault="001048B8" w:rsidP="001048B8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23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2C0049BF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gridSpan w:val="2"/>
          </w:tcPr>
          <w:p w14:paraId="2219F277" w14:textId="3B0C0D73" w:rsidR="001048B8" w:rsidRPr="00F61C23" w:rsidRDefault="001048B8" w:rsidP="001048B8">
            <w:pPr>
              <w:pStyle w:val="acctfourfigures"/>
              <w:tabs>
                <w:tab w:val="clear" w:pos="765"/>
                <w:tab w:val="left" w:pos="820"/>
                <w:tab w:val="decimal" w:pos="136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(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613</w:t>
            </w:r>
            <w:r w:rsidRPr="00F61C2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048B8" w:rsidRPr="00F61C23" w14:paraId="2F3C9E48" w14:textId="77777777" w:rsidTr="00C06B96">
        <w:trPr>
          <w:trHeight w:val="92"/>
        </w:trPr>
        <w:tc>
          <w:tcPr>
            <w:tcW w:w="3329" w:type="dxa"/>
          </w:tcPr>
          <w:p w14:paraId="15616C82" w14:textId="77777777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ผลต่างจากการรับรู้รายได้ทางบัญชี</w:t>
            </w:r>
          </w:p>
          <w:p w14:paraId="7B050993" w14:textId="14B56584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 xml:space="preserve">    และภาษี</w:t>
            </w:r>
          </w:p>
        </w:tc>
        <w:tc>
          <w:tcPr>
            <w:tcW w:w="1081" w:type="dxa"/>
          </w:tcPr>
          <w:p w14:paraId="6B478344" w14:textId="77777777" w:rsidR="001048B8" w:rsidRPr="004F797C" w:rsidRDefault="001048B8" w:rsidP="004F797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4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0721D31" w14:textId="7DC8E119" w:rsidR="001048B8" w:rsidRPr="004F797C" w:rsidRDefault="001048B8" w:rsidP="004F797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F797C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Pr="004F797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987</w:t>
            </w:r>
            <w:r w:rsidRPr="004F797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4D6C043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223C8D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  <w:p w14:paraId="0D353171" w14:textId="3C1EE8AB" w:rsidR="001048B8" w:rsidRPr="00F61C23" w:rsidRDefault="001048B8" w:rsidP="004F797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(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316</w:t>
            </w:r>
            <w:r w:rsidRPr="00F61C2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CB68003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4282704C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23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727BE77" w14:textId="211AFD09" w:rsidR="001048B8" w:rsidRPr="00F61C23" w:rsidRDefault="001048B8" w:rsidP="001048B8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23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55F4CC8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23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1" w:type="dxa"/>
          </w:tcPr>
          <w:p w14:paraId="63F71890" w14:textId="7720EE35" w:rsidR="001048B8" w:rsidRPr="00F61C23" w:rsidRDefault="001048B8" w:rsidP="001048B8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23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EA4C8D0" w14:textId="19762601" w:rsidR="001048B8" w:rsidRPr="00F61C23" w:rsidRDefault="001048B8" w:rsidP="001048B8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232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72B8CDD8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gridSpan w:val="2"/>
          </w:tcPr>
          <w:p w14:paraId="6B4F78B6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123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  <w:p w14:paraId="28CBD87B" w14:textId="4A91BEB4" w:rsidR="001048B8" w:rsidRPr="00F61C23" w:rsidRDefault="001048B8" w:rsidP="001048B8">
            <w:pPr>
              <w:pStyle w:val="acctfourfigures"/>
              <w:tabs>
                <w:tab w:val="clear" w:pos="765"/>
                <w:tab w:val="left" w:pos="820"/>
                <w:tab w:val="decimal" w:pos="136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(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/>
              </w:rPr>
              <w:t>303</w:t>
            </w:r>
            <w:r w:rsidRPr="00F61C2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048B8" w:rsidRPr="00F61C23" w14:paraId="4C8BC681" w14:textId="77777777" w:rsidTr="00C06B96">
        <w:trPr>
          <w:trHeight w:val="334"/>
        </w:trPr>
        <w:tc>
          <w:tcPr>
            <w:tcW w:w="3329" w:type="dxa"/>
          </w:tcPr>
          <w:p w14:paraId="2C5E253D" w14:textId="77777777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32C76FD3" w14:textId="352F3084" w:rsidR="001048B8" w:rsidRPr="004F797C" w:rsidRDefault="001048B8" w:rsidP="004F797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F79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(87,293)</w:t>
            </w:r>
          </w:p>
        </w:tc>
        <w:tc>
          <w:tcPr>
            <w:tcW w:w="270" w:type="dxa"/>
          </w:tcPr>
          <w:p w14:paraId="2819C340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F6440AB" w14:textId="5544F017" w:rsidR="001048B8" w:rsidRPr="004F797C" w:rsidRDefault="001048B8" w:rsidP="004F797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797C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4F797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368</w:t>
            </w:r>
            <w:r w:rsidRPr="004F797C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411D8D5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1C753085" w14:textId="236A0B8D" w:rsidR="001048B8" w:rsidRPr="00F61C23" w:rsidRDefault="001048B8" w:rsidP="001048B8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23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C80C788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23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14:paraId="7BB82ED4" w14:textId="7411734A" w:rsidR="001048B8" w:rsidRPr="00F61C23" w:rsidRDefault="001048B8" w:rsidP="001048B8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23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63E977D8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A78AFD" w14:textId="4AFF37B6" w:rsidR="001048B8" w:rsidRPr="00F61C23" w:rsidRDefault="001048B8" w:rsidP="001048B8">
            <w:pPr>
              <w:pStyle w:val="acctfourfigures"/>
              <w:tabs>
                <w:tab w:val="clear" w:pos="765"/>
                <w:tab w:val="left" w:pos="820"/>
                <w:tab w:val="decimal" w:pos="136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661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1048B8" w:rsidRPr="00F61C23" w14:paraId="250F712E" w14:textId="77777777" w:rsidTr="00C06B96">
        <w:trPr>
          <w:trHeight w:val="199"/>
        </w:trPr>
        <w:tc>
          <w:tcPr>
            <w:tcW w:w="3329" w:type="dxa"/>
          </w:tcPr>
          <w:p w14:paraId="294B1E5A" w14:textId="77777777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41D83438" w14:textId="77777777" w:rsidR="001048B8" w:rsidRPr="004F797C" w:rsidRDefault="001048B8" w:rsidP="004F797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4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E5813CD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3FC4F94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85ABC4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7EFEB522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29E68CD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301B7797" w14:textId="53738ABD" w:rsidR="001048B8" w:rsidRPr="00F61C23" w:rsidRDefault="001048B8" w:rsidP="001048B8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14:paraId="28C79939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</w:tcBorders>
          </w:tcPr>
          <w:p w14:paraId="0C4DF07C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left" w:pos="820"/>
              </w:tabs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048B8" w:rsidRPr="00F61C23" w14:paraId="2041B6BE" w14:textId="77777777" w:rsidTr="00C06B96">
        <w:trPr>
          <w:trHeight w:val="334"/>
        </w:trPr>
        <w:tc>
          <w:tcPr>
            <w:tcW w:w="3329" w:type="dxa"/>
          </w:tcPr>
          <w:p w14:paraId="5C75CB06" w14:textId="77777777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2DFA92CD" w14:textId="3F2276C7" w:rsidR="001048B8" w:rsidRPr="004F797C" w:rsidRDefault="001048B8" w:rsidP="004F797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F79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(70,648)</w:t>
            </w:r>
          </w:p>
        </w:tc>
        <w:tc>
          <w:tcPr>
            <w:tcW w:w="270" w:type="dxa"/>
          </w:tcPr>
          <w:p w14:paraId="00DE925A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5A12BEF" w14:textId="408A2C7A" w:rsidR="001048B8" w:rsidRPr="004F797C" w:rsidRDefault="001048B8" w:rsidP="004F797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797C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4F797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</w:t>
            </w:r>
            <w:r w:rsidRPr="004F797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275</w:t>
            </w:r>
            <w:r w:rsidRPr="004F797C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31F543B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</w:tcPr>
          <w:p w14:paraId="6B55402D" w14:textId="3649EC6D" w:rsidR="001048B8" w:rsidRPr="00F61C23" w:rsidRDefault="001048B8" w:rsidP="00E813B0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Pr="00E813B0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988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181FDF00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14:paraId="23EF29BC" w14:textId="60A68BC9" w:rsidR="001048B8" w:rsidRPr="00B4080F" w:rsidRDefault="00B4080F" w:rsidP="00B4080F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23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4080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2920E405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gridSpan w:val="2"/>
            <w:tcBorders>
              <w:bottom w:val="double" w:sz="4" w:space="0" w:color="auto"/>
            </w:tcBorders>
          </w:tcPr>
          <w:p w14:paraId="6DD85BAC" w14:textId="117214BE" w:rsidR="001048B8" w:rsidRPr="00F61C23" w:rsidRDefault="001048B8" w:rsidP="001048B8">
            <w:pPr>
              <w:pStyle w:val="acctfourfigures"/>
              <w:tabs>
                <w:tab w:val="clear" w:pos="765"/>
                <w:tab w:val="left" w:pos="820"/>
                <w:tab w:val="decimal" w:pos="136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911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53818A71" w14:textId="7538FCBE" w:rsidR="00A46AF4" w:rsidRDefault="00A46AF4">
      <w:pPr>
        <w:rPr>
          <w:rFonts w:ascii="Angsana New" w:hAnsi="Angsana New"/>
          <w:sz w:val="28"/>
          <w:szCs w:val="28"/>
        </w:rPr>
      </w:pPr>
    </w:p>
    <w:p w14:paraId="2644F259" w14:textId="77777777" w:rsidR="00A46AF4" w:rsidRDefault="00A46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29"/>
        <w:gridCol w:w="1081"/>
        <w:gridCol w:w="270"/>
        <w:gridCol w:w="990"/>
        <w:gridCol w:w="270"/>
        <w:gridCol w:w="993"/>
        <w:gridCol w:w="271"/>
        <w:gridCol w:w="989"/>
        <w:gridCol w:w="239"/>
        <w:gridCol w:w="1198"/>
      </w:tblGrid>
      <w:tr w:rsidR="001048B8" w:rsidRPr="00F61C23" w14:paraId="50E75813" w14:textId="77777777" w:rsidTr="00B4080F">
        <w:trPr>
          <w:trHeight w:val="139"/>
        </w:trPr>
        <w:tc>
          <w:tcPr>
            <w:tcW w:w="3329" w:type="dxa"/>
          </w:tcPr>
          <w:p w14:paraId="140C682C" w14:textId="40BAD012" w:rsidR="001048B8" w:rsidRPr="00F61C23" w:rsidRDefault="001048B8" w:rsidP="001837C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br w:type="column"/>
            </w:r>
          </w:p>
        </w:tc>
        <w:tc>
          <w:tcPr>
            <w:tcW w:w="6301" w:type="dxa"/>
            <w:gridSpan w:val="9"/>
          </w:tcPr>
          <w:p w14:paraId="3B052EF6" w14:textId="70409F69" w:rsidR="001048B8" w:rsidRPr="00F61C23" w:rsidRDefault="001048B8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48B8" w:rsidRPr="00F61C23" w14:paraId="4FDB0170" w14:textId="77777777" w:rsidTr="001A2E7E">
        <w:trPr>
          <w:trHeight w:val="139"/>
        </w:trPr>
        <w:tc>
          <w:tcPr>
            <w:tcW w:w="3329" w:type="dxa"/>
          </w:tcPr>
          <w:p w14:paraId="562AC065" w14:textId="77777777" w:rsidR="001048B8" w:rsidRPr="00F61C23" w:rsidRDefault="001048B8" w:rsidP="001837C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4123C752" w14:textId="77777777" w:rsidR="001048B8" w:rsidRPr="00F61C23" w:rsidRDefault="001048B8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4A26C75" w14:textId="77777777" w:rsidR="001048B8" w:rsidRPr="00F61C23" w:rsidRDefault="001048B8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3" w:type="dxa"/>
            <w:gridSpan w:val="5"/>
            <w:tcBorders>
              <w:bottom w:val="single" w:sz="4" w:space="0" w:color="auto"/>
            </w:tcBorders>
          </w:tcPr>
          <w:p w14:paraId="36278BE9" w14:textId="31DD07B8" w:rsidR="001048B8" w:rsidRPr="00F61C23" w:rsidRDefault="001048B8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(รายจ่าย) </w:t>
            </w:r>
            <w:r w:rsidRPr="00F61C23">
              <w:rPr>
                <w:rFonts w:ascii="Angsana New" w:hAnsi="Angsana New"/>
                <w:sz w:val="30"/>
                <w:szCs w:val="30"/>
              </w:rPr>
              <w:t>/</w:t>
            </w:r>
            <w:r w:rsidRPr="00F61C23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39" w:type="dxa"/>
          </w:tcPr>
          <w:p w14:paraId="262F4775" w14:textId="77777777" w:rsidR="001048B8" w:rsidRPr="00F61C23" w:rsidRDefault="001048B8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7ED516DC" w14:textId="77777777" w:rsidR="001048B8" w:rsidRPr="00F61C23" w:rsidRDefault="001048B8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048B8" w:rsidRPr="00F61C23" w14:paraId="5D69DBD1" w14:textId="77777777" w:rsidTr="001A2E7E">
        <w:trPr>
          <w:trHeight w:val="139"/>
        </w:trPr>
        <w:tc>
          <w:tcPr>
            <w:tcW w:w="3329" w:type="dxa"/>
          </w:tcPr>
          <w:p w14:paraId="1FD307EC" w14:textId="77777777" w:rsidR="001048B8" w:rsidRPr="00F61C23" w:rsidRDefault="001048B8" w:rsidP="001048B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7DE3A13A" w14:textId="77777777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20AD2CA0" w14:textId="355C8014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2E95C806" w14:textId="77777777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327561C" w14:textId="77777777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71F5865" w14:textId="77777777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1DF82AB2" w14:textId="270EA97C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72B1AF0B" w14:textId="77777777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5AEC5C7F" w14:textId="77777777" w:rsidR="001048B8" w:rsidRPr="001048B8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8B8">
              <w:rPr>
                <w:rFonts w:ascii="Angsana New" w:hAnsi="Angsana New"/>
                <w:sz w:val="30"/>
                <w:szCs w:val="30"/>
                <w:cs/>
              </w:rPr>
              <w:t>ส่วนของ</w:t>
            </w:r>
          </w:p>
          <w:p w14:paraId="688F0DEE" w14:textId="38A5697A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48B8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239" w:type="dxa"/>
          </w:tcPr>
          <w:p w14:paraId="53164B3C" w14:textId="77777777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bottom"/>
          </w:tcPr>
          <w:p w14:paraId="19512C98" w14:textId="77777777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5A2876FE" w14:textId="66FDD9EE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</w:tr>
      <w:tr w:rsidR="001A2E7E" w:rsidRPr="00F61C23" w14:paraId="314CD6F2" w14:textId="77777777" w:rsidTr="00745F33">
        <w:trPr>
          <w:trHeight w:val="139"/>
        </w:trPr>
        <w:tc>
          <w:tcPr>
            <w:tcW w:w="3329" w:type="dxa"/>
          </w:tcPr>
          <w:p w14:paraId="48331419" w14:textId="77777777" w:rsidR="001A2E7E" w:rsidRPr="00F61C23" w:rsidRDefault="001A2E7E" w:rsidP="001048B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01" w:type="dxa"/>
            <w:gridSpan w:val="9"/>
            <w:vAlign w:val="bottom"/>
          </w:tcPr>
          <w:p w14:paraId="4B665EBA" w14:textId="2D1A3606" w:rsidR="001A2E7E" w:rsidRPr="001A2E7E" w:rsidRDefault="001A2E7E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A2E7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48B8" w:rsidRPr="00F61C23" w14:paraId="2680E7F0" w14:textId="77777777" w:rsidTr="00B4080F">
        <w:trPr>
          <w:trHeight w:val="139"/>
        </w:trPr>
        <w:tc>
          <w:tcPr>
            <w:tcW w:w="3329" w:type="dxa"/>
          </w:tcPr>
          <w:p w14:paraId="68846EEF" w14:textId="77777777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1" w:type="dxa"/>
          </w:tcPr>
          <w:p w14:paraId="3BA0C441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195CE01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0B0CAE6B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08BFF3D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</w:tcPr>
          <w:p w14:paraId="64E87758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14:paraId="66677D4E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15CB7BC3" w14:textId="2595298B" w:rsidR="001048B8" w:rsidRPr="00F61C23" w:rsidRDefault="001048B8" w:rsidP="001048B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14:paraId="3A57AEF3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8" w:type="dxa"/>
          </w:tcPr>
          <w:p w14:paraId="50DF6DB7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048B8" w:rsidRPr="00F61C23" w14:paraId="7F364703" w14:textId="77777777" w:rsidTr="00B4080F">
        <w:trPr>
          <w:trHeight w:val="139"/>
        </w:trPr>
        <w:tc>
          <w:tcPr>
            <w:tcW w:w="3329" w:type="dxa"/>
          </w:tcPr>
          <w:p w14:paraId="6EEA4836" w14:textId="173EE635" w:rsidR="001048B8" w:rsidRPr="00C72C0C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C72C0C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1" w:type="dxa"/>
          </w:tcPr>
          <w:p w14:paraId="2CE13D80" w14:textId="6312416A" w:rsidR="001048B8" w:rsidRPr="00F61C23" w:rsidRDefault="001048B8" w:rsidP="00B4080F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80110F8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3BF4E026" w14:textId="3CDC0AC8" w:rsidR="001048B8" w:rsidRPr="00F61C23" w:rsidRDefault="001048B8" w:rsidP="00B4080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33,970</w:t>
            </w:r>
          </w:p>
        </w:tc>
        <w:tc>
          <w:tcPr>
            <w:tcW w:w="270" w:type="dxa"/>
          </w:tcPr>
          <w:p w14:paraId="3C47D46B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</w:tcPr>
          <w:p w14:paraId="77068BF6" w14:textId="7888BC35" w:rsidR="001048B8" w:rsidRDefault="001048B8" w:rsidP="001048B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2B3A1D8B" w14:textId="77777777" w:rsidR="001048B8" w:rsidRDefault="001048B8" w:rsidP="001048B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2AACD2B5" w14:textId="2B3F01F0" w:rsidR="001048B8" w:rsidRPr="00F61C23" w:rsidRDefault="001048B8" w:rsidP="001048B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431C2852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8" w:type="dxa"/>
          </w:tcPr>
          <w:p w14:paraId="2A439EF8" w14:textId="0E0450C6" w:rsidR="001048B8" w:rsidRPr="00F61C23" w:rsidRDefault="001048B8" w:rsidP="00B4080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33,970</w:t>
            </w:r>
          </w:p>
        </w:tc>
      </w:tr>
      <w:tr w:rsidR="001048B8" w:rsidRPr="00F61C23" w14:paraId="3BCD2D4B" w14:textId="77777777" w:rsidTr="00B4080F">
        <w:trPr>
          <w:trHeight w:val="139"/>
        </w:trPr>
        <w:tc>
          <w:tcPr>
            <w:tcW w:w="3329" w:type="dxa"/>
          </w:tcPr>
          <w:p w14:paraId="3A4EAF97" w14:textId="77777777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1" w:type="dxa"/>
          </w:tcPr>
          <w:p w14:paraId="77B2FFAE" w14:textId="1952ED2C" w:rsidR="001048B8" w:rsidRPr="00F61C23" w:rsidRDefault="001048B8" w:rsidP="001048B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7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656</w:t>
            </w:r>
          </w:p>
        </w:tc>
        <w:tc>
          <w:tcPr>
            <w:tcW w:w="270" w:type="dxa"/>
          </w:tcPr>
          <w:p w14:paraId="2907AF86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26E55E28" w14:textId="58E28973" w:rsidR="001048B8" w:rsidRPr="00F61C23" w:rsidRDefault="001048B8" w:rsidP="00B4080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672</w:t>
            </w:r>
          </w:p>
        </w:tc>
        <w:tc>
          <w:tcPr>
            <w:tcW w:w="270" w:type="dxa"/>
          </w:tcPr>
          <w:p w14:paraId="4859DA08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</w:tcPr>
          <w:p w14:paraId="5CDF2C1A" w14:textId="30A92601" w:rsidR="001048B8" w:rsidRPr="00F61C23" w:rsidRDefault="001048B8" w:rsidP="001048B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7033DB6C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3A0E32E8" w14:textId="6F8C30AA" w:rsidR="001048B8" w:rsidRPr="00F61C23" w:rsidRDefault="001048B8" w:rsidP="001048B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4DC3CB7E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8" w:type="dxa"/>
          </w:tcPr>
          <w:p w14:paraId="6B62791D" w14:textId="47153B52" w:rsidR="001048B8" w:rsidRPr="00F61C23" w:rsidRDefault="001048B8" w:rsidP="00B4080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1,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328</w:t>
            </w:r>
          </w:p>
        </w:tc>
      </w:tr>
      <w:tr w:rsidR="001048B8" w:rsidRPr="00F61C23" w14:paraId="67E6477C" w14:textId="77777777" w:rsidTr="00B4080F">
        <w:trPr>
          <w:trHeight w:val="139"/>
        </w:trPr>
        <w:tc>
          <w:tcPr>
            <w:tcW w:w="3329" w:type="dxa"/>
          </w:tcPr>
          <w:p w14:paraId="494F757B" w14:textId="77777777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081" w:type="dxa"/>
          </w:tcPr>
          <w:p w14:paraId="085AC45B" w14:textId="60C332E6" w:rsidR="001048B8" w:rsidRPr="00F61C23" w:rsidRDefault="001048B8" w:rsidP="001048B8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7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373</w:t>
            </w:r>
          </w:p>
        </w:tc>
        <w:tc>
          <w:tcPr>
            <w:tcW w:w="270" w:type="dxa"/>
          </w:tcPr>
          <w:p w14:paraId="1D2B9447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2BE42AA1" w14:textId="0E8A7C63" w:rsidR="001048B8" w:rsidRPr="00F61C23" w:rsidRDefault="001048B8" w:rsidP="00B4080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1,288</w:t>
            </w:r>
          </w:p>
        </w:tc>
        <w:tc>
          <w:tcPr>
            <w:tcW w:w="270" w:type="dxa"/>
          </w:tcPr>
          <w:p w14:paraId="6B443D39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</w:tcPr>
          <w:p w14:paraId="73392347" w14:textId="6423CBCD" w:rsidR="001048B8" w:rsidRPr="00F61C23" w:rsidRDefault="001048B8" w:rsidP="003A096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0D827E2F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33EDB2A3" w14:textId="1075AD35" w:rsidR="001048B8" w:rsidRPr="00F61C23" w:rsidRDefault="001048B8" w:rsidP="001048B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40EAE5AA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8" w:type="dxa"/>
          </w:tcPr>
          <w:p w14:paraId="0E798B6B" w14:textId="30C450D3" w:rsidR="001048B8" w:rsidRPr="00F61C23" w:rsidRDefault="001048B8" w:rsidP="00B4080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6,661</w:t>
            </w:r>
          </w:p>
        </w:tc>
      </w:tr>
      <w:tr w:rsidR="001048B8" w:rsidRPr="00F61C23" w14:paraId="606C8158" w14:textId="77777777" w:rsidTr="00B4080F">
        <w:trPr>
          <w:trHeight w:val="334"/>
        </w:trPr>
        <w:tc>
          <w:tcPr>
            <w:tcW w:w="3329" w:type="dxa"/>
          </w:tcPr>
          <w:p w14:paraId="0851420F" w14:textId="77777777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</w:t>
            </w:r>
          </w:p>
          <w:p w14:paraId="305FDD0B" w14:textId="77777777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 xml:space="preserve">   การรับประกันสินค้าและบริการ</w:t>
            </w:r>
          </w:p>
        </w:tc>
        <w:tc>
          <w:tcPr>
            <w:tcW w:w="1081" w:type="dxa"/>
          </w:tcPr>
          <w:p w14:paraId="266C802D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16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693DB23" w14:textId="51442C5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75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437</w:t>
            </w:r>
          </w:p>
        </w:tc>
        <w:tc>
          <w:tcPr>
            <w:tcW w:w="270" w:type="dxa"/>
          </w:tcPr>
          <w:p w14:paraId="614A993E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CA1591" w14:textId="77777777" w:rsidR="001048B8" w:rsidRPr="00F61C23" w:rsidRDefault="001048B8" w:rsidP="00B4080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98EF040" w14:textId="4422FECD" w:rsidR="001048B8" w:rsidRPr="00F61C23" w:rsidRDefault="001048B8" w:rsidP="00B4080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(221)</w:t>
            </w:r>
          </w:p>
        </w:tc>
        <w:tc>
          <w:tcPr>
            <w:tcW w:w="270" w:type="dxa"/>
          </w:tcPr>
          <w:p w14:paraId="5BA39AA5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4C4E76B3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7DA03F4" w14:textId="792C9B33" w:rsidR="001048B8" w:rsidRPr="00F61C23" w:rsidRDefault="001048B8" w:rsidP="001048B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5347CF0B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0FB567BD" w14:textId="622F7FD4" w:rsidR="001048B8" w:rsidRPr="00F61C23" w:rsidRDefault="001048B8" w:rsidP="001048B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E708C27" w14:textId="3D597FF9" w:rsidR="001048B8" w:rsidRPr="00F61C23" w:rsidRDefault="001048B8" w:rsidP="001048B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2EBD7056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7995861F" w14:textId="77777777" w:rsidR="001048B8" w:rsidRPr="00F61C23" w:rsidRDefault="001048B8" w:rsidP="00B4080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312B9BD" w14:textId="7808AFBD" w:rsidR="001048B8" w:rsidRPr="00F61C23" w:rsidRDefault="001048B8" w:rsidP="00B4080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216</w:t>
            </w:r>
          </w:p>
        </w:tc>
      </w:tr>
      <w:tr w:rsidR="001048B8" w:rsidRPr="00F61C23" w14:paraId="2ACF4B63" w14:textId="77777777" w:rsidTr="00B4080F">
        <w:trPr>
          <w:trHeight w:val="334"/>
        </w:trPr>
        <w:tc>
          <w:tcPr>
            <w:tcW w:w="3329" w:type="dxa"/>
          </w:tcPr>
          <w:p w14:paraId="1B9AC199" w14:textId="3726C607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6AF4">
              <w:rPr>
                <w:rFonts w:ascii="Angsana New" w:hAnsi="Angsana New"/>
                <w:sz w:val="30"/>
                <w:szCs w:val="30"/>
                <w:cs/>
              </w:rPr>
              <w:t>ประมาณการรื้อถอน</w:t>
            </w:r>
          </w:p>
        </w:tc>
        <w:tc>
          <w:tcPr>
            <w:tcW w:w="1081" w:type="dxa"/>
          </w:tcPr>
          <w:p w14:paraId="1B01CC26" w14:textId="149189DD" w:rsidR="001048B8" w:rsidRPr="00F61C23" w:rsidRDefault="001048B8" w:rsidP="00B4080F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F017ECF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6A9D18" w14:textId="1A522514" w:rsidR="001048B8" w:rsidRPr="00F61C23" w:rsidRDefault="001048B8" w:rsidP="00B4080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47</w:t>
            </w:r>
          </w:p>
        </w:tc>
        <w:tc>
          <w:tcPr>
            <w:tcW w:w="270" w:type="dxa"/>
          </w:tcPr>
          <w:p w14:paraId="00199004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5DE45556" w14:textId="3F4ADC21" w:rsidR="001048B8" w:rsidRDefault="001048B8" w:rsidP="001048B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6D183D94" w14:textId="77777777" w:rsidR="001048B8" w:rsidRDefault="001048B8" w:rsidP="001048B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6FB6AB50" w14:textId="04DEA979" w:rsidR="001048B8" w:rsidRPr="00F61C23" w:rsidRDefault="001048B8" w:rsidP="001048B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4DD70F4E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4E72F289" w14:textId="43805C01" w:rsidR="001048B8" w:rsidRPr="00F61C23" w:rsidRDefault="001048B8" w:rsidP="00B4080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47</w:t>
            </w:r>
          </w:p>
        </w:tc>
      </w:tr>
      <w:tr w:rsidR="001048B8" w:rsidRPr="00F61C23" w14:paraId="78E9D178" w14:textId="77777777" w:rsidTr="00B4080F">
        <w:trPr>
          <w:trHeight w:val="334"/>
        </w:trPr>
        <w:tc>
          <w:tcPr>
            <w:tcW w:w="3329" w:type="dxa"/>
          </w:tcPr>
          <w:p w14:paraId="3DAAE635" w14:textId="77777777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81" w:type="dxa"/>
          </w:tcPr>
          <w:p w14:paraId="7406B5EA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16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AA84947" w14:textId="0729C6C9" w:rsidR="001048B8" w:rsidRPr="00F61C23" w:rsidRDefault="001048B8" w:rsidP="001048B8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7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516</w:t>
            </w:r>
          </w:p>
        </w:tc>
        <w:tc>
          <w:tcPr>
            <w:tcW w:w="270" w:type="dxa"/>
          </w:tcPr>
          <w:p w14:paraId="650FF405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46F7797D" w14:textId="77777777" w:rsidR="001048B8" w:rsidRPr="00F61C23" w:rsidRDefault="001048B8" w:rsidP="00B4080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2938F64" w14:textId="72981B81" w:rsidR="001048B8" w:rsidRPr="00F61C23" w:rsidRDefault="001048B8" w:rsidP="00911051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465</w:t>
            </w:r>
          </w:p>
        </w:tc>
        <w:tc>
          <w:tcPr>
            <w:tcW w:w="270" w:type="dxa"/>
          </w:tcPr>
          <w:p w14:paraId="11F0C13A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</w:tcPr>
          <w:p w14:paraId="35EBA758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D624792" w14:textId="2C7FAE24" w:rsidR="001048B8" w:rsidRPr="00F61C23" w:rsidRDefault="001048B8" w:rsidP="00B4080F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3C5CC06F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6C281EB4" w14:textId="55FF4090" w:rsidR="001048B8" w:rsidRPr="00F61C23" w:rsidRDefault="001048B8" w:rsidP="001048B8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right="220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5C319600" w14:textId="5A2ED16E" w:rsidR="001048B8" w:rsidRPr="00F61C23" w:rsidRDefault="001048B8" w:rsidP="001048B8">
            <w:pPr>
              <w:pStyle w:val="acctfourfigures"/>
              <w:tabs>
                <w:tab w:val="clear" w:pos="765"/>
                <w:tab w:val="decimal" w:pos="250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75546639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8" w:type="dxa"/>
          </w:tcPr>
          <w:p w14:paraId="5424C3D2" w14:textId="77777777" w:rsidR="001048B8" w:rsidRPr="00F61C23" w:rsidRDefault="001048B8" w:rsidP="00B4080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B1FAAD7" w14:textId="070CF455" w:rsidR="001048B8" w:rsidRPr="00F61C23" w:rsidRDefault="001048B8" w:rsidP="00B4080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2,981</w:t>
            </w:r>
          </w:p>
        </w:tc>
      </w:tr>
      <w:tr w:rsidR="001048B8" w:rsidRPr="00F61C23" w14:paraId="4EA311EA" w14:textId="77777777" w:rsidTr="00B4080F">
        <w:trPr>
          <w:trHeight w:val="334"/>
        </w:trPr>
        <w:tc>
          <w:tcPr>
            <w:tcW w:w="3329" w:type="dxa"/>
          </w:tcPr>
          <w:p w14:paraId="2EEBD969" w14:textId="1224EF66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กำไรจากการขายสินทรัพย์รอตัดบัญชี</w:t>
            </w:r>
          </w:p>
        </w:tc>
        <w:tc>
          <w:tcPr>
            <w:tcW w:w="1081" w:type="dxa"/>
          </w:tcPr>
          <w:p w14:paraId="29004BF7" w14:textId="2E00CEA2" w:rsidR="001048B8" w:rsidRPr="00F61C23" w:rsidRDefault="001048B8" w:rsidP="00B4080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7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426</w:t>
            </w:r>
          </w:p>
        </w:tc>
        <w:tc>
          <w:tcPr>
            <w:tcW w:w="270" w:type="dxa"/>
          </w:tcPr>
          <w:p w14:paraId="0B6F0CC3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3E495A00" w14:textId="7003E7A1" w:rsidR="001048B8" w:rsidRPr="00F61C23" w:rsidRDefault="001048B8" w:rsidP="00B4080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(410)</w:t>
            </w:r>
          </w:p>
        </w:tc>
        <w:tc>
          <w:tcPr>
            <w:tcW w:w="270" w:type="dxa"/>
          </w:tcPr>
          <w:p w14:paraId="1F0E7E94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</w:tcPr>
          <w:p w14:paraId="1D665C27" w14:textId="39486662" w:rsidR="001048B8" w:rsidRPr="00F61C23" w:rsidRDefault="001048B8" w:rsidP="001048B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746201D0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0A1ABFAC" w14:textId="4D4F4049" w:rsidR="001048B8" w:rsidRPr="00F61C23" w:rsidRDefault="001048B8" w:rsidP="001048B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3F37DD09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8" w:type="dxa"/>
          </w:tcPr>
          <w:p w14:paraId="5D277AE9" w14:textId="23D7C6E6" w:rsidR="001048B8" w:rsidRPr="00F61C23" w:rsidRDefault="001048B8" w:rsidP="00B4080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16</w:t>
            </w:r>
          </w:p>
        </w:tc>
      </w:tr>
      <w:tr w:rsidR="001048B8" w:rsidRPr="00F61C23" w14:paraId="2DAB0F6F" w14:textId="77777777" w:rsidTr="00B4080F">
        <w:trPr>
          <w:trHeight w:val="334"/>
        </w:trPr>
        <w:tc>
          <w:tcPr>
            <w:tcW w:w="3329" w:type="dxa"/>
          </w:tcPr>
          <w:p w14:paraId="33E9EFFE" w14:textId="1885D854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6AF4">
              <w:rPr>
                <w:rFonts w:ascii="Angsana New" w:hAnsi="Angsana New"/>
                <w:sz w:val="30"/>
                <w:szCs w:val="30"/>
                <w:cs/>
              </w:rPr>
              <w:t>ดอกเบี้ยร</w:t>
            </w:r>
            <w:r w:rsidR="007C41C6">
              <w:rPr>
                <w:rFonts w:ascii="Angsana New" w:hAnsi="Angsana New" w:hint="cs"/>
                <w:sz w:val="30"/>
                <w:szCs w:val="30"/>
                <w:cs/>
              </w:rPr>
              <w:t>อตัดบัญชี</w:t>
            </w:r>
          </w:p>
        </w:tc>
        <w:tc>
          <w:tcPr>
            <w:tcW w:w="1081" w:type="dxa"/>
          </w:tcPr>
          <w:p w14:paraId="30A8AC8E" w14:textId="6A795C6B" w:rsidR="001048B8" w:rsidRPr="00F61C23" w:rsidRDefault="001048B8" w:rsidP="00B4080F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1F08FCA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14C907CF" w14:textId="2FC2E502" w:rsidR="001048B8" w:rsidRPr="00F61C23" w:rsidRDefault="001048B8" w:rsidP="00B4080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126,827</w:t>
            </w:r>
          </w:p>
        </w:tc>
        <w:tc>
          <w:tcPr>
            <w:tcW w:w="270" w:type="dxa"/>
          </w:tcPr>
          <w:p w14:paraId="7F3D585A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</w:tcPr>
          <w:p w14:paraId="7F100C9D" w14:textId="298C8622" w:rsidR="001048B8" w:rsidRDefault="001048B8" w:rsidP="001048B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03BD7394" w14:textId="77777777" w:rsidR="001048B8" w:rsidRDefault="001048B8" w:rsidP="001048B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6F7371D3" w14:textId="6EEC8BD6" w:rsidR="001048B8" w:rsidRPr="00F61C23" w:rsidRDefault="001048B8" w:rsidP="001048B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3AE292AE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8" w:type="dxa"/>
          </w:tcPr>
          <w:p w14:paraId="2121EDC3" w14:textId="418F7653" w:rsidR="001048B8" w:rsidRPr="00F61C23" w:rsidRDefault="001048B8" w:rsidP="00B4080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126,827</w:t>
            </w:r>
          </w:p>
        </w:tc>
      </w:tr>
      <w:tr w:rsidR="001048B8" w:rsidRPr="00F61C23" w14:paraId="3363AA72" w14:textId="77777777" w:rsidTr="00B4080F">
        <w:trPr>
          <w:trHeight w:val="334"/>
        </w:trPr>
        <w:tc>
          <w:tcPr>
            <w:tcW w:w="3329" w:type="dxa"/>
          </w:tcPr>
          <w:p w14:paraId="3D15E0DB" w14:textId="2AFC9824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46AF4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81" w:type="dxa"/>
          </w:tcPr>
          <w:p w14:paraId="0B5FF991" w14:textId="4CDB6B2F" w:rsidR="001048B8" w:rsidRPr="00F61C23" w:rsidRDefault="001048B8" w:rsidP="00B4080F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BF5F881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264B5BFC" w14:textId="42EA1A93" w:rsidR="001048B8" w:rsidRPr="00F61C23" w:rsidRDefault="001048B8" w:rsidP="00B4080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(99)</w:t>
            </w:r>
          </w:p>
        </w:tc>
        <w:tc>
          <w:tcPr>
            <w:tcW w:w="270" w:type="dxa"/>
          </w:tcPr>
          <w:p w14:paraId="34149469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624D285" w14:textId="3D70272C" w:rsidR="001048B8" w:rsidRDefault="00B4080F" w:rsidP="00B4080F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3C6CBF9D" w14:textId="77777777" w:rsidR="001048B8" w:rsidRDefault="001048B8" w:rsidP="001048B8">
            <w:pPr>
              <w:pStyle w:val="acctfourfigures"/>
              <w:tabs>
                <w:tab w:val="clear" w:pos="765"/>
              </w:tabs>
              <w:spacing w:line="240" w:lineRule="atLeast"/>
              <w:ind w:right="-47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148E4D06" w14:textId="1607985C" w:rsidR="001048B8" w:rsidRPr="00F61C23" w:rsidRDefault="001048B8" w:rsidP="001048B8">
            <w:pPr>
              <w:pStyle w:val="acctfourfigures"/>
              <w:tabs>
                <w:tab w:val="clear" w:pos="765"/>
              </w:tabs>
              <w:spacing w:line="240" w:lineRule="atLeast"/>
              <w:ind w:right="-47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479</w:t>
            </w:r>
          </w:p>
        </w:tc>
        <w:tc>
          <w:tcPr>
            <w:tcW w:w="239" w:type="dxa"/>
          </w:tcPr>
          <w:p w14:paraId="322DA098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98" w:type="dxa"/>
          </w:tcPr>
          <w:p w14:paraId="1B76B0A7" w14:textId="5C1F2B67" w:rsidR="001048B8" w:rsidRPr="00F61C23" w:rsidRDefault="001048B8" w:rsidP="00B4080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380</w:t>
            </w:r>
          </w:p>
        </w:tc>
      </w:tr>
      <w:tr w:rsidR="001048B8" w:rsidRPr="00F61C23" w14:paraId="2A9492B8" w14:textId="77777777" w:rsidTr="00B4080F">
        <w:trPr>
          <w:trHeight w:val="334"/>
        </w:trPr>
        <w:tc>
          <w:tcPr>
            <w:tcW w:w="3329" w:type="dxa"/>
          </w:tcPr>
          <w:p w14:paraId="118E9E99" w14:textId="77777777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27671C7D" w14:textId="146FF535" w:rsidR="001048B8" w:rsidRPr="00F61C23" w:rsidRDefault="001048B8" w:rsidP="001048B8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408</w:t>
            </w:r>
          </w:p>
        </w:tc>
        <w:tc>
          <w:tcPr>
            <w:tcW w:w="270" w:type="dxa"/>
          </w:tcPr>
          <w:p w14:paraId="39BCB722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7CA7762" w14:textId="700AD379" w:rsidR="001048B8" w:rsidRPr="00B4080F" w:rsidRDefault="001048B8" w:rsidP="00B4080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4080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  <w:r w:rsidR="00B4080F" w:rsidRPr="00B4080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62</w:t>
            </w:r>
            <w:r w:rsidRPr="00B4080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B4080F" w:rsidRPr="00B4080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539</w:t>
            </w:r>
          </w:p>
        </w:tc>
        <w:tc>
          <w:tcPr>
            <w:tcW w:w="270" w:type="dxa"/>
          </w:tcPr>
          <w:p w14:paraId="4D52B0E2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AD6A731" w14:textId="712B7333" w:rsidR="001048B8" w:rsidRPr="00B4080F" w:rsidRDefault="00B4080F" w:rsidP="00B4080F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4080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17AB89D4" w14:textId="77777777" w:rsidR="001048B8" w:rsidRDefault="001048B8" w:rsidP="001048B8">
            <w:pPr>
              <w:pStyle w:val="acctfourfigures"/>
              <w:tabs>
                <w:tab w:val="clear" w:pos="765"/>
              </w:tabs>
              <w:spacing w:line="240" w:lineRule="atLeast"/>
              <w:ind w:right="-4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7858B679" w14:textId="32FFBABC" w:rsidR="001048B8" w:rsidRPr="00F61C23" w:rsidRDefault="001048B8" w:rsidP="001048B8">
            <w:pPr>
              <w:pStyle w:val="acctfourfigures"/>
              <w:tabs>
                <w:tab w:val="clear" w:pos="765"/>
              </w:tabs>
              <w:spacing w:line="240" w:lineRule="atLeast"/>
              <w:ind w:right="-4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479</w:t>
            </w:r>
          </w:p>
        </w:tc>
        <w:tc>
          <w:tcPr>
            <w:tcW w:w="239" w:type="dxa"/>
          </w:tcPr>
          <w:p w14:paraId="7E5D4121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5A9894E2" w14:textId="7F370991" w:rsidR="001048B8" w:rsidRPr="00B4080F" w:rsidRDefault="001048B8" w:rsidP="00B4080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4080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17</w:t>
            </w:r>
            <w:r w:rsidR="00A352B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  <w:r w:rsidRPr="00B4080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,426</w:t>
            </w:r>
          </w:p>
        </w:tc>
      </w:tr>
      <w:tr w:rsidR="001048B8" w:rsidRPr="00F61C23" w14:paraId="2853C1E1" w14:textId="77777777" w:rsidTr="00B4080F">
        <w:trPr>
          <w:trHeight w:val="334"/>
        </w:trPr>
        <w:tc>
          <w:tcPr>
            <w:tcW w:w="3329" w:type="dxa"/>
          </w:tcPr>
          <w:p w14:paraId="20CD76E9" w14:textId="77777777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055788DD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875"/>
                <w:tab w:val="decimal" w:pos="969"/>
              </w:tabs>
              <w:spacing w:line="240" w:lineRule="atLeast"/>
              <w:ind w:righ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2A2CF4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F0B35A1" w14:textId="77777777" w:rsidR="001048B8" w:rsidRPr="00F61C23" w:rsidRDefault="001048B8" w:rsidP="00B4080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C1522AD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CF2FC7C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0574D63E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11E021BD" w14:textId="2AD34117" w:rsidR="001048B8" w:rsidRPr="00F61C23" w:rsidRDefault="001048B8" w:rsidP="001048B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5E7B0FCC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3219F188" w14:textId="77777777" w:rsidR="001048B8" w:rsidRPr="00F61C23" w:rsidRDefault="001048B8" w:rsidP="00B4080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048B8" w:rsidRPr="00F61C23" w14:paraId="14284DC5" w14:textId="77777777" w:rsidTr="00B4080F">
        <w:trPr>
          <w:trHeight w:val="334"/>
        </w:trPr>
        <w:tc>
          <w:tcPr>
            <w:tcW w:w="3329" w:type="dxa"/>
          </w:tcPr>
          <w:p w14:paraId="3041958D" w14:textId="77777777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1" w:type="dxa"/>
          </w:tcPr>
          <w:p w14:paraId="5F1320A1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875"/>
                <w:tab w:val="decimal" w:pos="969"/>
              </w:tabs>
              <w:spacing w:line="240" w:lineRule="atLeast"/>
              <w:ind w:right="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D7BB98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E44A0C5" w14:textId="77777777" w:rsidR="001048B8" w:rsidRPr="00B4080F" w:rsidRDefault="001048B8" w:rsidP="00B4080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9D8646E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26C999DC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6980E8CB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</w:tcPr>
          <w:p w14:paraId="0D91B904" w14:textId="6E4BB58E" w:rsidR="001048B8" w:rsidRPr="00F61C23" w:rsidRDefault="001048B8" w:rsidP="001048B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A7374E5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</w:tcPr>
          <w:p w14:paraId="2A582FA3" w14:textId="77777777" w:rsidR="001048B8" w:rsidRPr="00F61C23" w:rsidRDefault="001048B8" w:rsidP="00B4080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048B8" w:rsidRPr="00F61C23" w14:paraId="09959F8C" w14:textId="77777777" w:rsidTr="00B4080F">
        <w:trPr>
          <w:trHeight w:val="334"/>
        </w:trPr>
        <w:tc>
          <w:tcPr>
            <w:tcW w:w="3329" w:type="dxa"/>
          </w:tcPr>
          <w:p w14:paraId="693C31F7" w14:textId="4AAEDB7B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A4757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1" w:type="dxa"/>
          </w:tcPr>
          <w:p w14:paraId="4555C1CC" w14:textId="0EBA7CCE" w:rsidR="001048B8" w:rsidRPr="00F61C23" w:rsidRDefault="001048B8" w:rsidP="00B4080F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5F88CA0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B377D9D" w14:textId="316F7C1E" w:rsidR="001048B8" w:rsidRPr="00F61C23" w:rsidRDefault="001048B8" w:rsidP="00B4080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(842)</w:t>
            </w:r>
          </w:p>
        </w:tc>
        <w:tc>
          <w:tcPr>
            <w:tcW w:w="270" w:type="dxa"/>
          </w:tcPr>
          <w:p w14:paraId="0ADABF50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37D9C69C" w14:textId="208319F8" w:rsidR="001048B8" w:rsidRDefault="001048B8" w:rsidP="001048B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00E4F62B" w14:textId="77777777" w:rsidR="001048B8" w:rsidRDefault="001048B8" w:rsidP="001048B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04EA1A49" w14:textId="116F9648" w:rsidR="001048B8" w:rsidRPr="00F61C23" w:rsidRDefault="001048B8" w:rsidP="001048B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23FF1B2B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</w:tcPr>
          <w:p w14:paraId="0CC20063" w14:textId="2B4B2085" w:rsidR="001048B8" w:rsidRPr="00F61C23" w:rsidRDefault="001048B8" w:rsidP="00B4080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(842)</w:t>
            </w:r>
          </w:p>
        </w:tc>
      </w:tr>
      <w:tr w:rsidR="001048B8" w:rsidRPr="00F61C23" w14:paraId="0AE63473" w14:textId="77777777" w:rsidTr="00B4080F">
        <w:trPr>
          <w:trHeight w:val="334"/>
        </w:trPr>
        <w:tc>
          <w:tcPr>
            <w:tcW w:w="3329" w:type="dxa"/>
          </w:tcPr>
          <w:p w14:paraId="648F1ED6" w14:textId="30691747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AA4757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081" w:type="dxa"/>
          </w:tcPr>
          <w:p w14:paraId="619ED27B" w14:textId="2352A4AF" w:rsidR="001048B8" w:rsidRPr="00F61C23" w:rsidRDefault="001048B8" w:rsidP="00B4080F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4FD9140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EBA128D" w14:textId="34004BC8" w:rsidR="001048B8" w:rsidRPr="00F61C23" w:rsidRDefault="001048B8" w:rsidP="00B4080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(163,126)</w:t>
            </w:r>
          </w:p>
        </w:tc>
        <w:tc>
          <w:tcPr>
            <w:tcW w:w="270" w:type="dxa"/>
          </w:tcPr>
          <w:p w14:paraId="33667DF2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31526F4F" w14:textId="608812C9" w:rsidR="001048B8" w:rsidRDefault="001048B8" w:rsidP="001048B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0D2E870E" w14:textId="77777777" w:rsidR="001048B8" w:rsidRDefault="001048B8" w:rsidP="001048B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7DFA74C4" w14:textId="6AC470F6" w:rsidR="001048B8" w:rsidRPr="00F61C23" w:rsidRDefault="001048B8" w:rsidP="001048B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0C5E8AD4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</w:tcPr>
          <w:p w14:paraId="220091CD" w14:textId="51F28672" w:rsidR="001048B8" w:rsidRPr="00F61C23" w:rsidRDefault="001048B8" w:rsidP="00B4080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(163,126)</w:t>
            </w:r>
          </w:p>
        </w:tc>
      </w:tr>
      <w:tr w:rsidR="001048B8" w:rsidRPr="00F61C23" w14:paraId="2C55D136" w14:textId="77777777" w:rsidTr="00B4080F">
        <w:trPr>
          <w:trHeight w:val="334"/>
        </w:trPr>
        <w:tc>
          <w:tcPr>
            <w:tcW w:w="3329" w:type="dxa"/>
          </w:tcPr>
          <w:p w14:paraId="4811AD01" w14:textId="57ADBF04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หนี้สินตามสัญญาเช่าทางการเงิน</w:t>
            </w:r>
          </w:p>
        </w:tc>
        <w:tc>
          <w:tcPr>
            <w:tcW w:w="1081" w:type="dxa"/>
          </w:tcPr>
          <w:p w14:paraId="6926CE69" w14:textId="3F85E2A8" w:rsidR="001048B8" w:rsidRPr="00F61C23" w:rsidRDefault="001048B8" w:rsidP="00B4080F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329</w:t>
            </w: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10C98430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DE0EA73" w14:textId="394F1A87" w:rsidR="001048B8" w:rsidRPr="00F61C23" w:rsidRDefault="001048B8" w:rsidP="00B4080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(1,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080</w:t>
            </w: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88EFC6B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</w:tcPr>
          <w:p w14:paraId="01D1CEBC" w14:textId="5F45A519" w:rsidR="001048B8" w:rsidRPr="00F61C23" w:rsidRDefault="001048B8" w:rsidP="001048B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0FA12E1B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00766905" w14:textId="4CFFE280" w:rsidR="001048B8" w:rsidRPr="00F61C23" w:rsidRDefault="001048B8" w:rsidP="001048B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59A7979E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</w:tcPr>
          <w:p w14:paraId="0D706816" w14:textId="7EE6D7A1" w:rsidR="001048B8" w:rsidRPr="00F61C23" w:rsidRDefault="001048B8" w:rsidP="00B4080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(2</w:t>
            </w:r>
            <w:r w:rsidRPr="00B4080F">
              <w:rPr>
                <w:rFonts w:ascii="Angsana New" w:hAnsi="Angsana New"/>
                <w:sz w:val="30"/>
                <w:szCs w:val="30"/>
                <w:lang w:bidi="th-TH"/>
              </w:rPr>
              <w:t>3,409</w:t>
            </w: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048B8" w:rsidRPr="00F61C23" w14:paraId="1ADA616A" w14:textId="77777777" w:rsidTr="00B4080F">
        <w:trPr>
          <w:trHeight w:val="334"/>
        </w:trPr>
        <w:tc>
          <w:tcPr>
            <w:tcW w:w="3329" w:type="dxa"/>
          </w:tcPr>
          <w:p w14:paraId="16C9AEA5" w14:textId="77777777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ผลต่างจากการรับรู้รายได้ทางบัญชี</w:t>
            </w:r>
          </w:p>
          <w:p w14:paraId="4C167F92" w14:textId="7441507B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 xml:space="preserve">   และภาษี</w:t>
            </w:r>
          </w:p>
        </w:tc>
        <w:tc>
          <w:tcPr>
            <w:tcW w:w="1081" w:type="dxa"/>
          </w:tcPr>
          <w:p w14:paraId="3FA49609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right="16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A8C9EA0" w14:textId="06F2AECE" w:rsidR="001048B8" w:rsidRPr="00F61C23" w:rsidRDefault="001048B8" w:rsidP="00B4080F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  <w:lang w:val="en-US" w:bidi="th-TH"/>
              </w:rPr>
              <w:t>303</w:t>
            </w: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3FAE28CE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A02C68F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3B7B1D8" w14:textId="5DF7989E" w:rsidR="001048B8" w:rsidRPr="00F61C23" w:rsidRDefault="001048B8" w:rsidP="00B4080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3</w:t>
            </w: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176</w:t>
            </w: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192E96FE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DDBA87F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E2227CA" w14:textId="3EDBBFA4" w:rsidR="001048B8" w:rsidRPr="00F61C23" w:rsidRDefault="001048B8" w:rsidP="00B4080F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04CAAF05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</w:tcPr>
          <w:p w14:paraId="2E84847F" w14:textId="357280F9" w:rsidR="001048B8" w:rsidRPr="00F61C23" w:rsidRDefault="001048B8" w:rsidP="001048B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DA1291A" w14:textId="2CDBD873" w:rsidR="001048B8" w:rsidRPr="00F61C23" w:rsidRDefault="001048B8" w:rsidP="001048B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4AB27DFF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</w:tcPr>
          <w:p w14:paraId="3AC0E323" w14:textId="77777777" w:rsidR="001048B8" w:rsidRPr="00F61C23" w:rsidRDefault="001048B8" w:rsidP="00B4080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04B1110" w14:textId="2C17E558" w:rsidR="001048B8" w:rsidRPr="00F61C23" w:rsidRDefault="001048B8" w:rsidP="00B4080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(2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479</w:t>
            </w:r>
            <w:r w:rsidRPr="00F61C23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048B8" w:rsidRPr="00F61C23" w14:paraId="71ADB62E" w14:textId="77777777" w:rsidTr="00B4080F">
        <w:trPr>
          <w:trHeight w:val="334"/>
        </w:trPr>
        <w:tc>
          <w:tcPr>
            <w:tcW w:w="3329" w:type="dxa"/>
          </w:tcPr>
          <w:p w14:paraId="2696B50D" w14:textId="77777777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7EAC8790" w14:textId="742E0F7E" w:rsidR="001048B8" w:rsidRPr="00B4080F" w:rsidRDefault="001048B8" w:rsidP="00B4080F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080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Pr="00B4080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</w:t>
            </w:r>
            <w:r w:rsidRPr="00B4080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B4080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632</w:t>
            </w:r>
            <w:r w:rsidRPr="00B4080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3BD9A955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841EBD6" w14:textId="18534A95" w:rsidR="001048B8" w:rsidRPr="00B4080F" w:rsidRDefault="001048B8" w:rsidP="00B4080F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4080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(168,224)</w:t>
            </w:r>
          </w:p>
        </w:tc>
        <w:tc>
          <w:tcPr>
            <w:tcW w:w="270" w:type="dxa"/>
          </w:tcPr>
          <w:p w14:paraId="04012EF0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471B25E" w14:textId="0F53D691" w:rsidR="001048B8" w:rsidRPr="00423CD9" w:rsidRDefault="001048B8" w:rsidP="001048B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23CD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66B66DA8" w14:textId="77777777" w:rsidR="001048B8" w:rsidRPr="00423CD9" w:rsidRDefault="001048B8" w:rsidP="001048B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</w:tcPr>
          <w:p w14:paraId="3C725786" w14:textId="6EA90F22" w:rsidR="001048B8" w:rsidRPr="00423CD9" w:rsidRDefault="001048B8" w:rsidP="001048B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23CD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9" w:type="dxa"/>
          </w:tcPr>
          <w:p w14:paraId="09947B36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14:paraId="20477DB1" w14:textId="2E248018" w:rsidR="001048B8" w:rsidRPr="00B4080F" w:rsidRDefault="001048B8" w:rsidP="00B4080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4080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(211,856</w:t>
            </w:r>
            <w:r w:rsidR="00B4080F" w:rsidRPr="00B4080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1048B8" w:rsidRPr="00F61C23" w14:paraId="3DC983E6" w14:textId="77777777" w:rsidTr="00B4080F">
        <w:trPr>
          <w:trHeight w:val="334"/>
        </w:trPr>
        <w:tc>
          <w:tcPr>
            <w:tcW w:w="3329" w:type="dxa"/>
          </w:tcPr>
          <w:p w14:paraId="3032FC79" w14:textId="77777777" w:rsidR="001048B8" w:rsidRPr="00F61C23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2F0C67E1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7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F9E5E1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2F4929F" w14:textId="77777777" w:rsidR="001048B8" w:rsidRPr="00B4080F" w:rsidRDefault="001048B8" w:rsidP="001048B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BA9CC36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0214533" w14:textId="77777777" w:rsidR="001048B8" w:rsidRPr="00423CD9" w:rsidRDefault="001048B8" w:rsidP="001048B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14:paraId="4562EAFE" w14:textId="77777777" w:rsidR="001048B8" w:rsidRPr="00423CD9" w:rsidRDefault="001048B8" w:rsidP="001048B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0C0BDD0E" w14:textId="7F99ABDB" w:rsidR="001048B8" w:rsidRPr="00423CD9" w:rsidRDefault="001048B8" w:rsidP="001048B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2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9" w:type="dxa"/>
          </w:tcPr>
          <w:p w14:paraId="3E2C26B8" w14:textId="77777777" w:rsidR="001048B8" w:rsidRPr="00F61C23" w:rsidRDefault="001048B8" w:rsidP="001048B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3ED6495E" w14:textId="77777777" w:rsidR="001048B8" w:rsidRPr="00B4080F" w:rsidRDefault="001048B8" w:rsidP="00B4080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3A0968" w:rsidRPr="00F61C23" w14:paraId="70707EC3" w14:textId="77777777" w:rsidTr="00B4080F">
        <w:trPr>
          <w:trHeight w:val="334"/>
        </w:trPr>
        <w:tc>
          <w:tcPr>
            <w:tcW w:w="3329" w:type="dxa"/>
          </w:tcPr>
          <w:p w14:paraId="76D5E5D8" w14:textId="77777777" w:rsidR="003A0968" w:rsidRPr="00F61C23" w:rsidRDefault="003A0968" w:rsidP="003A0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06DF80C4" w14:textId="3931462D" w:rsidR="003A0968" w:rsidRPr="00B4080F" w:rsidRDefault="003A0968" w:rsidP="003A0968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080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Pr="00B4080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</w:t>
            </w:r>
            <w:r w:rsidRPr="00B4080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B4080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224</w:t>
            </w:r>
            <w:r w:rsidRPr="00B4080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475B84E4" w14:textId="77777777" w:rsidR="003A0968" w:rsidRPr="00F61C23" w:rsidRDefault="003A0968" w:rsidP="003A096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D0606AE" w14:textId="45AC9013" w:rsidR="003A0968" w:rsidRPr="00B4080F" w:rsidRDefault="003A0968" w:rsidP="003A0968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4080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(5,685)</w:t>
            </w:r>
          </w:p>
        </w:tc>
        <w:tc>
          <w:tcPr>
            <w:tcW w:w="270" w:type="dxa"/>
          </w:tcPr>
          <w:p w14:paraId="0B3B119D" w14:textId="77777777" w:rsidR="003A0968" w:rsidRPr="00F61C23" w:rsidRDefault="003A0968" w:rsidP="003A096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14:paraId="14647777" w14:textId="1E5B1FF1" w:rsidR="003A0968" w:rsidRPr="00423CD9" w:rsidRDefault="003A0968" w:rsidP="003A0968">
            <w:pPr>
              <w:pStyle w:val="acctfourfigures"/>
              <w:tabs>
                <w:tab w:val="clear" w:pos="765"/>
                <w:tab w:val="decimal" w:pos="254"/>
              </w:tabs>
              <w:spacing w:line="240" w:lineRule="atLeast"/>
              <w:ind w:right="2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23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</w:tcPr>
          <w:p w14:paraId="21987324" w14:textId="77777777" w:rsidR="003A0968" w:rsidRPr="00423CD9" w:rsidRDefault="003A0968" w:rsidP="003A0968">
            <w:pPr>
              <w:pStyle w:val="acctfourfigures"/>
              <w:tabs>
                <w:tab w:val="clear" w:pos="765"/>
                <w:tab w:val="decimal" w:pos="254"/>
              </w:tabs>
              <w:spacing w:line="240" w:lineRule="atLeast"/>
              <w:ind w:right="22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tcBorders>
              <w:bottom w:val="double" w:sz="4" w:space="0" w:color="auto"/>
            </w:tcBorders>
          </w:tcPr>
          <w:p w14:paraId="741F63B0" w14:textId="50737231" w:rsidR="003A0968" w:rsidRPr="00423CD9" w:rsidRDefault="003A0968" w:rsidP="003A0968">
            <w:pPr>
              <w:pStyle w:val="acctfourfigures"/>
              <w:tabs>
                <w:tab w:val="clear" w:pos="765"/>
              </w:tabs>
              <w:spacing w:line="240" w:lineRule="atLeast"/>
              <w:ind w:right="-47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479</w:t>
            </w:r>
          </w:p>
        </w:tc>
        <w:tc>
          <w:tcPr>
            <w:tcW w:w="239" w:type="dxa"/>
          </w:tcPr>
          <w:p w14:paraId="734044DB" w14:textId="77777777" w:rsidR="003A0968" w:rsidRPr="00F61C23" w:rsidRDefault="003A0968" w:rsidP="003A096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039E7162" w14:textId="44FC4144" w:rsidR="003A0968" w:rsidRPr="00B4080F" w:rsidRDefault="003A0968" w:rsidP="003A0968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4080F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(39,430)</w:t>
            </w:r>
          </w:p>
        </w:tc>
      </w:tr>
    </w:tbl>
    <w:p w14:paraId="26BBE797" w14:textId="77777777" w:rsidR="00F07C47" w:rsidRPr="00F61C23" w:rsidRDefault="00F07C47" w:rsidP="00F07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"/>
          <w:tab w:val="left" w:pos="1152"/>
        </w:tabs>
        <w:rPr>
          <w:rFonts w:ascii="Angsana New" w:hAnsi="Angsana New"/>
        </w:rPr>
      </w:pPr>
    </w:p>
    <w:p w14:paraId="1A30F920" w14:textId="77777777" w:rsidR="00A46AF4" w:rsidRDefault="00A46AF4" w:rsidP="00F07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CE3E933" w14:textId="259F43AF" w:rsidR="00DC643B" w:rsidRDefault="00DC64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1080"/>
        <w:gridCol w:w="270"/>
        <w:gridCol w:w="990"/>
        <w:gridCol w:w="270"/>
        <w:gridCol w:w="1080"/>
        <w:gridCol w:w="270"/>
        <w:gridCol w:w="1080"/>
        <w:gridCol w:w="270"/>
        <w:gridCol w:w="1080"/>
      </w:tblGrid>
      <w:tr w:rsidR="001048B8" w:rsidRPr="001A13E4" w14:paraId="3E3E4197" w14:textId="77777777" w:rsidTr="001048B8">
        <w:trPr>
          <w:trHeight w:val="139"/>
        </w:trPr>
        <w:tc>
          <w:tcPr>
            <w:tcW w:w="3060" w:type="dxa"/>
          </w:tcPr>
          <w:p w14:paraId="36DE337A" w14:textId="77777777" w:rsidR="001048B8" w:rsidRPr="001A13E4" w:rsidDel="00D54CF3" w:rsidRDefault="001048B8" w:rsidP="001837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0" w:type="dxa"/>
            <w:gridSpan w:val="9"/>
          </w:tcPr>
          <w:p w14:paraId="05699322" w14:textId="14D4320C" w:rsidR="001048B8" w:rsidRPr="001A13E4" w:rsidRDefault="001048B8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A13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48B8" w:rsidRPr="001A13E4" w14:paraId="550B8563" w14:textId="77777777" w:rsidTr="001048B8">
        <w:trPr>
          <w:trHeight w:val="139"/>
        </w:trPr>
        <w:tc>
          <w:tcPr>
            <w:tcW w:w="3060" w:type="dxa"/>
          </w:tcPr>
          <w:p w14:paraId="75670735" w14:textId="77777777" w:rsidR="001048B8" w:rsidRPr="001A13E4" w:rsidRDefault="001048B8" w:rsidP="001837C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C8C75CB" w14:textId="77777777" w:rsidR="001048B8" w:rsidRPr="001A13E4" w:rsidRDefault="001048B8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38F91D7" w14:textId="77777777" w:rsidR="001048B8" w:rsidRPr="001A13E4" w:rsidRDefault="001048B8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0" w:type="dxa"/>
            <w:gridSpan w:val="5"/>
          </w:tcPr>
          <w:p w14:paraId="35DA9536" w14:textId="699953D9" w:rsidR="001048B8" w:rsidRPr="001A13E4" w:rsidRDefault="001048B8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13E4">
              <w:rPr>
                <w:rFonts w:ascii="Angsana New" w:hAnsi="Angsana New"/>
                <w:sz w:val="28"/>
                <w:szCs w:val="28"/>
                <w:cs/>
              </w:rPr>
              <w:t xml:space="preserve">บันทึกเป็น (รายจ่าย) </w:t>
            </w:r>
            <w:r w:rsidRPr="001A13E4">
              <w:rPr>
                <w:rFonts w:ascii="Angsana New" w:hAnsi="Angsana New"/>
                <w:sz w:val="28"/>
                <w:szCs w:val="28"/>
              </w:rPr>
              <w:t>/</w:t>
            </w:r>
            <w:r w:rsidRPr="001A13E4">
              <w:rPr>
                <w:rFonts w:ascii="Angsana New" w:hAnsi="Angsana New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1D9B039F" w14:textId="77777777" w:rsidR="001048B8" w:rsidRPr="001A13E4" w:rsidRDefault="001048B8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EE6BDC8" w14:textId="77777777" w:rsidR="001048B8" w:rsidRPr="001A13E4" w:rsidRDefault="001048B8" w:rsidP="001837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1048B8" w:rsidRPr="001A13E4" w14:paraId="4728D754" w14:textId="77777777" w:rsidTr="001A2E7E">
        <w:trPr>
          <w:trHeight w:val="139"/>
        </w:trPr>
        <w:tc>
          <w:tcPr>
            <w:tcW w:w="3060" w:type="dxa"/>
          </w:tcPr>
          <w:p w14:paraId="3608F7BD" w14:textId="77777777" w:rsidR="001048B8" w:rsidRPr="001A13E4" w:rsidRDefault="001048B8" w:rsidP="001048B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114E029" w14:textId="77777777" w:rsidR="001048B8" w:rsidRPr="001A13E4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13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68E837D8" w14:textId="6DE56F4E" w:rsidR="001048B8" w:rsidRPr="001A13E4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13E4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1A13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1A13E4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270" w:type="dxa"/>
            <w:vAlign w:val="bottom"/>
          </w:tcPr>
          <w:p w14:paraId="2FB34717" w14:textId="77777777" w:rsidR="001048B8" w:rsidRPr="001A13E4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BBB0D3C" w14:textId="77777777" w:rsidR="001048B8" w:rsidRPr="001A13E4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1A13E4">
              <w:rPr>
                <w:rFonts w:ascii="Angsana New" w:hAnsi="Angsan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1F75C0A" w14:textId="77777777" w:rsidR="001048B8" w:rsidRPr="001A13E4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90B3D63" w14:textId="51D28129" w:rsidR="001048B8" w:rsidRPr="001A13E4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13E4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969D414" w14:textId="77777777" w:rsidR="001048B8" w:rsidRPr="001A13E4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AC808EC" w14:textId="77777777" w:rsidR="001048B8" w:rsidRPr="001A13E4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13E4">
              <w:rPr>
                <w:rFonts w:ascii="Angsana New" w:hAnsi="Angsana New"/>
                <w:sz w:val="28"/>
                <w:szCs w:val="28"/>
                <w:cs/>
              </w:rPr>
              <w:t>ส่วนของ</w:t>
            </w:r>
          </w:p>
          <w:p w14:paraId="2992A9AD" w14:textId="570B2006" w:rsidR="001048B8" w:rsidRPr="001A13E4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13E4">
              <w:rPr>
                <w:rFonts w:ascii="Angsana New" w:hAnsi="Angsana New"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270" w:type="dxa"/>
          </w:tcPr>
          <w:p w14:paraId="7A84149B" w14:textId="77777777" w:rsidR="001048B8" w:rsidRPr="001A13E4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8177871" w14:textId="77777777" w:rsidR="001048B8" w:rsidRPr="001A13E4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13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777463E2" w14:textId="021953BA" w:rsidR="001048B8" w:rsidRPr="001A13E4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13E4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1A13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1A13E4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</w:tr>
      <w:tr w:rsidR="001A2E7E" w:rsidRPr="001A13E4" w14:paraId="4327EE2C" w14:textId="77777777" w:rsidTr="00745F33">
        <w:trPr>
          <w:trHeight w:val="139"/>
        </w:trPr>
        <w:tc>
          <w:tcPr>
            <w:tcW w:w="3060" w:type="dxa"/>
          </w:tcPr>
          <w:p w14:paraId="71798E99" w14:textId="77777777" w:rsidR="001A2E7E" w:rsidRPr="001A13E4" w:rsidRDefault="001A2E7E" w:rsidP="001048B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563B7C99" w14:textId="6F6D66EF" w:rsidR="001A2E7E" w:rsidRPr="001A13E4" w:rsidRDefault="001A2E7E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1A13E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048B8" w:rsidRPr="001A13E4" w14:paraId="3F1872B6" w14:textId="77777777" w:rsidTr="001048B8">
        <w:trPr>
          <w:trHeight w:val="139"/>
        </w:trPr>
        <w:tc>
          <w:tcPr>
            <w:tcW w:w="3060" w:type="dxa"/>
          </w:tcPr>
          <w:p w14:paraId="56D33BEA" w14:textId="77777777" w:rsidR="001048B8" w:rsidRPr="001A13E4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8"/>
                <w:szCs w:val="28"/>
              </w:rPr>
            </w:pPr>
            <w:r w:rsidRPr="001A13E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00AE665D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D99B5E8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4CE460FF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069E229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E5CEB8A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D02D6B4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91642B2" w14:textId="2BF9E63F" w:rsidR="001048B8" w:rsidRPr="001A13E4" w:rsidRDefault="001048B8" w:rsidP="001048B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6096D9F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42BF4720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1186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1048B8" w:rsidRPr="001A13E4" w14:paraId="60F2DD0B" w14:textId="77777777" w:rsidTr="001048B8">
        <w:trPr>
          <w:trHeight w:val="139"/>
        </w:trPr>
        <w:tc>
          <w:tcPr>
            <w:tcW w:w="3060" w:type="dxa"/>
          </w:tcPr>
          <w:p w14:paraId="27F59306" w14:textId="77777777" w:rsidR="001048B8" w:rsidRPr="001A13E4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79"/>
              <w:rPr>
                <w:rFonts w:ascii="Angsana New" w:hAnsi="Angsana New"/>
                <w:color w:val="0000FF"/>
                <w:sz w:val="28"/>
                <w:szCs w:val="28"/>
              </w:rPr>
            </w:pPr>
            <w:r w:rsidRPr="001A13E4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</w:tcPr>
          <w:p w14:paraId="13161E08" w14:textId="1E56B88D" w:rsidR="001048B8" w:rsidRPr="001A13E4" w:rsidRDefault="001048B8" w:rsidP="000619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A13E4">
              <w:rPr>
                <w:rFonts w:ascii="Angsana New" w:hAnsi="Angsana New"/>
                <w:sz w:val="28"/>
                <w:szCs w:val="28"/>
                <w:lang w:val="en-US" w:bidi="th-TH"/>
              </w:rPr>
              <w:t>476</w:t>
            </w:r>
          </w:p>
        </w:tc>
        <w:tc>
          <w:tcPr>
            <w:tcW w:w="270" w:type="dxa"/>
          </w:tcPr>
          <w:p w14:paraId="528ACC02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31C13DEC" w14:textId="1451A502" w:rsidR="001048B8" w:rsidRPr="001A13E4" w:rsidRDefault="001048B8" w:rsidP="000619B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A13E4">
              <w:rPr>
                <w:rFonts w:ascii="Angsana New" w:hAnsi="Angsana New"/>
                <w:sz w:val="28"/>
                <w:szCs w:val="28"/>
                <w:lang w:val="en-US" w:bidi="th-TH"/>
              </w:rPr>
              <w:t>180</w:t>
            </w:r>
          </w:p>
        </w:tc>
        <w:tc>
          <w:tcPr>
            <w:tcW w:w="270" w:type="dxa"/>
          </w:tcPr>
          <w:p w14:paraId="5D714E5D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88CB160" w14:textId="13B1D73E" w:rsidR="001048B8" w:rsidRPr="001A13E4" w:rsidRDefault="001048B8" w:rsidP="001048B8">
            <w:pPr>
              <w:pStyle w:val="acctfourfigures"/>
              <w:tabs>
                <w:tab w:val="clear" w:pos="765"/>
                <w:tab w:val="decimal" w:pos="252"/>
                <w:tab w:val="left" w:pos="613"/>
              </w:tabs>
              <w:spacing w:line="240" w:lineRule="atLeast"/>
              <w:ind w:right="1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A13E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A6ADDDD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252"/>
                <w:tab w:val="left" w:pos="613"/>
              </w:tabs>
              <w:spacing w:line="240" w:lineRule="atLeast"/>
              <w:ind w:right="1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ED83880" w14:textId="60F38CBB" w:rsidR="001048B8" w:rsidRPr="001A13E4" w:rsidRDefault="001048B8" w:rsidP="000619B9">
            <w:pPr>
              <w:pStyle w:val="acctfourfigures"/>
              <w:tabs>
                <w:tab w:val="clear" w:pos="765"/>
                <w:tab w:val="decimal" w:pos="252"/>
                <w:tab w:val="left" w:pos="490"/>
                <w:tab w:val="left" w:pos="613"/>
              </w:tabs>
              <w:spacing w:line="240" w:lineRule="atLeast"/>
              <w:ind w:right="1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A13E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7FC63DD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88FD534" w14:textId="4182DF80" w:rsidR="001048B8" w:rsidRPr="001A13E4" w:rsidRDefault="001048B8" w:rsidP="000619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A13E4">
              <w:rPr>
                <w:rFonts w:ascii="Angsana New" w:hAnsi="Angsana New"/>
                <w:sz w:val="28"/>
                <w:szCs w:val="28"/>
                <w:lang w:val="en-US" w:bidi="th-TH"/>
              </w:rPr>
              <w:t>656</w:t>
            </w:r>
          </w:p>
        </w:tc>
      </w:tr>
      <w:tr w:rsidR="001048B8" w:rsidRPr="001A13E4" w14:paraId="6F4172D5" w14:textId="77777777" w:rsidTr="001048B8">
        <w:trPr>
          <w:trHeight w:val="139"/>
        </w:trPr>
        <w:tc>
          <w:tcPr>
            <w:tcW w:w="3060" w:type="dxa"/>
          </w:tcPr>
          <w:p w14:paraId="6016CED4" w14:textId="77777777" w:rsidR="001048B8" w:rsidRPr="001A13E4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1A13E4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</w:p>
        </w:tc>
        <w:tc>
          <w:tcPr>
            <w:tcW w:w="1080" w:type="dxa"/>
          </w:tcPr>
          <w:p w14:paraId="66098111" w14:textId="11C81807" w:rsidR="001048B8" w:rsidRPr="001A13E4" w:rsidRDefault="001048B8" w:rsidP="000619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A13E4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Pr="001A13E4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1A13E4">
              <w:rPr>
                <w:rFonts w:ascii="Angsana New" w:hAnsi="Angsana New"/>
                <w:sz w:val="28"/>
                <w:szCs w:val="28"/>
                <w:lang w:val="en-US" w:bidi="th-TH"/>
              </w:rPr>
              <w:t>646</w:t>
            </w:r>
          </w:p>
        </w:tc>
        <w:tc>
          <w:tcPr>
            <w:tcW w:w="270" w:type="dxa"/>
          </w:tcPr>
          <w:p w14:paraId="15A95227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BC16801" w14:textId="305FC44C" w:rsidR="001048B8" w:rsidRPr="001A13E4" w:rsidRDefault="001048B8" w:rsidP="0091105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A13E4">
              <w:rPr>
                <w:rFonts w:ascii="Angsana New" w:hAnsi="Angsana New"/>
                <w:sz w:val="28"/>
                <w:szCs w:val="28"/>
                <w:lang w:val="en-US" w:bidi="th-TH"/>
              </w:rPr>
              <w:t>727</w:t>
            </w:r>
          </w:p>
        </w:tc>
        <w:tc>
          <w:tcPr>
            <w:tcW w:w="270" w:type="dxa"/>
          </w:tcPr>
          <w:p w14:paraId="65BFACED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B81DA94" w14:textId="289B14BB" w:rsidR="001048B8" w:rsidRPr="001A13E4" w:rsidRDefault="001048B8" w:rsidP="001048B8">
            <w:pPr>
              <w:pStyle w:val="acctfourfigures"/>
              <w:tabs>
                <w:tab w:val="clear" w:pos="765"/>
                <w:tab w:val="decimal" w:pos="252"/>
                <w:tab w:val="left" w:pos="613"/>
              </w:tabs>
              <w:spacing w:line="240" w:lineRule="atLeast"/>
              <w:ind w:right="1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A13E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6235DAA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252"/>
                <w:tab w:val="left" w:pos="613"/>
              </w:tabs>
              <w:spacing w:line="240" w:lineRule="atLeast"/>
              <w:ind w:right="1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559F3A4" w14:textId="70CE51C1" w:rsidR="001048B8" w:rsidRPr="001A13E4" w:rsidRDefault="001048B8" w:rsidP="003A0968">
            <w:pPr>
              <w:pStyle w:val="acctfourfigures"/>
              <w:tabs>
                <w:tab w:val="clear" w:pos="765"/>
                <w:tab w:val="decimal" w:pos="252"/>
                <w:tab w:val="left" w:pos="613"/>
              </w:tabs>
              <w:spacing w:line="240" w:lineRule="atLeast"/>
              <w:ind w:right="1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A13E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6E49180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9AEBACE" w14:textId="47D1C20E" w:rsidR="001048B8" w:rsidRPr="001A13E4" w:rsidRDefault="001048B8" w:rsidP="000619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A13E4">
              <w:rPr>
                <w:rFonts w:ascii="Angsana New" w:hAnsi="Angsana New"/>
                <w:sz w:val="28"/>
                <w:szCs w:val="28"/>
                <w:lang w:val="en-US" w:bidi="th-TH"/>
              </w:rPr>
              <w:t>5,373</w:t>
            </w:r>
          </w:p>
        </w:tc>
      </w:tr>
      <w:tr w:rsidR="001048B8" w:rsidRPr="001A13E4" w14:paraId="68A0D4C3" w14:textId="77777777" w:rsidTr="001048B8">
        <w:trPr>
          <w:trHeight w:val="139"/>
        </w:trPr>
        <w:tc>
          <w:tcPr>
            <w:tcW w:w="3060" w:type="dxa"/>
          </w:tcPr>
          <w:p w14:paraId="3CDF5B34" w14:textId="77777777" w:rsidR="001048B8" w:rsidRPr="001A13E4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1A13E4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ประมาณการหนี้สินสำหรับ</w:t>
            </w:r>
          </w:p>
          <w:p w14:paraId="5FBA9D40" w14:textId="77777777" w:rsidR="001048B8" w:rsidRPr="001A13E4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1A13E4">
              <w:rPr>
                <w:rFonts w:ascii="Angsana New" w:hAnsi="Angsana New"/>
                <w:sz w:val="28"/>
                <w:szCs w:val="28"/>
                <w:cs/>
              </w:rPr>
              <w:t xml:space="preserve">   การรับประกันสินค้าและบริการ</w:t>
            </w:r>
          </w:p>
        </w:tc>
        <w:tc>
          <w:tcPr>
            <w:tcW w:w="1080" w:type="dxa"/>
          </w:tcPr>
          <w:p w14:paraId="1703D105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75"/>
              <w:rPr>
                <w:rFonts w:ascii="Angsana New" w:hAnsi="Angsana New"/>
                <w:sz w:val="28"/>
                <w:szCs w:val="28"/>
              </w:rPr>
            </w:pPr>
          </w:p>
          <w:p w14:paraId="5B1DA27F" w14:textId="1003E23E" w:rsidR="001048B8" w:rsidRPr="001A13E4" w:rsidRDefault="001048B8" w:rsidP="000619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</w:rPr>
            </w:pPr>
            <w:r w:rsidRPr="001A13E4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1A13E4">
              <w:rPr>
                <w:rFonts w:ascii="Angsana New" w:hAnsi="Angsana New"/>
                <w:sz w:val="28"/>
                <w:szCs w:val="28"/>
              </w:rPr>
              <w:t>,</w:t>
            </w:r>
            <w:r w:rsidRPr="001A13E4">
              <w:rPr>
                <w:rFonts w:ascii="Angsana New" w:hAnsi="Angsana New"/>
                <w:sz w:val="28"/>
                <w:szCs w:val="28"/>
                <w:lang w:bidi="th-TH"/>
              </w:rPr>
              <w:t>082</w:t>
            </w:r>
          </w:p>
        </w:tc>
        <w:tc>
          <w:tcPr>
            <w:tcW w:w="270" w:type="dxa"/>
          </w:tcPr>
          <w:p w14:paraId="1AEFD96D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0B6AF6B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5754531" w14:textId="4DDC5240" w:rsidR="001048B8" w:rsidRPr="001A13E4" w:rsidRDefault="001048B8" w:rsidP="000619B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A13E4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Pr="001A13E4">
              <w:rPr>
                <w:rFonts w:ascii="Angsana New" w:hAnsi="Angsana New"/>
                <w:sz w:val="28"/>
                <w:szCs w:val="28"/>
                <w:lang w:val="en-US" w:bidi="th-TH"/>
              </w:rPr>
              <w:t>645</w:t>
            </w:r>
            <w:r w:rsidRPr="001A13E4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5EEC5752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770E0B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252"/>
                <w:tab w:val="left" w:pos="613"/>
              </w:tabs>
              <w:spacing w:line="240" w:lineRule="atLeast"/>
              <w:ind w:right="1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4891B1B" w14:textId="52629A1B" w:rsidR="001048B8" w:rsidRPr="001A13E4" w:rsidRDefault="001048B8" w:rsidP="001048B8">
            <w:pPr>
              <w:pStyle w:val="acctfourfigures"/>
              <w:tabs>
                <w:tab w:val="clear" w:pos="765"/>
                <w:tab w:val="decimal" w:pos="252"/>
                <w:tab w:val="left" w:pos="613"/>
              </w:tabs>
              <w:spacing w:line="240" w:lineRule="atLeast"/>
              <w:ind w:right="1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A13E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4EC5801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252"/>
                <w:tab w:val="left" w:pos="613"/>
              </w:tabs>
              <w:spacing w:line="240" w:lineRule="atLeast"/>
              <w:ind w:right="1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B138F59" w14:textId="05CD02AD" w:rsidR="001048B8" w:rsidRPr="001A13E4" w:rsidRDefault="001048B8" w:rsidP="001048B8">
            <w:pPr>
              <w:pStyle w:val="acctfourfigures"/>
              <w:tabs>
                <w:tab w:val="clear" w:pos="765"/>
                <w:tab w:val="decimal" w:pos="252"/>
                <w:tab w:val="left" w:pos="613"/>
              </w:tabs>
              <w:spacing w:line="240" w:lineRule="atLeast"/>
              <w:ind w:right="1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ACE1D77" w14:textId="453D4882" w:rsidR="001048B8" w:rsidRPr="001A13E4" w:rsidRDefault="001048B8" w:rsidP="001048B8">
            <w:pPr>
              <w:pStyle w:val="acctfourfigures"/>
              <w:tabs>
                <w:tab w:val="clear" w:pos="765"/>
                <w:tab w:val="decimal" w:pos="252"/>
                <w:tab w:val="left" w:pos="613"/>
              </w:tabs>
              <w:spacing w:line="240" w:lineRule="atLeast"/>
              <w:ind w:right="1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A13E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04D20C4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98A3E1B" w14:textId="77777777" w:rsidR="001048B8" w:rsidRPr="001A13E4" w:rsidRDefault="001048B8" w:rsidP="000619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CBE3916" w14:textId="0CE6BADD" w:rsidR="001048B8" w:rsidRPr="001A13E4" w:rsidRDefault="001048B8" w:rsidP="0091105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A13E4">
              <w:rPr>
                <w:rFonts w:ascii="Angsana New" w:hAnsi="Angsana New"/>
                <w:sz w:val="28"/>
                <w:szCs w:val="28"/>
                <w:lang w:val="en-US" w:bidi="th-TH"/>
              </w:rPr>
              <w:t>437</w:t>
            </w:r>
          </w:p>
        </w:tc>
      </w:tr>
      <w:tr w:rsidR="001048B8" w:rsidRPr="001A13E4" w14:paraId="45844592" w14:textId="77777777" w:rsidTr="001048B8">
        <w:trPr>
          <w:trHeight w:val="139"/>
        </w:trPr>
        <w:tc>
          <w:tcPr>
            <w:tcW w:w="3060" w:type="dxa"/>
          </w:tcPr>
          <w:p w14:paraId="7D0F1986" w14:textId="77777777" w:rsidR="001048B8" w:rsidRPr="001A13E4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1A13E4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080" w:type="dxa"/>
          </w:tcPr>
          <w:p w14:paraId="304D0579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75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AB18956" w14:textId="2F24D433" w:rsidR="001048B8" w:rsidRPr="001A13E4" w:rsidRDefault="001048B8" w:rsidP="000619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A13E4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1A13E4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1A13E4">
              <w:rPr>
                <w:rFonts w:ascii="Angsana New" w:hAnsi="Angsana New"/>
                <w:sz w:val="28"/>
                <w:szCs w:val="28"/>
                <w:lang w:val="en-US" w:bidi="th-TH"/>
              </w:rPr>
              <w:t>929</w:t>
            </w:r>
          </w:p>
        </w:tc>
        <w:tc>
          <w:tcPr>
            <w:tcW w:w="270" w:type="dxa"/>
          </w:tcPr>
          <w:p w14:paraId="67EE84B4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7359A53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06DAA8A" w14:textId="5FE040CA" w:rsidR="001048B8" w:rsidRPr="001A13E4" w:rsidRDefault="001048B8" w:rsidP="000619B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A13E4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Pr="001A13E4">
              <w:rPr>
                <w:rFonts w:ascii="Angsana New" w:hAnsi="Angsana New"/>
                <w:sz w:val="28"/>
                <w:szCs w:val="28"/>
                <w:lang w:val="en-US" w:bidi="th-TH"/>
              </w:rPr>
              <w:t>702</w:t>
            </w:r>
            <w:r w:rsidRPr="001A13E4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5A34251B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BBEDD0B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E102AAC" w14:textId="5432C3AA" w:rsidR="001048B8" w:rsidRPr="001A13E4" w:rsidRDefault="001048B8" w:rsidP="000619B9">
            <w:pPr>
              <w:pStyle w:val="acctfourfigures"/>
              <w:tabs>
                <w:tab w:val="clear" w:pos="765"/>
                <w:tab w:val="decimal" w:pos="252"/>
                <w:tab w:val="left" w:pos="790"/>
              </w:tabs>
              <w:spacing w:line="240" w:lineRule="atLeast"/>
              <w:ind w:right="-38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A13E4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Pr="001A13E4">
              <w:rPr>
                <w:rFonts w:ascii="Angsana New" w:hAnsi="Angsana New"/>
                <w:sz w:val="28"/>
                <w:szCs w:val="28"/>
                <w:lang w:val="en-US" w:bidi="th-TH"/>
              </w:rPr>
              <w:t>711</w:t>
            </w:r>
            <w:r w:rsidRPr="001A13E4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7A7CEC6E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01512A5" w14:textId="19F8D7D6" w:rsidR="001048B8" w:rsidRPr="001A13E4" w:rsidRDefault="001048B8" w:rsidP="001048B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1F2F42B" w14:textId="0A35DA5E" w:rsidR="001048B8" w:rsidRPr="001A13E4" w:rsidRDefault="003A0968" w:rsidP="003A0968">
            <w:pPr>
              <w:pStyle w:val="acctfourfigures"/>
              <w:tabs>
                <w:tab w:val="clear" w:pos="765"/>
                <w:tab w:val="decimal" w:pos="252"/>
                <w:tab w:val="left" w:pos="613"/>
              </w:tabs>
              <w:spacing w:line="240" w:lineRule="atLeast"/>
              <w:ind w:right="1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A13E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08E11B4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D24DCAB" w14:textId="77777777" w:rsidR="001048B8" w:rsidRPr="001A13E4" w:rsidRDefault="001048B8" w:rsidP="000619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21CCB68F" w14:textId="32C038A7" w:rsidR="001048B8" w:rsidRPr="001A13E4" w:rsidRDefault="001048B8" w:rsidP="000619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A13E4">
              <w:rPr>
                <w:rFonts w:ascii="Angsana New" w:hAnsi="Angsana New"/>
                <w:sz w:val="28"/>
                <w:szCs w:val="28"/>
                <w:lang w:val="en-US" w:bidi="th-TH"/>
              </w:rPr>
              <w:t>2,516</w:t>
            </w:r>
          </w:p>
        </w:tc>
      </w:tr>
      <w:tr w:rsidR="001048B8" w:rsidRPr="001A13E4" w14:paraId="6C975E98" w14:textId="77777777" w:rsidTr="001048B8">
        <w:trPr>
          <w:trHeight w:val="139"/>
        </w:trPr>
        <w:tc>
          <w:tcPr>
            <w:tcW w:w="3060" w:type="dxa"/>
          </w:tcPr>
          <w:p w14:paraId="7DF34DD4" w14:textId="70695BA6" w:rsidR="001048B8" w:rsidRPr="001A13E4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A13E4">
              <w:rPr>
                <w:rFonts w:ascii="Angsana New" w:hAnsi="Angsana New"/>
                <w:sz w:val="28"/>
                <w:szCs w:val="28"/>
                <w:cs/>
              </w:rPr>
              <w:t>กำไรจากการขายสินทรัพย์</w:t>
            </w:r>
          </w:p>
        </w:tc>
        <w:tc>
          <w:tcPr>
            <w:tcW w:w="1080" w:type="dxa"/>
          </w:tcPr>
          <w:p w14:paraId="79FDBFCA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73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6B3994D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030CEEA0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22B26D3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ED75267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C075D18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6C7D370E" w14:textId="258720F0" w:rsidR="001048B8" w:rsidRPr="001A13E4" w:rsidRDefault="001048B8" w:rsidP="001048B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AB61318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56072EB3" w14:textId="77777777" w:rsidR="001048B8" w:rsidRPr="001A13E4" w:rsidRDefault="001048B8" w:rsidP="000619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1048B8" w:rsidRPr="001A13E4" w14:paraId="3A86F2C6" w14:textId="77777777" w:rsidTr="003A0968">
        <w:trPr>
          <w:trHeight w:val="334"/>
        </w:trPr>
        <w:tc>
          <w:tcPr>
            <w:tcW w:w="3060" w:type="dxa"/>
          </w:tcPr>
          <w:p w14:paraId="7E6DBFA9" w14:textId="14EDD9DB" w:rsidR="001048B8" w:rsidRPr="001A13E4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A13E4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="002540D7" w:rsidRPr="001A13E4">
              <w:rPr>
                <w:rFonts w:ascii="Angsana New" w:hAnsi="Angsana New"/>
                <w:sz w:val="28"/>
                <w:szCs w:val="28"/>
                <w:cs/>
              </w:rPr>
              <w:t>รอตัด</w:t>
            </w:r>
            <w:r w:rsidRPr="001A13E4">
              <w:rPr>
                <w:rFonts w:ascii="Angsana New" w:hAnsi="Angsana New"/>
                <w:sz w:val="28"/>
                <w:szCs w:val="28"/>
                <w:cs/>
              </w:rPr>
              <w:t>บัญชี</w:t>
            </w:r>
          </w:p>
        </w:tc>
        <w:tc>
          <w:tcPr>
            <w:tcW w:w="1080" w:type="dxa"/>
          </w:tcPr>
          <w:p w14:paraId="535EBD7D" w14:textId="4AB62621" w:rsidR="001048B8" w:rsidRPr="001A13E4" w:rsidRDefault="001048B8" w:rsidP="000619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4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A13E4">
              <w:rPr>
                <w:rFonts w:ascii="Angsana New" w:hAnsi="Angsana New"/>
                <w:sz w:val="28"/>
                <w:szCs w:val="28"/>
                <w:lang w:bidi="th-TH"/>
              </w:rPr>
              <w:t>852</w:t>
            </w:r>
          </w:p>
        </w:tc>
        <w:tc>
          <w:tcPr>
            <w:tcW w:w="270" w:type="dxa"/>
          </w:tcPr>
          <w:p w14:paraId="7498516E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278CDD1" w14:textId="635FC937" w:rsidR="001048B8" w:rsidRPr="001A13E4" w:rsidRDefault="001048B8" w:rsidP="000619B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A13E4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Pr="001A13E4">
              <w:rPr>
                <w:rFonts w:ascii="Angsana New" w:hAnsi="Angsana New"/>
                <w:sz w:val="28"/>
                <w:szCs w:val="28"/>
                <w:lang w:val="en-US" w:bidi="th-TH"/>
              </w:rPr>
              <w:t>426</w:t>
            </w:r>
            <w:r w:rsidRPr="001A13E4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3F7C9149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E449A7" w14:textId="3A893457" w:rsidR="001048B8" w:rsidRPr="001A13E4" w:rsidRDefault="001048B8" w:rsidP="001048B8">
            <w:pPr>
              <w:pStyle w:val="acctfourfigures"/>
              <w:tabs>
                <w:tab w:val="clear" w:pos="765"/>
                <w:tab w:val="decimal" w:pos="252"/>
                <w:tab w:val="left" w:pos="613"/>
              </w:tabs>
              <w:spacing w:line="240" w:lineRule="atLeast"/>
              <w:ind w:right="1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A13E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82D6F74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252"/>
                <w:tab w:val="left" w:pos="613"/>
              </w:tabs>
              <w:spacing w:line="240" w:lineRule="atLeast"/>
              <w:ind w:right="1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8DE6680" w14:textId="518B4D9D" w:rsidR="001048B8" w:rsidRPr="001A13E4" w:rsidRDefault="001048B8" w:rsidP="001048B8">
            <w:pPr>
              <w:pStyle w:val="acctfourfigures"/>
              <w:tabs>
                <w:tab w:val="clear" w:pos="765"/>
                <w:tab w:val="decimal" w:pos="252"/>
                <w:tab w:val="left" w:pos="613"/>
              </w:tabs>
              <w:spacing w:line="240" w:lineRule="atLeast"/>
              <w:ind w:right="1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A13E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70F1330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8601EB6" w14:textId="141C972B" w:rsidR="001048B8" w:rsidRPr="001A13E4" w:rsidRDefault="001048B8" w:rsidP="000619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A13E4">
              <w:rPr>
                <w:rFonts w:ascii="Angsana New" w:hAnsi="Angsana New"/>
                <w:sz w:val="28"/>
                <w:szCs w:val="28"/>
                <w:lang w:val="en-US" w:bidi="th-TH"/>
              </w:rPr>
              <w:t>426</w:t>
            </w:r>
          </w:p>
        </w:tc>
      </w:tr>
      <w:tr w:rsidR="001048B8" w:rsidRPr="001A13E4" w14:paraId="58103BAC" w14:textId="77777777" w:rsidTr="003A0968">
        <w:trPr>
          <w:trHeight w:val="334"/>
        </w:trPr>
        <w:tc>
          <w:tcPr>
            <w:tcW w:w="3060" w:type="dxa"/>
          </w:tcPr>
          <w:p w14:paraId="661C7AC8" w14:textId="77777777" w:rsidR="001048B8" w:rsidRPr="001A13E4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1A13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D9F373A" w14:textId="226CB768" w:rsidR="001048B8" w:rsidRPr="001A13E4" w:rsidRDefault="001048B8" w:rsidP="000619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13E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</w:t>
            </w:r>
            <w:r w:rsidRPr="001A13E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A13E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985</w:t>
            </w:r>
          </w:p>
        </w:tc>
        <w:tc>
          <w:tcPr>
            <w:tcW w:w="270" w:type="dxa"/>
          </w:tcPr>
          <w:p w14:paraId="10168D7B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C3E6041" w14:textId="6D360D3A" w:rsidR="001048B8" w:rsidRPr="001A13E4" w:rsidRDefault="001048B8" w:rsidP="000619B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A13E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</w:t>
            </w:r>
            <w:r w:rsidRPr="001A13E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866</w:t>
            </w:r>
            <w:r w:rsidRPr="001A13E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0FFF7CC7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6CE524" w14:textId="3CA9B071" w:rsidR="001048B8" w:rsidRPr="001A13E4" w:rsidRDefault="001048B8" w:rsidP="001048B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38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A13E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</w:t>
            </w:r>
            <w:r w:rsidRPr="001A13E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711</w:t>
            </w:r>
            <w:r w:rsidRPr="001A13E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1A219E43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38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76285A1" w14:textId="38A5D137" w:rsidR="001048B8" w:rsidRPr="001A13E4" w:rsidRDefault="003A0968" w:rsidP="003A0968">
            <w:pPr>
              <w:pStyle w:val="acctfourfigures"/>
              <w:tabs>
                <w:tab w:val="clear" w:pos="765"/>
                <w:tab w:val="decimal" w:pos="252"/>
                <w:tab w:val="left" w:pos="613"/>
              </w:tabs>
              <w:spacing w:line="240" w:lineRule="atLeast"/>
              <w:ind w:right="15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A13E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9AD5930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A436F44" w14:textId="4310EC24" w:rsidR="001048B8" w:rsidRPr="001A13E4" w:rsidRDefault="001048B8" w:rsidP="000619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A13E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9,408</w:t>
            </w:r>
          </w:p>
        </w:tc>
      </w:tr>
      <w:tr w:rsidR="001048B8" w:rsidRPr="001A13E4" w14:paraId="086CBEF1" w14:textId="77777777" w:rsidTr="001A13E4">
        <w:trPr>
          <w:trHeight w:val="235"/>
        </w:trPr>
        <w:tc>
          <w:tcPr>
            <w:tcW w:w="3060" w:type="dxa"/>
          </w:tcPr>
          <w:p w14:paraId="01CE29A1" w14:textId="77777777" w:rsidR="001048B8" w:rsidRPr="001A13E4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D1FA76E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22670BAB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6376E65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832"/>
                <w:tab w:val="decimal" w:pos="880"/>
              </w:tabs>
              <w:spacing w:line="240" w:lineRule="atLeast"/>
              <w:ind w:right="6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7792F945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2B7581C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0D7618D9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C71D170" w14:textId="16C13760" w:rsidR="001048B8" w:rsidRPr="001A13E4" w:rsidRDefault="001048B8" w:rsidP="001048B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157C9BD1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8726A81" w14:textId="77777777" w:rsidR="001048B8" w:rsidRPr="001A13E4" w:rsidRDefault="001048B8" w:rsidP="000619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1048B8" w:rsidRPr="001A13E4" w14:paraId="2DE66678" w14:textId="77777777" w:rsidTr="001048B8">
        <w:trPr>
          <w:trHeight w:val="334"/>
        </w:trPr>
        <w:tc>
          <w:tcPr>
            <w:tcW w:w="3060" w:type="dxa"/>
          </w:tcPr>
          <w:p w14:paraId="4EE5E27D" w14:textId="77777777" w:rsidR="001048B8" w:rsidRPr="001A13E4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A13E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642EC56D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158D5A4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808D5C2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832"/>
                <w:tab w:val="decimal" w:pos="880"/>
              </w:tabs>
              <w:spacing w:line="240" w:lineRule="atLeast"/>
              <w:ind w:right="6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5FD63F3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233F8A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9FEFB9A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F0071D" w14:textId="06A3EE70" w:rsidR="001048B8" w:rsidRPr="001A13E4" w:rsidRDefault="001048B8" w:rsidP="001048B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74DD952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970D4F" w14:textId="77777777" w:rsidR="001048B8" w:rsidRPr="001A13E4" w:rsidRDefault="001048B8" w:rsidP="000619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1048B8" w:rsidRPr="001A13E4" w14:paraId="1286ED71" w14:textId="77777777" w:rsidTr="001048B8">
        <w:trPr>
          <w:trHeight w:val="334"/>
        </w:trPr>
        <w:tc>
          <w:tcPr>
            <w:tcW w:w="3060" w:type="dxa"/>
          </w:tcPr>
          <w:p w14:paraId="7AF5CA1B" w14:textId="77777777" w:rsidR="001048B8" w:rsidRPr="001A13E4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A13E4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หนี้สินตามสัญญาเช่าทางการเงิน</w:t>
            </w:r>
          </w:p>
        </w:tc>
        <w:tc>
          <w:tcPr>
            <w:tcW w:w="1080" w:type="dxa"/>
          </w:tcPr>
          <w:p w14:paraId="425756B5" w14:textId="40E0D5DE" w:rsidR="001048B8" w:rsidRPr="001A13E4" w:rsidRDefault="001048B8" w:rsidP="000619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2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A13E4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Pr="001A13E4">
              <w:rPr>
                <w:rFonts w:ascii="Angsana New" w:hAnsi="Angsana New"/>
                <w:sz w:val="28"/>
                <w:szCs w:val="28"/>
                <w:lang w:val="en-US" w:bidi="th-TH"/>
              </w:rPr>
              <w:t>19</w:t>
            </w:r>
            <w:r w:rsidRPr="001A13E4">
              <w:rPr>
                <w:rFonts w:ascii="Angsana New" w:hAnsi="Angsana New"/>
                <w:sz w:val="28"/>
                <w:szCs w:val="28"/>
                <w:lang w:bidi="th-TH"/>
              </w:rPr>
              <w:t>,881)</w:t>
            </w:r>
          </w:p>
        </w:tc>
        <w:tc>
          <w:tcPr>
            <w:tcW w:w="270" w:type="dxa"/>
          </w:tcPr>
          <w:p w14:paraId="2BA642FC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464803C" w14:textId="356FF54D" w:rsidR="001048B8" w:rsidRPr="001A13E4" w:rsidRDefault="001048B8" w:rsidP="000619B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A13E4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Pr="001A13E4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1A13E4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1A13E4">
              <w:rPr>
                <w:rFonts w:ascii="Angsana New" w:hAnsi="Angsana New"/>
                <w:sz w:val="28"/>
                <w:szCs w:val="28"/>
                <w:lang w:val="en-US" w:bidi="th-TH"/>
              </w:rPr>
              <w:t>448</w:t>
            </w:r>
            <w:r w:rsidRPr="001A13E4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3E984A99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95BF34" w14:textId="54E2B9CA" w:rsidR="001048B8" w:rsidRPr="001A13E4" w:rsidRDefault="001048B8" w:rsidP="001048B8">
            <w:pPr>
              <w:pStyle w:val="acctfourfigures"/>
              <w:tabs>
                <w:tab w:val="clear" w:pos="765"/>
                <w:tab w:val="decimal" w:pos="252"/>
                <w:tab w:val="left" w:pos="613"/>
              </w:tabs>
              <w:spacing w:line="240" w:lineRule="atLeast"/>
              <w:ind w:right="1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A13E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DC7D012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252"/>
                <w:tab w:val="left" w:pos="613"/>
              </w:tabs>
              <w:spacing w:line="240" w:lineRule="atLeast"/>
              <w:ind w:right="1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7372B063" w14:textId="260736A3" w:rsidR="001048B8" w:rsidRPr="001A13E4" w:rsidRDefault="001048B8" w:rsidP="001048B8">
            <w:pPr>
              <w:pStyle w:val="acctfourfigures"/>
              <w:tabs>
                <w:tab w:val="clear" w:pos="765"/>
                <w:tab w:val="decimal" w:pos="252"/>
                <w:tab w:val="left" w:pos="613"/>
              </w:tabs>
              <w:spacing w:line="240" w:lineRule="atLeast"/>
              <w:ind w:right="1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A13E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1E5B9E2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18C694" w14:textId="45BCFB1B" w:rsidR="001048B8" w:rsidRPr="001A13E4" w:rsidRDefault="001048B8" w:rsidP="000619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A13E4">
              <w:rPr>
                <w:rFonts w:ascii="Angsana New" w:hAnsi="Angsana New"/>
                <w:sz w:val="28"/>
                <w:szCs w:val="28"/>
                <w:lang w:val="en-US" w:bidi="th-TH"/>
              </w:rPr>
              <w:t>(22,329)</w:t>
            </w:r>
          </w:p>
        </w:tc>
      </w:tr>
      <w:tr w:rsidR="001048B8" w:rsidRPr="001A13E4" w14:paraId="608E891F" w14:textId="77777777" w:rsidTr="003A0968">
        <w:trPr>
          <w:trHeight w:val="334"/>
        </w:trPr>
        <w:tc>
          <w:tcPr>
            <w:tcW w:w="3060" w:type="dxa"/>
          </w:tcPr>
          <w:p w14:paraId="2765D3E6" w14:textId="77777777" w:rsidR="002540D7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</w:rPr>
            </w:pPr>
            <w:r w:rsidRPr="001A13E4">
              <w:rPr>
                <w:rFonts w:ascii="Angsana New" w:hAnsi="Angsana New"/>
                <w:sz w:val="28"/>
                <w:szCs w:val="28"/>
                <w:cs/>
              </w:rPr>
              <w:t>ผลต่างจากการรับรู้รายได้ทางบัญชี</w:t>
            </w:r>
          </w:p>
          <w:p w14:paraId="0F3081A8" w14:textId="6A143457" w:rsidR="001048B8" w:rsidRPr="001A13E4" w:rsidRDefault="002540D7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1048B8" w:rsidRPr="001A13E4">
              <w:rPr>
                <w:rFonts w:ascii="Angsana New" w:hAnsi="Angsana New"/>
                <w:sz w:val="28"/>
                <w:szCs w:val="28"/>
                <w:cs/>
              </w:rPr>
              <w:t>และภาษี</w:t>
            </w:r>
          </w:p>
        </w:tc>
        <w:tc>
          <w:tcPr>
            <w:tcW w:w="1080" w:type="dxa"/>
          </w:tcPr>
          <w:p w14:paraId="030EFB14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right="75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455004E" w14:textId="31AF8BC0" w:rsidR="001048B8" w:rsidRPr="001A13E4" w:rsidRDefault="001048B8" w:rsidP="000619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2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A13E4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Pr="001A13E4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 w:rsidRPr="001A13E4">
              <w:rPr>
                <w:rFonts w:ascii="Angsana New" w:hAnsi="Angsana New"/>
                <w:sz w:val="28"/>
                <w:szCs w:val="28"/>
                <w:lang w:bidi="th-TH"/>
              </w:rPr>
              <w:t>,987)</w:t>
            </w:r>
          </w:p>
        </w:tc>
        <w:tc>
          <w:tcPr>
            <w:tcW w:w="270" w:type="dxa"/>
          </w:tcPr>
          <w:p w14:paraId="1BF965B0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CB90E7C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864D274" w14:textId="019BCB4E" w:rsidR="001048B8" w:rsidRPr="001A13E4" w:rsidRDefault="001048B8" w:rsidP="000619B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A13E4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Pr="001A13E4">
              <w:rPr>
                <w:rFonts w:ascii="Angsana New" w:hAnsi="Angsana New"/>
                <w:sz w:val="28"/>
                <w:szCs w:val="28"/>
                <w:lang w:val="en-US" w:bidi="th-TH"/>
              </w:rPr>
              <w:t>316</w:t>
            </w:r>
            <w:r w:rsidRPr="001A13E4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0EEA83BC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FE52F3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252"/>
                <w:tab w:val="left" w:pos="613"/>
              </w:tabs>
              <w:spacing w:line="240" w:lineRule="atLeast"/>
              <w:ind w:right="1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74CD68A" w14:textId="6FC10293" w:rsidR="001048B8" w:rsidRPr="001A13E4" w:rsidRDefault="001048B8" w:rsidP="001048B8">
            <w:pPr>
              <w:pStyle w:val="acctfourfigures"/>
              <w:tabs>
                <w:tab w:val="clear" w:pos="765"/>
                <w:tab w:val="decimal" w:pos="252"/>
                <w:tab w:val="left" w:pos="613"/>
              </w:tabs>
              <w:spacing w:line="240" w:lineRule="atLeast"/>
              <w:ind w:right="1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A13E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A50E9A2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252"/>
                <w:tab w:val="left" w:pos="613"/>
              </w:tabs>
              <w:spacing w:line="240" w:lineRule="atLeast"/>
              <w:ind w:right="1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0553F405" w14:textId="75863FF7" w:rsidR="001048B8" w:rsidRPr="001A13E4" w:rsidRDefault="001048B8" w:rsidP="001048B8">
            <w:pPr>
              <w:pStyle w:val="acctfourfigures"/>
              <w:tabs>
                <w:tab w:val="clear" w:pos="765"/>
                <w:tab w:val="decimal" w:pos="252"/>
                <w:tab w:val="left" w:pos="613"/>
              </w:tabs>
              <w:spacing w:line="240" w:lineRule="atLeast"/>
              <w:ind w:right="1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1E6A53B" w14:textId="00C51E31" w:rsidR="001048B8" w:rsidRPr="001A13E4" w:rsidRDefault="001048B8" w:rsidP="001048B8">
            <w:pPr>
              <w:pStyle w:val="acctfourfigures"/>
              <w:tabs>
                <w:tab w:val="clear" w:pos="765"/>
                <w:tab w:val="decimal" w:pos="252"/>
                <w:tab w:val="left" w:pos="613"/>
              </w:tabs>
              <w:spacing w:line="240" w:lineRule="atLeast"/>
              <w:ind w:right="1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1A13E4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85D8B6C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0943B3" w14:textId="77777777" w:rsidR="001048B8" w:rsidRPr="001A13E4" w:rsidRDefault="001048B8" w:rsidP="000619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67C7B2F" w14:textId="252A8BE5" w:rsidR="001048B8" w:rsidRPr="001A13E4" w:rsidRDefault="001048B8" w:rsidP="000619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1A13E4">
              <w:rPr>
                <w:rFonts w:ascii="Angsana New" w:hAnsi="Angsana New"/>
                <w:sz w:val="28"/>
                <w:szCs w:val="28"/>
                <w:lang w:val="en-US" w:bidi="th-TH"/>
              </w:rPr>
              <w:t>(21,303)</w:t>
            </w:r>
          </w:p>
        </w:tc>
      </w:tr>
      <w:tr w:rsidR="001048B8" w:rsidRPr="001A13E4" w14:paraId="14EF0F12" w14:textId="77777777" w:rsidTr="003A0968">
        <w:trPr>
          <w:trHeight w:val="334"/>
        </w:trPr>
        <w:tc>
          <w:tcPr>
            <w:tcW w:w="3060" w:type="dxa"/>
          </w:tcPr>
          <w:p w14:paraId="17C9AE47" w14:textId="77777777" w:rsidR="001048B8" w:rsidRPr="001A13E4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A13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F2F8D45" w14:textId="6651EFCD" w:rsidR="001048B8" w:rsidRPr="001A13E4" w:rsidRDefault="001048B8" w:rsidP="000619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13E4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1A13E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40</w:t>
            </w:r>
            <w:r w:rsidRPr="001A13E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A13E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868</w:t>
            </w:r>
            <w:r w:rsidRPr="001A13E4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E4B61BD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CF1690D" w14:textId="278E6E59" w:rsidR="001048B8" w:rsidRPr="001A13E4" w:rsidRDefault="001048B8" w:rsidP="000619B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A13E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</w:t>
            </w:r>
            <w:r w:rsidRPr="001A13E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Pr="001A13E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1A13E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764</w:t>
            </w:r>
            <w:r w:rsidRPr="001A13E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1457E5F3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E0D0687" w14:textId="5A8CBA7C" w:rsidR="001048B8" w:rsidRPr="001A13E4" w:rsidRDefault="001048B8" w:rsidP="001048B8">
            <w:pPr>
              <w:pStyle w:val="acctfourfigures"/>
              <w:tabs>
                <w:tab w:val="clear" w:pos="765"/>
                <w:tab w:val="decimal" w:pos="252"/>
                <w:tab w:val="left" w:pos="613"/>
              </w:tabs>
              <w:spacing w:line="240" w:lineRule="atLeast"/>
              <w:ind w:right="15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A13E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3131576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252"/>
                <w:tab w:val="left" w:pos="613"/>
              </w:tabs>
              <w:spacing w:line="240" w:lineRule="atLeast"/>
              <w:ind w:right="15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B1D6709" w14:textId="4D1FABEA" w:rsidR="001048B8" w:rsidRPr="001A13E4" w:rsidRDefault="001048B8" w:rsidP="001048B8">
            <w:pPr>
              <w:pStyle w:val="acctfourfigures"/>
              <w:tabs>
                <w:tab w:val="clear" w:pos="765"/>
                <w:tab w:val="decimal" w:pos="252"/>
                <w:tab w:val="left" w:pos="613"/>
              </w:tabs>
              <w:spacing w:line="240" w:lineRule="atLeast"/>
              <w:ind w:right="15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A13E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20669E3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B18E3FC" w14:textId="5894899A" w:rsidR="001048B8" w:rsidRPr="001A13E4" w:rsidRDefault="001048B8" w:rsidP="000619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A13E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(43,632)</w:t>
            </w:r>
          </w:p>
        </w:tc>
      </w:tr>
      <w:tr w:rsidR="001048B8" w:rsidRPr="001A13E4" w14:paraId="55E8EF32" w14:textId="77777777" w:rsidTr="001A13E4">
        <w:trPr>
          <w:trHeight w:val="217"/>
        </w:trPr>
        <w:tc>
          <w:tcPr>
            <w:tcW w:w="3060" w:type="dxa"/>
          </w:tcPr>
          <w:p w14:paraId="3221EBD3" w14:textId="77777777" w:rsidR="001048B8" w:rsidRPr="001A13E4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A60BFAA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4CA5B792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C803B93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2E7A4095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F68230C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78959A4D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30C673A" w14:textId="1E2B2776" w:rsidR="001048B8" w:rsidRPr="001A13E4" w:rsidRDefault="001048B8" w:rsidP="001048B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2DE0E068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0DC26F" w14:textId="77777777" w:rsidR="001048B8" w:rsidRPr="001A13E4" w:rsidRDefault="001048B8" w:rsidP="000619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1048B8" w:rsidRPr="001A13E4" w14:paraId="797F0ED7" w14:textId="77777777" w:rsidTr="003A0968">
        <w:trPr>
          <w:trHeight w:val="334"/>
        </w:trPr>
        <w:tc>
          <w:tcPr>
            <w:tcW w:w="3060" w:type="dxa"/>
          </w:tcPr>
          <w:p w14:paraId="642D26F4" w14:textId="77777777" w:rsidR="001048B8" w:rsidRPr="001A13E4" w:rsidRDefault="001048B8" w:rsidP="00104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A13E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33C5E05" w14:textId="1A7BA62A" w:rsidR="001048B8" w:rsidRPr="001A13E4" w:rsidRDefault="001048B8" w:rsidP="000619B9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13E4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1A13E4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29</w:t>
            </w:r>
            <w:r w:rsidRPr="001A13E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1A13E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883</w:t>
            </w:r>
            <w:r w:rsidRPr="001A13E4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DEFB791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061EFAB" w14:textId="7DDD19A5" w:rsidR="001048B8" w:rsidRPr="001A13E4" w:rsidRDefault="001048B8" w:rsidP="000619B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A13E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</w:t>
            </w:r>
            <w:r w:rsidRPr="001A13E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Pr="001A13E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1A13E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630</w:t>
            </w:r>
            <w:r w:rsidRPr="001A13E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28346397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5F5648E" w14:textId="63DB1544" w:rsidR="001048B8" w:rsidRPr="001A13E4" w:rsidRDefault="001048B8" w:rsidP="001048B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38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A13E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</w:t>
            </w:r>
            <w:r w:rsidRPr="001A13E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711</w:t>
            </w:r>
            <w:r w:rsidRPr="001A13E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1ED80E21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right="-38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CDD63FB" w14:textId="644E2588" w:rsidR="001048B8" w:rsidRPr="001A13E4" w:rsidRDefault="003A0968" w:rsidP="003A0968">
            <w:pPr>
              <w:pStyle w:val="acctfourfigures"/>
              <w:tabs>
                <w:tab w:val="clear" w:pos="765"/>
                <w:tab w:val="decimal" w:pos="252"/>
                <w:tab w:val="left" w:pos="613"/>
              </w:tabs>
              <w:spacing w:line="240" w:lineRule="atLeast"/>
              <w:ind w:right="15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1A13E4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4518300" w14:textId="77777777" w:rsidR="001048B8" w:rsidRPr="001A13E4" w:rsidRDefault="001048B8" w:rsidP="001048B8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61B89B7" w14:textId="38B65424" w:rsidR="001048B8" w:rsidRPr="001A13E4" w:rsidRDefault="001048B8" w:rsidP="000619B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1A13E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(34,224)</w:t>
            </w:r>
          </w:p>
        </w:tc>
      </w:tr>
    </w:tbl>
    <w:p w14:paraId="1A693463" w14:textId="16C99FE8" w:rsidR="00F07C47" w:rsidRPr="001A13E4" w:rsidRDefault="00F07C47" w:rsidP="00F07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20"/>
          <w:szCs w:val="2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1530"/>
        <w:gridCol w:w="261"/>
        <w:gridCol w:w="1269"/>
        <w:gridCol w:w="261"/>
        <w:gridCol w:w="1269"/>
        <w:gridCol w:w="270"/>
        <w:gridCol w:w="1530"/>
      </w:tblGrid>
      <w:tr w:rsidR="00DC643B" w:rsidRPr="001A13E4" w14:paraId="27947B4C" w14:textId="77777777" w:rsidTr="00DC643B">
        <w:trPr>
          <w:tblHeader/>
        </w:trPr>
        <w:tc>
          <w:tcPr>
            <w:tcW w:w="3060" w:type="dxa"/>
          </w:tcPr>
          <w:p w14:paraId="66EB3456" w14:textId="77777777" w:rsidR="00DC643B" w:rsidRPr="001A13E4" w:rsidRDefault="00DC643B" w:rsidP="003C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3"/>
          </w:tcPr>
          <w:p w14:paraId="6843B3A9" w14:textId="77777777" w:rsidR="00DC643B" w:rsidRPr="001A13E4" w:rsidRDefault="00DC643B" w:rsidP="003C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1A13E4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0850543B" w14:textId="77777777" w:rsidR="00DC643B" w:rsidRPr="001A13E4" w:rsidRDefault="00DC643B" w:rsidP="003C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3069" w:type="dxa"/>
            <w:gridSpan w:val="3"/>
          </w:tcPr>
          <w:p w14:paraId="0CBC1C40" w14:textId="77777777" w:rsidR="00DC643B" w:rsidRPr="001A13E4" w:rsidRDefault="00DC643B" w:rsidP="003C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1A13E4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643B" w:rsidRPr="001A13E4" w14:paraId="3C7B9426" w14:textId="77777777" w:rsidTr="00DC643B">
        <w:trPr>
          <w:tblHeader/>
        </w:trPr>
        <w:tc>
          <w:tcPr>
            <w:tcW w:w="3060" w:type="dxa"/>
          </w:tcPr>
          <w:p w14:paraId="064AE75B" w14:textId="77777777" w:rsidR="00DC643B" w:rsidRPr="001A13E4" w:rsidRDefault="00DC643B" w:rsidP="003C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1A13E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530" w:type="dxa"/>
            <w:vAlign w:val="center"/>
          </w:tcPr>
          <w:p w14:paraId="029A523F" w14:textId="77777777" w:rsidR="00DC643B" w:rsidRPr="001A13E4" w:rsidRDefault="00DC643B" w:rsidP="003C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1A13E4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  <w:tc>
          <w:tcPr>
            <w:tcW w:w="261" w:type="dxa"/>
            <w:vAlign w:val="center"/>
          </w:tcPr>
          <w:p w14:paraId="7551F999" w14:textId="77777777" w:rsidR="00DC643B" w:rsidRPr="001A13E4" w:rsidRDefault="00DC643B" w:rsidP="003C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14:paraId="64E1640F" w14:textId="77777777" w:rsidR="00DC643B" w:rsidRPr="001A13E4" w:rsidRDefault="00DC643B" w:rsidP="003C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1A13E4">
              <w:rPr>
                <w:rFonts w:ascii="Angsana New" w:hAnsi="Angsana New"/>
                <w:bCs/>
                <w:sz w:val="28"/>
                <w:szCs w:val="28"/>
              </w:rPr>
              <w:t>2562</w:t>
            </w:r>
          </w:p>
        </w:tc>
        <w:tc>
          <w:tcPr>
            <w:tcW w:w="261" w:type="dxa"/>
          </w:tcPr>
          <w:p w14:paraId="35C87F92" w14:textId="77777777" w:rsidR="00DC643B" w:rsidRPr="001A13E4" w:rsidRDefault="00DC643B" w:rsidP="003C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69" w:type="dxa"/>
            <w:vAlign w:val="center"/>
          </w:tcPr>
          <w:p w14:paraId="67D2E1FF" w14:textId="77777777" w:rsidR="00DC643B" w:rsidRPr="001A13E4" w:rsidRDefault="00DC643B" w:rsidP="003C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1A13E4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  <w:vAlign w:val="center"/>
          </w:tcPr>
          <w:p w14:paraId="2034EB4D" w14:textId="77777777" w:rsidR="00DC643B" w:rsidRPr="001A13E4" w:rsidRDefault="00DC643B" w:rsidP="003C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29339F86" w14:textId="77777777" w:rsidR="00DC643B" w:rsidRPr="001A13E4" w:rsidRDefault="00DC643B" w:rsidP="003C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1A13E4">
              <w:rPr>
                <w:rFonts w:ascii="Angsana New" w:hAnsi="Angsana New"/>
                <w:bCs/>
                <w:sz w:val="28"/>
                <w:szCs w:val="28"/>
              </w:rPr>
              <w:t>2562</w:t>
            </w:r>
          </w:p>
        </w:tc>
      </w:tr>
      <w:tr w:rsidR="00DC643B" w:rsidRPr="001A13E4" w14:paraId="270BCBCA" w14:textId="77777777" w:rsidTr="002540D7">
        <w:trPr>
          <w:tblHeader/>
        </w:trPr>
        <w:tc>
          <w:tcPr>
            <w:tcW w:w="3060" w:type="dxa"/>
          </w:tcPr>
          <w:p w14:paraId="6BEF3FAE" w14:textId="77777777" w:rsidR="00DC643B" w:rsidRPr="001A13E4" w:rsidRDefault="00DC643B" w:rsidP="003C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1A13E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ณ วันที่ 31 ธันวาคม</w:t>
            </w:r>
          </w:p>
        </w:tc>
        <w:tc>
          <w:tcPr>
            <w:tcW w:w="6390" w:type="dxa"/>
            <w:gridSpan w:val="7"/>
          </w:tcPr>
          <w:p w14:paraId="546AFA29" w14:textId="77777777" w:rsidR="00DC643B" w:rsidRPr="001A13E4" w:rsidRDefault="00DC643B" w:rsidP="003C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1A13E4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C643B" w:rsidRPr="001A13E4" w14:paraId="653C2918" w14:textId="77777777" w:rsidTr="002540D7">
        <w:tc>
          <w:tcPr>
            <w:tcW w:w="3060" w:type="dxa"/>
          </w:tcPr>
          <w:p w14:paraId="0A95D682" w14:textId="77777777" w:rsidR="00DC643B" w:rsidRPr="001A13E4" w:rsidRDefault="00DC643B" w:rsidP="003C6954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1A13E4">
              <w:rPr>
                <w:rFonts w:ascii="Angsana New" w:hAnsi="Angsana New"/>
                <w:sz w:val="28"/>
                <w:szCs w:val="28"/>
                <w:cs/>
              </w:rPr>
              <w:t xml:space="preserve">ยอดขาดทุนยกไป 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152EFB3" w14:textId="0B842598" w:rsidR="00DC643B" w:rsidRPr="002540D7" w:rsidRDefault="00D818EF" w:rsidP="00A034B5">
            <w:pPr>
              <w:pStyle w:val="acctfourfigures"/>
              <w:tabs>
                <w:tab w:val="clear" w:pos="765"/>
              </w:tabs>
              <w:spacing w:line="240" w:lineRule="atLeast"/>
              <w:ind w:left="-79" w:right="16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540D7">
              <w:rPr>
                <w:rFonts w:ascii="Angsana New" w:hAnsi="Angsana New"/>
                <w:b/>
                <w:bCs/>
                <w:sz w:val="28"/>
                <w:szCs w:val="28"/>
              </w:rPr>
              <w:t>190,202</w:t>
            </w:r>
          </w:p>
        </w:tc>
        <w:tc>
          <w:tcPr>
            <w:tcW w:w="261" w:type="dxa"/>
          </w:tcPr>
          <w:p w14:paraId="55C281E3" w14:textId="77777777" w:rsidR="00DC643B" w:rsidRPr="002540D7" w:rsidRDefault="00DC643B" w:rsidP="003C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21FDD5D5" w14:textId="3E51777E" w:rsidR="00DC643B" w:rsidRPr="002540D7" w:rsidRDefault="00D818EF" w:rsidP="00A034B5">
            <w:pPr>
              <w:pStyle w:val="acctfourfigures"/>
              <w:tabs>
                <w:tab w:val="clear" w:pos="765"/>
              </w:tabs>
              <w:spacing w:line="240" w:lineRule="atLeast"/>
              <w:ind w:left="-79" w:right="15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540D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167,679</w:t>
            </w:r>
          </w:p>
        </w:tc>
        <w:tc>
          <w:tcPr>
            <w:tcW w:w="261" w:type="dxa"/>
          </w:tcPr>
          <w:p w14:paraId="2201033B" w14:textId="77777777" w:rsidR="00DC643B" w:rsidRPr="002540D7" w:rsidRDefault="00DC643B" w:rsidP="003C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1BE5A06A" w14:textId="155E7640" w:rsidR="00DC643B" w:rsidRPr="002540D7" w:rsidRDefault="00D818EF" w:rsidP="003C695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540D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347BBE7" w14:textId="77777777" w:rsidR="00DC643B" w:rsidRPr="002540D7" w:rsidRDefault="00DC643B" w:rsidP="003C6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02006C02" w14:textId="77777777" w:rsidR="00DC643B" w:rsidRPr="002540D7" w:rsidRDefault="00DC643B" w:rsidP="00922952">
            <w:pPr>
              <w:pStyle w:val="acctfourfigures"/>
              <w:tabs>
                <w:tab w:val="clear" w:pos="765"/>
              </w:tabs>
              <w:spacing w:line="240" w:lineRule="atLeast"/>
              <w:ind w:left="-79" w:right="-38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540D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423118C4" w14:textId="77777777" w:rsidR="002B57DE" w:rsidRPr="001A13E4" w:rsidRDefault="002B57DE" w:rsidP="00F07C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sz w:val="20"/>
          <w:szCs w:val="20"/>
        </w:rPr>
      </w:pPr>
    </w:p>
    <w:p w14:paraId="2C57F965" w14:textId="2595D713" w:rsidR="002B57DE" w:rsidRPr="002B57DE" w:rsidRDefault="002B57DE" w:rsidP="002B5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2B57DE">
        <w:rPr>
          <w:rFonts w:ascii="Angsana New" w:hAnsi="Angsana New"/>
          <w:b/>
          <w:sz w:val="30"/>
          <w:szCs w:val="30"/>
          <w:cs/>
        </w:rPr>
        <w:t xml:space="preserve">ขาดทุนทางภาษีจะสิ้นอายุในปี </w:t>
      </w:r>
      <w:r w:rsidRPr="002B57DE">
        <w:rPr>
          <w:rFonts w:ascii="Angsana New" w:hAnsi="Angsana New"/>
          <w:bCs/>
          <w:sz w:val="30"/>
          <w:szCs w:val="30"/>
        </w:rPr>
        <w:t>2563</w:t>
      </w:r>
      <w:r>
        <w:rPr>
          <w:rFonts w:ascii="Angsana New" w:hAnsi="Angsana New"/>
          <w:b/>
          <w:sz w:val="30"/>
          <w:szCs w:val="30"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 xml:space="preserve">ถึงปี </w:t>
      </w:r>
      <w:r w:rsidRPr="002B57DE">
        <w:rPr>
          <w:rFonts w:ascii="Angsana New" w:hAnsi="Angsana New"/>
          <w:bCs/>
          <w:sz w:val="30"/>
          <w:szCs w:val="30"/>
        </w:rPr>
        <w:t>2568</w:t>
      </w:r>
      <w:r w:rsidRPr="002B57DE">
        <w:rPr>
          <w:rFonts w:ascii="Angsana New" w:hAnsi="Angsana New"/>
          <w:b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</w:t>
      </w:r>
      <w:r>
        <w:rPr>
          <w:rFonts w:ascii="Angsana New" w:hAnsi="Angsana New" w:hint="cs"/>
          <w:b/>
          <w:sz w:val="30"/>
          <w:szCs w:val="30"/>
          <w:cs/>
        </w:rPr>
        <w:t>และ</w:t>
      </w:r>
      <w:r w:rsidRPr="002B57DE">
        <w:rPr>
          <w:rFonts w:ascii="Angsana New" w:hAnsi="Angsana New"/>
          <w:b/>
          <w:sz w:val="30"/>
          <w:szCs w:val="30"/>
          <w:cs/>
        </w:rPr>
        <w:t>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</w:t>
      </w:r>
      <w:r>
        <w:rPr>
          <w:rFonts w:ascii="Angsana New" w:hAnsi="Angsana New" w:hint="cs"/>
          <w:b/>
          <w:sz w:val="30"/>
          <w:szCs w:val="30"/>
          <w:cs/>
        </w:rPr>
        <w:t>และ</w:t>
      </w:r>
      <w:r w:rsidRPr="002B57DE">
        <w:rPr>
          <w:rFonts w:ascii="Angsana New" w:hAnsi="Angsana New"/>
          <w:b/>
          <w:sz w:val="30"/>
          <w:szCs w:val="30"/>
          <w:cs/>
        </w:rPr>
        <w:t xml:space="preserve">บริษัทจะมีกำไรทางภาษีเพียงพอที่จะใช้ประโยชน์ทางภาษีดังกล่าว  </w:t>
      </w:r>
    </w:p>
    <w:p w14:paraId="63AF15F3" w14:textId="43831A96" w:rsidR="00071FC6" w:rsidRPr="00F61C23" w:rsidRDefault="00071FC6" w:rsidP="007E2E7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F61C23">
        <w:rPr>
          <w:rFonts w:ascii="Angsana New" w:hAnsi="Angsana New"/>
          <w:bCs/>
          <w:sz w:val="30"/>
          <w:szCs w:val="30"/>
          <w:cs/>
        </w:rPr>
        <w:t>กำไร</w:t>
      </w:r>
      <w:r w:rsidR="004B77DD">
        <w:rPr>
          <w:rFonts w:ascii="Angsana New" w:hAnsi="Angsana New"/>
          <w:bCs/>
          <w:sz w:val="30"/>
          <w:szCs w:val="30"/>
        </w:rPr>
        <w:t xml:space="preserve"> </w:t>
      </w:r>
      <w:r w:rsidR="004B77DD">
        <w:rPr>
          <w:rFonts w:ascii="Angsana New" w:hAnsi="Angsana New" w:hint="cs"/>
          <w:bCs/>
          <w:sz w:val="30"/>
          <w:szCs w:val="30"/>
          <w:cs/>
        </w:rPr>
        <w:t xml:space="preserve">(ขาดทุน) </w:t>
      </w:r>
      <w:r w:rsidRPr="00F61C23">
        <w:rPr>
          <w:rFonts w:ascii="Angsana New" w:hAnsi="Angsana New"/>
          <w:bCs/>
          <w:sz w:val="30"/>
          <w:szCs w:val="30"/>
          <w:cs/>
        </w:rPr>
        <w:t>ต่อหุ้นขั้นพื้นฐาน</w:t>
      </w:r>
    </w:p>
    <w:p w14:paraId="4EEA0184" w14:textId="77777777" w:rsidR="0033188C" w:rsidRPr="00F61C23" w:rsidRDefault="0033188C" w:rsidP="003318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="Angsana New" w:hAnsi="Angsana New"/>
          <w:bCs/>
          <w:sz w:val="24"/>
          <w:szCs w:val="24"/>
          <w:cs/>
        </w:rPr>
      </w:pPr>
    </w:p>
    <w:p w14:paraId="02490790" w14:textId="09618B9D" w:rsidR="00AB0EB0" w:rsidRPr="00F61C23" w:rsidRDefault="0033188C" w:rsidP="003318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  <w:cs/>
        </w:rPr>
      </w:pPr>
      <w:r w:rsidRPr="00F61C23">
        <w:rPr>
          <w:rFonts w:ascii="Angsana New" w:hAnsi="Angsana New"/>
          <w:spacing w:val="6"/>
          <w:sz w:val="30"/>
          <w:szCs w:val="30"/>
          <w:cs/>
        </w:rPr>
        <w:t>กำไร</w:t>
      </w:r>
      <w:r w:rsidR="004B77DD">
        <w:rPr>
          <w:rFonts w:ascii="Angsana New" w:hAnsi="Angsana New" w:hint="cs"/>
          <w:spacing w:val="6"/>
          <w:sz w:val="30"/>
          <w:szCs w:val="30"/>
          <w:cs/>
        </w:rPr>
        <w:t xml:space="preserve"> (ขาดทุน) </w:t>
      </w:r>
      <w:r w:rsidRPr="00F61C23">
        <w:rPr>
          <w:rFonts w:ascii="Angsana New" w:hAnsi="Angsana New"/>
          <w:spacing w:val="6"/>
          <w:sz w:val="30"/>
          <w:szCs w:val="30"/>
          <w:cs/>
        </w:rPr>
        <w:t xml:space="preserve">ต่อหุ้นขั้นพื้นฐานสำหรับปีสิ้นสุดวันที่ </w:t>
      </w:r>
      <w:r w:rsidR="00A453AA" w:rsidRPr="00F61C23">
        <w:rPr>
          <w:rFonts w:ascii="Angsana New" w:hAnsi="Angsana New"/>
          <w:spacing w:val="6"/>
          <w:sz w:val="30"/>
          <w:szCs w:val="30"/>
        </w:rPr>
        <w:t>31</w:t>
      </w:r>
      <w:r w:rsidR="001D1116" w:rsidRPr="00F61C23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pacing w:val="6"/>
          <w:sz w:val="30"/>
          <w:szCs w:val="30"/>
          <w:cs/>
        </w:rPr>
        <w:t>ธันวาคม คำนวณจากกำไร</w:t>
      </w:r>
      <w:r w:rsidR="004B77DD">
        <w:rPr>
          <w:rFonts w:ascii="Angsana New" w:hAnsi="Angsana New" w:hint="cs"/>
          <w:spacing w:val="6"/>
          <w:sz w:val="30"/>
          <w:szCs w:val="30"/>
          <w:cs/>
        </w:rPr>
        <w:t xml:space="preserve"> (ขาดทุน) </w:t>
      </w:r>
      <w:r w:rsidRPr="00F61C23">
        <w:rPr>
          <w:rFonts w:ascii="Angsana New" w:hAnsi="Angsana New"/>
          <w:spacing w:val="6"/>
          <w:sz w:val="30"/>
          <w:szCs w:val="30"/>
          <w:cs/>
        </w:rPr>
        <w:t>สำหรับปีที่เป็นส่วนของ</w:t>
      </w:r>
      <w:r w:rsidRPr="00F61C23">
        <w:rPr>
          <w:rFonts w:ascii="Angsana New" w:hAnsi="Angsana New"/>
          <w:sz w:val="30"/>
          <w:szCs w:val="30"/>
          <w:cs/>
        </w:rPr>
        <w:t>ผู้ถือหุ้นสามัญบริษัทใหญ่ และจำนวนหุ้นสามัญที่ออกจำหน่ายแล้วระหว่างปี โดยแสดงการคำนวณดังนี้</w:t>
      </w:r>
    </w:p>
    <w:p w14:paraId="46B3D449" w14:textId="77777777" w:rsidR="0033188C" w:rsidRPr="00F61C23" w:rsidRDefault="0033188C" w:rsidP="000F72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270"/>
        <w:gridCol w:w="1080"/>
        <w:gridCol w:w="270"/>
        <w:gridCol w:w="1080"/>
        <w:gridCol w:w="270"/>
        <w:gridCol w:w="990"/>
      </w:tblGrid>
      <w:tr w:rsidR="0033188C" w:rsidRPr="00F61C23" w14:paraId="0C72BA44" w14:textId="77777777" w:rsidTr="004B77DD">
        <w:tc>
          <w:tcPr>
            <w:tcW w:w="4410" w:type="dxa"/>
          </w:tcPr>
          <w:p w14:paraId="7BE3DE78" w14:textId="77777777" w:rsidR="0033188C" w:rsidRPr="00F61C23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430" w:type="dxa"/>
            <w:gridSpan w:val="3"/>
          </w:tcPr>
          <w:p w14:paraId="6FDA8C4A" w14:textId="77777777" w:rsidR="0033188C" w:rsidRPr="00F61C23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2E44E5E6" w14:textId="77777777" w:rsidR="0033188C" w:rsidRPr="00F61C23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4347B81" w14:textId="77777777" w:rsidR="0033188C" w:rsidRPr="00F61C23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33188C" w:rsidRPr="00F61C23" w14:paraId="16798892" w14:textId="77777777" w:rsidTr="004B77DD">
        <w:tc>
          <w:tcPr>
            <w:tcW w:w="4410" w:type="dxa"/>
          </w:tcPr>
          <w:p w14:paraId="2860713C" w14:textId="2D2B4381" w:rsidR="0033188C" w:rsidRPr="00F61C23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A453AA" w:rsidRPr="00F6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1D1116" w:rsidRPr="00F6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6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</w:tcPr>
          <w:p w14:paraId="16E4DCEC" w14:textId="5404350E" w:rsidR="0033188C" w:rsidRPr="00F61C23" w:rsidRDefault="00A453AA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4FC0035" w14:textId="77777777" w:rsidR="0033188C" w:rsidRPr="00F61C23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A0CD1E" w14:textId="4015AE87" w:rsidR="0033188C" w:rsidRPr="00F61C23" w:rsidRDefault="00A453AA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DE9C5E6" w14:textId="77777777" w:rsidR="0033188C" w:rsidRPr="00F61C23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59E5C3" w14:textId="7932E413" w:rsidR="0033188C" w:rsidRPr="00F61C23" w:rsidRDefault="00A453AA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FD0688B" w14:textId="77777777" w:rsidR="0033188C" w:rsidRPr="00F61C23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477C55" w14:textId="331AF4EB" w:rsidR="0033188C" w:rsidRPr="00F61C23" w:rsidRDefault="00A453AA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33188C" w:rsidRPr="00F61C23" w14:paraId="0C4BD26F" w14:textId="77777777" w:rsidTr="004B77DD">
        <w:trPr>
          <w:trHeight w:val="335"/>
        </w:trPr>
        <w:tc>
          <w:tcPr>
            <w:tcW w:w="4410" w:type="dxa"/>
          </w:tcPr>
          <w:p w14:paraId="4F790BA6" w14:textId="77777777" w:rsidR="0033188C" w:rsidRPr="00F61C23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71C0CB80" w14:textId="39605ABA" w:rsidR="0033188C" w:rsidRPr="00F61C23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="00B60682" w:rsidRPr="00F61C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F61C23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="00B60682" w:rsidRPr="00F61C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F61C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33188C" w:rsidRPr="00F61C23" w14:paraId="71E66E50" w14:textId="77777777" w:rsidTr="004B77DD">
        <w:tc>
          <w:tcPr>
            <w:tcW w:w="4410" w:type="dxa"/>
          </w:tcPr>
          <w:p w14:paraId="53D49336" w14:textId="4AFD734E" w:rsidR="0033188C" w:rsidRPr="00F61C23" w:rsidRDefault="0033188C" w:rsidP="00FB56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4B77DD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(ขาดททุน) </w:t>
            </w:r>
            <w:r w:rsidRPr="00F61C23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="00FB5694" w:rsidRPr="00F61C23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F61C23">
              <w:rPr>
                <w:rFonts w:ascii="Angsana New" w:hAnsi="Angsana New"/>
                <w:sz w:val="30"/>
                <w:szCs w:val="30"/>
                <w:cs/>
              </w:rPr>
              <w:t>ที่เป็นส่วนของผู้ถือหุ้น</w:t>
            </w:r>
          </w:p>
        </w:tc>
        <w:tc>
          <w:tcPr>
            <w:tcW w:w="1080" w:type="dxa"/>
          </w:tcPr>
          <w:p w14:paraId="1D2062E0" w14:textId="77777777" w:rsidR="0033188C" w:rsidRPr="00F61C23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7DE032" w14:textId="77777777" w:rsidR="0033188C" w:rsidRPr="00F61C23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0EE08A" w14:textId="77777777" w:rsidR="0033188C" w:rsidRPr="00F61C23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C8EA12" w14:textId="77777777" w:rsidR="0033188C" w:rsidRPr="00F61C23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C88982" w14:textId="77777777" w:rsidR="0033188C" w:rsidRPr="00F61C23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501951" w14:textId="77777777" w:rsidR="0033188C" w:rsidRPr="00F61C23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0E81124" w14:textId="77777777" w:rsidR="0033188C" w:rsidRPr="00F61C23" w:rsidRDefault="0033188C" w:rsidP="00E11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-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B10A1" w:rsidRPr="00F61C23" w14:paraId="1D939F0E" w14:textId="77777777" w:rsidTr="004B77DD">
        <w:tc>
          <w:tcPr>
            <w:tcW w:w="4410" w:type="dxa"/>
          </w:tcPr>
          <w:p w14:paraId="3022E3E8" w14:textId="77777777" w:rsidR="009B10A1" w:rsidRPr="00F61C23" w:rsidRDefault="009B10A1" w:rsidP="009B1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 xml:space="preserve">  บริษัทใหญ่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8E0409" w14:textId="146FCB6B" w:rsidR="009B10A1" w:rsidRPr="00F61C23" w:rsidRDefault="006B2731" w:rsidP="009B1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B2731">
              <w:rPr>
                <w:rFonts w:ascii="Angsana New" w:hAnsi="Angsana New"/>
                <w:sz w:val="30"/>
                <w:szCs w:val="30"/>
              </w:rPr>
              <w:t>43,368</w:t>
            </w:r>
          </w:p>
        </w:tc>
        <w:tc>
          <w:tcPr>
            <w:tcW w:w="270" w:type="dxa"/>
          </w:tcPr>
          <w:p w14:paraId="743DB56B" w14:textId="77777777" w:rsidR="009B10A1" w:rsidRPr="00F61C23" w:rsidRDefault="009B10A1" w:rsidP="009B1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65B624" w14:textId="168F0C01" w:rsidR="009B10A1" w:rsidRPr="00F61C23" w:rsidRDefault="00A453AA" w:rsidP="009B1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195</w:t>
            </w:r>
            <w:r w:rsidR="009B10A1"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</w:rPr>
              <w:t>903</w:t>
            </w:r>
          </w:p>
        </w:tc>
        <w:tc>
          <w:tcPr>
            <w:tcW w:w="270" w:type="dxa"/>
          </w:tcPr>
          <w:p w14:paraId="1F096F0D" w14:textId="77777777" w:rsidR="009B10A1" w:rsidRPr="00F61C23" w:rsidRDefault="009B10A1" w:rsidP="009B1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F615D2" w14:textId="1E740174" w:rsidR="009B10A1" w:rsidRPr="00F61C23" w:rsidRDefault="00FC33D4" w:rsidP="00607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44" w:right="15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(</w:t>
            </w:r>
            <w:r w:rsidR="005A02FE">
              <w:rPr>
                <w:rFonts w:ascii="Angsana New" w:hAnsi="Angsana New"/>
                <w:sz w:val="30"/>
                <w:szCs w:val="30"/>
              </w:rPr>
              <w:t>5</w:t>
            </w:r>
            <w:r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="005A02FE">
              <w:rPr>
                <w:rFonts w:ascii="Angsana New" w:hAnsi="Angsana New"/>
                <w:sz w:val="30"/>
                <w:szCs w:val="30"/>
              </w:rPr>
              <w:t>086</w:t>
            </w:r>
            <w:r w:rsidRPr="00F61C2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6AFF9CC" w14:textId="77777777" w:rsidR="009B10A1" w:rsidRPr="00F61C23" w:rsidRDefault="009B10A1" w:rsidP="009B1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80EDF26" w14:textId="122CBF0F" w:rsidR="009B10A1" w:rsidRPr="00F61C23" w:rsidRDefault="00A453AA" w:rsidP="00374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after="0" w:line="240" w:lineRule="auto"/>
              <w:ind w:left="-144" w:right="15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219</w:t>
            </w:r>
            <w:r w:rsidR="009B10A1"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</w:rPr>
              <w:t>480</w:t>
            </w:r>
          </w:p>
        </w:tc>
      </w:tr>
      <w:tr w:rsidR="009B10A1" w:rsidRPr="00F61C23" w14:paraId="11BAC2AC" w14:textId="77777777" w:rsidTr="004B77DD">
        <w:tc>
          <w:tcPr>
            <w:tcW w:w="4410" w:type="dxa"/>
          </w:tcPr>
          <w:p w14:paraId="4349A54A" w14:textId="77777777" w:rsidR="009B10A1" w:rsidRPr="00F61C23" w:rsidRDefault="009B10A1" w:rsidP="009B1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56F37A" w14:textId="540B90EF" w:rsidR="009B10A1" w:rsidRPr="00F61C23" w:rsidRDefault="00FC33D4" w:rsidP="009B1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1,200,000</w:t>
            </w:r>
          </w:p>
        </w:tc>
        <w:tc>
          <w:tcPr>
            <w:tcW w:w="270" w:type="dxa"/>
          </w:tcPr>
          <w:p w14:paraId="51C7893A" w14:textId="77777777" w:rsidR="009B10A1" w:rsidRPr="00F61C23" w:rsidRDefault="009B10A1" w:rsidP="009B1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E8644A" w14:textId="68F8645D" w:rsidR="009B10A1" w:rsidRPr="00F61C23" w:rsidRDefault="00A453AA" w:rsidP="009B1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44" w:right="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1</w:t>
            </w:r>
            <w:r w:rsidR="009B10A1"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</w:rPr>
              <w:t>200</w:t>
            </w:r>
            <w:r w:rsidR="009B10A1"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645C4C23" w14:textId="77777777" w:rsidR="009B10A1" w:rsidRPr="00F61C23" w:rsidRDefault="009B10A1" w:rsidP="009B1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E1D23A" w14:textId="59E69CDC" w:rsidR="009B10A1" w:rsidRPr="00F61C23" w:rsidRDefault="00FC33D4" w:rsidP="00607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44" w:right="-86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1,200,000</w:t>
            </w:r>
          </w:p>
        </w:tc>
        <w:tc>
          <w:tcPr>
            <w:tcW w:w="270" w:type="dxa"/>
          </w:tcPr>
          <w:p w14:paraId="494ACA0B" w14:textId="77777777" w:rsidR="009B10A1" w:rsidRPr="00F61C23" w:rsidRDefault="009B10A1" w:rsidP="009B1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535F311" w14:textId="4066FBB3" w:rsidR="009B10A1" w:rsidRPr="00F61C23" w:rsidRDefault="00A453AA" w:rsidP="004B7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0" w:line="240" w:lineRule="auto"/>
              <w:ind w:left="-144" w:right="-19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1</w:t>
            </w:r>
            <w:r w:rsidR="009B10A1"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</w:rPr>
              <w:t>200</w:t>
            </w:r>
            <w:r w:rsidR="009B10A1"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9B10A1" w:rsidRPr="00F61C23" w14:paraId="3E4D0506" w14:textId="77777777" w:rsidTr="004B77DD">
        <w:tc>
          <w:tcPr>
            <w:tcW w:w="4410" w:type="dxa"/>
          </w:tcPr>
          <w:p w14:paraId="44CAFEC0" w14:textId="3BCC21EE" w:rsidR="009B10A1" w:rsidRPr="00F61C23" w:rsidRDefault="009B10A1" w:rsidP="009B1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4B77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F6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3A9BE36B" w14:textId="4173FE60" w:rsidR="009B10A1" w:rsidRPr="00F61C23" w:rsidRDefault="00FC33D4" w:rsidP="00B5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44" w:right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 w:rsidR="006B273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9704748" w14:textId="77777777" w:rsidR="009B10A1" w:rsidRPr="00F61C23" w:rsidRDefault="009B10A1" w:rsidP="009B1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336B4C9B" w14:textId="6949E354" w:rsidR="009B10A1" w:rsidRPr="00F61C23" w:rsidRDefault="00A453AA" w:rsidP="00B518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44" w:right="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9B10A1" w:rsidRPr="00F61C23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366699AC" w14:textId="77777777" w:rsidR="009B10A1" w:rsidRPr="00F61C23" w:rsidRDefault="009B10A1" w:rsidP="009B1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19221A47" w14:textId="13410932" w:rsidR="009B10A1" w:rsidRPr="00F61C23" w:rsidRDefault="00FC33D4" w:rsidP="009B1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44" w:right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(0.0</w:t>
            </w:r>
            <w:r w:rsidR="00182E9D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C56D183" w14:textId="77777777" w:rsidR="009B10A1" w:rsidRPr="00F61C23" w:rsidRDefault="009B10A1" w:rsidP="009B1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39B05F83" w14:textId="052DE113" w:rsidR="009B10A1" w:rsidRPr="00F61C23" w:rsidRDefault="00A453AA" w:rsidP="004B77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44" w:right="-1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9B10A1" w:rsidRPr="00F61C23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</w:p>
        </w:tc>
      </w:tr>
    </w:tbl>
    <w:p w14:paraId="52DF327D" w14:textId="77777777" w:rsidR="00DF00A7" w:rsidRPr="00F61C23" w:rsidRDefault="00DF00A7" w:rsidP="00DF00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Cs/>
          <w:sz w:val="24"/>
          <w:szCs w:val="24"/>
        </w:rPr>
      </w:pPr>
    </w:p>
    <w:p w14:paraId="2BC68841" w14:textId="79ABE78E" w:rsidR="002B2995" w:rsidRPr="00F61C23" w:rsidRDefault="002B2995" w:rsidP="007E2E7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F61C23">
        <w:rPr>
          <w:rFonts w:ascii="Angsana New" w:hAnsi="Angsana New"/>
          <w:bCs/>
          <w:sz w:val="30"/>
          <w:szCs w:val="30"/>
          <w:cs/>
        </w:rPr>
        <w:t>เงินปันผล</w:t>
      </w:r>
    </w:p>
    <w:p w14:paraId="7A65ED9E" w14:textId="77777777" w:rsidR="00F1765A" w:rsidRPr="00F61C23" w:rsidRDefault="00F1765A" w:rsidP="00F176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="Angsana New" w:hAnsi="Angsana New"/>
          <w:bCs/>
          <w:sz w:val="24"/>
          <w:szCs w:val="24"/>
        </w:rPr>
      </w:pPr>
    </w:p>
    <w:p w14:paraId="3359B598" w14:textId="77777777" w:rsidR="000F4B64" w:rsidRPr="00F61C23" w:rsidRDefault="00EC713E" w:rsidP="00EC7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pacing w:val="4"/>
          <w:sz w:val="30"/>
          <w:szCs w:val="30"/>
        </w:rPr>
      </w:pPr>
      <w:bookmarkStart w:id="5" w:name="OLE_LINK4"/>
      <w:r w:rsidRPr="00F61C23">
        <w:rPr>
          <w:rFonts w:ascii="Angsana New" w:hAnsi="Angsana New"/>
          <w:spacing w:val="4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139850FA" w14:textId="77777777" w:rsidR="00EC713E" w:rsidRPr="00F61C23" w:rsidRDefault="00EC713E" w:rsidP="00EC71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pacing w:val="4"/>
        </w:rPr>
      </w:pPr>
    </w:p>
    <w:tbl>
      <w:tblPr>
        <w:tblStyle w:val="TableGrid"/>
        <w:tblW w:w="92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416"/>
        <w:gridCol w:w="236"/>
        <w:gridCol w:w="1280"/>
        <w:gridCol w:w="240"/>
        <w:gridCol w:w="1164"/>
        <w:gridCol w:w="234"/>
        <w:gridCol w:w="1194"/>
      </w:tblGrid>
      <w:tr w:rsidR="00EC713E" w:rsidRPr="00F61C23" w14:paraId="13647A97" w14:textId="77777777" w:rsidTr="00526F27">
        <w:tc>
          <w:tcPr>
            <w:tcW w:w="3510" w:type="dxa"/>
            <w:vAlign w:val="bottom"/>
          </w:tcPr>
          <w:p w14:paraId="5567489B" w14:textId="77777777" w:rsidR="00EC713E" w:rsidRPr="00F61C23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6" w:type="dxa"/>
            <w:vAlign w:val="bottom"/>
          </w:tcPr>
          <w:p w14:paraId="76594E94" w14:textId="77777777" w:rsidR="00EC713E" w:rsidRPr="00F61C23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36" w:type="dxa"/>
          </w:tcPr>
          <w:p w14:paraId="5B286FA9" w14:textId="77777777" w:rsidR="00EC713E" w:rsidRPr="00F61C23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0" w:type="dxa"/>
            <w:vAlign w:val="bottom"/>
          </w:tcPr>
          <w:p w14:paraId="395095D0" w14:textId="77777777" w:rsidR="00EC713E" w:rsidRPr="00F61C23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63902A39" w14:textId="77777777" w:rsidR="00EC713E" w:rsidRPr="00F61C23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40" w:type="dxa"/>
          </w:tcPr>
          <w:p w14:paraId="2CB0A87F" w14:textId="77777777" w:rsidR="00EC713E" w:rsidRPr="00F61C23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4" w:type="dxa"/>
            <w:vAlign w:val="bottom"/>
          </w:tcPr>
          <w:p w14:paraId="103CD72C" w14:textId="77777777" w:rsidR="00EC713E" w:rsidRPr="00F61C23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4" w:type="dxa"/>
          </w:tcPr>
          <w:p w14:paraId="09176DF5" w14:textId="77777777" w:rsidR="00EC713E" w:rsidRPr="00F61C23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vAlign w:val="bottom"/>
          </w:tcPr>
          <w:p w14:paraId="62E2019B" w14:textId="77777777" w:rsidR="00EC713E" w:rsidRPr="00F61C23" w:rsidDel="00D43E7A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EC713E" w:rsidRPr="00F61C23" w14:paraId="1EA8C822" w14:textId="77777777" w:rsidTr="00526F27">
        <w:tc>
          <w:tcPr>
            <w:tcW w:w="3510" w:type="dxa"/>
          </w:tcPr>
          <w:p w14:paraId="10BFC02F" w14:textId="77777777" w:rsidR="00EC713E" w:rsidRPr="00F61C23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</w:tcPr>
          <w:p w14:paraId="273C8FEF" w14:textId="77777777" w:rsidR="00EC713E" w:rsidRPr="00F61C23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6A9AE4" w14:textId="77777777" w:rsidR="00EC713E" w:rsidRPr="00F61C23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0" w:type="dxa"/>
          </w:tcPr>
          <w:p w14:paraId="69C4F936" w14:textId="77777777" w:rsidR="00EC713E" w:rsidRPr="00F61C23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44998B65" w14:textId="77777777" w:rsidR="00EC713E" w:rsidRPr="00F61C23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4" w:type="dxa"/>
          </w:tcPr>
          <w:p w14:paraId="5185886B" w14:textId="77777777" w:rsidR="00EC713E" w:rsidRPr="00F61C23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61C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4" w:type="dxa"/>
          </w:tcPr>
          <w:p w14:paraId="0ACF4BD6" w14:textId="77777777" w:rsidR="00EC713E" w:rsidRPr="00F61C23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4" w:type="dxa"/>
          </w:tcPr>
          <w:p w14:paraId="4D9D17D9" w14:textId="46CB36C7" w:rsidR="00EC713E" w:rsidRPr="00F61C23" w:rsidRDefault="00EC713E" w:rsidP="00526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E832EF" w:rsidRPr="00F61C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</w:t>
            </w:r>
            <w:r w:rsidRPr="00F61C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51891" w:rsidRPr="00F61C23" w14:paraId="2D3E93F0" w14:textId="77777777" w:rsidTr="00526F27">
        <w:tc>
          <w:tcPr>
            <w:tcW w:w="3510" w:type="dxa"/>
          </w:tcPr>
          <w:p w14:paraId="4C129432" w14:textId="6A160795" w:rsidR="00C51891" w:rsidRPr="00F61C23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1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61C2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A453AA" w:rsidRPr="00F61C23">
              <w:rPr>
                <w:rFonts w:ascii="Angsana New" w:hAnsi="Angsana New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16" w:type="dxa"/>
          </w:tcPr>
          <w:p w14:paraId="7FCC25D1" w14:textId="77777777" w:rsidR="00C51891" w:rsidRPr="00F61C23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D3B318" w14:textId="77777777" w:rsidR="00C51891" w:rsidRPr="00F61C23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</w:tcPr>
          <w:p w14:paraId="358A7669" w14:textId="77777777" w:rsidR="00C51891" w:rsidRPr="00F61C23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1BED7A0E" w14:textId="77777777" w:rsidR="00C51891" w:rsidRPr="00F61C23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007031BF" w14:textId="77777777" w:rsidR="00C51891" w:rsidRPr="00F61C23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6B312AE0" w14:textId="77777777" w:rsidR="00C51891" w:rsidRPr="00F61C23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5846BFF2" w14:textId="77777777" w:rsidR="00C51891" w:rsidRPr="00F61C23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1891" w:rsidRPr="00F61C23" w14:paraId="4FED449E" w14:textId="77777777" w:rsidTr="00526F27">
        <w:tc>
          <w:tcPr>
            <w:tcW w:w="3510" w:type="dxa"/>
          </w:tcPr>
          <w:p w14:paraId="54BE1CAD" w14:textId="34B64F1C" w:rsidR="00C51891" w:rsidRPr="00F61C23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416" w:type="dxa"/>
          </w:tcPr>
          <w:p w14:paraId="1C5F056C" w14:textId="4DF03C5F" w:rsidR="00C51891" w:rsidRPr="00F61C23" w:rsidRDefault="00A453AA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24</w:t>
            </w:r>
            <w:r w:rsidR="00C51891" w:rsidRPr="00F61C23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Pr="00F61C2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045FBB48" w14:textId="77777777" w:rsidR="00C51891" w:rsidRPr="00F61C23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0" w:type="dxa"/>
          </w:tcPr>
          <w:p w14:paraId="67A071BA" w14:textId="35C8CAD8" w:rsidR="00C51891" w:rsidRPr="00F61C23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F61C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453AA" w:rsidRPr="00F61C2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0" w:type="dxa"/>
          </w:tcPr>
          <w:p w14:paraId="1137CBBC" w14:textId="77777777" w:rsidR="00C51891" w:rsidRPr="00F61C23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</w:tcPr>
          <w:p w14:paraId="248F92A3" w14:textId="52CB9E24" w:rsidR="00C51891" w:rsidRPr="00F61C23" w:rsidRDefault="00A453AA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C51891" w:rsidRPr="00F61C23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34" w:type="dxa"/>
          </w:tcPr>
          <w:p w14:paraId="32F9388E" w14:textId="77777777" w:rsidR="00C51891" w:rsidRPr="00F61C23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1DFB620D" w14:textId="6D51D6F1" w:rsidR="00C51891" w:rsidRPr="00F61C23" w:rsidRDefault="00A453AA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2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120</w:t>
            </w:r>
            <w:r w:rsidR="00C51891" w:rsidRPr="00F61C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  <w:tr w:rsidR="00C51891" w:rsidRPr="00F61C23" w14:paraId="1A2E15A1" w14:textId="77777777" w:rsidTr="00526F27">
        <w:tc>
          <w:tcPr>
            <w:tcW w:w="3510" w:type="dxa"/>
          </w:tcPr>
          <w:p w14:paraId="5C6E4E91" w14:textId="77777777" w:rsidR="00C51891" w:rsidRPr="00F61C23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6" w:type="dxa"/>
          </w:tcPr>
          <w:p w14:paraId="0EC90378" w14:textId="77777777" w:rsidR="00C51891" w:rsidRPr="00F61C23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96D08F" w14:textId="77777777" w:rsidR="00C51891" w:rsidRPr="00F61C23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0" w:type="dxa"/>
          </w:tcPr>
          <w:p w14:paraId="44CBE01B" w14:textId="77777777" w:rsidR="00C51891" w:rsidRPr="00F61C23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5C6143B3" w14:textId="77777777" w:rsidR="00C51891" w:rsidRPr="00F61C23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double" w:sz="4" w:space="0" w:color="auto"/>
            </w:tcBorders>
          </w:tcPr>
          <w:p w14:paraId="1A6F0657" w14:textId="77777777" w:rsidR="00C51891" w:rsidRPr="00F61C23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3053090E" w14:textId="77777777" w:rsidR="00C51891" w:rsidRPr="00F61C23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7C8F2291" w14:textId="77777777" w:rsidR="00C51891" w:rsidRPr="00F61C23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1891" w:rsidRPr="00F61C23" w14:paraId="7CAE514A" w14:textId="77777777" w:rsidTr="00526F27">
        <w:tc>
          <w:tcPr>
            <w:tcW w:w="3510" w:type="dxa"/>
          </w:tcPr>
          <w:p w14:paraId="75008C30" w14:textId="5401DF17" w:rsidR="00C51891" w:rsidRPr="00F61C23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1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61C2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A453AA" w:rsidRPr="00F61C23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16" w:type="dxa"/>
          </w:tcPr>
          <w:p w14:paraId="310F1150" w14:textId="77777777" w:rsidR="00C51891" w:rsidRPr="00F61C23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17F7EA" w14:textId="77777777" w:rsidR="00C51891" w:rsidRPr="00F61C23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0" w:type="dxa"/>
          </w:tcPr>
          <w:p w14:paraId="748E9B47" w14:textId="77777777" w:rsidR="00C51891" w:rsidRPr="00F61C23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1DE7F9BE" w14:textId="77777777" w:rsidR="00C51891" w:rsidRPr="00F61C23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</w:tcPr>
          <w:p w14:paraId="6764A6BE" w14:textId="77777777" w:rsidR="00C51891" w:rsidRPr="00F61C23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" w:type="dxa"/>
          </w:tcPr>
          <w:p w14:paraId="1B5DB41F" w14:textId="77777777" w:rsidR="00C51891" w:rsidRPr="00F61C23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74D3CEB8" w14:textId="77777777" w:rsidR="00C51891" w:rsidRPr="00F61C23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1891" w:rsidRPr="00F61C23" w14:paraId="3168DCB8" w14:textId="77777777" w:rsidTr="00526F27">
        <w:tc>
          <w:tcPr>
            <w:tcW w:w="3510" w:type="dxa"/>
          </w:tcPr>
          <w:p w14:paraId="46718C2D" w14:textId="66623782" w:rsidR="00C51891" w:rsidRPr="00F61C23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hanging="110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416" w:type="dxa"/>
          </w:tcPr>
          <w:p w14:paraId="0D1B83C6" w14:textId="762203FD" w:rsidR="00C51891" w:rsidRPr="00F61C23" w:rsidRDefault="00A453AA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22</w:t>
            </w:r>
            <w:r w:rsidR="00C51891" w:rsidRPr="00F61C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51891" w:rsidRPr="00F61C23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="00C51891" w:rsidRPr="00F61C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61C2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739B0C35" w14:textId="77777777" w:rsidR="00C51891" w:rsidRPr="00F61C23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0" w:type="dxa"/>
          </w:tcPr>
          <w:p w14:paraId="1E303FD2" w14:textId="232DD7DA" w:rsidR="00C51891" w:rsidRPr="00F61C23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F61C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453AA" w:rsidRPr="00F61C2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0" w:type="dxa"/>
          </w:tcPr>
          <w:p w14:paraId="3C0D2ACA" w14:textId="77777777" w:rsidR="00C51891" w:rsidRPr="00F61C23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</w:tcPr>
          <w:p w14:paraId="602F5681" w14:textId="0386C9E3" w:rsidR="00C51891" w:rsidRPr="00F61C23" w:rsidRDefault="00A453AA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C51891" w:rsidRPr="00F61C23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34" w:type="dxa"/>
          </w:tcPr>
          <w:p w14:paraId="13168BE0" w14:textId="77777777" w:rsidR="00C51891" w:rsidRPr="00F61C23" w:rsidRDefault="00C51891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6300D143" w14:textId="386404CD" w:rsidR="00C51891" w:rsidRPr="00F61C23" w:rsidRDefault="00A453AA" w:rsidP="00C518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2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120</w:t>
            </w:r>
            <w:r w:rsidR="00C51891" w:rsidRPr="00F61C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</w:tbl>
    <w:p w14:paraId="1EE84F78" w14:textId="77777777" w:rsidR="001935C8" w:rsidRPr="00F61C23" w:rsidRDefault="00193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24"/>
          <w:szCs w:val="24"/>
          <w:cs/>
        </w:rPr>
      </w:pPr>
    </w:p>
    <w:p w14:paraId="513D7327" w14:textId="77777777" w:rsidR="00F313FC" w:rsidRPr="00F61C23" w:rsidRDefault="00F313FC" w:rsidP="007E2E7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jc w:val="thaiDistribute"/>
        <w:rPr>
          <w:rFonts w:ascii="Angsana New" w:hAnsi="Angsana New"/>
          <w:bCs/>
          <w:sz w:val="30"/>
          <w:szCs w:val="30"/>
        </w:rPr>
      </w:pPr>
      <w:r w:rsidRPr="00F61C23">
        <w:rPr>
          <w:rFonts w:ascii="Angsana New" w:hAnsi="Angsana New"/>
          <w:bCs/>
          <w:sz w:val="30"/>
          <w:szCs w:val="30"/>
          <w:cs/>
        </w:rPr>
        <w:t>เครื่องมือทางการเงิน</w:t>
      </w:r>
    </w:p>
    <w:p w14:paraId="3D7780BA" w14:textId="77777777" w:rsidR="00F313FC" w:rsidRPr="00F61C23" w:rsidRDefault="00F313FC" w:rsidP="00F313F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4"/>
          <w:szCs w:val="24"/>
        </w:rPr>
      </w:pPr>
    </w:p>
    <w:p w14:paraId="1060BEAF" w14:textId="25E07379" w:rsidR="00D40782" w:rsidRPr="00F61C23" w:rsidRDefault="00D40782" w:rsidP="00D40782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rPr>
          <w:rFonts w:ascii="Angsana New" w:hAnsi="Angsana New"/>
          <w:b/>
          <w:bCs/>
          <w:i/>
          <w:iCs/>
          <w:sz w:val="30"/>
          <w:szCs w:val="30"/>
        </w:rPr>
      </w:pPr>
      <w:r w:rsidRPr="00F61C23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78F547BC" w14:textId="5024C70D" w:rsidR="009E133B" w:rsidRPr="00F61C23" w:rsidRDefault="009E133B" w:rsidP="000F4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24"/>
          <w:szCs w:val="24"/>
        </w:rPr>
      </w:pPr>
    </w:p>
    <w:p w14:paraId="0337960F" w14:textId="77777777" w:rsidR="00D40782" w:rsidRPr="00F61C23" w:rsidRDefault="00D40782" w:rsidP="000F4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  <w:cs/>
        </w:rPr>
        <w:sectPr w:rsidR="00D40782" w:rsidRPr="00F61C23" w:rsidSect="00FC1BED">
          <w:footerReference w:type="default" r:id="rId19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F61C23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14024" w:type="dxa"/>
        <w:tblInd w:w="556" w:type="dxa"/>
        <w:tblLayout w:type="fixed"/>
        <w:tblLook w:val="04A0" w:firstRow="1" w:lastRow="0" w:firstColumn="1" w:lastColumn="0" w:noHBand="0" w:noVBand="1"/>
      </w:tblPr>
      <w:tblGrid>
        <w:gridCol w:w="3224"/>
        <w:gridCol w:w="810"/>
        <w:gridCol w:w="1530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114"/>
        <w:gridCol w:w="236"/>
        <w:gridCol w:w="1114"/>
      </w:tblGrid>
      <w:tr w:rsidR="00D40782" w:rsidRPr="00F61C23" w14:paraId="00A40D26" w14:textId="77777777" w:rsidTr="00421463">
        <w:trPr>
          <w:trHeight w:val="261"/>
        </w:trPr>
        <w:tc>
          <w:tcPr>
            <w:tcW w:w="4034" w:type="dxa"/>
            <w:gridSpan w:val="2"/>
            <w:shd w:val="clear" w:color="auto" w:fill="auto"/>
            <w:vAlign w:val="bottom"/>
          </w:tcPr>
          <w:p w14:paraId="4E9C6C11" w14:textId="77777777" w:rsidR="00D40782" w:rsidRPr="00F61C23" w:rsidRDefault="00D40782" w:rsidP="00421463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9990" w:type="dxa"/>
            <w:gridSpan w:val="13"/>
            <w:vAlign w:val="bottom"/>
          </w:tcPr>
          <w:p w14:paraId="61EA9D5E" w14:textId="77777777" w:rsidR="00D40782" w:rsidRPr="00F61C23" w:rsidRDefault="00D40782" w:rsidP="00421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D40782" w:rsidRPr="00F61C23" w14:paraId="0BAA5F29" w14:textId="77777777" w:rsidTr="00421463">
        <w:trPr>
          <w:trHeight w:val="261"/>
        </w:trPr>
        <w:tc>
          <w:tcPr>
            <w:tcW w:w="4034" w:type="dxa"/>
            <w:gridSpan w:val="2"/>
            <w:shd w:val="clear" w:color="auto" w:fill="auto"/>
            <w:vAlign w:val="bottom"/>
          </w:tcPr>
          <w:p w14:paraId="309910CB" w14:textId="77777777" w:rsidR="00D40782" w:rsidRPr="00F61C23" w:rsidRDefault="00D40782" w:rsidP="00421463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4590" w:type="dxa"/>
            <w:gridSpan w:val="5"/>
            <w:vAlign w:val="bottom"/>
          </w:tcPr>
          <w:p w14:paraId="7B26191B" w14:textId="77777777" w:rsidR="00D40782" w:rsidRPr="00F61C23" w:rsidRDefault="00D40782" w:rsidP="00421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F9E1295" w14:textId="77777777" w:rsidR="00D40782" w:rsidRPr="00F61C23" w:rsidRDefault="00D40782" w:rsidP="00421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164" w:type="dxa"/>
            <w:gridSpan w:val="7"/>
            <w:vAlign w:val="bottom"/>
          </w:tcPr>
          <w:p w14:paraId="6E3BEAC4" w14:textId="77777777" w:rsidR="00D40782" w:rsidRPr="00F61C23" w:rsidRDefault="00D40782" w:rsidP="00421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FB3EA4" w:rsidRPr="00F61C23" w14:paraId="04815461" w14:textId="77777777" w:rsidTr="00ED467F">
        <w:trPr>
          <w:trHeight w:val="261"/>
        </w:trPr>
        <w:tc>
          <w:tcPr>
            <w:tcW w:w="3224" w:type="dxa"/>
            <w:shd w:val="clear" w:color="auto" w:fill="auto"/>
            <w:vAlign w:val="bottom"/>
          </w:tcPr>
          <w:p w14:paraId="109645A2" w14:textId="6B7A4BC9" w:rsidR="00FB3EA4" w:rsidRPr="00F61C23" w:rsidRDefault="00FB3EA4" w:rsidP="00421463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F61C2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F61C2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F61C2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2116869" w14:textId="7A4B9705" w:rsidR="00FB3EA4" w:rsidRPr="00F61C23" w:rsidRDefault="00FB3EA4" w:rsidP="00421463">
            <w:pPr>
              <w:ind w:left="-19" w:right="-90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10DF46AF" w14:textId="77777777" w:rsidR="00FB3EA4" w:rsidRPr="00F61C23" w:rsidRDefault="00FB3EA4" w:rsidP="00421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0A76670" w14:textId="77777777" w:rsidR="00FB3EA4" w:rsidRPr="00F61C23" w:rsidRDefault="00FB3EA4" w:rsidP="00421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111BFBD" w14:textId="77777777" w:rsidR="00FB3EA4" w:rsidRPr="00F61C23" w:rsidRDefault="00FB3EA4" w:rsidP="00421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ราคาทุนตัดจำหน่าย</w:t>
            </w:r>
            <w:r w:rsidRPr="00F61C23">
              <w:rPr>
                <w:rFonts w:ascii="Angsana New" w:hAnsi="Angsana New"/>
                <w:sz w:val="24"/>
                <w:szCs w:val="24"/>
                <w:lang w:bidi="th-TH"/>
              </w:rPr>
              <w:t xml:space="preserve"> - </w:t>
            </w:r>
            <w:r w:rsidRPr="00F61C23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F58276" w14:textId="77777777" w:rsidR="00FB3EA4" w:rsidRPr="00F61C23" w:rsidRDefault="00FB3EA4" w:rsidP="00421463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59AC9AD" w14:textId="77777777" w:rsidR="00FB3EA4" w:rsidRPr="00F61C23" w:rsidRDefault="00FB3EA4" w:rsidP="00421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E37BF65" w14:textId="77777777" w:rsidR="00FB3EA4" w:rsidRPr="00F61C23" w:rsidRDefault="00FB3EA4" w:rsidP="00421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6BB685D1" w14:textId="4DBA6005" w:rsidR="00FB3EA4" w:rsidRPr="00F61C23" w:rsidRDefault="00FB3EA4" w:rsidP="00421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F61C2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61C23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54389424" w14:textId="77777777" w:rsidR="00FB3EA4" w:rsidRPr="00F61C23" w:rsidRDefault="00FB3EA4" w:rsidP="00421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1998149A" w14:textId="02027F5B" w:rsidR="00FB3EA4" w:rsidRPr="00F61C23" w:rsidRDefault="00FB3EA4" w:rsidP="00421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F61C2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61C23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7A5B2485" w14:textId="77777777" w:rsidR="00FB3EA4" w:rsidRPr="00F61C23" w:rsidRDefault="00FB3EA4" w:rsidP="00421463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1594F496" w14:textId="34DC69E0" w:rsidR="00FB3EA4" w:rsidRPr="00F61C23" w:rsidRDefault="00FB3EA4" w:rsidP="00421463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Pr="00F61C23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0E77D21F" w14:textId="77777777" w:rsidR="00FB3EA4" w:rsidRPr="00F61C23" w:rsidRDefault="00FB3EA4" w:rsidP="00421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5C4A882" w14:textId="77777777" w:rsidR="00FB3EA4" w:rsidRPr="00F61C23" w:rsidRDefault="00FB3EA4" w:rsidP="00421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B3EA4" w:rsidRPr="00F61C23" w14:paraId="7FD7FD7C" w14:textId="77777777" w:rsidTr="00ED467F">
        <w:trPr>
          <w:trHeight w:val="261"/>
        </w:trPr>
        <w:tc>
          <w:tcPr>
            <w:tcW w:w="3224" w:type="dxa"/>
            <w:shd w:val="clear" w:color="auto" w:fill="auto"/>
          </w:tcPr>
          <w:p w14:paraId="40E695D9" w14:textId="77777777" w:rsidR="00FB3EA4" w:rsidRPr="00F61C23" w:rsidRDefault="00FB3EA4" w:rsidP="0042146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708EB5D9" w14:textId="30762E9A" w:rsidR="00FB3EA4" w:rsidRPr="00F61C23" w:rsidRDefault="00FB3EA4" w:rsidP="0042146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9990" w:type="dxa"/>
            <w:gridSpan w:val="13"/>
          </w:tcPr>
          <w:p w14:paraId="2DE330E8" w14:textId="77777777" w:rsidR="00FB3EA4" w:rsidRPr="00F61C23" w:rsidRDefault="00FB3EA4" w:rsidP="00421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F61C23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FB3EA4" w:rsidRPr="00F61C23" w14:paraId="03C6CB48" w14:textId="77777777" w:rsidTr="00ED467F">
        <w:trPr>
          <w:trHeight w:val="261"/>
        </w:trPr>
        <w:tc>
          <w:tcPr>
            <w:tcW w:w="3224" w:type="dxa"/>
            <w:shd w:val="clear" w:color="auto" w:fill="auto"/>
          </w:tcPr>
          <w:p w14:paraId="3B05944A" w14:textId="15CBE181" w:rsidR="00FB3EA4" w:rsidRPr="00F61C23" w:rsidRDefault="004620BD" w:rsidP="0042146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  <w:shd w:val="clear" w:color="auto" w:fill="auto"/>
          </w:tcPr>
          <w:p w14:paraId="22EBEDA4" w14:textId="4744F205" w:rsidR="00FB3EA4" w:rsidRPr="00F61C23" w:rsidRDefault="00FB3EA4" w:rsidP="0042146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500881EC" w14:textId="0A508C74" w:rsidR="00FB3EA4" w:rsidRPr="00F61C23" w:rsidRDefault="00FB3EA4" w:rsidP="004214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16D104D" w14:textId="77777777" w:rsidR="00FB3EA4" w:rsidRPr="00F61C23" w:rsidRDefault="00FB3EA4" w:rsidP="0042146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00174473" w14:textId="77777777" w:rsidR="00FB3EA4" w:rsidRPr="00F61C23" w:rsidRDefault="00FB3EA4" w:rsidP="00421463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7A9A79A" w14:textId="77777777" w:rsidR="00FB3EA4" w:rsidRPr="00F61C23" w:rsidRDefault="00FB3EA4" w:rsidP="0042146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628F7EC9" w14:textId="77777777" w:rsidR="00FB3EA4" w:rsidRPr="00F61C23" w:rsidRDefault="00FB3EA4" w:rsidP="00421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5FFC339" w14:textId="77777777" w:rsidR="00FB3EA4" w:rsidRPr="00F61C23" w:rsidRDefault="00FB3EA4" w:rsidP="00421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FF1400B" w14:textId="77777777" w:rsidR="00FB3EA4" w:rsidRPr="00F61C23" w:rsidRDefault="00FB3EA4" w:rsidP="00421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532B3C5" w14:textId="77777777" w:rsidR="00FB3EA4" w:rsidRPr="00F61C23" w:rsidRDefault="00FB3EA4" w:rsidP="00421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15277B3D" w14:textId="77777777" w:rsidR="00FB3EA4" w:rsidRPr="00F61C23" w:rsidRDefault="00FB3EA4" w:rsidP="00421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6AF9181" w14:textId="77777777" w:rsidR="00FB3EA4" w:rsidRPr="00F61C23" w:rsidRDefault="00FB3EA4" w:rsidP="0042146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86DBA23" w14:textId="77777777" w:rsidR="00FB3EA4" w:rsidRPr="00F61C23" w:rsidRDefault="00FB3EA4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48A9400" w14:textId="77777777" w:rsidR="00FB3EA4" w:rsidRPr="00F61C23" w:rsidRDefault="00FB3EA4" w:rsidP="00421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35CA230" w14:textId="77777777" w:rsidR="00FB3EA4" w:rsidRPr="00F61C23" w:rsidRDefault="00FB3EA4" w:rsidP="00421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E7DCF" w:rsidRPr="00F61C23" w14:paraId="34FD1110" w14:textId="77777777" w:rsidTr="00CE7DCF">
        <w:trPr>
          <w:trHeight w:val="261"/>
        </w:trPr>
        <w:tc>
          <w:tcPr>
            <w:tcW w:w="3224" w:type="dxa"/>
            <w:shd w:val="clear" w:color="auto" w:fill="auto"/>
          </w:tcPr>
          <w:p w14:paraId="6C9C05F0" w14:textId="4996D2D3" w:rsidR="00CE7DCF" w:rsidRPr="00F61C23" w:rsidRDefault="00CE7DCF" w:rsidP="00CE7DCF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เงินให้กู้ยืมระยะยาวแก่กิจการร่วมค้า</w:t>
            </w:r>
          </w:p>
        </w:tc>
        <w:tc>
          <w:tcPr>
            <w:tcW w:w="810" w:type="dxa"/>
            <w:shd w:val="clear" w:color="auto" w:fill="auto"/>
          </w:tcPr>
          <w:p w14:paraId="5D648F30" w14:textId="7B043CC3" w:rsidR="00CE7DCF" w:rsidRPr="00F61C23" w:rsidRDefault="00CE7DCF" w:rsidP="00CE7DCF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75D60EFC" w14:textId="4F28E75A" w:rsidR="00CE7DCF" w:rsidRPr="00F61C23" w:rsidRDefault="00CE7DCF" w:rsidP="00CE7DC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09BEA0" w14:textId="77777777" w:rsidR="00CE7DCF" w:rsidRPr="00F61C23" w:rsidRDefault="00CE7DCF" w:rsidP="00CE7DC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00E2DB51" w14:textId="2D507DD0" w:rsidR="00CE7DCF" w:rsidRPr="00F61C23" w:rsidRDefault="00CE7DCF" w:rsidP="00CA684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61C23">
              <w:rPr>
                <w:rFonts w:ascii="Angsana New" w:hAnsi="Angsana New"/>
                <w:sz w:val="24"/>
                <w:szCs w:val="24"/>
                <w:lang w:val="en-US" w:bidi="th-TH"/>
              </w:rPr>
              <w:t>73,960</w:t>
            </w:r>
          </w:p>
        </w:tc>
        <w:tc>
          <w:tcPr>
            <w:tcW w:w="236" w:type="dxa"/>
            <w:shd w:val="clear" w:color="auto" w:fill="auto"/>
          </w:tcPr>
          <w:p w14:paraId="1A046814" w14:textId="77777777" w:rsidR="00CE7DCF" w:rsidRPr="00F61C23" w:rsidRDefault="00CE7DCF" w:rsidP="00CE7DC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36197CD7" w14:textId="6881E4ED" w:rsidR="00CE7DCF" w:rsidRPr="00F61C23" w:rsidRDefault="00CE7DCF" w:rsidP="00CE7DCF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  <w:lang w:val="en-US" w:bidi="th-TH"/>
              </w:rPr>
              <w:t>73,960</w:t>
            </w:r>
          </w:p>
        </w:tc>
        <w:tc>
          <w:tcPr>
            <w:tcW w:w="236" w:type="dxa"/>
          </w:tcPr>
          <w:p w14:paraId="0AD72494" w14:textId="77777777" w:rsidR="00CE7DCF" w:rsidRPr="00F61C23" w:rsidRDefault="00CE7DCF" w:rsidP="00CE7D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7AA3031A" w14:textId="558F081D" w:rsidR="00CE7DCF" w:rsidRPr="00F61C23" w:rsidRDefault="00CE7DCF" w:rsidP="00CE7D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BE63A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ABAE545" w14:textId="77777777" w:rsidR="00CE7DCF" w:rsidRPr="00F61C23" w:rsidRDefault="00CE7DCF" w:rsidP="00CE7D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14" w:type="dxa"/>
            <w:shd w:val="clear" w:color="auto" w:fill="auto"/>
          </w:tcPr>
          <w:p w14:paraId="4EFA6667" w14:textId="6B3721F1" w:rsidR="00CE7DCF" w:rsidRPr="00F61C23" w:rsidRDefault="00CE7DCF" w:rsidP="008D775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BE63A5">
              <w:rPr>
                <w:rFonts w:ascii="Angsana New" w:hAnsi="Angsana New"/>
                <w:sz w:val="24"/>
                <w:szCs w:val="24"/>
              </w:rPr>
              <w:t>79,241</w:t>
            </w:r>
          </w:p>
        </w:tc>
        <w:tc>
          <w:tcPr>
            <w:tcW w:w="236" w:type="dxa"/>
            <w:shd w:val="clear" w:color="auto" w:fill="auto"/>
          </w:tcPr>
          <w:p w14:paraId="77374B31" w14:textId="77777777" w:rsidR="00CE7DCF" w:rsidRPr="00F61C23" w:rsidRDefault="00CE7DCF" w:rsidP="00CE7DC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14" w:type="dxa"/>
            <w:shd w:val="clear" w:color="auto" w:fill="auto"/>
          </w:tcPr>
          <w:p w14:paraId="1F4C8579" w14:textId="3D1DF97C" w:rsidR="00CE7DCF" w:rsidRPr="00F61C23" w:rsidRDefault="00CE7DCF" w:rsidP="00CE7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BE63A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A9315F" w14:textId="77777777" w:rsidR="00CE7DCF" w:rsidRPr="00F61C23" w:rsidRDefault="00CE7DCF" w:rsidP="00CE7D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14" w:type="dxa"/>
            <w:shd w:val="clear" w:color="auto" w:fill="auto"/>
          </w:tcPr>
          <w:p w14:paraId="56D7EF1D" w14:textId="41F8E948" w:rsidR="00CE7DCF" w:rsidRPr="00F61C23" w:rsidRDefault="00CE7DCF" w:rsidP="008D775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BE63A5">
              <w:rPr>
                <w:rFonts w:ascii="Angsana New" w:hAnsi="Angsana New"/>
                <w:sz w:val="24"/>
                <w:szCs w:val="24"/>
              </w:rPr>
              <w:t>79,241</w:t>
            </w:r>
          </w:p>
        </w:tc>
      </w:tr>
      <w:tr w:rsidR="00CE7DCF" w:rsidRPr="00F61C23" w14:paraId="3FA97800" w14:textId="77777777" w:rsidTr="00CE7DCF">
        <w:trPr>
          <w:trHeight w:val="261"/>
        </w:trPr>
        <w:tc>
          <w:tcPr>
            <w:tcW w:w="3224" w:type="dxa"/>
            <w:shd w:val="clear" w:color="auto" w:fill="auto"/>
          </w:tcPr>
          <w:p w14:paraId="5E6C663B" w14:textId="3A22D500" w:rsidR="00CE7DCF" w:rsidRPr="00F61C23" w:rsidRDefault="00CE7DCF" w:rsidP="00CE7DCF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เงินให้กู้ยืมระยะยาวแก่ผู้ดำเนินงานอื่น</w:t>
            </w:r>
          </w:p>
        </w:tc>
        <w:tc>
          <w:tcPr>
            <w:tcW w:w="810" w:type="dxa"/>
            <w:shd w:val="clear" w:color="auto" w:fill="auto"/>
          </w:tcPr>
          <w:p w14:paraId="6B84715F" w14:textId="24B8BE61" w:rsidR="00CE7DCF" w:rsidRPr="00F61C23" w:rsidRDefault="00CE7DCF" w:rsidP="00CE7DCF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52FE2C31" w14:textId="01366BCC" w:rsidR="00CE7DCF" w:rsidRPr="00F61C23" w:rsidRDefault="00CE7DCF" w:rsidP="00CE7DC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BF2362E" w14:textId="77777777" w:rsidR="00CE7DCF" w:rsidRPr="00F61C23" w:rsidRDefault="00CE7DCF" w:rsidP="00CE7DC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16156F82" w14:textId="42E7F267" w:rsidR="00CE7DCF" w:rsidRPr="00F61C23" w:rsidRDefault="00CE7DCF" w:rsidP="00CE7DCF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10,</w:t>
            </w:r>
            <w:r w:rsidRPr="00F61C23">
              <w:rPr>
                <w:rFonts w:ascii="Angsana New" w:hAnsi="Angsana New"/>
                <w:sz w:val="24"/>
                <w:szCs w:val="24"/>
                <w:lang w:val="en-US" w:bidi="th-TH"/>
              </w:rPr>
              <w:t>955</w:t>
            </w:r>
          </w:p>
        </w:tc>
        <w:tc>
          <w:tcPr>
            <w:tcW w:w="236" w:type="dxa"/>
            <w:shd w:val="clear" w:color="auto" w:fill="auto"/>
          </w:tcPr>
          <w:p w14:paraId="4F639E2D" w14:textId="77777777" w:rsidR="00CE7DCF" w:rsidRPr="00F61C23" w:rsidRDefault="00CE7DCF" w:rsidP="00CE7DC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3BB7F6EB" w14:textId="30E5D7F6" w:rsidR="00CE7DCF" w:rsidRPr="00F61C23" w:rsidRDefault="00CE7DCF" w:rsidP="00CE7DCF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10,</w:t>
            </w:r>
            <w:r w:rsidRPr="00F61C23">
              <w:rPr>
                <w:rFonts w:ascii="Angsana New" w:hAnsi="Angsana New"/>
                <w:sz w:val="24"/>
                <w:szCs w:val="24"/>
                <w:lang w:val="en-US" w:bidi="th-TH"/>
              </w:rPr>
              <w:t>955</w:t>
            </w:r>
          </w:p>
        </w:tc>
        <w:tc>
          <w:tcPr>
            <w:tcW w:w="236" w:type="dxa"/>
          </w:tcPr>
          <w:p w14:paraId="1B8875A8" w14:textId="77777777" w:rsidR="00CE7DCF" w:rsidRPr="00F61C23" w:rsidRDefault="00CE7DCF" w:rsidP="00CE7D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D16712A" w14:textId="051A43D4" w:rsidR="00CE7DCF" w:rsidRPr="00F61C23" w:rsidRDefault="00CE7DCF" w:rsidP="00CE7D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BE63A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004EDF" w14:textId="77777777" w:rsidR="00CE7DCF" w:rsidRPr="00F61C23" w:rsidRDefault="00CE7DCF" w:rsidP="00CE7D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14" w:type="dxa"/>
            <w:shd w:val="clear" w:color="auto" w:fill="auto"/>
          </w:tcPr>
          <w:p w14:paraId="43DE8918" w14:textId="5BA8D93B" w:rsidR="00CE7DCF" w:rsidRPr="00F61C23" w:rsidRDefault="00CE7DCF" w:rsidP="008D775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BE63A5">
              <w:rPr>
                <w:rFonts w:ascii="Angsana New" w:hAnsi="Angsana New"/>
                <w:sz w:val="24"/>
                <w:szCs w:val="24"/>
              </w:rPr>
              <w:t>11,503</w:t>
            </w:r>
          </w:p>
        </w:tc>
        <w:tc>
          <w:tcPr>
            <w:tcW w:w="236" w:type="dxa"/>
            <w:shd w:val="clear" w:color="auto" w:fill="auto"/>
          </w:tcPr>
          <w:p w14:paraId="4B3E2D84" w14:textId="77777777" w:rsidR="00CE7DCF" w:rsidRPr="00F61C23" w:rsidRDefault="00CE7DCF" w:rsidP="00CE7DC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14" w:type="dxa"/>
            <w:shd w:val="clear" w:color="auto" w:fill="auto"/>
          </w:tcPr>
          <w:p w14:paraId="2B650BF4" w14:textId="77A295A1" w:rsidR="00CE7DCF" w:rsidRPr="00F61C23" w:rsidRDefault="00CE7DCF" w:rsidP="00CE7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BE63A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8851CD" w14:textId="77777777" w:rsidR="00CE7DCF" w:rsidRPr="00F61C23" w:rsidRDefault="00CE7DCF" w:rsidP="00CE7D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14" w:type="dxa"/>
            <w:shd w:val="clear" w:color="auto" w:fill="auto"/>
          </w:tcPr>
          <w:p w14:paraId="2EB70E39" w14:textId="33534297" w:rsidR="00CE7DCF" w:rsidRPr="00F61C23" w:rsidRDefault="00CE7DCF" w:rsidP="008D775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highlight w:val="yellow"/>
              </w:rPr>
            </w:pPr>
            <w:r w:rsidRPr="00BE63A5">
              <w:rPr>
                <w:rFonts w:ascii="Angsana New" w:hAnsi="Angsana New"/>
                <w:sz w:val="24"/>
                <w:szCs w:val="24"/>
              </w:rPr>
              <w:t>11,503</w:t>
            </w:r>
          </w:p>
        </w:tc>
      </w:tr>
      <w:tr w:rsidR="009F38A5" w:rsidRPr="00F61C23" w14:paraId="74044DDA" w14:textId="77777777" w:rsidTr="00D944C2">
        <w:trPr>
          <w:trHeight w:val="261"/>
        </w:trPr>
        <w:tc>
          <w:tcPr>
            <w:tcW w:w="3224" w:type="dxa"/>
            <w:shd w:val="clear" w:color="auto" w:fill="auto"/>
          </w:tcPr>
          <w:p w14:paraId="42E7929F" w14:textId="77777777" w:rsidR="009F38A5" w:rsidRPr="00F61C23" w:rsidRDefault="009F38A5" w:rsidP="009F38A5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49A5D9A7" w14:textId="2E63BA1C" w:rsidR="009F38A5" w:rsidRPr="00F61C23" w:rsidRDefault="009F38A5" w:rsidP="009F38A5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9BAB9D" w14:textId="0A847007" w:rsidR="009F38A5" w:rsidRPr="00F61C23" w:rsidRDefault="009F38A5" w:rsidP="00D944C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139EF8" w14:textId="77777777" w:rsidR="009F38A5" w:rsidRPr="00F61C23" w:rsidRDefault="009F38A5" w:rsidP="009F38A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C67087" w14:textId="1B5632EE" w:rsidR="009F38A5" w:rsidRPr="00F61C23" w:rsidRDefault="009F38A5" w:rsidP="009F38A5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84,915</w:t>
            </w:r>
          </w:p>
        </w:tc>
        <w:tc>
          <w:tcPr>
            <w:tcW w:w="236" w:type="dxa"/>
            <w:shd w:val="clear" w:color="auto" w:fill="auto"/>
          </w:tcPr>
          <w:p w14:paraId="5FD7BC1D" w14:textId="77777777" w:rsidR="009F38A5" w:rsidRPr="00F61C23" w:rsidRDefault="009F38A5" w:rsidP="009F38A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5892E7" w14:textId="3264B11D" w:rsidR="009F38A5" w:rsidRPr="00F61C23" w:rsidRDefault="009F38A5" w:rsidP="009F38A5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84,915</w:t>
            </w:r>
          </w:p>
        </w:tc>
        <w:tc>
          <w:tcPr>
            <w:tcW w:w="236" w:type="dxa"/>
          </w:tcPr>
          <w:p w14:paraId="4B08971C" w14:textId="77777777" w:rsidR="009F38A5" w:rsidRPr="00F61C23" w:rsidRDefault="009F38A5" w:rsidP="009F38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2399FC4B" w14:textId="77777777" w:rsidR="009F38A5" w:rsidRPr="00F61C23" w:rsidRDefault="009F38A5" w:rsidP="009F38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65708B08" w14:textId="77777777" w:rsidR="009F38A5" w:rsidRPr="00F61C23" w:rsidRDefault="009F38A5" w:rsidP="009F38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29929E2E" w14:textId="77777777" w:rsidR="009F38A5" w:rsidRPr="00F61C23" w:rsidRDefault="009F38A5" w:rsidP="008D7759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8CB103E" w14:textId="77777777" w:rsidR="009F38A5" w:rsidRPr="00F61C23" w:rsidRDefault="009F38A5" w:rsidP="009F38A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213B09F2" w14:textId="77777777" w:rsidR="009F38A5" w:rsidRPr="00F61C23" w:rsidRDefault="009F38A5" w:rsidP="009F3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0F94049" w14:textId="77777777" w:rsidR="009F38A5" w:rsidRPr="00F61C23" w:rsidRDefault="009F38A5" w:rsidP="009F38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5241347" w14:textId="77777777" w:rsidR="009F38A5" w:rsidRPr="00F61C23" w:rsidRDefault="009F38A5" w:rsidP="009F38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620BD" w:rsidRPr="00F61C23" w14:paraId="7C49851B" w14:textId="77777777" w:rsidTr="00D944C2">
        <w:trPr>
          <w:trHeight w:val="186"/>
        </w:trPr>
        <w:tc>
          <w:tcPr>
            <w:tcW w:w="3224" w:type="dxa"/>
            <w:shd w:val="clear" w:color="auto" w:fill="auto"/>
          </w:tcPr>
          <w:p w14:paraId="54D04CE3" w14:textId="77777777" w:rsidR="004620BD" w:rsidRPr="00F61C23" w:rsidRDefault="004620BD" w:rsidP="00F86A29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62279DA" w14:textId="77777777" w:rsidR="004620BD" w:rsidRPr="00F61C23" w:rsidRDefault="004620BD" w:rsidP="00F86A29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03A994CA" w14:textId="77777777" w:rsidR="004620BD" w:rsidRPr="00F61C23" w:rsidRDefault="004620BD" w:rsidP="00F86A29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BBDAEC6" w14:textId="77777777" w:rsidR="004620BD" w:rsidRPr="00F61C23" w:rsidRDefault="004620BD" w:rsidP="00F86A2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56E6ADE8" w14:textId="77777777" w:rsidR="004620BD" w:rsidRPr="00F61C23" w:rsidRDefault="004620BD" w:rsidP="00F86A29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AAA7E29" w14:textId="77777777" w:rsidR="004620BD" w:rsidRPr="00F61C23" w:rsidRDefault="004620BD" w:rsidP="00F86A2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29B6E5C7" w14:textId="77777777" w:rsidR="004620BD" w:rsidRPr="00F61C23" w:rsidRDefault="004620BD" w:rsidP="00F86A29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899D8EF" w14:textId="77777777" w:rsidR="004620BD" w:rsidRPr="00F61C23" w:rsidRDefault="004620BD" w:rsidP="00F86A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71243A43" w14:textId="77777777" w:rsidR="004620BD" w:rsidRPr="00F61C23" w:rsidRDefault="004620BD" w:rsidP="00F86A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15DC1CB2" w14:textId="77777777" w:rsidR="004620BD" w:rsidRPr="00F61C23" w:rsidRDefault="004620BD" w:rsidP="00F86A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384591FC" w14:textId="77777777" w:rsidR="004620BD" w:rsidRPr="00F61C23" w:rsidRDefault="004620BD" w:rsidP="008D7759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FFE48A9" w14:textId="77777777" w:rsidR="004620BD" w:rsidRPr="00F61C23" w:rsidRDefault="004620BD" w:rsidP="00F86A2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39366C9D" w14:textId="77777777" w:rsidR="004620BD" w:rsidRPr="00F61C23" w:rsidRDefault="004620BD" w:rsidP="00F86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7F1881E" w14:textId="77777777" w:rsidR="004620BD" w:rsidRPr="00F61C23" w:rsidRDefault="004620BD" w:rsidP="00F86A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7FFD2E0" w14:textId="77777777" w:rsidR="004620BD" w:rsidRPr="00F61C23" w:rsidRDefault="004620BD" w:rsidP="00F86A2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620BD" w:rsidRPr="00F61C23" w14:paraId="4A0F3241" w14:textId="77777777" w:rsidTr="00D944C2">
        <w:trPr>
          <w:trHeight w:val="261"/>
        </w:trPr>
        <w:tc>
          <w:tcPr>
            <w:tcW w:w="3224" w:type="dxa"/>
            <w:shd w:val="clear" w:color="auto" w:fill="auto"/>
          </w:tcPr>
          <w:p w14:paraId="5F97B3C6" w14:textId="067E6E86" w:rsidR="004620BD" w:rsidRPr="00F61C23" w:rsidRDefault="004620BD" w:rsidP="004620BD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  <w:shd w:val="clear" w:color="auto" w:fill="auto"/>
          </w:tcPr>
          <w:p w14:paraId="59D89143" w14:textId="77777777" w:rsidR="004620BD" w:rsidRPr="00F61C23" w:rsidRDefault="004620BD" w:rsidP="004620BD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449AB7A" w14:textId="77777777" w:rsidR="004620BD" w:rsidRPr="00F61C23" w:rsidRDefault="004620BD" w:rsidP="004620B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94455FC" w14:textId="77777777" w:rsidR="004620BD" w:rsidRPr="00F61C23" w:rsidRDefault="004620BD" w:rsidP="004620B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4DA3AF9D" w14:textId="77777777" w:rsidR="004620BD" w:rsidRPr="00F61C23" w:rsidRDefault="004620BD" w:rsidP="004620BD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B94F8AC" w14:textId="77777777" w:rsidR="004620BD" w:rsidRPr="00F61C23" w:rsidRDefault="004620BD" w:rsidP="004620B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3D14A1C5" w14:textId="77777777" w:rsidR="004620BD" w:rsidRPr="00F61C23" w:rsidRDefault="004620BD" w:rsidP="004620BD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B8EE0C0" w14:textId="77777777" w:rsidR="004620BD" w:rsidRPr="00F61C23" w:rsidRDefault="004620BD" w:rsidP="004620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13510BF5" w14:textId="77777777" w:rsidR="004620BD" w:rsidRPr="00F61C23" w:rsidRDefault="004620BD" w:rsidP="004620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27446031" w14:textId="77777777" w:rsidR="004620BD" w:rsidRPr="00F61C23" w:rsidRDefault="004620BD" w:rsidP="004620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52AF565" w14:textId="77777777" w:rsidR="004620BD" w:rsidRPr="00F61C23" w:rsidRDefault="004620BD" w:rsidP="008D7759">
            <w:pPr>
              <w:pStyle w:val="acctfourfigures"/>
              <w:tabs>
                <w:tab w:val="clear" w:pos="765"/>
                <w:tab w:val="decimal" w:pos="59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C14E301" w14:textId="77777777" w:rsidR="004620BD" w:rsidRPr="00F61C23" w:rsidRDefault="004620BD" w:rsidP="004620B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285589DC" w14:textId="77777777" w:rsidR="004620BD" w:rsidRPr="00F61C23" w:rsidRDefault="004620BD" w:rsidP="00462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496975C" w14:textId="77777777" w:rsidR="004620BD" w:rsidRPr="00F61C23" w:rsidRDefault="004620BD" w:rsidP="004620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039877A" w14:textId="77777777" w:rsidR="004620BD" w:rsidRPr="00F61C23" w:rsidRDefault="004620BD" w:rsidP="004620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620BD" w:rsidRPr="00F61C23" w14:paraId="12B4D30A" w14:textId="77777777" w:rsidTr="00D944C2">
        <w:trPr>
          <w:trHeight w:val="261"/>
        </w:trPr>
        <w:tc>
          <w:tcPr>
            <w:tcW w:w="3224" w:type="dxa"/>
            <w:shd w:val="clear" w:color="auto" w:fill="auto"/>
          </w:tcPr>
          <w:p w14:paraId="1F00754D" w14:textId="3B62AE7F" w:rsidR="004620BD" w:rsidRPr="00F61C23" w:rsidRDefault="004620BD" w:rsidP="004620BD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6FA0C351" w14:textId="77777777" w:rsidR="004620BD" w:rsidRPr="00F61C23" w:rsidRDefault="004620BD" w:rsidP="004620BD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571EB0C" w14:textId="53CD113B" w:rsidR="004620BD" w:rsidRPr="00F61C23" w:rsidRDefault="004620BD" w:rsidP="004620B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52DF22" w14:textId="77777777" w:rsidR="004620BD" w:rsidRPr="00F61C23" w:rsidRDefault="004620BD" w:rsidP="004620B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4C4708E5" w14:textId="7D1AEF21" w:rsidR="004620BD" w:rsidRPr="00F61C23" w:rsidRDefault="004620BD" w:rsidP="004620BD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(75,000)</w:t>
            </w:r>
          </w:p>
        </w:tc>
        <w:tc>
          <w:tcPr>
            <w:tcW w:w="236" w:type="dxa"/>
            <w:shd w:val="clear" w:color="auto" w:fill="auto"/>
          </w:tcPr>
          <w:p w14:paraId="5C2D289C" w14:textId="77777777" w:rsidR="004620BD" w:rsidRPr="00F61C23" w:rsidRDefault="004620BD" w:rsidP="004620B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B7BC655" w14:textId="0D54B802" w:rsidR="004620BD" w:rsidRPr="00F61C23" w:rsidRDefault="004620BD" w:rsidP="004620BD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(75,000)</w:t>
            </w:r>
          </w:p>
        </w:tc>
        <w:tc>
          <w:tcPr>
            <w:tcW w:w="236" w:type="dxa"/>
          </w:tcPr>
          <w:p w14:paraId="667486AA" w14:textId="77777777" w:rsidR="004620BD" w:rsidRPr="00F61C23" w:rsidRDefault="004620BD" w:rsidP="004620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1F5F1528" w14:textId="0623D150" w:rsidR="004620BD" w:rsidRPr="00F61C23" w:rsidRDefault="004620BD" w:rsidP="004620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DBB5A81" w14:textId="77777777" w:rsidR="004620BD" w:rsidRPr="00F61C23" w:rsidRDefault="004620BD" w:rsidP="004620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378BB877" w14:textId="2721A076" w:rsidR="004620BD" w:rsidRPr="00F61C23" w:rsidRDefault="004620BD" w:rsidP="008D775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(73,975)</w:t>
            </w:r>
          </w:p>
        </w:tc>
        <w:tc>
          <w:tcPr>
            <w:tcW w:w="236" w:type="dxa"/>
          </w:tcPr>
          <w:p w14:paraId="06309084" w14:textId="77777777" w:rsidR="004620BD" w:rsidRPr="00F61C23" w:rsidRDefault="004620BD" w:rsidP="004620B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1024BEEB" w14:textId="5015A3C3" w:rsidR="004620BD" w:rsidRPr="00F61C23" w:rsidRDefault="004620BD" w:rsidP="00462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CBD023A" w14:textId="77777777" w:rsidR="004620BD" w:rsidRPr="00F61C23" w:rsidRDefault="004620BD" w:rsidP="004620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A0B6880" w14:textId="693841F6" w:rsidR="004620BD" w:rsidRPr="00F61C23" w:rsidRDefault="004620BD" w:rsidP="008D775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(73,975)</w:t>
            </w:r>
          </w:p>
        </w:tc>
      </w:tr>
      <w:tr w:rsidR="004620BD" w:rsidRPr="00F61C23" w14:paraId="65BAC278" w14:textId="77777777" w:rsidTr="00D944C2">
        <w:trPr>
          <w:trHeight w:val="261"/>
        </w:trPr>
        <w:tc>
          <w:tcPr>
            <w:tcW w:w="3224" w:type="dxa"/>
            <w:shd w:val="clear" w:color="auto" w:fill="auto"/>
          </w:tcPr>
          <w:p w14:paraId="15EDF298" w14:textId="2E475734" w:rsidR="004620BD" w:rsidRPr="00F61C23" w:rsidRDefault="004620BD" w:rsidP="004620BD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สิทธิการขายหุ้น</w:t>
            </w:r>
          </w:p>
        </w:tc>
        <w:tc>
          <w:tcPr>
            <w:tcW w:w="810" w:type="dxa"/>
            <w:shd w:val="clear" w:color="auto" w:fill="auto"/>
          </w:tcPr>
          <w:p w14:paraId="64805D80" w14:textId="77777777" w:rsidR="004620BD" w:rsidRPr="00F61C23" w:rsidRDefault="004620BD" w:rsidP="004620BD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2B8FDEC1" w14:textId="01E941C2" w:rsidR="004620BD" w:rsidRPr="00F61C23" w:rsidRDefault="004620BD" w:rsidP="004620B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  <w:tc>
          <w:tcPr>
            <w:tcW w:w="236" w:type="dxa"/>
            <w:shd w:val="clear" w:color="auto" w:fill="auto"/>
          </w:tcPr>
          <w:p w14:paraId="49615121" w14:textId="77777777" w:rsidR="004620BD" w:rsidRPr="00F61C23" w:rsidRDefault="004620BD" w:rsidP="004620B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35722F9D" w14:textId="6C8C571C" w:rsidR="004620BD" w:rsidRPr="00F61C23" w:rsidRDefault="004620BD" w:rsidP="004620BD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995E97" w14:textId="77777777" w:rsidR="004620BD" w:rsidRPr="00F61C23" w:rsidRDefault="004620BD" w:rsidP="004620B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2ECECEC7" w14:textId="5EF6D0BF" w:rsidR="004620BD" w:rsidRPr="00F61C23" w:rsidRDefault="004620BD" w:rsidP="004620BD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  <w:tc>
          <w:tcPr>
            <w:tcW w:w="236" w:type="dxa"/>
          </w:tcPr>
          <w:p w14:paraId="4EDF6EF3" w14:textId="77777777" w:rsidR="004620BD" w:rsidRPr="00F61C23" w:rsidRDefault="004620BD" w:rsidP="004620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6CB04521" w14:textId="3DB31ECE" w:rsidR="004620BD" w:rsidRPr="00F61C23" w:rsidRDefault="004620BD" w:rsidP="004620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158EF8F" w14:textId="77777777" w:rsidR="004620BD" w:rsidRPr="00F61C23" w:rsidRDefault="004620BD" w:rsidP="004620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BEB226F" w14:textId="1BB1A280" w:rsidR="004620BD" w:rsidRPr="00F61C23" w:rsidRDefault="004620BD" w:rsidP="008D775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  <w:tc>
          <w:tcPr>
            <w:tcW w:w="236" w:type="dxa"/>
          </w:tcPr>
          <w:p w14:paraId="5694BBDD" w14:textId="77777777" w:rsidR="004620BD" w:rsidRPr="00F61C23" w:rsidRDefault="004620BD" w:rsidP="004620B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22F7E853" w14:textId="08B3BDED" w:rsidR="004620BD" w:rsidRPr="00F61C23" w:rsidRDefault="004620BD" w:rsidP="00462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B98863B" w14:textId="77777777" w:rsidR="004620BD" w:rsidRPr="00F61C23" w:rsidRDefault="004620BD" w:rsidP="004620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45624340" w14:textId="7289F420" w:rsidR="004620BD" w:rsidRPr="00F61C23" w:rsidRDefault="004620BD" w:rsidP="008D775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</w:tr>
      <w:tr w:rsidR="004620BD" w:rsidRPr="00F61C23" w14:paraId="52D41FA4" w14:textId="77777777" w:rsidTr="00D944C2">
        <w:trPr>
          <w:trHeight w:val="261"/>
        </w:trPr>
        <w:tc>
          <w:tcPr>
            <w:tcW w:w="3224" w:type="dxa"/>
            <w:shd w:val="clear" w:color="auto" w:fill="auto"/>
          </w:tcPr>
          <w:p w14:paraId="725F70E2" w14:textId="31677752" w:rsidR="004620BD" w:rsidRPr="00F61C23" w:rsidRDefault="004620BD" w:rsidP="004620BD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10" w:type="dxa"/>
            <w:shd w:val="clear" w:color="auto" w:fill="auto"/>
          </w:tcPr>
          <w:p w14:paraId="527A8324" w14:textId="77777777" w:rsidR="004620BD" w:rsidRPr="00F61C23" w:rsidRDefault="004620BD" w:rsidP="004620BD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105CB6D" w14:textId="69595CD4" w:rsidR="004620BD" w:rsidRPr="00F61C23" w:rsidRDefault="004620BD" w:rsidP="004620B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(1,476)</w:t>
            </w:r>
          </w:p>
        </w:tc>
        <w:tc>
          <w:tcPr>
            <w:tcW w:w="236" w:type="dxa"/>
            <w:shd w:val="clear" w:color="auto" w:fill="auto"/>
          </w:tcPr>
          <w:p w14:paraId="1659FC27" w14:textId="77777777" w:rsidR="004620BD" w:rsidRPr="00F61C23" w:rsidRDefault="004620BD" w:rsidP="004620B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152B18B2" w14:textId="244B1B44" w:rsidR="004620BD" w:rsidRPr="00F61C23" w:rsidRDefault="004620BD" w:rsidP="004620BD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15F24CE" w14:textId="77777777" w:rsidR="004620BD" w:rsidRPr="00F61C23" w:rsidRDefault="004620BD" w:rsidP="004620B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2A13B8E5" w14:textId="7061C8E8" w:rsidR="004620BD" w:rsidRPr="00F61C23" w:rsidRDefault="004620BD" w:rsidP="004620BD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(1,476)</w:t>
            </w:r>
          </w:p>
        </w:tc>
        <w:tc>
          <w:tcPr>
            <w:tcW w:w="236" w:type="dxa"/>
          </w:tcPr>
          <w:p w14:paraId="51A8FCA9" w14:textId="77777777" w:rsidR="004620BD" w:rsidRPr="00F61C23" w:rsidRDefault="004620BD" w:rsidP="004620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5AF1C692" w14:textId="726557E0" w:rsidR="004620BD" w:rsidRPr="00F61C23" w:rsidRDefault="004620BD" w:rsidP="004620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85BAD74" w14:textId="77777777" w:rsidR="004620BD" w:rsidRPr="00F61C23" w:rsidRDefault="004620BD" w:rsidP="004620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4019E986" w14:textId="34E92649" w:rsidR="004620BD" w:rsidRPr="00F61C23" w:rsidRDefault="004620BD" w:rsidP="008D775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(1,476)</w:t>
            </w:r>
          </w:p>
        </w:tc>
        <w:tc>
          <w:tcPr>
            <w:tcW w:w="236" w:type="dxa"/>
          </w:tcPr>
          <w:p w14:paraId="3D207DDD" w14:textId="77777777" w:rsidR="004620BD" w:rsidRPr="00F61C23" w:rsidRDefault="004620BD" w:rsidP="004620B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22896C5E" w14:textId="6F6E8660" w:rsidR="004620BD" w:rsidRPr="00F61C23" w:rsidRDefault="004620BD" w:rsidP="00462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D0F06E7" w14:textId="77777777" w:rsidR="004620BD" w:rsidRPr="00F61C23" w:rsidRDefault="004620BD" w:rsidP="004620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4887A9A" w14:textId="7E25F221" w:rsidR="004620BD" w:rsidRPr="00F61C23" w:rsidRDefault="004620BD" w:rsidP="008D7759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(1,476)</w:t>
            </w:r>
          </w:p>
        </w:tc>
      </w:tr>
      <w:tr w:rsidR="004620BD" w:rsidRPr="00F61C23" w14:paraId="2D83E57B" w14:textId="77777777" w:rsidTr="005872B1">
        <w:trPr>
          <w:trHeight w:val="261"/>
        </w:trPr>
        <w:tc>
          <w:tcPr>
            <w:tcW w:w="3224" w:type="dxa"/>
            <w:shd w:val="clear" w:color="auto" w:fill="auto"/>
          </w:tcPr>
          <w:p w14:paraId="560363C6" w14:textId="10C6D381" w:rsidR="004620BD" w:rsidRPr="00F61C23" w:rsidRDefault="004620BD" w:rsidP="004620BD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5B178ADB" w14:textId="77777777" w:rsidR="004620BD" w:rsidRPr="00F61C23" w:rsidRDefault="004620BD" w:rsidP="004620BD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36CAED" w14:textId="36ACA48D" w:rsidR="004620BD" w:rsidRPr="00F61C23" w:rsidRDefault="004620BD" w:rsidP="004620B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(2,475)</w:t>
            </w:r>
          </w:p>
        </w:tc>
        <w:tc>
          <w:tcPr>
            <w:tcW w:w="236" w:type="dxa"/>
            <w:shd w:val="clear" w:color="auto" w:fill="auto"/>
          </w:tcPr>
          <w:p w14:paraId="1E13B7FF" w14:textId="77777777" w:rsidR="004620BD" w:rsidRPr="00F61C23" w:rsidRDefault="004620BD" w:rsidP="004620B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867991" w14:textId="183180E7" w:rsidR="004620BD" w:rsidRPr="00F61C23" w:rsidRDefault="004620BD" w:rsidP="004620BD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(75,000)</w:t>
            </w:r>
          </w:p>
        </w:tc>
        <w:tc>
          <w:tcPr>
            <w:tcW w:w="236" w:type="dxa"/>
            <w:shd w:val="clear" w:color="auto" w:fill="auto"/>
          </w:tcPr>
          <w:p w14:paraId="42F297E7" w14:textId="77777777" w:rsidR="004620BD" w:rsidRPr="00F61C23" w:rsidRDefault="004620BD" w:rsidP="004620B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BA45DE" w14:textId="3E2AE2ED" w:rsidR="004620BD" w:rsidRPr="00F61C23" w:rsidRDefault="004620BD" w:rsidP="004620BD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(77,475)</w:t>
            </w:r>
          </w:p>
        </w:tc>
        <w:tc>
          <w:tcPr>
            <w:tcW w:w="236" w:type="dxa"/>
          </w:tcPr>
          <w:p w14:paraId="58174464" w14:textId="77777777" w:rsidR="004620BD" w:rsidRPr="00F61C23" w:rsidRDefault="004620BD" w:rsidP="004620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FA79C27" w14:textId="77777777" w:rsidR="004620BD" w:rsidRPr="00F61C23" w:rsidRDefault="004620BD" w:rsidP="004620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2C1E4642" w14:textId="77777777" w:rsidR="004620BD" w:rsidRPr="00F61C23" w:rsidRDefault="004620BD" w:rsidP="004620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207A0D66" w14:textId="77777777" w:rsidR="004620BD" w:rsidRPr="00F61C23" w:rsidRDefault="004620BD" w:rsidP="004620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560B71C" w14:textId="77777777" w:rsidR="004620BD" w:rsidRPr="00F61C23" w:rsidRDefault="004620BD" w:rsidP="004620B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6A5D515C" w14:textId="77777777" w:rsidR="004620BD" w:rsidRPr="00F61C23" w:rsidRDefault="004620BD" w:rsidP="00462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9072C5D" w14:textId="77777777" w:rsidR="004620BD" w:rsidRPr="00F61C23" w:rsidRDefault="004620BD" w:rsidP="004620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433D9B84" w14:textId="77777777" w:rsidR="004620BD" w:rsidRPr="00F61C23" w:rsidRDefault="004620BD" w:rsidP="004620B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4024D374" w14:textId="0F4D6301" w:rsidR="000634C2" w:rsidRPr="00F61C23" w:rsidRDefault="000634C2" w:rsidP="00ED4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6"/>
        <w:jc w:val="thaiDistribute"/>
        <w:rPr>
          <w:rFonts w:ascii="Angsana New" w:hAnsi="Angsana New"/>
          <w:sz w:val="10"/>
          <w:szCs w:val="10"/>
        </w:rPr>
      </w:pPr>
    </w:p>
    <w:p w14:paraId="26DBCA52" w14:textId="77777777" w:rsidR="000634C2" w:rsidRPr="00F61C23" w:rsidRDefault="00063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</w:pPr>
      <w:r w:rsidRPr="00F61C23">
        <w:rPr>
          <w:rFonts w:ascii="Angsana New" w:hAnsi="Angsana New"/>
          <w:sz w:val="10"/>
          <w:szCs w:val="10"/>
        </w:rPr>
        <w:br w:type="page"/>
      </w:r>
    </w:p>
    <w:p w14:paraId="55CF5DC6" w14:textId="77777777" w:rsidR="00D40782" w:rsidRPr="00F61C23" w:rsidRDefault="00D40782" w:rsidP="00ED4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6"/>
        <w:jc w:val="thaiDistribute"/>
        <w:rPr>
          <w:rFonts w:ascii="Angsana New" w:hAnsi="Angsana New"/>
          <w:sz w:val="10"/>
          <w:szCs w:val="10"/>
        </w:rPr>
      </w:pPr>
    </w:p>
    <w:tbl>
      <w:tblPr>
        <w:tblW w:w="14024" w:type="dxa"/>
        <w:tblInd w:w="556" w:type="dxa"/>
        <w:tblLayout w:type="fixed"/>
        <w:tblLook w:val="04A0" w:firstRow="1" w:lastRow="0" w:firstColumn="1" w:lastColumn="0" w:noHBand="0" w:noVBand="1"/>
      </w:tblPr>
      <w:tblGrid>
        <w:gridCol w:w="3224"/>
        <w:gridCol w:w="810"/>
        <w:gridCol w:w="1530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114"/>
        <w:gridCol w:w="236"/>
        <w:gridCol w:w="1114"/>
      </w:tblGrid>
      <w:tr w:rsidR="00D40782" w:rsidRPr="00F61C23" w14:paraId="5E37B93C" w14:textId="77777777" w:rsidTr="00421463">
        <w:trPr>
          <w:trHeight w:val="261"/>
        </w:trPr>
        <w:tc>
          <w:tcPr>
            <w:tcW w:w="4034" w:type="dxa"/>
            <w:gridSpan w:val="2"/>
            <w:shd w:val="clear" w:color="auto" w:fill="auto"/>
            <w:vAlign w:val="bottom"/>
          </w:tcPr>
          <w:p w14:paraId="4EA97E1C" w14:textId="77777777" w:rsidR="00D40782" w:rsidRPr="00F61C23" w:rsidRDefault="00D40782" w:rsidP="00421463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9990" w:type="dxa"/>
            <w:gridSpan w:val="13"/>
            <w:vAlign w:val="bottom"/>
          </w:tcPr>
          <w:p w14:paraId="5757CBF1" w14:textId="77777777" w:rsidR="00D40782" w:rsidRPr="00F61C23" w:rsidRDefault="00D40782" w:rsidP="00421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D40782" w:rsidRPr="00F61C23" w14:paraId="1C072E08" w14:textId="77777777" w:rsidTr="00421463">
        <w:trPr>
          <w:trHeight w:val="261"/>
        </w:trPr>
        <w:tc>
          <w:tcPr>
            <w:tcW w:w="4034" w:type="dxa"/>
            <w:gridSpan w:val="2"/>
            <w:shd w:val="clear" w:color="auto" w:fill="auto"/>
            <w:vAlign w:val="bottom"/>
          </w:tcPr>
          <w:p w14:paraId="1ACA2717" w14:textId="77777777" w:rsidR="00D40782" w:rsidRPr="00F61C23" w:rsidRDefault="00D40782" w:rsidP="00421463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4590" w:type="dxa"/>
            <w:gridSpan w:val="5"/>
            <w:vAlign w:val="bottom"/>
          </w:tcPr>
          <w:p w14:paraId="584A4D3C" w14:textId="77777777" w:rsidR="00D40782" w:rsidRPr="00F61C23" w:rsidRDefault="00D40782" w:rsidP="00421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581D342" w14:textId="77777777" w:rsidR="00D40782" w:rsidRPr="00F61C23" w:rsidRDefault="00D40782" w:rsidP="00421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164" w:type="dxa"/>
            <w:gridSpan w:val="7"/>
            <w:vAlign w:val="bottom"/>
          </w:tcPr>
          <w:p w14:paraId="50926A5C" w14:textId="77777777" w:rsidR="00D40782" w:rsidRPr="00F61C23" w:rsidRDefault="00D40782" w:rsidP="00421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FB3EA4" w:rsidRPr="00F61C23" w14:paraId="1114128A" w14:textId="77777777" w:rsidTr="00ED467F">
        <w:trPr>
          <w:trHeight w:val="261"/>
        </w:trPr>
        <w:tc>
          <w:tcPr>
            <w:tcW w:w="3224" w:type="dxa"/>
            <w:shd w:val="clear" w:color="auto" w:fill="auto"/>
            <w:vAlign w:val="bottom"/>
          </w:tcPr>
          <w:p w14:paraId="69A903BE" w14:textId="1BC57069" w:rsidR="00FB3EA4" w:rsidRPr="00F61C23" w:rsidRDefault="00FB3EA4" w:rsidP="00421463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F61C2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F61C2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F61C2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A7D9DE1" w14:textId="3DF39C17" w:rsidR="00FB3EA4" w:rsidRPr="00F61C23" w:rsidRDefault="00FB3EA4" w:rsidP="00ED467F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201EAAB0" w14:textId="77777777" w:rsidR="00FB3EA4" w:rsidRPr="00F61C23" w:rsidRDefault="00FB3EA4" w:rsidP="00421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386F5A2" w14:textId="77777777" w:rsidR="00FB3EA4" w:rsidRPr="00F61C23" w:rsidRDefault="00FB3EA4" w:rsidP="00421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B8A1D91" w14:textId="77777777" w:rsidR="00FB3EA4" w:rsidRPr="00F61C23" w:rsidRDefault="00FB3EA4" w:rsidP="00421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ราคาทุนตัดจำหน่าย</w:t>
            </w:r>
            <w:r w:rsidRPr="00F61C23">
              <w:rPr>
                <w:rFonts w:ascii="Angsana New" w:hAnsi="Angsana New"/>
                <w:sz w:val="24"/>
                <w:szCs w:val="24"/>
                <w:lang w:bidi="th-TH"/>
              </w:rPr>
              <w:t xml:space="preserve"> - </w:t>
            </w:r>
            <w:r w:rsidRPr="00F61C23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9D3C15" w14:textId="77777777" w:rsidR="00FB3EA4" w:rsidRPr="00F61C23" w:rsidRDefault="00FB3EA4" w:rsidP="00421463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716EDF0" w14:textId="77777777" w:rsidR="00FB3EA4" w:rsidRPr="00F61C23" w:rsidRDefault="00FB3EA4" w:rsidP="00421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5B2D0DB" w14:textId="77777777" w:rsidR="00FB3EA4" w:rsidRPr="00F61C23" w:rsidRDefault="00FB3EA4" w:rsidP="00421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38030BAB" w14:textId="00761C7A" w:rsidR="00FB3EA4" w:rsidRPr="00F61C23" w:rsidRDefault="00FB3EA4" w:rsidP="00421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F61C2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61C23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67E37C1B" w14:textId="77777777" w:rsidR="00FB3EA4" w:rsidRPr="00F61C23" w:rsidRDefault="00FB3EA4" w:rsidP="00421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1D1D019C" w14:textId="4E2F2DDD" w:rsidR="00FB3EA4" w:rsidRPr="00F61C23" w:rsidRDefault="00FB3EA4" w:rsidP="00421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F61C2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F61C23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7CD3836D" w14:textId="77777777" w:rsidR="00FB3EA4" w:rsidRPr="00F61C23" w:rsidRDefault="00FB3EA4" w:rsidP="00421463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4" w:type="dxa"/>
            <w:vAlign w:val="bottom"/>
          </w:tcPr>
          <w:p w14:paraId="5965F0EB" w14:textId="02FF6450" w:rsidR="00FB3EA4" w:rsidRPr="00F61C23" w:rsidRDefault="00FB3EA4" w:rsidP="00421463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</w:rPr>
              <w:t xml:space="preserve">ระดับ </w:t>
            </w:r>
            <w:r w:rsidRPr="00F61C23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36D85F2F" w14:textId="77777777" w:rsidR="00FB3EA4" w:rsidRPr="00F61C23" w:rsidRDefault="00FB3EA4" w:rsidP="00421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5C85290" w14:textId="77777777" w:rsidR="00FB3EA4" w:rsidRPr="00F61C23" w:rsidRDefault="00FB3EA4" w:rsidP="00421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B3EA4" w:rsidRPr="00F61C23" w14:paraId="1BF08693" w14:textId="77777777" w:rsidTr="00ED467F">
        <w:trPr>
          <w:trHeight w:val="261"/>
        </w:trPr>
        <w:tc>
          <w:tcPr>
            <w:tcW w:w="3224" w:type="dxa"/>
            <w:shd w:val="clear" w:color="auto" w:fill="auto"/>
          </w:tcPr>
          <w:p w14:paraId="23843983" w14:textId="77777777" w:rsidR="00FB3EA4" w:rsidRPr="00F61C23" w:rsidRDefault="00FB3EA4" w:rsidP="0042146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4A1802C3" w14:textId="75B7B413" w:rsidR="00FB3EA4" w:rsidRPr="00F61C23" w:rsidRDefault="00FB3EA4" w:rsidP="0042146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9990" w:type="dxa"/>
            <w:gridSpan w:val="13"/>
          </w:tcPr>
          <w:p w14:paraId="162EC963" w14:textId="77777777" w:rsidR="00FB3EA4" w:rsidRPr="00F61C23" w:rsidRDefault="00FB3EA4" w:rsidP="004214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F61C23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0634C2" w:rsidRPr="00F61C23" w14:paraId="57BF78E9" w14:textId="77777777" w:rsidTr="00FB3EA4">
        <w:trPr>
          <w:trHeight w:val="261"/>
        </w:trPr>
        <w:tc>
          <w:tcPr>
            <w:tcW w:w="3224" w:type="dxa"/>
            <w:shd w:val="clear" w:color="auto" w:fill="auto"/>
          </w:tcPr>
          <w:p w14:paraId="6B884F0B" w14:textId="65522D80" w:rsidR="000634C2" w:rsidRPr="00F61C23" w:rsidRDefault="000634C2" w:rsidP="000634C2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  <w:shd w:val="clear" w:color="auto" w:fill="auto"/>
          </w:tcPr>
          <w:p w14:paraId="674D43EB" w14:textId="77777777" w:rsidR="000634C2" w:rsidRPr="00F61C23" w:rsidRDefault="000634C2" w:rsidP="000634C2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1A337001" w14:textId="77777777" w:rsidR="000634C2" w:rsidRPr="00F61C23" w:rsidRDefault="000634C2" w:rsidP="000634C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25CA3D7" w14:textId="77777777" w:rsidR="000634C2" w:rsidRPr="00F61C23" w:rsidRDefault="000634C2" w:rsidP="000634C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770641E6" w14:textId="77777777" w:rsidR="000634C2" w:rsidRPr="00F61C23" w:rsidRDefault="000634C2" w:rsidP="000634C2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61B09BE" w14:textId="77777777" w:rsidR="000634C2" w:rsidRPr="00F61C23" w:rsidRDefault="000634C2" w:rsidP="000634C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6519B2A" w14:textId="77777777" w:rsidR="000634C2" w:rsidRPr="00F61C23" w:rsidRDefault="000634C2" w:rsidP="000634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BA4544" w14:textId="77777777" w:rsidR="000634C2" w:rsidRPr="00F61C23" w:rsidRDefault="000634C2" w:rsidP="000634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2C002596" w14:textId="77777777" w:rsidR="000634C2" w:rsidRPr="00F61C23" w:rsidRDefault="000634C2" w:rsidP="000634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CAEA3D7" w14:textId="77777777" w:rsidR="000634C2" w:rsidRPr="00F61C23" w:rsidRDefault="000634C2" w:rsidP="000634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72D0395B" w14:textId="77777777" w:rsidR="000634C2" w:rsidRPr="00F61C23" w:rsidRDefault="000634C2" w:rsidP="000634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35587D" w14:textId="77777777" w:rsidR="000634C2" w:rsidRPr="00F61C23" w:rsidRDefault="000634C2" w:rsidP="000634C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E9073C6" w14:textId="77777777" w:rsidR="000634C2" w:rsidRPr="00F61C23" w:rsidRDefault="000634C2" w:rsidP="00063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B64DE5" w14:textId="77777777" w:rsidR="000634C2" w:rsidRPr="00F61C23" w:rsidRDefault="000634C2" w:rsidP="000634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6AD7114C" w14:textId="77777777" w:rsidR="000634C2" w:rsidRPr="00F61C23" w:rsidRDefault="000634C2" w:rsidP="000634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E63A5" w:rsidRPr="00BE63A5" w14:paraId="5AAD048D" w14:textId="77777777" w:rsidTr="00BE63A5">
        <w:trPr>
          <w:trHeight w:val="261"/>
        </w:trPr>
        <w:tc>
          <w:tcPr>
            <w:tcW w:w="3224" w:type="dxa"/>
            <w:shd w:val="clear" w:color="auto" w:fill="auto"/>
          </w:tcPr>
          <w:p w14:paraId="328FEA3B" w14:textId="1CA872CD" w:rsidR="00BE63A5" w:rsidRPr="00F61C23" w:rsidRDefault="00BE63A5" w:rsidP="00BE63A5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เงินให้กู้ยืม</w:t>
            </w:r>
            <w:r w:rsidRPr="00F61C23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ระยะยาว</w:t>
            </w:r>
            <w:r w:rsidRPr="00F61C23">
              <w:rPr>
                <w:rFonts w:ascii="Angsana New" w:hAnsi="Angsana New"/>
                <w:sz w:val="24"/>
                <w:szCs w:val="24"/>
                <w:cs/>
                <w:lang w:val="en-GB"/>
              </w:rPr>
              <w:t>แก่กิจการ</w:t>
            </w:r>
            <w:r w:rsidRPr="00F61C23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ร่วมค้า</w:t>
            </w:r>
          </w:p>
        </w:tc>
        <w:tc>
          <w:tcPr>
            <w:tcW w:w="810" w:type="dxa"/>
            <w:shd w:val="clear" w:color="auto" w:fill="auto"/>
          </w:tcPr>
          <w:p w14:paraId="72C3AD53" w14:textId="2ABD1308" w:rsidR="00BE63A5" w:rsidRPr="00F61C23" w:rsidRDefault="00BE63A5" w:rsidP="00BE63A5">
            <w:pPr>
              <w:ind w:left="-14" w:right="-90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530" w:type="dxa"/>
            <w:shd w:val="clear" w:color="auto" w:fill="auto"/>
          </w:tcPr>
          <w:p w14:paraId="57DD490E" w14:textId="38D118F0" w:rsidR="00BE63A5" w:rsidRPr="00F61C23" w:rsidRDefault="00BE63A5" w:rsidP="00BE63A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487A52" w14:textId="77777777" w:rsidR="00BE63A5" w:rsidRPr="00F61C23" w:rsidRDefault="00BE63A5" w:rsidP="00BE63A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7A898CA1" w14:textId="1F3D7180" w:rsidR="00BE63A5" w:rsidRPr="00F61C23" w:rsidRDefault="00BE63A5" w:rsidP="00BE63A5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  <w:lang w:val="en-US" w:bidi="th-TH"/>
              </w:rPr>
              <w:t>73,960</w:t>
            </w:r>
          </w:p>
        </w:tc>
        <w:tc>
          <w:tcPr>
            <w:tcW w:w="236" w:type="dxa"/>
            <w:shd w:val="clear" w:color="auto" w:fill="auto"/>
          </w:tcPr>
          <w:p w14:paraId="09E4EB76" w14:textId="77777777" w:rsidR="00BE63A5" w:rsidRPr="00F61C23" w:rsidRDefault="00BE63A5" w:rsidP="00BE63A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2E29C1CB" w14:textId="65674C84" w:rsidR="00BE63A5" w:rsidRPr="00BE63A5" w:rsidRDefault="00BE63A5" w:rsidP="00BE63A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BE63A5">
              <w:rPr>
                <w:rFonts w:ascii="Angsana New" w:hAnsi="Angsana New"/>
                <w:sz w:val="24"/>
                <w:szCs w:val="24"/>
                <w:lang w:val="en-US" w:bidi="th-TH"/>
              </w:rPr>
              <w:t>73,960</w:t>
            </w:r>
          </w:p>
        </w:tc>
        <w:tc>
          <w:tcPr>
            <w:tcW w:w="236" w:type="dxa"/>
          </w:tcPr>
          <w:p w14:paraId="12FC5DDE" w14:textId="77777777" w:rsidR="00BE63A5" w:rsidRPr="00BE63A5" w:rsidRDefault="00BE63A5" w:rsidP="00BE63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76A9CE4F" w14:textId="376650D6" w:rsidR="00BE63A5" w:rsidRPr="00BE63A5" w:rsidRDefault="00BE63A5" w:rsidP="00BE63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BE63A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5CA388" w14:textId="77777777" w:rsidR="00BE63A5" w:rsidRPr="00BE63A5" w:rsidRDefault="00BE63A5" w:rsidP="00BE63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5BFA9BE7" w14:textId="091B7DA1" w:rsidR="00BE63A5" w:rsidRPr="00BE63A5" w:rsidRDefault="00BE63A5" w:rsidP="006F7C4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BE63A5">
              <w:rPr>
                <w:rFonts w:ascii="Angsana New" w:hAnsi="Angsana New"/>
                <w:sz w:val="24"/>
                <w:szCs w:val="24"/>
              </w:rPr>
              <w:t>79,241</w:t>
            </w:r>
          </w:p>
        </w:tc>
        <w:tc>
          <w:tcPr>
            <w:tcW w:w="236" w:type="dxa"/>
            <w:shd w:val="clear" w:color="auto" w:fill="auto"/>
          </w:tcPr>
          <w:p w14:paraId="383BE4BB" w14:textId="77777777" w:rsidR="00BE63A5" w:rsidRPr="00BE63A5" w:rsidRDefault="00BE63A5" w:rsidP="00BE63A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6CC29E6A" w14:textId="4436EFC5" w:rsidR="00BE63A5" w:rsidRPr="00BE63A5" w:rsidRDefault="00BE63A5" w:rsidP="00BE6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BE63A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444977" w14:textId="77777777" w:rsidR="00BE63A5" w:rsidRPr="00BE63A5" w:rsidRDefault="00BE63A5" w:rsidP="00BE63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33C2FE92" w14:textId="425B1719" w:rsidR="00BE63A5" w:rsidRPr="00BE63A5" w:rsidRDefault="00BE63A5" w:rsidP="00BE63A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BE63A5">
              <w:rPr>
                <w:rFonts w:ascii="Angsana New" w:hAnsi="Angsana New"/>
                <w:sz w:val="24"/>
                <w:szCs w:val="24"/>
              </w:rPr>
              <w:t>79,241</w:t>
            </w:r>
          </w:p>
        </w:tc>
      </w:tr>
      <w:tr w:rsidR="00BE63A5" w:rsidRPr="00BE63A5" w14:paraId="45910F2D" w14:textId="77777777" w:rsidTr="00BE63A5">
        <w:trPr>
          <w:trHeight w:val="261"/>
        </w:trPr>
        <w:tc>
          <w:tcPr>
            <w:tcW w:w="3224" w:type="dxa"/>
            <w:shd w:val="clear" w:color="auto" w:fill="auto"/>
          </w:tcPr>
          <w:p w14:paraId="58DCBDBF" w14:textId="0548DA26" w:rsidR="00BE63A5" w:rsidRPr="00F61C23" w:rsidRDefault="00BE63A5" w:rsidP="00BE63A5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เงินให้กู้ยืมระยะยาวแก่</w:t>
            </w:r>
            <w:r w:rsidRPr="00F61C23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ผู้ดำเนินงานอื่น</w:t>
            </w:r>
          </w:p>
        </w:tc>
        <w:tc>
          <w:tcPr>
            <w:tcW w:w="810" w:type="dxa"/>
            <w:shd w:val="clear" w:color="auto" w:fill="auto"/>
          </w:tcPr>
          <w:p w14:paraId="3A946E93" w14:textId="23B7AFB7" w:rsidR="00BE63A5" w:rsidRPr="00F61C23" w:rsidRDefault="00BE63A5" w:rsidP="00BE63A5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B62DB5C" w14:textId="329AD421" w:rsidR="00BE63A5" w:rsidRPr="00F61C23" w:rsidRDefault="00BE63A5" w:rsidP="00BE63A5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A865015" w14:textId="77777777" w:rsidR="00BE63A5" w:rsidRPr="00F61C23" w:rsidRDefault="00BE63A5" w:rsidP="00BE63A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1DBB129E" w14:textId="68E87AFA" w:rsidR="00BE63A5" w:rsidRPr="00F61C23" w:rsidRDefault="00BE63A5" w:rsidP="00BE63A5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10,</w:t>
            </w:r>
            <w:r w:rsidRPr="00F61C23">
              <w:rPr>
                <w:rFonts w:ascii="Angsana New" w:hAnsi="Angsana New"/>
                <w:sz w:val="24"/>
                <w:szCs w:val="24"/>
                <w:lang w:val="en-US" w:bidi="th-TH"/>
              </w:rPr>
              <w:t>955</w:t>
            </w:r>
          </w:p>
        </w:tc>
        <w:tc>
          <w:tcPr>
            <w:tcW w:w="236" w:type="dxa"/>
            <w:shd w:val="clear" w:color="auto" w:fill="auto"/>
          </w:tcPr>
          <w:p w14:paraId="2CC5FAD6" w14:textId="77777777" w:rsidR="00BE63A5" w:rsidRPr="00F61C23" w:rsidRDefault="00BE63A5" w:rsidP="00BE63A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4234A980" w14:textId="515D09AE" w:rsidR="00BE63A5" w:rsidRPr="00BE63A5" w:rsidRDefault="00BE63A5" w:rsidP="00BE63A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BE63A5">
              <w:rPr>
                <w:rFonts w:ascii="Angsana New" w:hAnsi="Angsana New"/>
                <w:sz w:val="24"/>
                <w:szCs w:val="24"/>
              </w:rPr>
              <w:t>10,</w:t>
            </w:r>
            <w:r w:rsidRPr="00BE63A5">
              <w:rPr>
                <w:rFonts w:ascii="Angsana New" w:hAnsi="Angsana New"/>
                <w:sz w:val="24"/>
                <w:szCs w:val="24"/>
                <w:lang w:val="en-US" w:bidi="th-TH"/>
              </w:rPr>
              <w:t>955</w:t>
            </w:r>
          </w:p>
        </w:tc>
        <w:tc>
          <w:tcPr>
            <w:tcW w:w="236" w:type="dxa"/>
          </w:tcPr>
          <w:p w14:paraId="79577175" w14:textId="77777777" w:rsidR="00BE63A5" w:rsidRPr="00BE63A5" w:rsidRDefault="00BE63A5" w:rsidP="00BE63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AA88D2B" w14:textId="6B37FD4D" w:rsidR="00BE63A5" w:rsidRPr="00BE63A5" w:rsidRDefault="00BE63A5" w:rsidP="00BE63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BE63A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3C613F" w14:textId="77777777" w:rsidR="00BE63A5" w:rsidRPr="00BE63A5" w:rsidRDefault="00BE63A5" w:rsidP="00BE63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6A6B7152" w14:textId="20B7A1F0" w:rsidR="00BE63A5" w:rsidRPr="00BE63A5" w:rsidRDefault="00BE63A5" w:rsidP="006F7C4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BE63A5">
              <w:rPr>
                <w:rFonts w:ascii="Angsana New" w:hAnsi="Angsana New"/>
                <w:sz w:val="24"/>
                <w:szCs w:val="24"/>
              </w:rPr>
              <w:t>11,503</w:t>
            </w:r>
          </w:p>
        </w:tc>
        <w:tc>
          <w:tcPr>
            <w:tcW w:w="236" w:type="dxa"/>
            <w:shd w:val="clear" w:color="auto" w:fill="auto"/>
          </w:tcPr>
          <w:p w14:paraId="36E742E9" w14:textId="77777777" w:rsidR="00BE63A5" w:rsidRPr="00BE63A5" w:rsidRDefault="00BE63A5" w:rsidP="00BE63A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60FEC29A" w14:textId="0A9939E7" w:rsidR="00BE63A5" w:rsidRPr="00BE63A5" w:rsidRDefault="00BE63A5" w:rsidP="00BE63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BE63A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7C859C" w14:textId="77777777" w:rsidR="00BE63A5" w:rsidRPr="00BE63A5" w:rsidRDefault="00BE63A5" w:rsidP="00BE63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4C1E6838" w14:textId="58F554A5" w:rsidR="00BE63A5" w:rsidRPr="00BE63A5" w:rsidRDefault="00BE63A5" w:rsidP="00BE63A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BE63A5">
              <w:rPr>
                <w:rFonts w:ascii="Angsana New" w:hAnsi="Angsana New"/>
                <w:sz w:val="24"/>
                <w:szCs w:val="24"/>
              </w:rPr>
              <w:t>11,503</w:t>
            </w:r>
          </w:p>
        </w:tc>
      </w:tr>
      <w:tr w:rsidR="000634C2" w:rsidRPr="00BE63A5" w14:paraId="5905C7D6" w14:textId="77777777" w:rsidTr="000634C2">
        <w:trPr>
          <w:trHeight w:val="261"/>
        </w:trPr>
        <w:tc>
          <w:tcPr>
            <w:tcW w:w="3224" w:type="dxa"/>
            <w:shd w:val="clear" w:color="auto" w:fill="auto"/>
          </w:tcPr>
          <w:p w14:paraId="1BBCA86A" w14:textId="56E595B5" w:rsidR="000634C2" w:rsidRPr="00F61C23" w:rsidRDefault="000634C2" w:rsidP="000634C2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61C2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68FFFB3A" w14:textId="46253059" w:rsidR="000634C2" w:rsidRPr="00F61C23" w:rsidRDefault="000634C2" w:rsidP="000634C2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3F55BDA8" w14:textId="764C57FD" w:rsidR="000634C2" w:rsidRPr="00F61C23" w:rsidRDefault="000634C2" w:rsidP="00D944C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759AAD9" w14:textId="77777777" w:rsidR="000634C2" w:rsidRPr="00F61C23" w:rsidRDefault="000634C2" w:rsidP="000634C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14:paraId="25FC385A" w14:textId="325ABC94" w:rsidR="000634C2" w:rsidRPr="00F61C23" w:rsidRDefault="000634C2" w:rsidP="00D944C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84,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915</w:t>
            </w:r>
          </w:p>
        </w:tc>
        <w:tc>
          <w:tcPr>
            <w:tcW w:w="236" w:type="dxa"/>
            <w:shd w:val="clear" w:color="auto" w:fill="auto"/>
          </w:tcPr>
          <w:p w14:paraId="580A8F4A" w14:textId="77777777" w:rsidR="000634C2" w:rsidRPr="00F61C23" w:rsidRDefault="000634C2" w:rsidP="000634C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2827E55F" w14:textId="6F98C507" w:rsidR="000634C2" w:rsidRPr="00BE63A5" w:rsidRDefault="000634C2" w:rsidP="000634C2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BE63A5">
              <w:rPr>
                <w:rFonts w:ascii="Angsana New" w:hAnsi="Angsana New"/>
                <w:b/>
                <w:bCs/>
                <w:sz w:val="24"/>
                <w:szCs w:val="24"/>
              </w:rPr>
              <w:t>84,915</w:t>
            </w:r>
          </w:p>
        </w:tc>
        <w:tc>
          <w:tcPr>
            <w:tcW w:w="236" w:type="dxa"/>
          </w:tcPr>
          <w:p w14:paraId="1D973F09" w14:textId="77777777" w:rsidR="000634C2" w:rsidRPr="00BE63A5" w:rsidRDefault="000634C2" w:rsidP="000634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E5A07B9" w14:textId="52CB8CE3" w:rsidR="000634C2" w:rsidRPr="00BE63A5" w:rsidRDefault="000634C2" w:rsidP="000634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EE71AAC" w14:textId="77777777" w:rsidR="000634C2" w:rsidRPr="00BE63A5" w:rsidRDefault="000634C2" w:rsidP="000634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32F729DA" w14:textId="65E8B74E" w:rsidR="000634C2" w:rsidRPr="00BE63A5" w:rsidRDefault="000634C2" w:rsidP="000634C2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0D634A" w14:textId="77777777" w:rsidR="000634C2" w:rsidRPr="00BE63A5" w:rsidRDefault="000634C2" w:rsidP="000634C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</w:tcPr>
          <w:p w14:paraId="4FA6F894" w14:textId="2BCD192F" w:rsidR="000634C2" w:rsidRPr="00BE63A5" w:rsidRDefault="000634C2" w:rsidP="00063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9B38C8" w14:textId="77777777" w:rsidR="000634C2" w:rsidRPr="00BE63A5" w:rsidRDefault="000634C2" w:rsidP="000634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04DE2388" w14:textId="764BDE7D" w:rsidR="000634C2" w:rsidRPr="00BE63A5" w:rsidRDefault="000634C2" w:rsidP="000634C2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634C2" w:rsidRPr="00BE63A5" w14:paraId="08237C82" w14:textId="77777777" w:rsidTr="00D944C2">
        <w:trPr>
          <w:trHeight w:val="261"/>
        </w:trPr>
        <w:tc>
          <w:tcPr>
            <w:tcW w:w="3224" w:type="dxa"/>
            <w:shd w:val="clear" w:color="auto" w:fill="auto"/>
          </w:tcPr>
          <w:p w14:paraId="0D6A4CFE" w14:textId="77777777" w:rsidR="000634C2" w:rsidRPr="00F61C23" w:rsidRDefault="000634C2" w:rsidP="00421463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2186F8F" w14:textId="77777777" w:rsidR="000634C2" w:rsidRPr="00F61C23" w:rsidRDefault="000634C2" w:rsidP="00421463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3E7C9F22" w14:textId="77777777" w:rsidR="000634C2" w:rsidRPr="00F61C23" w:rsidRDefault="000634C2" w:rsidP="00421463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DF1C18E" w14:textId="77777777" w:rsidR="000634C2" w:rsidRPr="00F61C23" w:rsidRDefault="000634C2" w:rsidP="0042146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4E9B3522" w14:textId="77777777" w:rsidR="000634C2" w:rsidRPr="00F61C23" w:rsidRDefault="000634C2" w:rsidP="0042146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3523D4F" w14:textId="77777777" w:rsidR="000634C2" w:rsidRPr="00F61C23" w:rsidRDefault="000634C2" w:rsidP="0042146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7506BF03" w14:textId="77777777" w:rsidR="000634C2" w:rsidRPr="00F61C23" w:rsidRDefault="000634C2" w:rsidP="00421463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EDAC297" w14:textId="77777777" w:rsidR="000634C2" w:rsidRPr="00F61C23" w:rsidRDefault="000634C2" w:rsidP="00421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4967CEEE" w14:textId="77777777" w:rsidR="000634C2" w:rsidRPr="00BE63A5" w:rsidRDefault="000634C2" w:rsidP="00421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E7A6384" w14:textId="77777777" w:rsidR="000634C2" w:rsidRPr="00BE63A5" w:rsidRDefault="000634C2" w:rsidP="00421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28489DBD" w14:textId="77777777" w:rsidR="000634C2" w:rsidRPr="00BE63A5" w:rsidRDefault="000634C2" w:rsidP="00421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4D82CE3" w14:textId="77777777" w:rsidR="000634C2" w:rsidRPr="00BE63A5" w:rsidRDefault="000634C2" w:rsidP="0042146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743EB00B" w14:textId="77777777" w:rsidR="000634C2" w:rsidRPr="00BE63A5" w:rsidRDefault="000634C2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3F47CF3" w14:textId="77777777" w:rsidR="000634C2" w:rsidRPr="00BE63A5" w:rsidRDefault="000634C2" w:rsidP="00421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756A3FEE" w14:textId="77777777" w:rsidR="000634C2" w:rsidRPr="00BE63A5" w:rsidRDefault="000634C2" w:rsidP="0042146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0634C2" w:rsidRPr="00F61C23" w14:paraId="3A61437B" w14:textId="77777777" w:rsidTr="00D944C2">
        <w:trPr>
          <w:trHeight w:val="261"/>
        </w:trPr>
        <w:tc>
          <w:tcPr>
            <w:tcW w:w="3224" w:type="dxa"/>
            <w:shd w:val="clear" w:color="auto" w:fill="auto"/>
          </w:tcPr>
          <w:p w14:paraId="5B819B37" w14:textId="77C6BF4A" w:rsidR="000634C2" w:rsidRPr="00F61C23" w:rsidRDefault="000634C2" w:rsidP="000634C2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10" w:type="dxa"/>
            <w:shd w:val="clear" w:color="auto" w:fill="auto"/>
          </w:tcPr>
          <w:p w14:paraId="162C8086" w14:textId="77777777" w:rsidR="000634C2" w:rsidRPr="00F61C23" w:rsidRDefault="000634C2" w:rsidP="000634C2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44B4B9A" w14:textId="77777777" w:rsidR="000634C2" w:rsidRPr="00F61C23" w:rsidRDefault="000634C2" w:rsidP="000634C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7A03242" w14:textId="77777777" w:rsidR="000634C2" w:rsidRPr="00F61C23" w:rsidRDefault="000634C2" w:rsidP="000634C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77B4C33F" w14:textId="77777777" w:rsidR="000634C2" w:rsidRPr="00F61C23" w:rsidRDefault="000634C2" w:rsidP="000634C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CB34DB5" w14:textId="77777777" w:rsidR="000634C2" w:rsidRPr="00F61C23" w:rsidRDefault="000634C2" w:rsidP="000634C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35B9027B" w14:textId="77777777" w:rsidR="000634C2" w:rsidRPr="00F61C23" w:rsidRDefault="000634C2" w:rsidP="000634C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5A0E78D" w14:textId="77777777" w:rsidR="000634C2" w:rsidRPr="00F61C23" w:rsidRDefault="000634C2" w:rsidP="000634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58DFCEE8" w14:textId="77777777" w:rsidR="000634C2" w:rsidRPr="00F61C23" w:rsidRDefault="000634C2" w:rsidP="000634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D118D73" w14:textId="77777777" w:rsidR="000634C2" w:rsidRPr="00F61C23" w:rsidRDefault="000634C2" w:rsidP="000634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456C2F39" w14:textId="77777777" w:rsidR="000634C2" w:rsidRPr="00F61C23" w:rsidRDefault="000634C2" w:rsidP="000634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25C6B42" w14:textId="77777777" w:rsidR="000634C2" w:rsidRPr="00F61C23" w:rsidRDefault="000634C2" w:rsidP="000634C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E8B9CBE" w14:textId="77777777" w:rsidR="000634C2" w:rsidRPr="00F61C23" w:rsidRDefault="000634C2" w:rsidP="00063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D08EFBB" w14:textId="77777777" w:rsidR="000634C2" w:rsidRPr="00F61C23" w:rsidRDefault="000634C2" w:rsidP="000634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7AE19014" w14:textId="77777777" w:rsidR="000634C2" w:rsidRPr="00F61C23" w:rsidRDefault="000634C2" w:rsidP="000634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0634C2" w:rsidRPr="00F61C23" w14:paraId="22A4C425" w14:textId="77777777" w:rsidTr="00D944C2">
        <w:trPr>
          <w:trHeight w:val="261"/>
        </w:trPr>
        <w:tc>
          <w:tcPr>
            <w:tcW w:w="3224" w:type="dxa"/>
            <w:shd w:val="clear" w:color="auto" w:fill="auto"/>
          </w:tcPr>
          <w:p w14:paraId="5D812576" w14:textId="1EA56B07" w:rsidR="000634C2" w:rsidRPr="00F61C23" w:rsidRDefault="000634C2" w:rsidP="000634C2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1C23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  <w:shd w:val="clear" w:color="auto" w:fill="auto"/>
          </w:tcPr>
          <w:p w14:paraId="3E871608" w14:textId="77777777" w:rsidR="000634C2" w:rsidRPr="00F61C23" w:rsidRDefault="000634C2" w:rsidP="000634C2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F64F58A" w14:textId="4B07A9CF" w:rsidR="000634C2" w:rsidRPr="00F61C23" w:rsidRDefault="000634C2" w:rsidP="00D944C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2C97A8" w14:textId="77777777" w:rsidR="000634C2" w:rsidRPr="00F61C23" w:rsidRDefault="000634C2" w:rsidP="000634C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2CC2F0C8" w14:textId="000A41DF" w:rsidR="000634C2" w:rsidRPr="00F61C23" w:rsidRDefault="000634C2" w:rsidP="000634C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(75,000)</w:t>
            </w:r>
          </w:p>
        </w:tc>
        <w:tc>
          <w:tcPr>
            <w:tcW w:w="236" w:type="dxa"/>
            <w:shd w:val="clear" w:color="auto" w:fill="auto"/>
          </w:tcPr>
          <w:p w14:paraId="4D9BFFF2" w14:textId="77777777" w:rsidR="000634C2" w:rsidRPr="00F61C23" w:rsidRDefault="000634C2" w:rsidP="000634C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74B6D834" w14:textId="248DA90F" w:rsidR="000634C2" w:rsidRPr="00F61C23" w:rsidRDefault="000634C2" w:rsidP="000634C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(75,000)</w:t>
            </w:r>
          </w:p>
        </w:tc>
        <w:tc>
          <w:tcPr>
            <w:tcW w:w="236" w:type="dxa"/>
          </w:tcPr>
          <w:p w14:paraId="2591354F" w14:textId="77777777" w:rsidR="000634C2" w:rsidRPr="00F61C23" w:rsidRDefault="000634C2" w:rsidP="000634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4EB6D943" w14:textId="699B5BE5" w:rsidR="000634C2" w:rsidRPr="00F61C23" w:rsidRDefault="000634C2" w:rsidP="000634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7B9B6B5" w14:textId="77777777" w:rsidR="000634C2" w:rsidRPr="00F61C23" w:rsidRDefault="000634C2" w:rsidP="000634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AA30FA7" w14:textId="0821578E" w:rsidR="000634C2" w:rsidRPr="006F7C41" w:rsidRDefault="000634C2" w:rsidP="006F7C4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(73,975)</w:t>
            </w:r>
          </w:p>
        </w:tc>
        <w:tc>
          <w:tcPr>
            <w:tcW w:w="236" w:type="dxa"/>
          </w:tcPr>
          <w:p w14:paraId="2C9C419A" w14:textId="77777777" w:rsidR="000634C2" w:rsidRPr="00F61C23" w:rsidRDefault="000634C2" w:rsidP="000634C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018D72D0" w14:textId="0228A3A1" w:rsidR="000634C2" w:rsidRPr="00F61C23" w:rsidRDefault="000634C2" w:rsidP="00063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A7A3C14" w14:textId="77777777" w:rsidR="000634C2" w:rsidRPr="00F61C23" w:rsidRDefault="000634C2" w:rsidP="000634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2E5F8CAE" w14:textId="6C19FE13" w:rsidR="000634C2" w:rsidRPr="006F7C41" w:rsidRDefault="000634C2" w:rsidP="00BE63A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(73,975)</w:t>
            </w:r>
          </w:p>
        </w:tc>
      </w:tr>
      <w:tr w:rsidR="000634C2" w:rsidRPr="00F61C23" w14:paraId="08A765EE" w14:textId="77777777" w:rsidTr="00D944C2">
        <w:trPr>
          <w:trHeight w:val="261"/>
        </w:trPr>
        <w:tc>
          <w:tcPr>
            <w:tcW w:w="3224" w:type="dxa"/>
            <w:shd w:val="clear" w:color="auto" w:fill="auto"/>
          </w:tcPr>
          <w:p w14:paraId="36EE075F" w14:textId="3C350DA6" w:rsidR="000634C2" w:rsidRPr="00F61C23" w:rsidRDefault="000634C2" w:rsidP="000634C2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สิทธิการขายหุ้น</w:t>
            </w:r>
          </w:p>
        </w:tc>
        <w:tc>
          <w:tcPr>
            <w:tcW w:w="810" w:type="dxa"/>
            <w:shd w:val="clear" w:color="auto" w:fill="auto"/>
          </w:tcPr>
          <w:p w14:paraId="649D9762" w14:textId="77777777" w:rsidR="000634C2" w:rsidRPr="00F61C23" w:rsidRDefault="000634C2" w:rsidP="000634C2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CC57C92" w14:textId="5A5975B1" w:rsidR="000634C2" w:rsidRPr="00F61C23" w:rsidRDefault="000634C2" w:rsidP="000634C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  <w:tc>
          <w:tcPr>
            <w:tcW w:w="236" w:type="dxa"/>
            <w:shd w:val="clear" w:color="auto" w:fill="auto"/>
          </w:tcPr>
          <w:p w14:paraId="0F48AB15" w14:textId="77777777" w:rsidR="000634C2" w:rsidRPr="00F61C23" w:rsidRDefault="000634C2" w:rsidP="000634C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auto"/>
          </w:tcPr>
          <w:p w14:paraId="71D80763" w14:textId="3504DFB8" w:rsidR="000634C2" w:rsidRPr="00F61C23" w:rsidRDefault="000634C2" w:rsidP="00D944C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A05B1A" w14:textId="77777777" w:rsidR="000634C2" w:rsidRPr="00F61C23" w:rsidRDefault="000634C2" w:rsidP="000634C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2DD3AAEB" w14:textId="17075636" w:rsidR="000634C2" w:rsidRPr="00F61C23" w:rsidRDefault="000634C2" w:rsidP="000634C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  <w:tc>
          <w:tcPr>
            <w:tcW w:w="236" w:type="dxa"/>
          </w:tcPr>
          <w:p w14:paraId="2C50D53C" w14:textId="77777777" w:rsidR="000634C2" w:rsidRPr="00F61C23" w:rsidRDefault="000634C2" w:rsidP="000634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34112CCC" w14:textId="0F830A38" w:rsidR="000634C2" w:rsidRPr="00F61C23" w:rsidRDefault="000634C2" w:rsidP="000634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1F06B53" w14:textId="77777777" w:rsidR="000634C2" w:rsidRPr="00F61C23" w:rsidRDefault="000634C2" w:rsidP="000634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4F520121" w14:textId="312BCD74" w:rsidR="000634C2" w:rsidRPr="006F7C41" w:rsidRDefault="000634C2" w:rsidP="006F7C4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  <w:tc>
          <w:tcPr>
            <w:tcW w:w="236" w:type="dxa"/>
          </w:tcPr>
          <w:p w14:paraId="18022EC0" w14:textId="77777777" w:rsidR="000634C2" w:rsidRPr="00F61C23" w:rsidRDefault="000634C2" w:rsidP="000634C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26C83479" w14:textId="78759D13" w:rsidR="000634C2" w:rsidRPr="00F61C23" w:rsidRDefault="000634C2" w:rsidP="00063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991CCB0" w14:textId="77777777" w:rsidR="000634C2" w:rsidRPr="00F61C23" w:rsidRDefault="000634C2" w:rsidP="000634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196667C3" w14:textId="5317DC1C" w:rsidR="000634C2" w:rsidRPr="006F7C41" w:rsidRDefault="000634C2" w:rsidP="00BE63A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(999)</w:t>
            </w:r>
          </w:p>
        </w:tc>
      </w:tr>
      <w:tr w:rsidR="000634C2" w:rsidRPr="00F61C23" w14:paraId="51C741C2" w14:textId="77777777" w:rsidTr="00D944C2">
        <w:trPr>
          <w:trHeight w:val="261"/>
        </w:trPr>
        <w:tc>
          <w:tcPr>
            <w:tcW w:w="3224" w:type="dxa"/>
            <w:shd w:val="clear" w:color="auto" w:fill="auto"/>
          </w:tcPr>
          <w:p w14:paraId="75CF24C8" w14:textId="556401E7" w:rsidR="000634C2" w:rsidRPr="00F61C23" w:rsidRDefault="000634C2" w:rsidP="000634C2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1C23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10" w:type="dxa"/>
            <w:shd w:val="clear" w:color="auto" w:fill="auto"/>
          </w:tcPr>
          <w:p w14:paraId="26C30A3D" w14:textId="77777777" w:rsidR="000634C2" w:rsidRPr="00F61C23" w:rsidRDefault="000634C2" w:rsidP="000634C2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36C8A1F" w14:textId="78A9CBB0" w:rsidR="000634C2" w:rsidRPr="00F61C23" w:rsidRDefault="000634C2" w:rsidP="000634C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(901)</w:t>
            </w:r>
          </w:p>
        </w:tc>
        <w:tc>
          <w:tcPr>
            <w:tcW w:w="236" w:type="dxa"/>
            <w:shd w:val="clear" w:color="auto" w:fill="auto"/>
          </w:tcPr>
          <w:p w14:paraId="15FB9770" w14:textId="77777777" w:rsidR="000634C2" w:rsidRPr="00F61C23" w:rsidRDefault="000634C2" w:rsidP="000634C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</w:tcPr>
          <w:p w14:paraId="6FED64CC" w14:textId="24F817CC" w:rsidR="000634C2" w:rsidRPr="00F61C23" w:rsidRDefault="000634C2" w:rsidP="00D944C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40E066" w14:textId="77777777" w:rsidR="000634C2" w:rsidRPr="00F61C23" w:rsidRDefault="000634C2" w:rsidP="000634C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30ED46F4" w14:textId="5CB5C67F" w:rsidR="000634C2" w:rsidRPr="00F61C23" w:rsidRDefault="000634C2" w:rsidP="000634C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(901)</w:t>
            </w:r>
          </w:p>
        </w:tc>
        <w:tc>
          <w:tcPr>
            <w:tcW w:w="236" w:type="dxa"/>
          </w:tcPr>
          <w:p w14:paraId="19C7C454" w14:textId="77777777" w:rsidR="000634C2" w:rsidRPr="00F61C23" w:rsidRDefault="000634C2" w:rsidP="000634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1FC386A6" w14:textId="448CEABA" w:rsidR="000634C2" w:rsidRPr="00F61C23" w:rsidRDefault="000634C2" w:rsidP="000634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B114C02" w14:textId="77777777" w:rsidR="000634C2" w:rsidRPr="00F61C23" w:rsidRDefault="000634C2" w:rsidP="000634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519DC5AD" w14:textId="6D15AD52" w:rsidR="000634C2" w:rsidRPr="006F7C41" w:rsidRDefault="000634C2" w:rsidP="006F7C41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(901)</w:t>
            </w:r>
          </w:p>
        </w:tc>
        <w:tc>
          <w:tcPr>
            <w:tcW w:w="236" w:type="dxa"/>
          </w:tcPr>
          <w:p w14:paraId="2CB550FB" w14:textId="77777777" w:rsidR="000634C2" w:rsidRPr="00F61C23" w:rsidRDefault="000634C2" w:rsidP="000634C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42F08826" w14:textId="73A71520" w:rsidR="000634C2" w:rsidRPr="00F61C23" w:rsidRDefault="000634C2" w:rsidP="00063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0A3E0EA" w14:textId="77777777" w:rsidR="000634C2" w:rsidRPr="00F61C23" w:rsidRDefault="000634C2" w:rsidP="000634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49F832F2" w14:textId="6BE27405" w:rsidR="000634C2" w:rsidRPr="006F7C41" w:rsidRDefault="000634C2" w:rsidP="00BE63A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sz w:val="24"/>
                <w:szCs w:val="24"/>
              </w:rPr>
              <w:t>(901)</w:t>
            </w:r>
          </w:p>
        </w:tc>
      </w:tr>
      <w:tr w:rsidR="000634C2" w:rsidRPr="00F61C23" w14:paraId="71593F07" w14:textId="77777777" w:rsidTr="00D944C2">
        <w:trPr>
          <w:trHeight w:val="261"/>
        </w:trPr>
        <w:tc>
          <w:tcPr>
            <w:tcW w:w="3224" w:type="dxa"/>
            <w:shd w:val="clear" w:color="auto" w:fill="auto"/>
          </w:tcPr>
          <w:p w14:paraId="1D6DAC84" w14:textId="07D3D29A" w:rsidR="000634C2" w:rsidRPr="00F61C23" w:rsidRDefault="000634C2" w:rsidP="000634C2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F61C2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137FF9D4" w14:textId="77777777" w:rsidR="000634C2" w:rsidRPr="00F61C23" w:rsidRDefault="000634C2" w:rsidP="000634C2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A0047F" w14:textId="64431684" w:rsidR="000634C2" w:rsidRPr="00F61C23" w:rsidRDefault="000634C2" w:rsidP="000634C2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(1,900)</w:t>
            </w:r>
          </w:p>
        </w:tc>
        <w:tc>
          <w:tcPr>
            <w:tcW w:w="236" w:type="dxa"/>
            <w:shd w:val="clear" w:color="auto" w:fill="auto"/>
          </w:tcPr>
          <w:p w14:paraId="28D944BE" w14:textId="77777777" w:rsidR="000634C2" w:rsidRPr="00F61C23" w:rsidRDefault="000634C2" w:rsidP="000634C2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2F073D" w14:textId="7CC3A51C" w:rsidR="000634C2" w:rsidRPr="00F61C23" w:rsidRDefault="000634C2" w:rsidP="000634C2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(75,000)</w:t>
            </w:r>
          </w:p>
        </w:tc>
        <w:tc>
          <w:tcPr>
            <w:tcW w:w="236" w:type="dxa"/>
            <w:shd w:val="clear" w:color="auto" w:fill="auto"/>
          </w:tcPr>
          <w:p w14:paraId="51357D4F" w14:textId="77777777" w:rsidR="000634C2" w:rsidRPr="00F61C23" w:rsidRDefault="000634C2" w:rsidP="000634C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152ADA" w14:textId="3F564E9A" w:rsidR="000634C2" w:rsidRPr="00F61C23" w:rsidRDefault="000634C2" w:rsidP="000634C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(76,</w:t>
            </w:r>
            <w:r w:rsidR="004B77D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</w:t>
            </w:r>
            <w:r w:rsidRPr="00F61C23">
              <w:rPr>
                <w:rFonts w:ascii="Angsana New" w:hAnsi="Angsana New"/>
                <w:b/>
                <w:bCs/>
                <w:sz w:val="24"/>
                <w:szCs w:val="24"/>
              </w:rPr>
              <w:t>00)</w:t>
            </w:r>
          </w:p>
        </w:tc>
        <w:tc>
          <w:tcPr>
            <w:tcW w:w="236" w:type="dxa"/>
          </w:tcPr>
          <w:p w14:paraId="231996EF" w14:textId="77777777" w:rsidR="000634C2" w:rsidRPr="00F61C23" w:rsidRDefault="000634C2" w:rsidP="000634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27C008F8" w14:textId="77777777" w:rsidR="000634C2" w:rsidRPr="00F61C23" w:rsidRDefault="000634C2" w:rsidP="000634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24EA23" w14:textId="77777777" w:rsidR="000634C2" w:rsidRPr="00F61C23" w:rsidRDefault="000634C2" w:rsidP="000634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5C370499" w14:textId="77777777" w:rsidR="000634C2" w:rsidRPr="00F61C23" w:rsidRDefault="000634C2" w:rsidP="000634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5B85126" w14:textId="77777777" w:rsidR="000634C2" w:rsidRPr="00F61C23" w:rsidRDefault="000634C2" w:rsidP="000634C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</w:tcPr>
          <w:p w14:paraId="4B0E0A67" w14:textId="77777777" w:rsidR="000634C2" w:rsidRPr="00F61C23" w:rsidRDefault="000634C2" w:rsidP="00063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B1E4F6" w14:textId="77777777" w:rsidR="000634C2" w:rsidRPr="00F61C23" w:rsidRDefault="000634C2" w:rsidP="000634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14:paraId="67A99F82" w14:textId="77777777" w:rsidR="000634C2" w:rsidRPr="00F61C23" w:rsidRDefault="000634C2" w:rsidP="000634C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46C2E0EE" w14:textId="442C1301" w:rsidR="00D40782" w:rsidRPr="00F61C23" w:rsidRDefault="00D40782" w:rsidP="000F4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  <w:sectPr w:rsidR="00D40782" w:rsidRPr="00F61C23" w:rsidSect="00D40782"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844"/>
        <w:gridCol w:w="236"/>
        <w:gridCol w:w="1024"/>
        <w:gridCol w:w="236"/>
        <w:gridCol w:w="844"/>
        <w:gridCol w:w="236"/>
        <w:gridCol w:w="1114"/>
      </w:tblGrid>
      <w:tr w:rsidR="000D4577" w:rsidRPr="00F61C23" w14:paraId="41675314" w14:textId="77777777" w:rsidTr="00421463">
        <w:trPr>
          <w:tblHeader/>
        </w:trPr>
        <w:tc>
          <w:tcPr>
            <w:tcW w:w="3420" w:type="dxa"/>
            <w:shd w:val="clear" w:color="auto" w:fill="auto"/>
          </w:tcPr>
          <w:p w14:paraId="61C227FE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0" w:type="dxa"/>
            <w:gridSpan w:val="9"/>
            <w:shd w:val="clear" w:color="auto" w:fill="auto"/>
          </w:tcPr>
          <w:p w14:paraId="708535A1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D4577" w:rsidRPr="00F61C23" w14:paraId="07386B1E" w14:textId="77777777" w:rsidTr="00421463">
        <w:trPr>
          <w:tblHeader/>
        </w:trPr>
        <w:tc>
          <w:tcPr>
            <w:tcW w:w="3420" w:type="dxa"/>
            <w:shd w:val="clear" w:color="auto" w:fill="auto"/>
          </w:tcPr>
          <w:p w14:paraId="33EB0E31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5B8C452A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2F465485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8253A40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D4577" w:rsidRPr="00F61C23" w14:paraId="75D83CAA" w14:textId="77777777" w:rsidTr="00421463">
        <w:trPr>
          <w:tblHeader/>
        </w:trPr>
        <w:tc>
          <w:tcPr>
            <w:tcW w:w="3420" w:type="dxa"/>
            <w:shd w:val="clear" w:color="auto" w:fill="auto"/>
          </w:tcPr>
          <w:p w14:paraId="1A72046A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32017EC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142822B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</w:tcPr>
          <w:p w14:paraId="0F885F66" w14:textId="1AB7F4A8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sz w:val="26"/>
                <w:szCs w:val="26"/>
                <w:cs/>
              </w:rPr>
              <w:t xml:space="preserve">ระดับ </w:t>
            </w:r>
            <w:r w:rsidR="00A453AA" w:rsidRPr="00F61C2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DC0933C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</w:tcPr>
          <w:p w14:paraId="5FDD5410" w14:textId="1E318F3A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sz w:val="26"/>
                <w:szCs w:val="26"/>
                <w:cs/>
              </w:rPr>
              <w:t xml:space="preserve">ระดับ </w:t>
            </w:r>
            <w:r w:rsidR="00A453AA" w:rsidRPr="00F61C2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8EEDFF9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</w:tcPr>
          <w:p w14:paraId="0F133E75" w14:textId="6E506568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sz w:val="26"/>
                <w:szCs w:val="26"/>
                <w:cs/>
              </w:rPr>
              <w:t xml:space="preserve">ระดับ </w:t>
            </w:r>
            <w:r w:rsidR="00A453AA" w:rsidRPr="00F61C2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04FD0AA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4104F282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0D4577" w:rsidRPr="00F61C23" w14:paraId="722A782F" w14:textId="77777777" w:rsidTr="00421463">
        <w:trPr>
          <w:tblHeader/>
        </w:trPr>
        <w:tc>
          <w:tcPr>
            <w:tcW w:w="3420" w:type="dxa"/>
            <w:shd w:val="clear" w:color="auto" w:fill="auto"/>
          </w:tcPr>
          <w:p w14:paraId="039C44FD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5940" w:type="dxa"/>
            <w:gridSpan w:val="9"/>
            <w:shd w:val="clear" w:color="auto" w:fill="auto"/>
          </w:tcPr>
          <w:p w14:paraId="1D0F61DF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D4577" w:rsidRPr="00F61C23" w14:paraId="7CEEB867" w14:textId="77777777" w:rsidTr="00421463">
        <w:tc>
          <w:tcPr>
            <w:tcW w:w="3420" w:type="dxa"/>
            <w:shd w:val="clear" w:color="auto" w:fill="auto"/>
          </w:tcPr>
          <w:p w14:paraId="62518A8C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สินทรัพย์ทางการเงินและหนี้สินทางการเงินที่ไม่ได้วัดมูลค่าด้วยมูลค่ายุติธรรม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3D1737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BB08A92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EC0EAF8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02DD18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AE8D9FB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1FF3A1E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76552C2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524CFB7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0418741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4577" w:rsidRPr="00F61C23" w14:paraId="4AC8AAC8" w14:textId="77777777" w:rsidTr="00421463">
        <w:tc>
          <w:tcPr>
            <w:tcW w:w="3420" w:type="dxa"/>
            <w:shd w:val="clear" w:color="auto" w:fill="auto"/>
          </w:tcPr>
          <w:p w14:paraId="6D2547EB" w14:textId="409B8129" w:rsidR="000D4577" w:rsidRPr="00F61C23" w:rsidRDefault="00A453AA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0D4577" w:rsidRPr="00F61C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61C23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44EFFE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B7B339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F636448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30AD813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2103A68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39D51AB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552D535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5CA12B1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443BF23B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D4577" w:rsidRPr="00F61C23" w14:paraId="139567A8" w14:textId="77777777" w:rsidTr="00421463">
        <w:tc>
          <w:tcPr>
            <w:tcW w:w="3420" w:type="dxa"/>
            <w:shd w:val="clear" w:color="auto" w:fill="auto"/>
          </w:tcPr>
          <w:p w14:paraId="0F4CA356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22C435" w14:textId="69F966EC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</w:rPr>
              <w:t>(</w:t>
            </w:r>
            <w:r w:rsidR="00A453AA" w:rsidRPr="00F61C23">
              <w:rPr>
                <w:rFonts w:ascii="Angsana New" w:hAnsi="Angsana New"/>
                <w:sz w:val="26"/>
                <w:szCs w:val="26"/>
              </w:rPr>
              <w:t>125</w:t>
            </w:r>
            <w:r w:rsidRPr="00F61C23">
              <w:rPr>
                <w:rFonts w:ascii="Angsana New" w:hAnsi="Angsana New"/>
                <w:sz w:val="26"/>
                <w:szCs w:val="26"/>
              </w:rPr>
              <w:t>,</w:t>
            </w:r>
            <w:r w:rsidR="00A453AA" w:rsidRPr="00F61C23">
              <w:rPr>
                <w:rFonts w:ascii="Angsana New" w:hAnsi="Angsana New"/>
                <w:sz w:val="26"/>
                <w:szCs w:val="26"/>
              </w:rPr>
              <w:t>000</w:t>
            </w:r>
            <w:r w:rsidRPr="00F61C2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CDCDF0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5C62623A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5F3698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0BE31CB" w14:textId="1A5A451B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</w:rPr>
              <w:t>(</w:t>
            </w:r>
            <w:r w:rsidR="00A453AA" w:rsidRPr="00F61C23">
              <w:rPr>
                <w:rFonts w:ascii="Angsana New" w:hAnsi="Angsana New"/>
                <w:sz w:val="26"/>
                <w:szCs w:val="26"/>
              </w:rPr>
              <w:t>121</w:t>
            </w:r>
            <w:r w:rsidRPr="00F61C23">
              <w:rPr>
                <w:rFonts w:ascii="Angsana New" w:hAnsi="Angsana New"/>
                <w:sz w:val="26"/>
                <w:szCs w:val="26"/>
              </w:rPr>
              <w:t>,</w:t>
            </w:r>
            <w:r w:rsidR="00A453AA" w:rsidRPr="00F61C23">
              <w:rPr>
                <w:rFonts w:ascii="Angsana New" w:hAnsi="Angsana New"/>
                <w:sz w:val="26"/>
                <w:szCs w:val="26"/>
              </w:rPr>
              <w:t>105</w:t>
            </w:r>
            <w:r w:rsidRPr="00F61C2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892B03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6843EC14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C49AE1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61765485" w14:textId="1E67B589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</w:rPr>
              <w:t>(</w:t>
            </w:r>
            <w:r w:rsidR="00A453AA" w:rsidRPr="00F61C23">
              <w:rPr>
                <w:rFonts w:ascii="Angsana New" w:hAnsi="Angsana New"/>
                <w:sz w:val="26"/>
                <w:szCs w:val="26"/>
              </w:rPr>
              <w:t>121</w:t>
            </w:r>
            <w:r w:rsidRPr="00F61C23">
              <w:rPr>
                <w:rFonts w:ascii="Angsana New" w:hAnsi="Angsana New"/>
                <w:sz w:val="26"/>
                <w:szCs w:val="26"/>
              </w:rPr>
              <w:t>,</w:t>
            </w:r>
            <w:r w:rsidR="00A453AA" w:rsidRPr="00F61C23">
              <w:rPr>
                <w:rFonts w:ascii="Angsana New" w:hAnsi="Angsana New"/>
                <w:sz w:val="26"/>
                <w:szCs w:val="26"/>
              </w:rPr>
              <w:t>105</w:t>
            </w:r>
            <w:r w:rsidRPr="00F61C2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D4577" w:rsidRPr="00F61C23" w14:paraId="19698071" w14:textId="77777777" w:rsidTr="00421463">
        <w:tc>
          <w:tcPr>
            <w:tcW w:w="3420" w:type="dxa"/>
            <w:shd w:val="clear" w:color="auto" w:fill="auto"/>
          </w:tcPr>
          <w:p w14:paraId="65B65CBD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sz w:val="26"/>
                <w:szCs w:val="26"/>
                <w:cs/>
              </w:rPr>
              <w:t>สิทธิการขายหุ้น</w:t>
            </w:r>
          </w:p>
        </w:tc>
        <w:tc>
          <w:tcPr>
            <w:tcW w:w="1170" w:type="dxa"/>
            <w:shd w:val="clear" w:color="auto" w:fill="auto"/>
          </w:tcPr>
          <w:p w14:paraId="2010AE28" w14:textId="77777777" w:rsidR="000D4577" w:rsidRPr="00F61C23" w:rsidRDefault="000D4577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F5F2CC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087053C7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4AC0B3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6CF70D6" w14:textId="19C36A12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</w:rPr>
              <w:t>(</w:t>
            </w:r>
            <w:r w:rsidR="00A453AA" w:rsidRPr="00F61C23">
              <w:rPr>
                <w:rFonts w:ascii="Angsana New" w:hAnsi="Angsana New"/>
                <w:sz w:val="26"/>
                <w:szCs w:val="26"/>
              </w:rPr>
              <w:t>948</w:t>
            </w:r>
            <w:r w:rsidRPr="00F61C2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28AB78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7646D961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0E66AF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E861893" w14:textId="4CE37EA5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</w:rPr>
              <w:t>(</w:t>
            </w:r>
            <w:r w:rsidR="00A453AA" w:rsidRPr="00F61C23">
              <w:rPr>
                <w:rFonts w:ascii="Angsana New" w:hAnsi="Angsana New"/>
                <w:sz w:val="26"/>
                <w:szCs w:val="26"/>
              </w:rPr>
              <w:t>948</w:t>
            </w:r>
            <w:r w:rsidRPr="00F61C2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D4577" w:rsidRPr="00F61C23" w14:paraId="47E49AE4" w14:textId="77777777" w:rsidTr="00421463">
        <w:tc>
          <w:tcPr>
            <w:tcW w:w="3420" w:type="dxa"/>
            <w:shd w:val="clear" w:color="auto" w:fill="auto"/>
          </w:tcPr>
          <w:p w14:paraId="7F713C00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170" w:type="dxa"/>
            <w:shd w:val="clear" w:color="auto" w:fill="auto"/>
          </w:tcPr>
          <w:p w14:paraId="3617BABF" w14:textId="77777777" w:rsidR="000D4577" w:rsidRPr="00F61C23" w:rsidRDefault="000D4577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63F6D8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6101A4EB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20AD28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B9F8C94" w14:textId="22022EC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</w:rPr>
              <w:t>(</w:t>
            </w:r>
            <w:r w:rsidR="00A453AA" w:rsidRPr="00F61C23">
              <w:rPr>
                <w:rFonts w:ascii="Angsana New" w:hAnsi="Angsana New"/>
                <w:sz w:val="26"/>
                <w:szCs w:val="26"/>
              </w:rPr>
              <w:t>2</w:t>
            </w:r>
            <w:r w:rsidRPr="00F61C23">
              <w:rPr>
                <w:rFonts w:ascii="Angsana New" w:hAnsi="Angsana New"/>
                <w:sz w:val="26"/>
                <w:szCs w:val="26"/>
              </w:rPr>
              <w:t>,</w:t>
            </w:r>
            <w:r w:rsidR="00A453AA" w:rsidRPr="00F61C23">
              <w:rPr>
                <w:rFonts w:ascii="Angsana New" w:hAnsi="Angsana New"/>
                <w:sz w:val="26"/>
                <w:szCs w:val="26"/>
              </w:rPr>
              <w:t>406</w:t>
            </w:r>
            <w:r w:rsidRPr="00F61C2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E0FAB0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</w:tcPr>
          <w:p w14:paraId="5BFDDB26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CD16E6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AF44415" w14:textId="44A7BB18" w:rsidR="000D4577" w:rsidRPr="00F61C23" w:rsidRDefault="000D4577" w:rsidP="002E1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</w:rPr>
              <w:t>(</w:t>
            </w:r>
            <w:r w:rsidR="00A453AA" w:rsidRPr="00F61C23">
              <w:rPr>
                <w:rFonts w:ascii="Angsana New" w:hAnsi="Angsana New"/>
                <w:sz w:val="26"/>
                <w:szCs w:val="26"/>
              </w:rPr>
              <w:t>2</w:t>
            </w:r>
            <w:r w:rsidRPr="00F61C23">
              <w:rPr>
                <w:rFonts w:ascii="Angsana New" w:hAnsi="Angsana New"/>
                <w:sz w:val="26"/>
                <w:szCs w:val="26"/>
              </w:rPr>
              <w:t>,</w:t>
            </w:r>
            <w:r w:rsidR="00A453AA" w:rsidRPr="00F61C23">
              <w:rPr>
                <w:rFonts w:ascii="Angsana New" w:hAnsi="Angsana New"/>
                <w:sz w:val="26"/>
                <w:szCs w:val="26"/>
              </w:rPr>
              <w:t>406</w:t>
            </w:r>
            <w:r w:rsidRPr="00F61C2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2DF51C5C" w14:textId="141D6546" w:rsidR="00D40782" w:rsidRPr="00F61C23" w:rsidRDefault="00D40782" w:rsidP="000F4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8"/>
        <w:gridCol w:w="1159"/>
        <w:gridCol w:w="236"/>
        <w:gridCol w:w="945"/>
        <w:gridCol w:w="236"/>
        <w:gridCol w:w="1025"/>
        <w:gridCol w:w="236"/>
        <w:gridCol w:w="846"/>
        <w:gridCol w:w="236"/>
        <w:gridCol w:w="1023"/>
      </w:tblGrid>
      <w:tr w:rsidR="000D4577" w:rsidRPr="00F61C23" w14:paraId="16927D48" w14:textId="77777777" w:rsidTr="00421463">
        <w:trPr>
          <w:tblHeader/>
        </w:trPr>
        <w:tc>
          <w:tcPr>
            <w:tcW w:w="3418" w:type="dxa"/>
            <w:shd w:val="clear" w:color="auto" w:fill="auto"/>
          </w:tcPr>
          <w:p w14:paraId="353F06C6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2" w:type="dxa"/>
            <w:gridSpan w:val="9"/>
            <w:shd w:val="clear" w:color="auto" w:fill="auto"/>
          </w:tcPr>
          <w:p w14:paraId="4DF3A1C9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D4577" w:rsidRPr="00F61C23" w14:paraId="48948190" w14:textId="77777777" w:rsidTr="00421463">
        <w:trPr>
          <w:tblHeader/>
        </w:trPr>
        <w:tc>
          <w:tcPr>
            <w:tcW w:w="3418" w:type="dxa"/>
            <w:shd w:val="clear" w:color="auto" w:fill="auto"/>
          </w:tcPr>
          <w:p w14:paraId="0CDCDDCB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59" w:type="dxa"/>
            <w:shd w:val="clear" w:color="auto" w:fill="auto"/>
          </w:tcPr>
          <w:p w14:paraId="103575C9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6DF46CF8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4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50554D6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D4577" w:rsidRPr="00F61C23" w14:paraId="3D95AEC6" w14:textId="77777777" w:rsidTr="00421463">
        <w:trPr>
          <w:tblHeader/>
        </w:trPr>
        <w:tc>
          <w:tcPr>
            <w:tcW w:w="3418" w:type="dxa"/>
            <w:shd w:val="clear" w:color="auto" w:fill="auto"/>
          </w:tcPr>
          <w:p w14:paraId="043B59C4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26"/>
                <w:szCs w:val="26"/>
                <w:cs/>
              </w:rPr>
            </w:pPr>
          </w:p>
        </w:tc>
        <w:tc>
          <w:tcPr>
            <w:tcW w:w="1159" w:type="dxa"/>
            <w:shd w:val="clear" w:color="auto" w:fill="auto"/>
          </w:tcPr>
          <w:p w14:paraId="73EF6F9E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39A022D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</w:tcPr>
          <w:p w14:paraId="065242E8" w14:textId="71C1664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sz w:val="26"/>
                <w:szCs w:val="26"/>
                <w:cs/>
              </w:rPr>
              <w:t xml:space="preserve">ระดับ </w:t>
            </w:r>
            <w:r w:rsidR="00A453AA" w:rsidRPr="00F61C2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CDD677F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auto"/>
          </w:tcPr>
          <w:p w14:paraId="74D822DD" w14:textId="237D947A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sz w:val="26"/>
                <w:szCs w:val="26"/>
                <w:cs/>
              </w:rPr>
              <w:t xml:space="preserve">ระดับ </w:t>
            </w:r>
            <w:r w:rsidR="00A453AA" w:rsidRPr="00F61C2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2BE6D2D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auto"/>
          </w:tcPr>
          <w:p w14:paraId="7E6F189B" w14:textId="23B5C85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sz w:val="26"/>
                <w:szCs w:val="26"/>
                <w:cs/>
              </w:rPr>
              <w:t xml:space="preserve">ระดับ </w:t>
            </w:r>
            <w:r w:rsidR="00A453AA" w:rsidRPr="00F61C2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70FFA88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</w:tcPr>
          <w:p w14:paraId="0B0AEF94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0D4577" w:rsidRPr="00F61C23" w14:paraId="05415203" w14:textId="77777777" w:rsidTr="00421463">
        <w:trPr>
          <w:tblHeader/>
        </w:trPr>
        <w:tc>
          <w:tcPr>
            <w:tcW w:w="3418" w:type="dxa"/>
            <w:shd w:val="clear" w:color="auto" w:fill="auto"/>
          </w:tcPr>
          <w:p w14:paraId="325EA9A3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5942" w:type="dxa"/>
            <w:gridSpan w:val="9"/>
            <w:shd w:val="clear" w:color="auto" w:fill="auto"/>
          </w:tcPr>
          <w:p w14:paraId="749EA588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D4577" w:rsidRPr="00F61C23" w14:paraId="29B2134A" w14:textId="77777777" w:rsidTr="00421463">
        <w:tc>
          <w:tcPr>
            <w:tcW w:w="3418" w:type="dxa"/>
            <w:shd w:val="clear" w:color="auto" w:fill="auto"/>
          </w:tcPr>
          <w:p w14:paraId="35F3FD74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สินทรัพย์ทางการเงินและหนี้สินทางการเงินที่ไม่ได้วัดมูลค่าด้วยมูลค่ายุติธรรม 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6C4F261A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375A0EB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42AB1962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F99F6A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5B65850A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ADC12C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04D8AE72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A90FC1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BCE0566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4577" w:rsidRPr="00F61C23" w14:paraId="3C544C8C" w14:textId="77777777" w:rsidTr="00421463">
        <w:tc>
          <w:tcPr>
            <w:tcW w:w="3418" w:type="dxa"/>
            <w:shd w:val="clear" w:color="auto" w:fill="auto"/>
          </w:tcPr>
          <w:p w14:paraId="2F9AD3D4" w14:textId="58A214C6" w:rsidR="000D4577" w:rsidRPr="00F61C23" w:rsidRDefault="00A453AA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0D4577" w:rsidRPr="00F61C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61C23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61BD2C9A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64FFD1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0AB6AFAC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7E1C8C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0A19F025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01E6148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4886D694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E2DA48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4DCF949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159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D4577" w:rsidRPr="00F61C23" w14:paraId="42B1F77D" w14:textId="77777777" w:rsidTr="00421463">
        <w:tc>
          <w:tcPr>
            <w:tcW w:w="3418" w:type="dxa"/>
            <w:shd w:val="clear" w:color="auto" w:fill="auto"/>
          </w:tcPr>
          <w:p w14:paraId="09096756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9" w:type="dxa"/>
            <w:shd w:val="clear" w:color="auto" w:fill="auto"/>
            <w:vAlign w:val="bottom"/>
          </w:tcPr>
          <w:p w14:paraId="48CE04DD" w14:textId="30CA62A9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1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</w:rPr>
              <w:t>(</w:t>
            </w:r>
            <w:r w:rsidR="00A453AA" w:rsidRPr="00F61C23">
              <w:rPr>
                <w:rFonts w:ascii="Angsana New" w:hAnsi="Angsana New"/>
                <w:sz w:val="26"/>
                <w:szCs w:val="26"/>
              </w:rPr>
              <w:t>125</w:t>
            </w:r>
            <w:r w:rsidRPr="00F61C23">
              <w:rPr>
                <w:rFonts w:ascii="Angsana New" w:hAnsi="Angsana New"/>
                <w:sz w:val="26"/>
                <w:szCs w:val="26"/>
              </w:rPr>
              <w:t>,</w:t>
            </w:r>
            <w:r w:rsidR="00A453AA" w:rsidRPr="00F61C23">
              <w:rPr>
                <w:rFonts w:ascii="Angsana New" w:hAnsi="Angsana New"/>
                <w:sz w:val="26"/>
                <w:szCs w:val="26"/>
              </w:rPr>
              <w:t>000</w:t>
            </w:r>
            <w:r w:rsidRPr="00F61C2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9D7C16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  <w:shd w:val="clear" w:color="auto" w:fill="auto"/>
          </w:tcPr>
          <w:p w14:paraId="0EAE1DC1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B82CB6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5C98136A" w14:textId="0F8A3F62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225"/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</w:rPr>
              <w:t>(</w:t>
            </w:r>
            <w:r w:rsidR="00A453AA" w:rsidRPr="00F61C23">
              <w:rPr>
                <w:rFonts w:ascii="Angsana New" w:hAnsi="Angsana New"/>
                <w:sz w:val="26"/>
                <w:szCs w:val="26"/>
              </w:rPr>
              <w:t>121</w:t>
            </w:r>
            <w:r w:rsidRPr="00F61C23">
              <w:rPr>
                <w:rFonts w:ascii="Angsana New" w:hAnsi="Angsana New"/>
                <w:sz w:val="26"/>
                <w:szCs w:val="26"/>
              </w:rPr>
              <w:t>,</w:t>
            </w:r>
            <w:r w:rsidR="00A453AA" w:rsidRPr="00F61C23">
              <w:rPr>
                <w:rFonts w:ascii="Angsana New" w:hAnsi="Angsana New"/>
                <w:sz w:val="26"/>
                <w:szCs w:val="26"/>
              </w:rPr>
              <w:t>105</w:t>
            </w:r>
            <w:r w:rsidRPr="00F61C2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2DA66B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</w:tcPr>
          <w:p w14:paraId="5F5639B3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F07846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942CCA6" w14:textId="5CFF934B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</w:rPr>
              <w:t>(</w:t>
            </w:r>
            <w:r w:rsidR="00A453AA" w:rsidRPr="00F61C23">
              <w:rPr>
                <w:rFonts w:ascii="Angsana New" w:hAnsi="Angsana New"/>
                <w:sz w:val="26"/>
                <w:szCs w:val="26"/>
              </w:rPr>
              <w:t>121</w:t>
            </w:r>
            <w:r w:rsidRPr="00F61C23">
              <w:rPr>
                <w:rFonts w:ascii="Angsana New" w:hAnsi="Angsana New"/>
                <w:sz w:val="26"/>
                <w:szCs w:val="26"/>
              </w:rPr>
              <w:t>,</w:t>
            </w:r>
            <w:r w:rsidR="00A453AA" w:rsidRPr="00F61C23">
              <w:rPr>
                <w:rFonts w:ascii="Angsana New" w:hAnsi="Angsana New"/>
                <w:sz w:val="26"/>
                <w:szCs w:val="26"/>
              </w:rPr>
              <w:t>105</w:t>
            </w:r>
            <w:r w:rsidRPr="00F61C2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D4577" w:rsidRPr="00F61C23" w14:paraId="0A9301D1" w14:textId="77777777" w:rsidTr="00421463">
        <w:tc>
          <w:tcPr>
            <w:tcW w:w="3418" w:type="dxa"/>
            <w:shd w:val="clear" w:color="auto" w:fill="auto"/>
          </w:tcPr>
          <w:p w14:paraId="40704190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sz w:val="26"/>
                <w:szCs w:val="26"/>
                <w:cs/>
              </w:rPr>
              <w:t>สิทธิการขายหุ้น</w:t>
            </w:r>
          </w:p>
        </w:tc>
        <w:tc>
          <w:tcPr>
            <w:tcW w:w="1159" w:type="dxa"/>
            <w:shd w:val="clear" w:color="auto" w:fill="auto"/>
          </w:tcPr>
          <w:p w14:paraId="2D901245" w14:textId="77777777" w:rsidR="000D4577" w:rsidRPr="00F61C23" w:rsidRDefault="000D4577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19BC8F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  <w:shd w:val="clear" w:color="auto" w:fill="auto"/>
          </w:tcPr>
          <w:p w14:paraId="7563651B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2AAEA1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5D7A06AA" w14:textId="4652EE2C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225"/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</w:rPr>
              <w:t>(</w:t>
            </w:r>
            <w:r w:rsidR="00A453AA" w:rsidRPr="00F61C23">
              <w:rPr>
                <w:rFonts w:ascii="Angsana New" w:hAnsi="Angsana New"/>
                <w:sz w:val="26"/>
                <w:szCs w:val="26"/>
              </w:rPr>
              <w:t>948</w:t>
            </w:r>
            <w:r w:rsidRPr="00F61C2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5EA018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</w:tcPr>
          <w:p w14:paraId="22309316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8768B7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1C91763" w14:textId="5E415F91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</w:rPr>
              <w:t>(</w:t>
            </w:r>
            <w:r w:rsidR="00A453AA" w:rsidRPr="00F61C23">
              <w:rPr>
                <w:rFonts w:ascii="Angsana New" w:hAnsi="Angsana New"/>
                <w:sz w:val="26"/>
                <w:szCs w:val="26"/>
              </w:rPr>
              <w:t>948</w:t>
            </w:r>
            <w:r w:rsidRPr="00F61C2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D4577" w:rsidRPr="00F61C23" w14:paraId="4A534F14" w14:textId="77777777" w:rsidTr="00421463">
        <w:tc>
          <w:tcPr>
            <w:tcW w:w="3418" w:type="dxa"/>
            <w:shd w:val="clear" w:color="auto" w:fill="auto"/>
          </w:tcPr>
          <w:p w14:paraId="44B96207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159" w:type="dxa"/>
            <w:shd w:val="clear" w:color="auto" w:fill="auto"/>
          </w:tcPr>
          <w:p w14:paraId="16F27BBD" w14:textId="77777777" w:rsidR="000D4577" w:rsidRPr="00F61C23" w:rsidRDefault="000D4577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81C94A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5" w:type="dxa"/>
            <w:shd w:val="clear" w:color="auto" w:fill="auto"/>
          </w:tcPr>
          <w:p w14:paraId="61140E99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80E104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404543B3" w14:textId="17F880FA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225"/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</w:rPr>
              <w:t>(</w:t>
            </w:r>
            <w:r w:rsidR="00A453AA" w:rsidRPr="00F61C23">
              <w:rPr>
                <w:rFonts w:ascii="Angsana New" w:hAnsi="Angsana New"/>
                <w:sz w:val="26"/>
                <w:szCs w:val="26"/>
              </w:rPr>
              <w:t>1</w:t>
            </w:r>
            <w:r w:rsidRPr="00F61C23">
              <w:rPr>
                <w:rFonts w:ascii="Angsana New" w:hAnsi="Angsana New"/>
                <w:sz w:val="26"/>
                <w:szCs w:val="26"/>
              </w:rPr>
              <w:t>,</w:t>
            </w:r>
            <w:r w:rsidR="00A453AA" w:rsidRPr="00F61C23">
              <w:rPr>
                <w:rFonts w:ascii="Angsana New" w:hAnsi="Angsana New"/>
                <w:sz w:val="26"/>
                <w:szCs w:val="26"/>
              </w:rPr>
              <w:t>442</w:t>
            </w:r>
            <w:r w:rsidRPr="00F61C2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42FD6C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</w:tcPr>
          <w:p w14:paraId="7100F871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47E995" w14:textId="77777777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AD8CD92" w14:textId="50D02A4F" w:rsidR="000D4577" w:rsidRPr="00F61C23" w:rsidRDefault="000D457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</w:rPr>
              <w:t>(</w:t>
            </w:r>
            <w:r w:rsidR="00A453AA" w:rsidRPr="00F61C23">
              <w:rPr>
                <w:rFonts w:ascii="Angsana New" w:hAnsi="Angsana New"/>
                <w:sz w:val="26"/>
                <w:szCs w:val="26"/>
              </w:rPr>
              <w:t>1</w:t>
            </w:r>
            <w:r w:rsidRPr="00F61C23">
              <w:rPr>
                <w:rFonts w:ascii="Angsana New" w:hAnsi="Angsana New"/>
                <w:sz w:val="26"/>
                <w:szCs w:val="26"/>
              </w:rPr>
              <w:t>,</w:t>
            </w:r>
            <w:r w:rsidR="00A453AA" w:rsidRPr="00F61C23">
              <w:rPr>
                <w:rFonts w:ascii="Angsana New" w:hAnsi="Angsana New"/>
                <w:sz w:val="26"/>
                <w:szCs w:val="26"/>
              </w:rPr>
              <w:t>442</w:t>
            </w:r>
            <w:r w:rsidRPr="00F61C2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69A2BBA8" w14:textId="0A9BBFE5" w:rsidR="00D40782" w:rsidRPr="00F61C23" w:rsidRDefault="00D407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70A4A14" w14:textId="77777777" w:rsidR="008A4092" w:rsidRPr="00F61C23" w:rsidRDefault="008A4092" w:rsidP="008A40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F61C23">
        <w:rPr>
          <w:rFonts w:ascii="Angsana New" w:hAnsi="Angsana New"/>
          <w:bCs/>
          <w:i/>
          <w:iCs/>
          <w:sz w:val="30"/>
          <w:szCs w:val="30"/>
          <w:cs/>
        </w:rPr>
        <w:t xml:space="preserve">มูลค่ายุติธรรมของสินทรัพย์และหนี้สินทางการเงิน </w:t>
      </w:r>
    </w:p>
    <w:p w14:paraId="10C8CCA4" w14:textId="77777777" w:rsidR="008A4092" w:rsidRPr="00F61C23" w:rsidRDefault="008A4092" w:rsidP="008A40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025F6E39" w14:textId="77777777" w:rsidR="008A4092" w:rsidRPr="00F61C23" w:rsidRDefault="008A4092" w:rsidP="008A40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F61C23">
        <w:rPr>
          <w:rFonts w:ascii="Angsana New" w:hAnsi="Angsana New"/>
          <w:b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เนื่องจากเครื่องมือทางการเงินเหล่านี้จะครบกำหนดในระยะเวลาอันสั้น</w:t>
      </w:r>
    </w:p>
    <w:p w14:paraId="22142E7E" w14:textId="77777777" w:rsidR="008A4092" w:rsidRPr="00F61C23" w:rsidRDefault="008A4092" w:rsidP="008A40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7B484A93" w14:textId="06264198" w:rsidR="008A4092" w:rsidRPr="00F61C23" w:rsidRDefault="008A4092" w:rsidP="008A40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F61C23">
        <w:rPr>
          <w:rFonts w:ascii="Angsana New" w:hAnsi="Angsana New"/>
          <w:b/>
          <w:sz w:val="30"/>
          <w:szCs w:val="30"/>
          <w:cs/>
        </w:rPr>
        <w:t>มูลค่ายุติธรรมของเงินกู้ยืมระยะยาวจากสถาบันการเงินมีมูลค่าใกล้เคียงกับมูลค่าตามบัญชี เนื่องจากอัตราดอกเบี้ย</w:t>
      </w:r>
      <w:r w:rsidRPr="00F61C23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b/>
          <w:sz w:val="30"/>
          <w:szCs w:val="30"/>
          <w:cs/>
        </w:rPr>
        <w:t>ในตลาดที่ใช้คิดลดกระแสเงินสดในอนาคตของเงินต้นและดอกเบี้ยเป็นมูลค่าปัจจุบัน ณ วันที่บันทึกบัญชี</w:t>
      </w:r>
      <w:r w:rsidRPr="00F61C23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b/>
          <w:sz w:val="30"/>
          <w:szCs w:val="30"/>
          <w:cs/>
        </w:rPr>
        <w:t xml:space="preserve">              ไม่แตกต่างจากอัตราดอกเบี้ย ณ วันที่รายงานอย่างมีสาระสำคัญ</w:t>
      </w:r>
      <w:r w:rsidRPr="00F61C23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14:paraId="1C4705D8" w14:textId="77777777" w:rsidR="0057315C" w:rsidRPr="00F61C23" w:rsidRDefault="0057315C" w:rsidP="00AE1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sz w:val="30"/>
          <w:szCs w:val="30"/>
        </w:rPr>
      </w:pPr>
    </w:p>
    <w:p w14:paraId="498397FC" w14:textId="1751B391" w:rsidR="00C70C02" w:rsidRPr="00F61C23" w:rsidRDefault="00AE19E3" w:rsidP="00AE1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sz w:val="30"/>
          <w:szCs w:val="30"/>
          <w:cs/>
        </w:rPr>
      </w:pPr>
      <w:r w:rsidRPr="00F61C23">
        <w:rPr>
          <w:rFonts w:ascii="Angsana New" w:hAnsi="Angsana New"/>
          <w:b/>
          <w:sz w:val="30"/>
          <w:szCs w:val="30"/>
          <w:cs/>
        </w:rPr>
        <w:t>มูลค่ายุติธรรมของหนี้สินภายใต้สัญญาเช่าเป็นมูลค่าที่ใกล้เคียงกับมูลค่าตามบัญชี เนื่องจากอัตราดอกเบี้ยตามสัญญาใกล้เคียงกับอัตราตลาด</w:t>
      </w:r>
    </w:p>
    <w:p w14:paraId="34628902" w14:textId="77777777" w:rsidR="00C70C02" w:rsidRPr="00F61C23" w:rsidRDefault="00C70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  <w:r w:rsidRPr="00F61C23">
        <w:rPr>
          <w:rFonts w:ascii="Angsana New" w:hAnsi="Angsana New"/>
          <w:b/>
          <w:sz w:val="30"/>
          <w:szCs w:val="30"/>
          <w:cs/>
        </w:rPr>
        <w:br w:type="page"/>
      </w:r>
    </w:p>
    <w:p w14:paraId="0A2B8206" w14:textId="5CF408A4" w:rsidR="00AE19E3" w:rsidRPr="00F61C23" w:rsidRDefault="00AE19E3" w:rsidP="00AE19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F61C23">
        <w:rPr>
          <w:rFonts w:ascii="Angsana New" w:hAnsi="Angsana New" w:hint="cs"/>
          <w:b/>
          <w:sz w:val="30"/>
          <w:szCs w:val="30"/>
          <w:cs/>
        </w:rPr>
        <w:t xml:space="preserve">มูลค่ายุติธรรมระดับ </w:t>
      </w:r>
      <w:r w:rsidR="00A453AA" w:rsidRPr="00F61C23">
        <w:rPr>
          <w:rFonts w:ascii="Angsana New" w:hAnsi="Angsana New"/>
          <w:bCs/>
          <w:sz w:val="30"/>
          <w:szCs w:val="30"/>
        </w:rPr>
        <w:t>2</w:t>
      </w:r>
      <w:r w:rsidRPr="00F61C23">
        <w:rPr>
          <w:rFonts w:ascii="Angsana New" w:hAnsi="Angsana New"/>
          <w:bCs/>
          <w:sz w:val="30"/>
          <w:szCs w:val="30"/>
          <w:cs/>
        </w:rPr>
        <w:t xml:space="preserve"> </w:t>
      </w:r>
      <w:r w:rsidRPr="00F61C23">
        <w:rPr>
          <w:rFonts w:ascii="Angsana New" w:hAnsi="Angsana New" w:hint="cs"/>
          <w:b/>
          <w:sz w:val="30"/>
          <w:szCs w:val="30"/>
          <w:cs/>
        </w:rPr>
        <w:t>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</w:r>
    </w:p>
    <w:p w14:paraId="1855E2DC" w14:textId="31ECC6BF" w:rsidR="000753A6" w:rsidRPr="00F61C23" w:rsidRDefault="000753A6" w:rsidP="00AE19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5C8549FE" w14:textId="77777777" w:rsidR="000753A6" w:rsidRPr="00F61C23" w:rsidRDefault="000753A6" w:rsidP="000753A6">
      <w:pPr>
        <w:spacing w:line="240" w:lineRule="auto"/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F61C23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00746A3F" w14:textId="77777777" w:rsidR="000753A6" w:rsidRPr="00F61C23" w:rsidRDefault="000753A6" w:rsidP="000753A6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0D1CA59E" w14:textId="2ED1DCAC" w:rsidR="000753A6" w:rsidRPr="00F61C23" w:rsidRDefault="000753A6" w:rsidP="000753A6">
      <w:pPr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0A0CAB">
        <w:rPr>
          <w:rFonts w:ascii="Angsana New" w:eastAsia="Calibri" w:hAnsi="Angsana New"/>
          <w:sz w:val="30"/>
          <w:szCs w:val="30"/>
          <w:cs/>
        </w:rPr>
        <w:t xml:space="preserve">หากข้อสมมติในการวัดมูลค่ายุติธรรมเปลี่ยนไป โดยประมาณการอัตราการเพิ่มขึ้นของรายได้ ลดลงร้อยละ </w:t>
      </w:r>
      <w:r w:rsidRPr="000A0CAB">
        <w:rPr>
          <w:rFonts w:ascii="Angsana New" w:eastAsia="Calibri" w:hAnsi="Angsana New"/>
          <w:sz w:val="30"/>
          <w:szCs w:val="30"/>
        </w:rPr>
        <w:t>1</w:t>
      </w:r>
      <w:r w:rsidRPr="000A0CAB">
        <w:rPr>
          <w:rFonts w:ascii="Angsana New" w:eastAsia="Calibri" w:hAnsi="Angsana New"/>
          <w:sz w:val="30"/>
          <w:szCs w:val="30"/>
          <w:cs/>
        </w:rPr>
        <w:t xml:space="preserve"> ต่อปี หรือเพิ่มขึ้นร้อยละ </w:t>
      </w:r>
      <w:r w:rsidRPr="000A0CAB">
        <w:rPr>
          <w:rFonts w:ascii="Angsana New" w:eastAsia="Calibri" w:hAnsi="Angsana New"/>
          <w:sz w:val="30"/>
          <w:szCs w:val="30"/>
        </w:rPr>
        <w:t>1</w:t>
      </w:r>
      <w:r w:rsidRPr="000A0CAB">
        <w:rPr>
          <w:rFonts w:ascii="Angsana New" w:eastAsia="Calibri" w:hAnsi="Angsana New"/>
          <w:sz w:val="30"/>
          <w:szCs w:val="30"/>
          <w:cs/>
        </w:rPr>
        <w:t xml:space="preserve"> ต่อปี ก็จะยังคงไม่มีผลกระทบต่อมูลค่ายุติธรรมของสิ่งตอบแทนที่ต้องจ่าย</w:t>
      </w:r>
      <w:r w:rsidRPr="00F61C23">
        <w:rPr>
          <w:rFonts w:ascii="Angsana New" w:eastAsia="Calibri" w:hAnsi="Angsana New"/>
          <w:sz w:val="30"/>
          <w:szCs w:val="30"/>
          <w:cs/>
        </w:rPr>
        <w:t xml:space="preserve">  </w:t>
      </w:r>
    </w:p>
    <w:p w14:paraId="63916966" w14:textId="77777777" w:rsidR="000753A6" w:rsidRPr="00F61C23" w:rsidRDefault="000753A6" w:rsidP="00AE19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45F8F773" w14:textId="3909E66C" w:rsidR="00D40782" w:rsidRPr="00F61C23" w:rsidRDefault="00AE19E3" w:rsidP="00AE19E3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22" w:hanging="522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="004661FF" w:rsidRPr="00F61C2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  </w:t>
      </w:r>
    </w:p>
    <w:p w14:paraId="7A715A75" w14:textId="77777777" w:rsidR="00AE19E3" w:rsidRPr="00F61C23" w:rsidRDefault="00AE19E3" w:rsidP="00AE19E3">
      <w:pPr>
        <w:ind w:left="45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3BEC179E" w14:textId="4FBC00A3" w:rsidR="00AE19E3" w:rsidRPr="00F61C23" w:rsidRDefault="00AE19E3" w:rsidP="00AE19E3">
      <w:pPr>
        <w:tabs>
          <w:tab w:val="clear" w:pos="454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61C2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6B52CFCE" w14:textId="77777777" w:rsidR="00AE19E3" w:rsidRPr="00F61C23" w:rsidRDefault="00AE19E3" w:rsidP="00AE19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810"/>
        <w:jc w:val="thaiDistribute"/>
        <w:rPr>
          <w:rFonts w:ascii="Angsana New" w:hAnsi="Angsana New"/>
          <w:sz w:val="24"/>
          <w:szCs w:val="24"/>
        </w:rPr>
      </w:pPr>
    </w:p>
    <w:p w14:paraId="62FAEFA5" w14:textId="4CDD9192" w:rsidR="00AE19E3" w:rsidRPr="00F61C23" w:rsidRDefault="00AE19E3" w:rsidP="00AE19E3">
      <w:pPr>
        <w:pStyle w:val="ListParagraph"/>
        <w:tabs>
          <w:tab w:val="clear" w:pos="454"/>
          <w:tab w:val="left" w:pos="630"/>
        </w:tabs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 w:hint="cs"/>
          <w:sz w:val="30"/>
          <w:szCs w:val="30"/>
          <w:cs/>
        </w:rPr>
        <w:t>คณะกรรมการบริษัทของกลุ่มบริษัทและบริษัทมีความรับผิดชอบโดยรวมในการจัดให้มีและการควบคุมกรอบการบริหารความเสี่ยงของกลุ่มบริษัทและบริษัท</w:t>
      </w:r>
      <w:r w:rsidR="004661FF" w:rsidRPr="00F61C23">
        <w:rPr>
          <w:rFonts w:ascii="Angsana New" w:hAnsi="Angsana New" w:hint="cs"/>
          <w:sz w:val="30"/>
          <w:szCs w:val="30"/>
          <w:cs/>
        </w:rPr>
        <w:t xml:space="preserve"> </w:t>
      </w:r>
      <w:r w:rsidRPr="00F61C23">
        <w:rPr>
          <w:rFonts w:ascii="Angsana New" w:hAnsi="Angsana New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และบริษัท</w:t>
      </w:r>
      <w:r w:rsidR="004661FF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 w:hint="cs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FC876AA" w14:textId="77777777" w:rsidR="00AE19E3" w:rsidRPr="00F61C23" w:rsidRDefault="00AE19E3" w:rsidP="00AE19E3">
      <w:pPr>
        <w:pStyle w:val="ListParagraph"/>
        <w:tabs>
          <w:tab w:val="clear" w:pos="454"/>
          <w:tab w:val="left" w:pos="630"/>
        </w:tabs>
        <w:spacing w:line="240" w:lineRule="auto"/>
        <w:ind w:left="540" w:right="-7"/>
        <w:jc w:val="thaiDistribute"/>
        <w:rPr>
          <w:rFonts w:ascii="Angsana New" w:hAnsi="Angsana New"/>
          <w:sz w:val="24"/>
          <w:szCs w:val="24"/>
        </w:rPr>
      </w:pPr>
    </w:p>
    <w:p w14:paraId="587D3CE9" w14:textId="3E31F478" w:rsidR="00AE19E3" w:rsidRPr="00F61C23" w:rsidRDefault="00AE19E3" w:rsidP="00AE19E3">
      <w:pPr>
        <w:pStyle w:val="ListParagraph"/>
        <w:tabs>
          <w:tab w:val="clear" w:pos="454"/>
          <w:tab w:val="left" w:pos="630"/>
        </w:tabs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 w:hint="cs"/>
          <w:sz w:val="30"/>
          <w:szCs w:val="30"/>
          <w:cs/>
        </w:rPr>
        <w:t>นโยบายการบริหารความเสี่ยงของกลุ่มบริษัทและบริษัทจัดทำขึ้นเพื่อระบุและวิเคราะห์ความเสี่ยงที่กลุ่มบริษัทและ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และบริษัท</w:t>
      </w:r>
      <w:r w:rsidR="004661FF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 w:hint="cs"/>
          <w:sz w:val="30"/>
          <w:szCs w:val="30"/>
          <w:cs/>
        </w:rPr>
        <w:t>กลุ่มบริษัทและ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79698B9" w14:textId="77777777" w:rsidR="00AE19E3" w:rsidRPr="00F61C23" w:rsidRDefault="00AE19E3" w:rsidP="00AE19E3">
      <w:pPr>
        <w:pStyle w:val="ListParagraph"/>
        <w:tabs>
          <w:tab w:val="clear" w:pos="454"/>
          <w:tab w:val="left" w:pos="630"/>
        </w:tabs>
        <w:spacing w:line="240" w:lineRule="auto"/>
        <w:ind w:left="540" w:right="-7"/>
        <w:jc w:val="thaiDistribute"/>
        <w:rPr>
          <w:rFonts w:ascii="Angsana New" w:hAnsi="Angsana New"/>
          <w:sz w:val="24"/>
          <w:szCs w:val="24"/>
        </w:rPr>
      </w:pPr>
    </w:p>
    <w:p w14:paraId="476DE87E" w14:textId="161E766C" w:rsidR="00AE19E3" w:rsidRPr="00F61C23" w:rsidRDefault="00AE19E3" w:rsidP="00AE19E3">
      <w:pPr>
        <w:pStyle w:val="ListParagraph"/>
        <w:tabs>
          <w:tab w:val="clear" w:pos="454"/>
          <w:tab w:val="left" w:pos="630"/>
        </w:tabs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 w:hint="cs"/>
          <w:sz w:val="30"/>
          <w:szCs w:val="30"/>
          <w:cs/>
        </w:rPr>
        <w:t>คณะกรรมการตรวจสอบของกลุ่มบริษัทและ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และบริษัทเผชิญอยู่ คณะกรรมการตรวจสอบของกลุ่มบริษัทและบริษัทกำกับดูแลโดยผ่านทางผู้ตรวจสอบภายใน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32E6E835" w14:textId="77777777" w:rsidR="00AE19E3" w:rsidRPr="00F61C23" w:rsidRDefault="00AE19E3" w:rsidP="000F4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33FCA626" w14:textId="482C4CF3" w:rsidR="00D40782" w:rsidRPr="00F61C23" w:rsidRDefault="00AE19E3" w:rsidP="00AE1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61C23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A30F9B" w:rsidRPr="00F61C2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F61C23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A453AA" w:rsidRPr="00F61C23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F61C23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="004661FF" w:rsidRPr="00F61C2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313E6AC1" w14:textId="77777777" w:rsidR="003A4EC5" w:rsidRPr="00F61C23" w:rsidRDefault="003A4EC5" w:rsidP="00AE1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57CFE529" w14:textId="77777777" w:rsidR="000753A6" w:rsidRPr="00F61C23" w:rsidRDefault="003A4EC5" w:rsidP="00575580">
      <w:pPr>
        <w:tabs>
          <w:tab w:val="clear" w:pos="907"/>
          <w:tab w:val="left" w:pos="1440"/>
        </w:tabs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F61C23">
        <w:rPr>
          <w:rFonts w:ascii="Angsana New" w:hAnsi="Angsana New" w:hint="cs"/>
          <w:b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ความเสี่ยงด้านเครดิตเป็นความเสี่ยงจากการสูญเสียทางการเงินของกลุ่มบริษัทและบริษัท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ซึ่งโดยส่วนใหญ่เกิดจากลูกหนี้ที่เป็นลูกค้าและเงินลงทุนในตราสารหนี้ของกลุ่มบริษัทและบริษัท</w:t>
      </w:r>
    </w:p>
    <w:p w14:paraId="5BFB4A21" w14:textId="2587E2F9" w:rsidR="00575580" w:rsidRPr="00F61C23" w:rsidRDefault="00575580" w:rsidP="00575580">
      <w:pPr>
        <w:tabs>
          <w:tab w:val="clear" w:pos="907"/>
          <w:tab w:val="left" w:pos="1440"/>
        </w:tabs>
        <w:ind w:left="990"/>
        <w:jc w:val="thaiDistribute"/>
        <w:rPr>
          <w:rFonts w:ascii="Angsana New" w:hAnsi="Angsana New"/>
          <w:sz w:val="30"/>
          <w:szCs w:val="30"/>
          <w:cs/>
        </w:rPr>
      </w:pPr>
    </w:p>
    <w:p w14:paraId="2C66192B" w14:textId="5E183A66" w:rsidR="003A4EC5" w:rsidRPr="00F61C23" w:rsidRDefault="003A4EC5" w:rsidP="003A4EC5">
      <w:pPr>
        <w:tabs>
          <w:tab w:val="clear" w:pos="907"/>
          <w:tab w:val="left" w:pos="1440"/>
        </w:tabs>
        <w:ind w:left="990"/>
        <w:jc w:val="thaiDistribute"/>
        <w:rPr>
          <w:rFonts w:ascii="Angsana New" w:hAnsi="Angsana New"/>
          <w:b/>
          <w:sz w:val="30"/>
          <w:szCs w:val="30"/>
        </w:rPr>
      </w:pPr>
      <w:r w:rsidRPr="00F61C23">
        <w:rPr>
          <w:rFonts w:ascii="Angsana New" w:hAnsi="Angsana New"/>
          <w:bCs/>
          <w:sz w:val="30"/>
          <w:szCs w:val="30"/>
        </w:rPr>
        <w:t>(</w:t>
      </w:r>
      <w:r w:rsidR="00A30F9B" w:rsidRPr="00F61C23">
        <w:rPr>
          <w:rFonts w:ascii="Angsana New" w:hAnsi="Angsana New" w:hint="cs"/>
          <w:b/>
          <w:sz w:val="30"/>
          <w:szCs w:val="30"/>
          <w:cs/>
        </w:rPr>
        <w:t>ข</w:t>
      </w:r>
      <w:r w:rsidRPr="00F61C23">
        <w:rPr>
          <w:rFonts w:ascii="Angsana New" w:hAnsi="Angsana New"/>
          <w:bCs/>
          <w:sz w:val="30"/>
          <w:szCs w:val="30"/>
        </w:rPr>
        <w:t>.</w:t>
      </w:r>
      <w:r w:rsidR="00A453AA" w:rsidRPr="00F61C23">
        <w:rPr>
          <w:rFonts w:ascii="Angsana New" w:hAnsi="Angsana New"/>
          <w:bCs/>
          <w:sz w:val="30"/>
          <w:szCs w:val="30"/>
        </w:rPr>
        <w:t>1</w:t>
      </w:r>
      <w:r w:rsidRPr="00F61C23">
        <w:rPr>
          <w:rFonts w:ascii="Angsana New" w:hAnsi="Angsana New"/>
          <w:bCs/>
          <w:sz w:val="30"/>
          <w:szCs w:val="30"/>
        </w:rPr>
        <w:t>.</w:t>
      </w:r>
      <w:r w:rsidR="00A453AA" w:rsidRPr="00F61C23">
        <w:rPr>
          <w:rFonts w:ascii="Angsana New" w:hAnsi="Angsana New"/>
          <w:bCs/>
          <w:sz w:val="30"/>
          <w:szCs w:val="30"/>
        </w:rPr>
        <w:t>1</w:t>
      </w:r>
      <w:r w:rsidRPr="00F61C23">
        <w:rPr>
          <w:rFonts w:ascii="Angsana New" w:hAnsi="Angsana New"/>
          <w:bCs/>
          <w:sz w:val="30"/>
          <w:szCs w:val="30"/>
        </w:rPr>
        <w:t>)</w:t>
      </w:r>
      <w:r w:rsidR="004661FF" w:rsidRPr="00F61C23">
        <w:rPr>
          <w:rFonts w:ascii="Angsana New" w:hAnsi="Angsana New"/>
          <w:b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b/>
          <w:sz w:val="30"/>
          <w:szCs w:val="30"/>
          <w:cs/>
        </w:rPr>
        <w:t>ลูกหนี้การค้าและสินทรัพย์ที่เกิดจากสัญญา</w:t>
      </w:r>
    </w:p>
    <w:p w14:paraId="5430CA5B" w14:textId="77777777" w:rsidR="00432F68" w:rsidRPr="00F61C23" w:rsidRDefault="00432F68" w:rsidP="003A4EC5">
      <w:pPr>
        <w:tabs>
          <w:tab w:val="clear" w:pos="907"/>
          <w:tab w:val="left" w:pos="1440"/>
        </w:tabs>
        <w:ind w:left="990"/>
        <w:jc w:val="thaiDistribute"/>
        <w:rPr>
          <w:rFonts w:ascii="Angsana New" w:hAnsi="Angsana New"/>
        </w:rPr>
      </w:pPr>
    </w:p>
    <w:p w14:paraId="16098638" w14:textId="234A7D08" w:rsidR="003A4EC5" w:rsidRPr="00F61C23" w:rsidRDefault="003A4EC5" w:rsidP="003A4EC5">
      <w:pPr>
        <w:tabs>
          <w:tab w:val="clear" w:pos="907"/>
          <w:tab w:val="left" w:pos="1080"/>
        </w:tabs>
        <w:spacing w:line="240" w:lineRule="auto"/>
        <w:ind w:left="1665"/>
        <w:jc w:val="thaiDistribute"/>
        <w:rPr>
          <w:rFonts w:ascii="Angsana New" w:hAnsi="Angsana New"/>
          <w:sz w:val="30"/>
          <w:szCs w:val="30"/>
          <w:cs/>
        </w:rPr>
      </w:pPr>
      <w:r w:rsidRPr="00F61C23">
        <w:rPr>
          <w:rFonts w:ascii="Angsana New" w:hAnsi="Angsana New"/>
          <w:sz w:val="30"/>
          <w:szCs w:val="30"/>
          <w:cs/>
        </w:rPr>
        <w:t>ฐานะเปิดต่อความเสี่ยงด้านเครดิตของ</w:t>
      </w:r>
      <w:r w:rsidRPr="00F61C23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Pr="00F61C23">
        <w:rPr>
          <w:rFonts w:ascii="Angsana New" w:hAnsi="Angsana New"/>
          <w:sz w:val="30"/>
          <w:szCs w:val="30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="004661FF" w:rsidRPr="00F61C23">
        <w:rPr>
          <w:rFonts w:ascii="Angsana New" w:hAnsi="Angsana New"/>
          <w:sz w:val="30"/>
          <w:szCs w:val="30"/>
          <w:cs/>
        </w:rPr>
        <w:t xml:space="preserve"> </w:t>
      </w:r>
    </w:p>
    <w:p w14:paraId="066ED841" w14:textId="77777777" w:rsidR="003A4EC5" w:rsidRPr="00F61C23" w:rsidRDefault="003A4EC5" w:rsidP="003A4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665"/>
        <w:jc w:val="thaiDistribute"/>
        <w:rPr>
          <w:rFonts w:ascii="Angsana New" w:hAnsi="Angsana New"/>
          <w:lang w:val="en-GB"/>
        </w:rPr>
      </w:pPr>
    </w:p>
    <w:p w14:paraId="656AFB25" w14:textId="46C7AEFA" w:rsidR="003A4EC5" w:rsidRPr="00F61C23" w:rsidRDefault="007B1A1E" w:rsidP="003A4EC5">
      <w:pPr>
        <w:tabs>
          <w:tab w:val="clear" w:pos="907"/>
          <w:tab w:val="left" w:pos="1080"/>
        </w:tabs>
        <w:spacing w:line="240" w:lineRule="auto"/>
        <w:ind w:left="166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="003A4EC5" w:rsidRPr="00F61C23">
        <w:rPr>
          <w:rFonts w:ascii="Angsana New" w:hAnsi="Angsana New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</w:t>
      </w:r>
      <w:r>
        <w:rPr>
          <w:rFonts w:ascii="Angsana New" w:hAnsi="Angsana New" w:hint="cs"/>
          <w:sz w:val="30"/>
          <w:szCs w:val="30"/>
          <w:cs/>
        </w:rPr>
        <w:t xml:space="preserve">        </w:t>
      </w:r>
      <w:r w:rsidR="003A4EC5" w:rsidRPr="00F61C23">
        <w:rPr>
          <w:rFonts w:ascii="Angsana New" w:hAnsi="Angsana New"/>
          <w:sz w:val="30"/>
          <w:szCs w:val="30"/>
          <w:cs/>
        </w:rPr>
        <w:t>แต่ละรายก่อนที่</w:t>
      </w:r>
      <w:r w:rsidR="003A4EC5" w:rsidRPr="00F61C23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="003A4EC5" w:rsidRPr="00F61C23">
        <w:rPr>
          <w:rFonts w:ascii="Angsana New" w:hAnsi="Angsana New"/>
          <w:sz w:val="30"/>
          <w:szCs w:val="30"/>
          <w:cs/>
        </w:rPr>
        <w:t>จะเสนอระยะเวลาและเงื่อนไขมาตรฐานในการชำระเงินและการส่งสินค้า</w:t>
      </w:r>
      <w:r w:rsidR="003A4EC5" w:rsidRPr="00F61C23">
        <w:rPr>
          <w:rFonts w:ascii="Angsana New" w:hAnsi="Angsana New" w:hint="cs"/>
          <w:sz w:val="30"/>
          <w:szCs w:val="30"/>
          <w:cs/>
        </w:rPr>
        <w:t xml:space="preserve"> กลุ่มบริษัทและบริษัท</w:t>
      </w:r>
      <w:r w:rsidR="003A4EC5" w:rsidRPr="00F61C23">
        <w:rPr>
          <w:rFonts w:ascii="Angsana New" w:hAnsi="Angsana New"/>
          <w:sz w:val="30"/>
          <w:szCs w:val="30"/>
          <w:cs/>
        </w:rPr>
        <w:t>จะ</w:t>
      </w:r>
      <w:r w:rsidR="003A4EC5" w:rsidRPr="007B1A1E">
        <w:rPr>
          <w:rFonts w:ascii="Angsana New" w:hAnsi="Angsana New"/>
          <w:sz w:val="30"/>
          <w:szCs w:val="30"/>
          <w:cs/>
        </w:rPr>
        <w:t>ทบทวน</w:t>
      </w:r>
      <w:r w:rsidR="003A4EC5" w:rsidRPr="007B1A1E">
        <w:rPr>
          <w:rFonts w:ascii="Angsana New" w:hAnsi="Angsana New" w:hint="cs"/>
          <w:sz w:val="30"/>
          <w:szCs w:val="30"/>
          <w:cs/>
        </w:rPr>
        <w:t>อันดับความน่าเชื่อถือภายนอกงบการเงิน ข้อมูลอุตสาหกรรมและหนังสือรับรองฐานะทางการเงินของธนาคารสำหรับบางกรณี</w:t>
      </w:r>
      <w:r w:rsidR="003A4EC5" w:rsidRPr="00F61C2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431A9DC" w14:textId="77777777" w:rsidR="003A4EC5" w:rsidRPr="00F61C23" w:rsidRDefault="003A4EC5" w:rsidP="003A4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665"/>
        <w:jc w:val="thaiDistribute"/>
        <w:rPr>
          <w:rFonts w:ascii="Angsana New" w:hAnsi="Angsana New"/>
        </w:rPr>
      </w:pPr>
    </w:p>
    <w:p w14:paraId="104E3A96" w14:textId="0D547BB7" w:rsidR="003A4EC5" w:rsidRPr="00F61C23" w:rsidRDefault="003A4EC5" w:rsidP="003A4EC5">
      <w:pPr>
        <w:tabs>
          <w:tab w:val="clear" w:pos="907"/>
          <w:tab w:val="left" w:pos="1080"/>
        </w:tabs>
        <w:spacing w:line="240" w:lineRule="auto"/>
        <w:ind w:left="1665"/>
        <w:jc w:val="thaiDistribute"/>
        <w:rPr>
          <w:rFonts w:ascii="Angsana New" w:hAnsi="Angsana New"/>
          <w:sz w:val="30"/>
          <w:szCs w:val="30"/>
          <w:cs/>
        </w:rPr>
      </w:pPr>
      <w:r w:rsidRPr="00F61C23"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Pr="00F61C23">
        <w:rPr>
          <w:rFonts w:ascii="Angsana New" w:hAnsi="Angsana New"/>
          <w:sz w:val="30"/>
          <w:szCs w:val="30"/>
          <w:cs/>
        </w:rPr>
        <w:t>จำกัดฐานะเปิดต่อความเสี่ยงด้านเครดิตของลูกหนี้การค้าด้วยการกำหนดระยะเวลาการจ่ายชำระสูงสุดที่</w:t>
      </w:r>
      <w:r w:rsidRPr="00F61C23">
        <w:rPr>
          <w:rFonts w:ascii="Angsana New" w:hAnsi="Angsana New" w:hint="cs"/>
          <w:sz w:val="30"/>
          <w:szCs w:val="30"/>
          <w:cs/>
        </w:rPr>
        <w:t xml:space="preserve"> </w:t>
      </w:r>
      <w:r w:rsidR="00D92582" w:rsidRPr="00F61C23">
        <w:rPr>
          <w:rFonts w:ascii="Angsana New" w:hAnsi="Angsana New"/>
          <w:sz w:val="30"/>
          <w:szCs w:val="30"/>
        </w:rPr>
        <w:t>90</w:t>
      </w:r>
      <w:r w:rsidR="004661FF" w:rsidRPr="00F61C23">
        <w:rPr>
          <w:rFonts w:ascii="Angsana New" w:hAnsi="Angsana New"/>
          <w:sz w:val="30"/>
          <w:szCs w:val="30"/>
          <w:cs/>
        </w:rPr>
        <w:t xml:space="preserve"> </w:t>
      </w:r>
      <w:r w:rsidR="00D92582" w:rsidRPr="00F61C23">
        <w:rPr>
          <w:rFonts w:ascii="Angsana New" w:hAnsi="Angsana New" w:hint="cs"/>
          <w:sz w:val="30"/>
          <w:szCs w:val="30"/>
          <w:cs/>
        </w:rPr>
        <w:t>วัน</w:t>
      </w:r>
    </w:p>
    <w:p w14:paraId="242A41EB" w14:textId="77777777" w:rsidR="003A4EC5" w:rsidRPr="00F61C23" w:rsidRDefault="003A4EC5" w:rsidP="003A4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="Angsana New" w:hAnsi="Angsana New"/>
        </w:rPr>
      </w:pPr>
    </w:p>
    <w:p w14:paraId="65C89207" w14:textId="225B361E" w:rsidR="003A4EC5" w:rsidRPr="00F61C23" w:rsidRDefault="003A4EC5" w:rsidP="00A30F9B">
      <w:pPr>
        <w:tabs>
          <w:tab w:val="clear" w:pos="907"/>
          <w:tab w:val="left" w:pos="1080"/>
        </w:tabs>
        <w:spacing w:line="240" w:lineRule="auto"/>
        <w:ind w:left="1665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และสินทรัพย์ที่เกิดจากสัญญา</w:t>
      </w:r>
    </w:p>
    <w:p w14:paraId="2037E9A1" w14:textId="41735C39" w:rsidR="000753A6" w:rsidRPr="00F61C23" w:rsidRDefault="000753A6" w:rsidP="00A30F9B">
      <w:pPr>
        <w:tabs>
          <w:tab w:val="clear" w:pos="907"/>
          <w:tab w:val="left" w:pos="1080"/>
        </w:tabs>
        <w:spacing w:line="240" w:lineRule="auto"/>
        <w:ind w:left="1665"/>
        <w:jc w:val="thaiDistribute"/>
        <w:rPr>
          <w:rFonts w:ascii="Angsana New" w:hAnsi="Angsana New"/>
          <w:sz w:val="30"/>
          <w:szCs w:val="30"/>
        </w:rPr>
      </w:pPr>
    </w:p>
    <w:p w14:paraId="58CF6D67" w14:textId="28A4E1CF" w:rsidR="000753A6" w:rsidRPr="00F61C23" w:rsidRDefault="000753A6" w:rsidP="00A30F9B">
      <w:pPr>
        <w:tabs>
          <w:tab w:val="clear" w:pos="907"/>
          <w:tab w:val="left" w:pos="1080"/>
        </w:tabs>
        <w:spacing w:line="240" w:lineRule="auto"/>
        <w:ind w:left="1665"/>
        <w:jc w:val="thaiDistribute"/>
        <w:rPr>
          <w:rFonts w:ascii="Angsana New" w:hAnsi="Angsana New"/>
          <w:sz w:val="30"/>
          <w:szCs w:val="30"/>
        </w:rPr>
      </w:pPr>
    </w:p>
    <w:p w14:paraId="5877906C" w14:textId="7DEC7159" w:rsidR="000753A6" w:rsidRPr="00F61C23" w:rsidRDefault="000753A6" w:rsidP="00A30F9B">
      <w:pPr>
        <w:tabs>
          <w:tab w:val="clear" w:pos="907"/>
          <w:tab w:val="left" w:pos="1080"/>
        </w:tabs>
        <w:spacing w:line="240" w:lineRule="auto"/>
        <w:ind w:left="1665"/>
        <w:jc w:val="thaiDistribute"/>
        <w:rPr>
          <w:rFonts w:ascii="Angsana New" w:hAnsi="Angsana New"/>
          <w:sz w:val="30"/>
          <w:szCs w:val="30"/>
        </w:rPr>
      </w:pPr>
    </w:p>
    <w:p w14:paraId="72C555AB" w14:textId="17748885" w:rsidR="000753A6" w:rsidRPr="00F61C23" w:rsidRDefault="000753A6" w:rsidP="00A30F9B">
      <w:pPr>
        <w:tabs>
          <w:tab w:val="clear" w:pos="907"/>
          <w:tab w:val="left" w:pos="1080"/>
        </w:tabs>
        <w:spacing w:line="240" w:lineRule="auto"/>
        <w:ind w:left="1665"/>
        <w:jc w:val="thaiDistribute"/>
        <w:rPr>
          <w:rFonts w:ascii="Angsana New" w:hAnsi="Angsana New"/>
          <w:sz w:val="30"/>
          <w:szCs w:val="30"/>
        </w:rPr>
      </w:pPr>
    </w:p>
    <w:p w14:paraId="6CA6127B" w14:textId="3A1FF36B" w:rsidR="000753A6" w:rsidRPr="00F61C23" w:rsidRDefault="000753A6" w:rsidP="00A30F9B">
      <w:pPr>
        <w:tabs>
          <w:tab w:val="clear" w:pos="907"/>
          <w:tab w:val="left" w:pos="1080"/>
        </w:tabs>
        <w:spacing w:line="240" w:lineRule="auto"/>
        <w:ind w:left="1665"/>
        <w:jc w:val="thaiDistribute"/>
        <w:rPr>
          <w:rFonts w:ascii="Angsana New" w:hAnsi="Angsana New"/>
          <w:sz w:val="30"/>
          <w:szCs w:val="30"/>
        </w:rPr>
      </w:pPr>
    </w:p>
    <w:p w14:paraId="76CA17B9" w14:textId="41FD1BD4" w:rsidR="000753A6" w:rsidRPr="00F61C23" w:rsidRDefault="000753A6" w:rsidP="00A30F9B">
      <w:pPr>
        <w:tabs>
          <w:tab w:val="clear" w:pos="907"/>
          <w:tab w:val="left" w:pos="1080"/>
        </w:tabs>
        <w:spacing w:line="240" w:lineRule="auto"/>
        <w:ind w:left="1665"/>
        <w:jc w:val="thaiDistribute"/>
        <w:rPr>
          <w:rFonts w:ascii="Angsana New" w:hAnsi="Angsana New"/>
          <w:sz w:val="30"/>
          <w:szCs w:val="30"/>
        </w:rPr>
      </w:pPr>
    </w:p>
    <w:p w14:paraId="2621652A" w14:textId="018E4A4D" w:rsidR="000753A6" w:rsidRDefault="000753A6" w:rsidP="00A30F9B">
      <w:pPr>
        <w:tabs>
          <w:tab w:val="clear" w:pos="907"/>
          <w:tab w:val="left" w:pos="1080"/>
        </w:tabs>
        <w:spacing w:line="240" w:lineRule="auto"/>
        <w:ind w:left="1665"/>
        <w:jc w:val="thaiDistribute"/>
        <w:rPr>
          <w:rFonts w:ascii="Angsana New" w:hAnsi="Angsana New"/>
          <w:sz w:val="30"/>
          <w:szCs w:val="30"/>
        </w:rPr>
      </w:pPr>
    </w:p>
    <w:p w14:paraId="4AC50BF7" w14:textId="0468F214" w:rsidR="007B1A1E" w:rsidRDefault="007B1A1E" w:rsidP="00A30F9B">
      <w:pPr>
        <w:tabs>
          <w:tab w:val="clear" w:pos="907"/>
          <w:tab w:val="left" w:pos="1080"/>
        </w:tabs>
        <w:spacing w:line="240" w:lineRule="auto"/>
        <w:ind w:left="1665"/>
        <w:jc w:val="thaiDistribute"/>
        <w:rPr>
          <w:rFonts w:ascii="Angsana New" w:hAnsi="Angsana New"/>
          <w:sz w:val="30"/>
          <w:szCs w:val="30"/>
        </w:rPr>
      </w:pPr>
    </w:p>
    <w:p w14:paraId="491BA50F" w14:textId="44980857" w:rsidR="007B1A1E" w:rsidRDefault="007B1A1E" w:rsidP="00A30F9B">
      <w:pPr>
        <w:tabs>
          <w:tab w:val="clear" w:pos="907"/>
          <w:tab w:val="left" w:pos="1080"/>
        </w:tabs>
        <w:spacing w:line="240" w:lineRule="auto"/>
        <w:ind w:left="1665"/>
        <w:jc w:val="thaiDistribute"/>
        <w:rPr>
          <w:rFonts w:ascii="Angsana New" w:hAnsi="Angsana New"/>
          <w:sz w:val="30"/>
          <w:szCs w:val="30"/>
        </w:rPr>
      </w:pPr>
    </w:p>
    <w:p w14:paraId="1784CDEB" w14:textId="3ABC1953" w:rsidR="007B1A1E" w:rsidRPr="00F61C23" w:rsidRDefault="00B603E4" w:rsidP="00A30F9B">
      <w:pPr>
        <w:tabs>
          <w:tab w:val="clear" w:pos="907"/>
          <w:tab w:val="left" w:pos="1080"/>
        </w:tabs>
        <w:spacing w:line="240" w:lineRule="auto"/>
        <w:ind w:left="166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</w:p>
    <w:p w14:paraId="6C6287D5" w14:textId="1028148D" w:rsidR="003A4EC5" w:rsidRPr="00F61C23" w:rsidRDefault="003A4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tbl>
      <w:tblPr>
        <w:tblStyle w:val="TableGrid"/>
        <w:tblW w:w="917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07"/>
        <w:gridCol w:w="1709"/>
        <w:gridCol w:w="270"/>
        <w:gridCol w:w="1861"/>
        <w:gridCol w:w="32"/>
      </w:tblGrid>
      <w:tr w:rsidR="003A4EC5" w:rsidRPr="00F61C23" w14:paraId="5E511A01" w14:textId="77777777" w:rsidTr="00612C95">
        <w:trPr>
          <w:gridAfter w:val="1"/>
          <w:wAfter w:w="32" w:type="dxa"/>
          <w:trHeight w:val="20"/>
        </w:trPr>
        <w:tc>
          <w:tcPr>
            <w:tcW w:w="5307" w:type="dxa"/>
            <w:shd w:val="clear" w:color="auto" w:fill="auto"/>
            <w:vAlign w:val="bottom"/>
          </w:tcPr>
          <w:p w14:paraId="662781DA" w14:textId="77777777" w:rsidR="003A4EC5" w:rsidRPr="00F61C23" w:rsidRDefault="003A4EC5" w:rsidP="00421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40" w:type="dxa"/>
            <w:gridSpan w:val="3"/>
            <w:vAlign w:val="bottom"/>
          </w:tcPr>
          <w:p w14:paraId="14AD7AEA" w14:textId="77777777" w:rsidR="003A4EC5" w:rsidRPr="00F61C23" w:rsidRDefault="003A4EC5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</w:tr>
      <w:tr w:rsidR="003A4EC5" w:rsidRPr="00F61C23" w14:paraId="7EC5594F" w14:textId="77777777" w:rsidTr="00612C95">
        <w:trPr>
          <w:gridAfter w:val="1"/>
          <w:wAfter w:w="32" w:type="dxa"/>
          <w:trHeight w:val="20"/>
        </w:trPr>
        <w:tc>
          <w:tcPr>
            <w:tcW w:w="5307" w:type="dxa"/>
            <w:shd w:val="clear" w:color="auto" w:fill="auto"/>
            <w:vAlign w:val="bottom"/>
          </w:tcPr>
          <w:p w14:paraId="685F7EA3" w14:textId="3192055B" w:rsidR="003A4EC5" w:rsidRPr="00F61C23" w:rsidRDefault="003A4EC5" w:rsidP="00421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453AA" w:rsidRPr="00F6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F6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A453AA" w:rsidRPr="00F6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709" w:type="dxa"/>
            <w:vAlign w:val="bottom"/>
          </w:tcPr>
          <w:p w14:paraId="328A3118" w14:textId="77777777" w:rsidR="003A4EC5" w:rsidRPr="00F61C23" w:rsidRDefault="003A4EC5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7A8A458C" w14:textId="77777777" w:rsidR="003A4EC5" w:rsidRPr="00F61C23" w:rsidRDefault="003A4EC5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1" w:type="dxa"/>
            <w:vAlign w:val="bottom"/>
          </w:tcPr>
          <w:p w14:paraId="5B44015B" w14:textId="77777777" w:rsidR="003A4EC5" w:rsidRPr="00F61C23" w:rsidRDefault="003A4EC5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16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</w:t>
            </w:r>
          </w:p>
          <w:p w14:paraId="5AF4DCBE" w14:textId="77777777" w:rsidR="003A4EC5" w:rsidRPr="00F61C23" w:rsidRDefault="003A4EC5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0" w:right="25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จากการด้อยค่า</w:t>
            </w:r>
          </w:p>
        </w:tc>
      </w:tr>
      <w:tr w:rsidR="00612C95" w:rsidRPr="00F61C23" w14:paraId="41A914AA" w14:textId="77777777" w:rsidTr="00612C95">
        <w:trPr>
          <w:gridAfter w:val="1"/>
          <w:wAfter w:w="32" w:type="dxa"/>
          <w:trHeight w:val="20"/>
        </w:trPr>
        <w:tc>
          <w:tcPr>
            <w:tcW w:w="5307" w:type="dxa"/>
            <w:shd w:val="clear" w:color="auto" w:fill="auto"/>
            <w:vAlign w:val="bottom"/>
          </w:tcPr>
          <w:p w14:paraId="7400284D" w14:textId="77777777" w:rsidR="00612C95" w:rsidRPr="00F61C23" w:rsidRDefault="00612C95" w:rsidP="00421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40" w:type="dxa"/>
            <w:gridSpan w:val="3"/>
            <w:vAlign w:val="bottom"/>
          </w:tcPr>
          <w:p w14:paraId="5684D9EC" w14:textId="277202DA" w:rsidR="00612C95" w:rsidRPr="00F61C23" w:rsidRDefault="00612C95" w:rsidP="00612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61C2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F61C2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A4EC5" w:rsidRPr="00F61C23" w14:paraId="66CC8628" w14:textId="77777777" w:rsidTr="00612C95">
        <w:trPr>
          <w:gridAfter w:val="1"/>
          <w:wAfter w:w="32" w:type="dxa"/>
          <w:trHeight w:val="20"/>
        </w:trPr>
        <w:tc>
          <w:tcPr>
            <w:tcW w:w="5307" w:type="dxa"/>
          </w:tcPr>
          <w:p w14:paraId="0E8AA71C" w14:textId="77777777" w:rsidR="003A4EC5" w:rsidRPr="00F61C23" w:rsidRDefault="003A4EC5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9" w:type="dxa"/>
          </w:tcPr>
          <w:p w14:paraId="78399F7B" w14:textId="05E400E4" w:rsidR="003A4EC5" w:rsidRPr="00F61C23" w:rsidRDefault="001C450F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201,909</w:t>
            </w:r>
          </w:p>
        </w:tc>
        <w:tc>
          <w:tcPr>
            <w:tcW w:w="270" w:type="dxa"/>
          </w:tcPr>
          <w:p w14:paraId="55A8285E" w14:textId="77777777" w:rsidR="003A4EC5" w:rsidRPr="00F61C23" w:rsidRDefault="003A4EC5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1" w:type="dxa"/>
          </w:tcPr>
          <w:p w14:paraId="08ACC349" w14:textId="02F1623E" w:rsidR="003A4EC5" w:rsidRPr="00F61C23" w:rsidRDefault="00205B7F" w:rsidP="00BB1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2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243</w:t>
            </w:r>
          </w:p>
        </w:tc>
      </w:tr>
      <w:tr w:rsidR="003A4EC5" w:rsidRPr="00F61C23" w14:paraId="6C96EB11" w14:textId="77777777" w:rsidTr="00612C95">
        <w:trPr>
          <w:gridAfter w:val="1"/>
          <w:wAfter w:w="32" w:type="dxa"/>
          <w:trHeight w:val="20"/>
        </w:trPr>
        <w:tc>
          <w:tcPr>
            <w:tcW w:w="5307" w:type="dxa"/>
          </w:tcPr>
          <w:p w14:paraId="4F43A70A" w14:textId="77777777" w:rsidR="003A4EC5" w:rsidRPr="00F61C23" w:rsidRDefault="003A4EC5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9" w:type="dxa"/>
          </w:tcPr>
          <w:p w14:paraId="716C03CB" w14:textId="77777777" w:rsidR="003A4EC5" w:rsidRPr="00F61C23" w:rsidRDefault="003A4EC5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DA88CB" w14:textId="77777777" w:rsidR="003A4EC5" w:rsidRPr="00F61C23" w:rsidRDefault="003A4EC5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1" w:type="dxa"/>
          </w:tcPr>
          <w:p w14:paraId="058F7C0E" w14:textId="77777777" w:rsidR="003A4EC5" w:rsidRPr="00F61C23" w:rsidRDefault="003A4EC5" w:rsidP="00BB1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2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4EC5" w:rsidRPr="00F61C23" w14:paraId="624B5380" w14:textId="77777777" w:rsidTr="00612C95">
        <w:trPr>
          <w:gridAfter w:val="1"/>
          <w:wAfter w:w="32" w:type="dxa"/>
          <w:trHeight w:val="20"/>
        </w:trPr>
        <w:tc>
          <w:tcPr>
            <w:tcW w:w="5307" w:type="dxa"/>
          </w:tcPr>
          <w:p w14:paraId="74C4DE0A" w14:textId="5B0C562F" w:rsidR="003A4EC5" w:rsidRPr="00F61C23" w:rsidRDefault="003A4EC5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="00A453AA" w:rsidRPr="00F61C23">
              <w:rPr>
                <w:rFonts w:ascii="Angsana New" w:hAnsi="Angsana New"/>
                <w:sz w:val="30"/>
                <w:szCs w:val="30"/>
              </w:rPr>
              <w:t>3</w:t>
            </w:r>
            <w:r w:rsidRPr="00F61C23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9" w:type="dxa"/>
          </w:tcPr>
          <w:p w14:paraId="3F871101" w14:textId="0C9A1C71" w:rsidR="003A4EC5" w:rsidRPr="00F61C23" w:rsidRDefault="003B492D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44,502</w:t>
            </w:r>
          </w:p>
        </w:tc>
        <w:tc>
          <w:tcPr>
            <w:tcW w:w="270" w:type="dxa"/>
          </w:tcPr>
          <w:p w14:paraId="3BA43871" w14:textId="77777777" w:rsidR="003A4EC5" w:rsidRPr="00F61C23" w:rsidRDefault="003A4EC5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1" w:type="dxa"/>
          </w:tcPr>
          <w:p w14:paraId="6445BC07" w14:textId="0F41C038" w:rsidR="003A4EC5" w:rsidRPr="00F61C23" w:rsidRDefault="00205B7F" w:rsidP="00BB1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2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1,323</w:t>
            </w:r>
          </w:p>
        </w:tc>
      </w:tr>
      <w:tr w:rsidR="003A4EC5" w:rsidRPr="00F61C23" w14:paraId="24A54508" w14:textId="77777777" w:rsidTr="00612C95">
        <w:trPr>
          <w:gridAfter w:val="1"/>
          <w:wAfter w:w="32" w:type="dxa"/>
          <w:trHeight w:val="20"/>
        </w:trPr>
        <w:tc>
          <w:tcPr>
            <w:tcW w:w="5307" w:type="dxa"/>
          </w:tcPr>
          <w:p w14:paraId="7ECF321C" w14:textId="772184AA" w:rsidR="003A4EC5" w:rsidRPr="00F61C23" w:rsidRDefault="003A4EC5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A453AA" w:rsidRPr="00F61C23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F61C23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="00A453AA" w:rsidRPr="00F61C23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F61C23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9" w:type="dxa"/>
          </w:tcPr>
          <w:p w14:paraId="6DC2497D" w14:textId="2324E583" w:rsidR="003A4EC5" w:rsidRPr="00F61C23" w:rsidRDefault="003B492D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12,411</w:t>
            </w:r>
          </w:p>
        </w:tc>
        <w:tc>
          <w:tcPr>
            <w:tcW w:w="270" w:type="dxa"/>
          </w:tcPr>
          <w:p w14:paraId="518A4136" w14:textId="77777777" w:rsidR="003A4EC5" w:rsidRPr="00F61C23" w:rsidRDefault="003A4EC5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1" w:type="dxa"/>
          </w:tcPr>
          <w:p w14:paraId="166B122F" w14:textId="2CB585EE" w:rsidR="003A4EC5" w:rsidRPr="00F61C23" w:rsidRDefault="00205B7F" w:rsidP="00BB1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2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2,183</w:t>
            </w:r>
          </w:p>
        </w:tc>
      </w:tr>
      <w:tr w:rsidR="003A4EC5" w:rsidRPr="00F61C23" w14:paraId="5A50671B" w14:textId="77777777" w:rsidTr="00612C95">
        <w:trPr>
          <w:gridAfter w:val="1"/>
          <w:wAfter w:w="32" w:type="dxa"/>
          <w:trHeight w:val="20"/>
        </w:trPr>
        <w:tc>
          <w:tcPr>
            <w:tcW w:w="5307" w:type="dxa"/>
          </w:tcPr>
          <w:p w14:paraId="735600F8" w14:textId="09529320" w:rsidR="003A4EC5" w:rsidRPr="00F61C23" w:rsidRDefault="003A4EC5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A453AA" w:rsidRPr="00F61C23">
              <w:rPr>
                <w:rFonts w:ascii="Angsana New" w:hAnsi="Angsana New"/>
                <w:sz w:val="30"/>
                <w:szCs w:val="30"/>
              </w:rPr>
              <w:t>6</w:t>
            </w:r>
            <w:r w:rsidRPr="00F61C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61C23">
              <w:rPr>
                <w:rFonts w:ascii="Angsana New" w:hAnsi="Angsana New"/>
                <w:sz w:val="30"/>
                <w:szCs w:val="30"/>
              </w:rPr>
              <w:t>-</w:t>
            </w:r>
            <w:r w:rsidRPr="00F61C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453AA" w:rsidRPr="00F61C23">
              <w:rPr>
                <w:rFonts w:ascii="Angsana New" w:hAnsi="Angsana New"/>
                <w:sz w:val="30"/>
                <w:szCs w:val="30"/>
              </w:rPr>
              <w:t>12</w:t>
            </w:r>
            <w:r w:rsidRPr="00F61C23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9" w:type="dxa"/>
          </w:tcPr>
          <w:p w14:paraId="45702BB8" w14:textId="237C9993" w:rsidR="003A4EC5" w:rsidRPr="00F61C23" w:rsidRDefault="003B492D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830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3,795</w:t>
            </w:r>
          </w:p>
        </w:tc>
        <w:tc>
          <w:tcPr>
            <w:tcW w:w="270" w:type="dxa"/>
          </w:tcPr>
          <w:p w14:paraId="7B4A14F8" w14:textId="77777777" w:rsidR="003A4EC5" w:rsidRPr="00F61C23" w:rsidRDefault="003A4EC5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1" w:type="dxa"/>
          </w:tcPr>
          <w:p w14:paraId="05F9C6E8" w14:textId="36B03FD2" w:rsidR="003A4EC5" w:rsidRPr="00F61C23" w:rsidRDefault="00205B7F" w:rsidP="00BB1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2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901</w:t>
            </w:r>
          </w:p>
        </w:tc>
      </w:tr>
      <w:tr w:rsidR="003A4EC5" w:rsidRPr="00F61C23" w14:paraId="4C098CEF" w14:textId="77777777" w:rsidTr="00612C95">
        <w:trPr>
          <w:gridAfter w:val="1"/>
          <w:wAfter w:w="32" w:type="dxa"/>
          <w:trHeight w:val="20"/>
        </w:trPr>
        <w:tc>
          <w:tcPr>
            <w:tcW w:w="5307" w:type="dxa"/>
          </w:tcPr>
          <w:p w14:paraId="599052D2" w14:textId="2A25E82F" w:rsidR="003A4EC5" w:rsidRPr="00F61C23" w:rsidRDefault="003A4EC5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61C23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A453AA" w:rsidRPr="00F61C23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F61C23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10C61E3B" w14:textId="07C2C294" w:rsidR="003A4EC5" w:rsidRPr="00F61C23" w:rsidRDefault="003B492D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14,451</w:t>
            </w:r>
          </w:p>
        </w:tc>
        <w:tc>
          <w:tcPr>
            <w:tcW w:w="270" w:type="dxa"/>
          </w:tcPr>
          <w:p w14:paraId="1B826C0B" w14:textId="77777777" w:rsidR="003A4EC5" w:rsidRPr="00F61C23" w:rsidRDefault="003A4EC5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14:paraId="6D9A1AF8" w14:textId="5A3B127D" w:rsidR="003A4EC5" w:rsidRPr="00F61C23" w:rsidRDefault="00205B7F" w:rsidP="00BB1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2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6,633</w:t>
            </w:r>
          </w:p>
        </w:tc>
      </w:tr>
      <w:tr w:rsidR="003A4EC5" w:rsidRPr="00F61C23" w14:paraId="2C2434CF" w14:textId="77777777" w:rsidTr="00612C95">
        <w:trPr>
          <w:gridAfter w:val="1"/>
          <w:wAfter w:w="32" w:type="dxa"/>
          <w:trHeight w:val="20"/>
        </w:trPr>
        <w:tc>
          <w:tcPr>
            <w:tcW w:w="5307" w:type="dxa"/>
          </w:tcPr>
          <w:p w14:paraId="25709BF2" w14:textId="77777777" w:rsidR="003A4EC5" w:rsidRPr="00F61C23" w:rsidRDefault="003A4EC5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9" w:type="dxa"/>
            <w:tcBorders>
              <w:top w:val="single" w:sz="4" w:space="0" w:color="auto"/>
            </w:tcBorders>
          </w:tcPr>
          <w:p w14:paraId="6C1B54B3" w14:textId="0717610B" w:rsidR="003A4EC5" w:rsidRPr="00F61C23" w:rsidRDefault="007D2D44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2D44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="001C450F">
              <w:rPr>
                <w:rFonts w:ascii="Angsana New" w:hAnsi="Angsana New"/>
                <w:b/>
                <w:bCs/>
                <w:sz w:val="30"/>
                <w:szCs w:val="30"/>
              </w:rPr>
              <w:t>7,068</w:t>
            </w:r>
          </w:p>
        </w:tc>
        <w:tc>
          <w:tcPr>
            <w:tcW w:w="270" w:type="dxa"/>
          </w:tcPr>
          <w:p w14:paraId="6F8D434C" w14:textId="77777777" w:rsidR="003A4EC5" w:rsidRPr="00F61C23" w:rsidRDefault="003A4EC5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double" w:sz="4" w:space="0" w:color="auto"/>
            </w:tcBorders>
          </w:tcPr>
          <w:p w14:paraId="1AB4FB95" w14:textId="70C5ECEA" w:rsidR="003A4EC5" w:rsidRPr="00F61C23" w:rsidRDefault="00205B7F" w:rsidP="00BB1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11,283</w:t>
            </w:r>
          </w:p>
        </w:tc>
      </w:tr>
      <w:tr w:rsidR="003A4EC5" w:rsidRPr="00F61C23" w14:paraId="2B10B0DC" w14:textId="77777777" w:rsidTr="00612C95">
        <w:trPr>
          <w:gridAfter w:val="1"/>
          <w:wAfter w:w="32" w:type="dxa"/>
          <w:trHeight w:val="20"/>
        </w:trPr>
        <w:tc>
          <w:tcPr>
            <w:tcW w:w="5307" w:type="dxa"/>
          </w:tcPr>
          <w:p w14:paraId="040AAD17" w14:textId="78E63595" w:rsidR="003A4EC5" w:rsidRPr="00F61C23" w:rsidRDefault="003A4EC5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61C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14A17" w:rsidRPr="00F61C23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289EEE33" w14:textId="15A31D6E" w:rsidR="003A4EC5" w:rsidRPr="00F61C23" w:rsidRDefault="003A4EC5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(</w:t>
            </w:r>
            <w:r w:rsidR="00D92582" w:rsidRPr="00F61C23">
              <w:rPr>
                <w:rFonts w:ascii="Angsana New" w:hAnsi="Angsana New"/>
                <w:sz w:val="30"/>
                <w:szCs w:val="30"/>
              </w:rPr>
              <w:t>11,283</w:t>
            </w:r>
            <w:r w:rsidRPr="00F61C2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424DFC2" w14:textId="77777777" w:rsidR="003A4EC5" w:rsidRPr="00F61C23" w:rsidRDefault="003A4EC5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61" w:type="dxa"/>
            <w:tcBorders>
              <w:top w:val="double" w:sz="4" w:space="0" w:color="auto"/>
            </w:tcBorders>
          </w:tcPr>
          <w:p w14:paraId="4052298C" w14:textId="77777777" w:rsidR="003A4EC5" w:rsidRPr="00F61C23" w:rsidRDefault="003A4EC5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4" w:right="-86" w:firstLine="2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A4EC5" w:rsidRPr="00F61C23" w14:paraId="10C66096" w14:textId="77777777" w:rsidTr="00612C95">
        <w:trPr>
          <w:gridAfter w:val="1"/>
          <w:wAfter w:w="32" w:type="dxa"/>
          <w:trHeight w:val="20"/>
        </w:trPr>
        <w:tc>
          <w:tcPr>
            <w:tcW w:w="5307" w:type="dxa"/>
          </w:tcPr>
          <w:p w14:paraId="3A5DBFF7" w14:textId="77777777" w:rsidR="003A4EC5" w:rsidRPr="00F61C23" w:rsidRDefault="003A4EC5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</w:tcPr>
          <w:p w14:paraId="399A2A9E" w14:textId="118C9EDD" w:rsidR="003A4EC5" w:rsidRPr="00F61C23" w:rsidRDefault="007D2D44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2D44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 w:rsidR="001C450F">
              <w:rPr>
                <w:rFonts w:ascii="Angsana New" w:hAnsi="Angsana New"/>
                <w:b/>
                <w:bCs/>
                <w:sz w:val="30"/>
                <w:szCs w:val="30"/>
              </w:rPr>
              <w:t>5,785</w:t>
            </w:r>
          </w:p>
        </w:tc>
        <w:tc>
          <w:tcPr>
            <w:tcW w:w="270" w:type="dxa"/>
          </w:tcPr>
          <w:p w14:paraId="6A61B89A" w14:textId="77777777" w:rsidR="003A4EC5" w:rsidRPr="00F61C23" w:rsidRDefault="003A4EC5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61" w:type="dxa"/>
          </w:tcPr>
          <w:p w14:paraId="2C6744C7" w14:textId="77777777" w:rsidR="003A4EC5" w:rsidRPr="00F61C23" w:rsidRDefault="003A4EC5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753A6" w:rsidRPr="00F61C23" w14:paraId="45BB5976" w14:textId="77777777" w:rsidTr="00612C95">
        <w:trPr>
          <w:gridAfter w:val="1"/>
          <w:wAfter w:w="32" w:type="dxa"/>
          <w:trHeight w:val="20"/>
        </w:trPr>
        <w:tc>
          <w:tcPr>
            <w:tcW w:w="5307" w:type="dxa"/>
          </w:tcPr>
          <w:p w14:paraId="2E7F2B9B" w14:textId="77777777" w:rsidR="000753A6" w:rsidRPr="00F61C23" w:rsidRDefault="000753A6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9" w:type="dxa"/>
            <w:tcBorders>
              <w:top w:val="double" w:sz="4" w:space="0" w:color="auto"/>
            </w:tcBorders>
          </w:tcPr>
          <w:p w14:paraId="5FB8A0B7" w14:textId="77777777" w:rsidR="000753A6" w:rsidRPr="00F61C23" w:rsidDel="00A453AA" w:rsidRDefault="000753A6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FA6A4A" w14:textId="77777777" w:rsidR="000753A6" w:rsidRPr="00F61C23" w:rsidRDefault="000753A6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61" w:type="dxa"/>
          </w:tcPr>
          <w:p w14:paraId="49CC829B" w14:textId="77777777" w:rsidR="000753A6" w:rsidRPr="00F61C23" w:rsidRDefault="000753A6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B1F87" w:rsidRPr="00F61C23" w14:paraId="48B18264" w14:textId="77777777" w:rsidTr="00612C95">
        <w:trPr>
          <w:trHeight w:val="20"/>
        </w:trPr>
        <w:tc>
          <w:tcPr>
            <w:tcW w:w="5307" w:type="dxa"/>
            <w:shd w:val="clear" w:color="auto" w:fill="auto"/>
            <w:vAlign w:val="bottom"/>
          </w:tcPr>
          <w:p w14:paraId="3B73E6CD" w14:textId="77777777" w:rsidR="00BB1F87" w:rsidRPr="00F61C23" w:rsidRDefault="00BB1F87" w:rsidP="00421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72" w:type="dxa"/>
            <w:gridSpan w:val="4"/>
            <w:vAlign w:val="bottom"/>
          </w:tcPr>
          <w:p w14:paraId="686A14EC" w14:textId="77777777" w:rsidR="00BB1F87" w:rsidRPr="00F61C23" w:rsidRDefault="00BB1F8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F61C2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B1F87" w:rsidRPr="00F61C23" w14:paraId="520E337A" w14:textId="77777777" w:rsidTr="00612C95">
        <w:trPr>
          <w:trHeight w:val="20"/>
        </w:trPr>
        <w:tc>
          <w:tcPr>
            <w:tcW w:w="5307" w:type="dxa"/>
            <w:shd w:val="clear" w:color="auto" w:fill="auto"/>
            <w:vAlign w:val="bottom"/>
          </w:tcPr>
          <w:p w14:paraId="5CE41C4E" w14:textId="06170DA8" w:rsidR="00BB1F87" w:rsidRPr="00F61C23" w:rsidRDefault="00BB1F87" w:rsidP="00421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453AA" w:rsidRPr="00F6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F6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A453AA" w:rsidRPr="00F6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709" w:type="dxa"/>
            <w:vAlign w:val="bottom"/>
          </w:tcPr>
          <w:p w14:paraId="361EBE58" w14:textId="77777777" w:rsidR="00BB1F87" w:rsidRPr="00F61C23" w:rsidRDefault="00BB1F87" w:rsidP="00BB1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20" w:hanging="7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  <w:vAlign w:val="bottom"/>
          </w:tcPr>
          <w:p w14:paraId="5478FFEC" w14:textId="77777777" w:rsidR="00BB1F87" w:rsidRPr="00F61C23" w:rsidRDefault="00BB1F8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3" w:type="dxa"/>
            <w:gridSpan w:val="2"/>
            <w:vAlign w:val="bottom"/>
          </w:tcPr>
          <w:p w14:paraId="114ED7A9" w14:textId="77777777" w:rsidR="00BB1F87" w:rsidRPr="00F61C23" w:rsidRDefault="00BB1F8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</w:t>
            </w:r>
          </w:p>
          <w:p w14:paraId="18B42578" w14:textId="77777777" w:rsidR="00BB1F87" w:rsidRPr="00F61C23" w:rsidRDefault="00BB1F8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จากการด้อยค่า</w:t>
            </w:r>
          </w:p>
        </w:tc>
      </w:tr>
      <w:tr w:rsidR="00612C95" w:rsidRPr="00F61C23" w14:paraId="4CDA4FF7" w14:textId="77777777" w:rsidTr="00745F33">
        <w:trPr>
          <w:trHeight w:val="20"/>
        </w:trPr>
        <w:tc>
          <w:tcPr>
            <w:tcW w:w="5307" w:type="dxa"/>
            <w:shd w:val="clear" w:color="auto" w:fill="auto"/>
            <w:vAlign w:val="bottom"/>
          </w:tcPr>
          <w:p w14:paraId="05D9A2B8" w14:textId="77777777" w:rsidR="00612C95" w:rsidRPr="00F61C23" w:rsidRDefault="00612C95" w:rsidP="00421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72" w:type="dxa"/>
            <w:gridSpan w:val="4"/>
            <w:vAlign w:val="bottom"/>
          </w:tcPr>
          <w:p w14:paraId="309B3202" w14:textId="241B1062" w:rsidR="00612C95" w:rsidRPr="00F61C23" w:rsidRDefault="00612C95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61C2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F61C2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B1F87" w:rsidRPr="00F61C23" w14:paraId="365BD828" w14:textId="77777777" w:rsidTr="00612C95">
        <w:trPr>
          <w:trHeight w:val="20"/>
        </w:trPr>
        <w:tc>
          <w:tcPr>
            <w:tcW w:w="5307" w:type="dxa"/>
          </w:tcPr>
          <w:p w14:paraId="6E3A9D61" w14:textId="77777777" w:rsidR="00BB1F87" w:rsidRPr="00F61C23" w:rsidRDefault="00BB1F8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09" w:type="dxa"/>
          </w:tcPr>
          <w:p w14:paraId="59B48C98" w14:textId="72E4A940" w:rsidR="00BB1F87" w:rsidRPr="00F61C23" w:rsidRDefault="007D2D44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D2D44">
              <w:rPr>
                <w:rFonts w:ascii="Angsana New" w:hAnsi="Angsana New"/>
                <w:sz w:val="30"/>
                <w:szCs w:val="30"/>
              </w:rPr>
              <w:t>25</w:t>
            </w:r>
            <w:r w:rsidR="001C450F">
              <w:rPr>
                <w:rFonts w:ascii="Angsana New" w:hAnsi="Angsana New"/>
                <w:sz w:val="30"/>
                <w:szCs w:val="30"/>
              </w:rPr>
              <w:t>3,586</w:t>
            </w:r>
          </w:p>
        </w:tc>
        <w:tc>
          <w:tcPr>
            <w:tcW w:w="270" w:type="dxa"/>
          </w:tcPr>
          <w:p w14:paraId="7E8294E2" w14:textId="77777777" w:rsidR="00BB1F87" w:rsidRPr="00F61C23" w:rsidRDefault="00BB1F8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3" w:type="dxa"/>
            <w:gridSpan w:val="2"/>
          </w:tcPr>
          <w:p w14:paraId="20960573" w14:textId="50017D46" w:rsidR="00BB1F87" w:rsidRPr="00F61C23" w:rsidRDefault="00F945AC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2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BB1F87" w:rsidRPr="00F61C23" w14:paraId="31D65C28" w14:textId="77777777" w:rsidTr="00612C95">
        <w:trPr>
          <w:trHeight w:val="20"/>
        </w:trPr>
        <w:tc>
          <w:tcPr>
            <w:tcW w:w="5307" w:type="dxa"/>
          </w:tcPr>
          <w:p w14:paraId="7C804607" w14:textId="77777777" w:rsidR="00BB1F87" w:rsidRPr="00F61C23" w:rsidRDefault="00BB1F8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09" w:type="dxa"/>
          </w:tcPr>
          <w:p w14:paraId="600B7007" w14:textId="77777777" w:rsidR="00BB1F87" w:rsidRPr="00F61C23" w:rsidRDefault="00BB1F8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D5B58E" w14:textId="77777777" w:rsidR="00BB1F87" w:rsidRPr="00F61C23" w:rsidRDefault="00BB1F8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3" w:type="dxa"/>
            <w:gridSpan w:val="2"/>
          </w:tcPr>
          <w:p w14:paraId="139E0FF1" w14:textId="77777777" w:rsidR="00BB1F87" w:rsidRPr="00F61C23" w:rsidRDefault="00BB1F8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1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1F87" w:rsidRPr="00F61C23" w14:paraId="1BB96C4C" w14:textId="77777777" w:rsidTr="00612C95">
        <w:trPr>
          <w:trHeight w:val="20"/>
        </w:trPr>
        <w:tc>
          <w:tcPr>
            <w:tcW w:w="5307" w:type="dxa"/>
          </w:tcPr>
          <w:p w14:paraId="079A2893" w14:textId="5875DAAA" w:rsidR="00BB1F87" w:rsidRPr="00F61C23" w:rsidRDefault="00BB1F8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="00A453AA" w:rsidRPr="00F61C23">
              <w:rPr>
                <w:rFonts w:ascii="Angsana New" w:hAnsi="Angsana New"/>
                <w:sz w:val="30"/>
                <w:szCs w:val="30"/>
              </w:rPr>
              <w:t>3</w:t>
            </w:r>
            <w:r w:rsidRPr="00F61C23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9" w:type="dxa"/>
          </w:tcPr>
          <w:p w14:paraId="4013522A" w14:textId="70B11E38" w:rsidR="00BB1F87" w:rsidRPr="00F61C23" w:rsidRDefault="003B4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3</w:t>
            </w:r>
            <w:r w:rsidR="00F945AC" w:rsidRPr="00F61C23">
              <w:rPr>
                <w:rFonts w:ascii="Angsana New" w:hAnsi="Angsana New"/>
                <w:sz w:val="30"/>
                <w:szCs w:val="30"/>
              </w:rPr>
              <w:t>2</w:t>
            </w:r>
            <w:r w:rsidRPr="00F61C23">
              <w:rPr>
                <w:rFonts w:ascii="Angsana New" w:hAnsi="Angsana New"/>
                <w:sz w:val="30"/>
                <w:szCs w:val="30"/>
              </w:rPr>
              <w:t>,3</w:t>
            </w:r>
            <w:r w:rsidR="00F945AC" w:rsidRPr="00F61C23">
              <w:rPr>
                <w:rFonts w:ascii="Angsana New" w:hAnsi="Angsana New"/>
                <w:sz w:val="30"/>
                <w:szCs w:val="30"/>
              </w:rPr>
              <w:t>08</w:t>
            </w:r>
          </w:p>
        </w:tc>
        <w:tc>
          <w:tcPr>
            <w:tcW w:w="270" w:type="dxa"/>
          </w:tcPr>
          <w:p w14:paraId="4043E907" w14:textId="77777777" w:rsidR="00BB1F87" w:rsidRPr="00F61C23" w:rsidRDefault="00BB1F8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3" w:type="dxa"/>
            <w:gridSpan w:val="2"/>
          </w:tcPr>
          <w:p w14:paraId="5CC20EAA" w14:textId="55E143E0" w:rsidR="00BB1F87" w:rsidRPr="00F61C23" w:rsidRDefault="00F945AC" w:rsidP="00BB1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2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800</w:t>
            </w:r>
          </w:p>
        </w:tc>
      </w:tr>
      <w:tr w:rsidR="00BB1F87" w:rsidRPr="00F61C23" w14:paraId="33705F44" w14:textId="77777777" w:rsidTr="00612C95">
        <w:trPr>
          <w:trHeight w:val="20"/>
        </w:trPr>
        <w:tc>
          <w:tcPr>
            <w:tcW w:w="5307" w:type="dxa"/>
          </w:tcPr>
          <w:p w14:paraId="337C5F99" w14:textId="787991C2" w:rsidR="00BB1F87" w:rsidRPr="00F61C23" w:rsidRDefault="00BB1F8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A453AA" w:rsidRPr="00F61C23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F61C23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="00A453AA" w:rsidRPr="00F61C23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F61C23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9" w:type="dxa"/>
          </w:tcPr>
          <w:p w14:paraId="456C4F11" w14:textId="6A8934AD" w:rsidR="00BB1F87" w:rsidRPr="00F61C23" w:rsidRDefault="003B492D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8,</w:t>
            </w:r>
            <w:r w:rsidR="00F945AC" w:rsidRPr="00F61C23">
              <w:rPr>
                <w:rFonts w:ascii="Angsana New" w:hAnsi="Angsana New"/>
                <w:sz w:val="30"/>
                <w:szCs w:val="30"/>
              </w:rPr>
              <w:t>44</w:t>
            </w:r>
            <w:r w:rsidRPr="00F61C2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7221AE3" w14:textId="77777777" w:rsidR="00BB1F87" w:rsidRPr="00F61C23" w:rsidRDefault="00BB1F8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3" w:type="dxa"/>
            <w:gridSpan w:val="2"/>
          </w:tcPr>
          <w:p w14:paraId="1E22ADC0" w14:textId="2CB6C7FC" w:rsidR="00BB1F87" w:rsidRPr="00F61C23" w:rsidRDefault="00F945AC" w:rsidP="00BB1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2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1,750</w:t>
            </w:r>
          </w:p>
        </w:tc>
      </w:tr>
      <w:tr w:rsidR="00BB1F87" w:rsidRPr="00F61C23" w14:paraId="2DCF3227" w14:textId="77777777" w:rsidTr="00612C95">
        <w:trPr>
          <w:trHeight w:val="20"/>
        </w:trPr>
        <w:tc>
          <w:tcPr>
            <w:tcW w:w="5307" w:type="dxa"/>
          </w:tcPr>
          <w:p w14:paraId="7903763C" w14:textId="33193217" w:rsidR="00BB1F87" w:rsidRPr="00F61C23" w:rsidRDefault="00BB1F8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A453AA" w:rsidRPr="00F61C23">
              <w:rPr>
                <w:rFonts w:ascii="Angsana New" w:hAnsi="Angsana New"/>
                <w:sz w:val="30"/>
                <w:szCs w:val="30"/>
              </w:rPr>
              <w:t>6</w:t>
            </w:r>
            <w:r w:rsidRPr="00F61C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61C23">
              <w:rPr>
                <w:rFonts w:ascii="Angsana New" w:hAnsi="Angsana New"/>
                <w:sz w:val="30"/>
                <w:szCs w:val="30"/>
              </w:rPr>
              <w:t>-</w:t>
            </w:r>
            <w:r w:rsidRPr="00F61C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453AA" w:rsidRPr="00F61C23">
              <w:rPr>
                <w:rFonts w:ascii="Angsana New" w:hAnsi="Angsana New"/>
                <w:sz w:val="30"/>
                <w:szCs w:val="30"/>
              </w:rPr>
              <w:t>12</w:t>
            </w:r>
            <w:r w:rsidRPr="00F61C23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9" w:type="dxa"/>
          </w:tcPr>
          <w:p w14:paraId="14DBE764" w14:textId="5E7A2FE6" w:rsidR="00BB1F87" w:rsidRPr="00F61C23" w:rsidRDefault="00F945AC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  <w:tab w:val="left" w:pos="830"/>
                <w:tab w:val="left" w:pos="1030"/>
                <w:tab w:val="left" w:pos="1154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7</w:t>
            </w:r>
            <w:r w:rsidR="003B492D" w:rsidRPr="00F61C23">
              <w:rPr>
                <w:rFonts w:ascii="Angsana New" w:hAnsi="Angsana New"/>
                <w:sz w:val="30"/>
                <w:szCs w:val="30"/>
              </w:rPr>
              <w:t>,2</w:t>
            </w:r>
            <w:r w:rsidRPr="00F61C23">
              <w:rPr>
                <w:rFonts w:ascii="Angsana New" w:hAnsi="Angsana New"/>
                <w:sz w:val="30"/>
                <w:szCs w:val="30"/>
              </w:rPr>
              <w:t>09</w:t>
            </w:r>
          </w:p>
        </w:tc>
        <w:tc>
          <w:tcPr>
            <w:tcW w:w="270" w:type="dxa"/>
          </w:tcPr>
          <w:p w14:paraId="5348AA17" w14:textId="77777777" w:rsidR="00BB1F87" w:rsidRPr="00F61C23" w:rsidRDefault="00BB1F8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3" w:type="dxa"/>
            <w:gridSpan w:val="2"/>
          </w:tcPr>
          <w:p w14:paraId="10231AFE" w14:textId="4A39CAB4" w:rsidR="00BB1F87" w:rsidRPr="00F61C23" w:rsidRDefault="00F945AC" w:rsidP="00BB1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2"/>
              </w:tabs>
              <w:spacing w:line="240" w:lineRule="auto"/>
              <w:ind w:left="-129" w:right="-834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901</w:t>
            </w:r>
          </w:p>
        </w:tc>
      </w:tr>
      <w:tr w:rsidR="00BB1F87" w:rsidRPr="00F61C23" w14:paraId="167DA913" w14:textId="77777777" w:rsidTr="00612C95">
        <w:trPr>
          <w:trHeight w:val="20"/>
        </w:trPr>
        <w:tc>
          <w:tcPr>
            <w:tcW w:w="5307" w:type="dxa"/>
          </w:tcPr>
          <w:p w14:paraId="00C3DEA2" w14:textId="23B1DBB1" w:rsidR="00BB1F87" w:rsidRPr="00F61C23" w:rsidRDefault="00BB1F8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61C23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A453AA" w:rsidRPr="00F61C23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F61C23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7540A5DE" w14:textId="513F7463" w:rsidR="00BB1F87" w:rsidRPr="00F61C23" w:rsidRDefault="00F945AC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225,320</w:t>
            </w:r>
          </w:p>
        </w:tc>
        <w:tc>
          <w:tcPr>
            <w:tcW w:w="270" w:type="dxa"/>
          </w:tcPr>
          <w:p w14:paraId="4C283E9E" w14:textId="77777777" w:rsidR="00BB1F87" w:rsidRPr="00F61C23" w:rsidRDefault="00BB1F8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3" w:type="dxa"/>
            <w:gridSpan w:val="2"/>
            <w:tcBorders>
              <w:bottom w:val="single" w:sz="4" w:space="0" w:color="auto"/>
            </w:tcBorders>
          </w:tcPr>
          <w:p w14:paraId="2FF2F3BF" w14:textId="1C22142C" w:rsidR="00BB1F87" w:rsidRPr="00F61C23" w:rsidRDefault="00F945AC" w:rsidP="00BB1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2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4,03</w:t>
            </w:r>
            <w:r w:rsidR="00C93B96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B1F87" w:rsidRPr="00F61C23" w14:paraId="4DA71EED" w14:textId="77777777" w:rsidTr="00612C95">
        <w:trPr>
          <w:trHeight w:val="20"/>
        </w:trPr>
        <w:tc>
          <w:tcPr>
            <w:tcW w:w="5307" w:type="dxa"/>
          </w:tcPr>
          <w:p w14:paraId="6DCC0AB4" w14:textId="77777777" w:rsidR="00BB1F87" w:rsidRPr="00F61C23" w:rsidRDefault="00BB1F8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9" w:type="dxa"/>
            <w:tcBorders>
              <w:top w:val="single" w:sz="4" w:space="0" w:color="auto"/>
            </w:tcBorders>
          </w:tcPr>
          <w:p w14:paraId="47C37C33" w14:textId="1CD669AD" w:rsidR="00BB1F87" w:rsidRPr="00F61C23" w:rsidRDefault="007D2D44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2D44">
              <w:rPr>
                <w:rFonts w:ascii="Angsana New" w:hAnsi="Angsana New"/>
                <w:b/>
                <w:bCs/>
                <w:sz w:val="30"/>
                <w:szCs w:val="30"/>
              </w:rPr>
              <w:t>52</w:t>
            </w:r>
            <w:r w:rsidR="001C450F">
              <w:rPr>
                <w:rFonts w:ascii="Angsana New" w:hAnsi="Angsana New"/>
                <w:b/>
                <w:bCs/>
                <w:sz w:val="30"/>
                <w:szCs w:val="30"/>
              </w:rPr>
              <w:t>6,871</w:t>
            </w:r>
          </w:p>
        </w:tc>
        <w:tc>
          <w:tcPr>
            <w:tcW w:w="270" w:type="dxa"/>
          </w:tcPr>
          <w:p w14:paraId="31807E14" w14:textId="77777777" w:rsidR="00BB1F87" w:rsidRPr="00F61C23" w:rsidRDefault="00BB1F8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5FFE30" w14:textId="7D494B30" w:rsidR="00BB1F87" w:rsidRPr="00F61C23" w:rsidRDefault="00F945AC" w:rsidP="00BB1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1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7,49</w:t>
            </w:r>
            <w:r w:rsidR="00C93B9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BB1F87" w:rsidRPr="00F61C23" w14:paraId="5418D4E7" w14:textId="77777777" w:rsidTr="00612C95">
        <w:trPr>
          <w:trHeight w:val="20"/>
        </w:trPr>
        <w:tc>
          <w:tcPr>
            <w:tcW w:w="5307" w:type="dxa"/>
          </w:tcPr>
          <w:p w14:paraId="1F5A3960" w14:textId="32A1F166" w:rsidR="00BB1F87" w:rsidRPr="00F61C23" w:rsidRDefault="00BB1F8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61C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14A17" w:rsidRPr="00F61C23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09" w:type="dxa"/>
            <w:tcBorders>
              <w:bottom w:val="single" w:sz="4" w:space="0" w:color="auto"/>
            </w:tcBorders>
            <w:vAlign w:val="center"/>
          </w:tcPr>
          <w:p w14:paraId="6357D218" w14:textId="7BB902BB" w:rsidR="00BB1F87" w:rsidRPr="00F61C23" w:rsidRDefault="00BB1F8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(</w:t>
            </w:r>
            <w:r w:rsidR="00873694" w:rsidRPr="00F61C23">
              <w:rPr>
                <w:rFonts w:ascii="Angsana New" w:hAnsi="Angsana New"/>
                <w:sz w:val="30"/>
                <w:szCs w:val="30"/>
              </w:rPr>
              <w:t>7</w:t>
            </w:r>
            <w:r w:rsidR="003B492D"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="00873694" w:rsidRPr="00F61C23">
              <w:rPr>
                <w:rFonts w:ascii="Angsana New" w:hAnsi="Angsana New"/>
                <w:sz w:val="30"/>
                <w:szCs w:val="30"/>
              </w:rPr>
              <w:t>4</w:t>
            </w:r>
            <w:r w:rsidR="003B492D" w:rsidRPr="00F61C23">
              <w:rPr>
                <w:rFonts w:ascii="Angsana New" w:hAnsi="Angsana New"/>
                <w:sz w:val="30"/>
                <w:szCs w:val="30"/>
              </w:rPr>
              <w:t>9</w:t>
            </w:r>
            <w:r w:rsidR="00892939">
              <w:rPr>
                <w:rFonts w:ascii="Angsana New" w:hAnsi="Angsana New"/>
                <w:sz w:val="30"/>
                <w:szCs w:val="30"/>
              </w:rPr>
              <w:t>3</w:t>
            </w:r>
            <w:r w:rsidRPr="00F61C2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B23C1BA" w14:textId="77777777" w:rsidR="00BB1F87" w:rsidRPr="00F61C23" w:rsidRDefault="00BB1F8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3" w:type="dxa"/>
            <w:gridSpan w:val="2"/>
            <w:tcBorders>
              <w:top w:val="double" w:sz="4" w:space="0" w:color="auto"/>
            </w:tcBorders>
          </w:tcPr>
          <w:p w14:paraId="6A9E4062" w14:textId="77777777" w:rsidR="00BB1F87" w:rsidRPr="00F61C23" w:rsidRDefault="00BB1F8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B1F87" w:rsidRPr="00F61C23" w14:paraId="1400EBEA" w14:textId="77777777" w:rsidTr="00612C95">
        <w:trPr>
          <w:trHeight w:val="20"/>
        </w:trPr>
        <w:tc>
          <w:tcPr>
            <w:tcW w:w="5307" w:type="dxa"/>
          </w:tcPr>
          <w:p w14:paraId="57AC91EF" w14:textId="77777777" w:rsidR="00BB1F87" w:rsidRPr="00F61C23" w:rsidRDefault="00BB1F8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709" w:type="dxa"/>
            <w:tcBorders>
              <w:top w:val="single" w:sz="4" w:space="0" w:color="auto"/>
              <w:bottom w:val="double" w:sz="4" w:space="0" w:color="auto"/>
            </w:tcBorders>
          </w:tcPr>
          <w:p w14:paraId="12676CDF" w14:textId="25F1B0FF" w:rsidR="00BB1F87" w:rsidRPr="00F61C23" w:rsidRDefault="007D2D44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2D44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1C450F">
              <w:rPr>
                <w:rFonts w:ascii="Angsana New" w:hAnsi="Angsana New"/>
                <w:b/>
                <w:bCs/>
                <w:sz w:val="30"/>
                <w:szCs w:val="30"/>
              </w:rPr>
              <w:t>19,378</w:t>
            </w:r>
          </w:p>
        </w:tc>
        <w:tc>
          <w:tcPr>
            <w:tcW w:w="270" w:type="dxa"/>
          </w:tcPr>
          <w:p w14:paraId="24C861D5" w14:textId="77777777" w:rsidR="00BB1F87" w:rsidRPr="00F61C23" w:rsidRDefault="00BB1F8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3" w:type="dxa"/>
            <w:gridSpan w:val="2"/>
          </w:tcPr>
          <w:p w14:paraId="49065BEA" w14:textId="77777777" w:rsidR="00BB1F87" w:rsidRPr="00F61C23" w:rsidRDefault="00BB1F8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30755C78" w14:textId="2E3CD048" w:rsidR="003A4EC5" w:rsidRPr="00F61C23" w:rsidRDefault="003A4EC5" w:rsidP="003A4EC5">
      <w:pPr>
        <w:tabs>
          <w:tab w:val="clear" w:pos="907"/>
          <w:tab w:val="left" w:pos="1440"/>
        </w:tabs>
        <w:ind w:left="990"/>
        <w:jc w:val="thaiDistribute"/>
        <w:rPr>
          <w:rFonts w:ascii="Angsana New" w:hAnsi="Angsana New"/>
          <w:sz w:val="20"/>
          <w:szCs w:val="20"/>
          <w:shd w:val="clear" w:color="auto" w:fill="E0E0E0"/>
        </w:rPr>
      </w:pPr>
    </w:p>
    <w:p w14:paraId="6E0F351E" w14:textId="0876DF32" w:rsidR="00514A17" w:rsidRPr="00F61C23" w:rsidRDefault="00514A17" w:rsidP="00514A17">
      <w:pPr>
        <w:tabs>
          <w:tab w:val="clear" w:pos="907"/>
          <w:tab w:val="left" w:pos="540"/>
          <w:tab w:val="left" w:pos="14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 w:hint="cs"/>
          <w:sz w:val="30"/>
          <w:szCs w:val="30"/>
          <w:cs/>
        </w:rPr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="00F945AC" w:rsidRPr="00F61C23">
        <w:rPr>
          <w:rFonts w:ascii="Angsana New" w:hAnsi="Angsana New"/>
          <w:sz w:val="30"/>
          <w:szCs w:val="30"/>
        </w:rPr>
        <w:t>3</w:t>
      </w:r>
      <w:r w:rsidR="004661FF" w:rsidRPr="00F61C23">
        <w:rPr>
          <w:rFonts w:ascii="Angsana New" w:hAnsi="Angsana New" w:hint="cs"/>
          <w:sz w:val="30"/>
          <w:szCs w:val="30"/>
          <w:cs/>
        </w:rPr>
        <w:t xml:space="preserve"> </w:t>
      </w:r>
      <w:r w:rsidRPr="00F61C23">
        <w:rPr>
          <w:rFonts w:ascii="Angsana New" w:hAnsi="Angsana New" w:hint="cs"/>
          <w:sz w:val="30"/>
          <w:szCs w:val="30"/>
          <w:cs/>
        </w:rPr>
        <w:t>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</w:t>
      </w:r>
      <w:r w:rsidRPr="00F61C23">
        <w:rPr>
          <w:rFonts w:ascii="Angsana New" w:hAnsi="Angsana New"/>
          <w:sz w:val="30"/>
          <w:szCs w:val="30"/>
          <w:cs/>
        </w:rPr>
        <w:t>กลุ่มบริษัท</w:t>
      </w:r>
      <w:r w:rsidRPr="00F61C23">
        <w:rPr>
          <w:rFonts w:ascii="Angsana New" w:hAnsi="Angsana New" w:hint="cs"/>
          <w:sz w:val="30"/>
          <w:szCs w:val="30"/>
          <w:cs/>
        </w:rPr>
        <w:t>และบริษัทที่มีต่อสภาวะเศรษฐกิจตลอดอายุที่คาดการณ์ไว้ของลูกหนี้</w:t>
      </w:r>
    </w:p>
    <w:p w14:paraId="53719606" w14:textId="77777777" w:rsidR="00514A17" w:rsidRPr="00F61C23" w:rsidRDefault="00514A17" w:rsidP="00514A17">
      <w:pPr>
        <w:tabs>
          <w:tab w:val="clear" w:pos="907"/>
          <w:tab w:val="left" w:pos="540"/>
          <w:tab w:val="left" w:pos="1440"/>
        </w:tabs>
        <w:ind w:left="540"/>
        <w:jc w:val="thaiDistribute"/>
        <w:rPr>
          <w:rFonts w:ascii="Angsana New" w:hAnsi="Angsana New"/>
          <w:sz w:val="20"/>
          <w:szCs w:val="20"/>
          <w:shd w:val="clear" w:color="auto" w:fill="E0E0E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710"/>
        <w:gridCol w:w="270"/>
        <w:gridCol w:w="1890"/>
      </w:tblGrid>
      <w:tr w:rsidR="0021579F" w:rsidRPr="00F61C23" w14:paraId="4E08C0C7" w14:textId="77777777" w:rsidTr="007B209E">
        <w:trPr>
          <w:tblHeader/>
        </w:trPr>
        <w:tc>
          <w:tcPr>
            <w:tcW w:w="5310" w:type="dxa"/>
          </w:tcPr>
          <w:p w14:paraId="0F7EEAD3" w14:textId="77777777" w:rsidR="0021579F" w:rsidRPr="00F61C23" w:rsidRDefault="0021579F" w:rsidP="00421463">
            <w:pPr>
              <w:ind w:right="-1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303533B" w14:textId="77777777" w:rsidR="0021579F" w:rsidRPr="00F61C23" w:rsidRDefault="0021579F" w:rsidP="00421463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10" w:type="dxa"/>
          </w:tcPr>
          <w:p w14:paraId="019CC937" w14:textId="77777777" w:rsidR="0021579F" w:rsidRPr="00F61C23" w:rsidRDefault="0021579F" w:rsidP="00421463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6E00118" w14:textId="77777777" w:rsidR="0021579F" w:rsidRPr="00F61C23" w:rsidRDefault="0021579F" w:rsidP="00421463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A96E5D1" w14:textId="77777777" w:rsidR="0021579F" w:rsidRPr="00F61C23" w:rsidRDefault="0021579F" w:rsidP="00421463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59FB37C0" w14:textId="77777777" w:rsidR="0021579F" w:rsidRPr="00F61C23" w:rsidRDefault="0021579F" w:rsidP="00421463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5969CC4" w14:textId="77777777" w:rsidR="0021579F" w:rsidRPr="00F61C23" w:rsidRDefault="0021579F" w:rsidP="00421463">
            <w:pPr>
              <w:ind w:left="-108" w:right="-1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21579F" w:rsidRPr="00F61C23" w14:paraId="5F13AAAD" w14:textId="77777777" w:rsidTr="007B209E">
        <w:trPr>
          <w:tblHeader/>
        </w:trPr>
        <w:tc>
          <w:tcPr>
            <w:tcW w:w="5310" w:type="dxa"/>
          </w:tcPr>
          <w:p w14:paraId="40D86743" w14:textId="77777777" w:rsidR="0021579F" w:rsidRPr="00F61C23" w:rsidRDefault="0021579F" w:rsidP="00421463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48FE4E6E" w14:textId="77777777" w:rsidR="0021579F" w:rsidRPr="00F61C23" w:rsidRDefault="0021579F" w:rsidP="00421463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579F" w:rsidRPr="00F61C23" w14:paraId="6914A231" w14:textId="77777777" w:rsidTr="007B209E">
        <w:tblPrEx>
          <w:tblBorders>
            <w:bottom w:val="single" w:sz="4" w:space="0" w:color="auto"/>
          </w:tblBorders>
        </w:tblPrEx>
        <w:tc>
          <w:tcPr>
            <w:tcW w:w="5310" w:type="dxa"/>
          </w:tcPr>
          <w:p w14:paraId="10878B16" w14:textId="1CCE4684" w:rsidR="0021579F" w:rsidRPr="00F61C23" w:rsidRDefault="0021579F" w:rsidP="00421463">
            <w:pPr>
              <w:ind w:right="-1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61C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453AA" w:rsidRPr="00F6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F6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61C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A453AA" w:rsidRPr="00F61C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14:paraId="3AEF9579" w14:textId="77777777" w:rsidR="0021579F" w:rsidRPr="00F61C23" w:rsidRDefault="0021579F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460B91" w14:textId="77777777" w:rsidR="0021579F" w:rsidRPr="00F61C23" w:rsidRDefault="0021579F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E366D86" w14:textId="77777777" w:rsidR="0021579F" w:rsidRPr="00F61C23" w:rsidRDefault="0021579F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579F" w:rsidRPr="00F61C23" w14:paraId="487E21E7" w14:textId="77777777" w:rsidTr="007B209E">
        <w:tblPrEx>
          <w:tblBorders>
            <w:bottom w:val="single" w:sz="4" w:space="0" w:color="auto"/>
          </w:tblBorders>
        </w:tblPrEx>
        <w:tc>
          <w:tcPr>
            <w:tcW w:w="5310" w:type="dxa"/>
          </w:tcPr>
          <w:p w14:paraId="579F1CF2" w14:textId="77777777" w:rsidR="0021579F" w:rsidRPr="00F61C23" w:rsidRDefault="0021579F" w:rsidP="00421463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710" w:type="dxa"/>
          </w:tcPr>
          <w:p w14:paraId="0E266661" w14:textId="086C91DB" w:rsidR="0021579F" w:rsidRPr="00F61C23" w:rsidRDefault="00A453AA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249</w:t>
            </w:r>
            <w:r w:rsidR="0021579F"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</w:rPr>
              <w:t>410</w:t>
            </w:r>
          </w:p>
        </w:tc>
        <w:tc>
          <w:tcPr>
            <w:tcW w:w="270" w:type="dxa"/>
          </w:tcPr>
          <w:p w14:paraId="72325161" w14:textId="77777777" w:rsidR="0021579F" w:rsidRPr="00F61C23" w:rsidRDefault="0021579F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F68F4A5" w14:textId="35D82E8E" w:rsidR="0021579F" w:rsidRPr="00F61C23" w:rsidRDefault="00A453AA" w:rsidP="0021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354</w:t>
            </w:r>
            <w:r w:rsidR="0021579F"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</w:rPr>
              <w:t>673</w:t>
            </w:r>
          </w:p>
        </w:tc>
      </w:tr>
      <w:tr w:rsidR="0021579F" w:rsidRPr="00F61C23" w14:paraId="4878288E" w14:textId="77777777" w:rsidTr="007B209E">
        <w:tblPrEx>
          <w:tblBorders>
            <w:bottom w:val="single" w:sz="4" w:space="0" w:color="auto"/>
          </w:tblBorders>
        </w:tblPrEx>
        <w:tc>
          <w:tcPr>
            <w:tcW w:w="5310" w:type="dxa"/>
          </w:tcPr>
          <w:p w14:paraId="29E76B18" w14:textId="77777777" w:rsidR="0021579F" w:rsidRPr="00F61C23" w:rsidRDefault="0021579F" w:rsidP="00421463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10" w:type="dxa"/>
          </w:tcPr>
          <w:p w14:paraId="2E0438D5" w14:textId="77777777" w:rsidR="0021579F" w:rsidRPr="00F61C23" w:rsidRDefault="0021579F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05174C" w14:textId="77777777" w:rsidR="0021579F" w:rsidRPr="00F61C23" w:rsidRDefault="0021579F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55BA93C" w14:textId="77777777" w:rsidR="0021579F" w:rsidRPr="00F61C23" w:rsidRDefault="0021579F" w:rsidP="0021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2"/>
                <w:tab w:val="decimal" w:pos="1599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579F" w:rsidRPr="00F61C23" w14:paraId="0FEFC0FC" w14:textId="77777777" w:rsidTr="007B209E">
        <w:tblPrEx>
          <w:tblBorders>
            <w:bottom w:val="single" w:sz="4" w:space="0" w:color="auto"/>
          </w:tblBorders>
        </w:tblPrEx>
        <w:tc>
          <w:tcPr>
            <w:tcW w:w="5310" w:type="dxa"/>
            <w:tcBorders>
              <w:bottom w:val="nil"/>
            </w:tcBorders>
          </w:tcPr>
          <w:p w14:paraId="44B8AD8C" w14:textId="417ED387" w:rsidR="0021579F" w:rsidRPr="00F61C23" w:rsidRDefault="0021579F" w:rsidP="00421463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="00A453AA" w:rsidRPr="00F61C23">
              <w:rPr>
                <w:rFonts w:ascii="Angsana New" w:hAnsi="Angsana New"/>
                <w:sz w:val="30"/>
                <w:szCs w:val="30"/>
              </w:rPr>
              <w:t>3</w:t>
            </w:r>
            <w:r w:rsidRPr="00F61C23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10" w:type="dxa"/>
            <w:tcBorders>
              <w:bottom w:val="nil"/>
            </w:tcBorders>
          </w:tcPr>
          <w:p w14:paraId="7BE6A527" w14:textId="0A4DD9C9" w:rsidR="0021579F" w:rsidRPr="00F61C23" w:rsidRDefault="00A453AA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50</w:t>
            </w:r>
            <w:r w:rsidR="0021579F"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</w:rPr>
              <w:t>163</w:t>
            </w:r>
          </w:p>
        </w:tc>
        <w:tc>
          <w:tcPr>
            <w:tcW w:w="270" w:type="dxa"/>
            <w:tcBorders>
              <w:bottom w:val="nil"/>
            </w:tcBorders>
          </w:tcPr>
          <w:p w14:paraId="5A5ACC71" w14:textId="77777777" w:rsidR="0021579F" w:rsidRPr="00F61C23" w:rsidRDefault="0021579F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nil"/>
            </w:tcBorders>
          </w:tcPr>
          <w:p w14:paraId="6861EDE1" w14:textId="4E1EB89B" w:rsidR="0021579F" w:rsidRPr="00F61C23" w:rsidRDefault="00A453AA" w:rsidP="0021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107</w:t>
            </w:r>
            <w:r w:rsidR="0021579F"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</w:rPr>
              <w:t>762</w:t>
            </w:r>
          </w:p>
        </w:tc>
      </w:tr>
      <w:tr w:rsidR="0021579F" w:rsidRPr="00F61C23" w14:paraId="3389B50C" w14:textId="77777777" w:rsidTr="007B209E">
        <w:tblPrEx>
          <w:tblBorders>
            <w:bottom w:val="single" w:sz="4" w:space="0" w:color="auto"/>
          </w:tblBorders>
        </w:tblPrEx>
        <w:tc>
          <w:tcPr>
            <w:tcW w:w="5310" w:type="dxa"/>
            <w:tcBorders>
              <w:bottom w:val="nil"/>
            </w:tcBorders>
          </w:tcPr>
          <w:p w14:paraId="7BCB3AC4" w14:textId="1FD12BD2" w:rsidR="0021579F" w:rsidRPr="00F61C23" w:rsidRDefault="0021579F" w:rsidP="00421463">
            <w:pPr>
              <w:ind w:right="-1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A453AA" w:rsidRPr="00F61C23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F61C23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="00A453AA" w:rsidRPr="00F61C23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F61C23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10" w:type="dxa"/>
            <w:tcBorders>
              <w:bottom w:val="nil"/>
            </w:tcBorders>
          </w:tcPr>
          <w:p w14:paraId="3E9A6C63" w14:textId="7F9A35F6" w:rsidR="0021579F" w:rsidRPr="00F61C23" w:rsidRDefault="00A453AA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1</w:t>
            </w:r>
            <w:r w:rsidR="0021579F"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</w:rPr>
              <w:t>992</w:t>
            </w:r>
          </w:p>
        </w:tc>
        <w:tc>
          <w:tcPr>
            <w:tcW w:w="270" w:type="dxa"/>
            <w:tcBorders>
              <w:bottom w:val="nil"/>
            </w:tcBorders>
          </w:tcPr>
          <w:p w14:paraId="453CDD1E" w14:textId="77777777" w:rsidR="0021579F" w:rsidRPr="00F61C23" w:rsidRDefault="0021579F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nil"/>
            </w:tcBorders>
          </w:tcPr>
          <w:p w14:paraId="4AFBA8DB" w14:textId="76DE0561" w:rsidR="0021579F" w:rsidRPr="00F61C23" w:rsidRDefault="00A453AA" w:rsidP="0021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5</w:t>
            </w:r>
            <w:r w:rsidR="0021579F"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</w:rPr>
              <w:t>906</w:t>
            </w:r>
          </w:p>
        </w:tc>
      </w:tr>
      <w:tr w:rsidR="0021579F" w:rsidRPr="00F61C23" w14:paraId="41B3B260" w14:textId="77777777" w:rsidTr="007B209E">
        <w:tblPrEx>
          <w:tblBorders>
            <w:bottom w:val="single" w:sz="4" w:space="0" w:color="auto"/>
          </w:tblBorders>
        </w:tblPrEx>
        <w:tc>
          <w:tcPr>
            <w:tcW w:w="5310" w:type="dxa"/>
          </w:tcPr>
          <w:p w14:paraId="44F35EE2" w14:textId="04A007F4" w:rsidR="0021579F" w:rsidRPr="00F61C23" w:rsidRDefault="0021579F" w:rsidP="00421463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A453AA" w:rsidRPr="00F61C23">
              <w:rPr>
                <w:rFonts w:ascii="Angsana New" w:hAnsi="Angsana New"/>
                <w:sz w:val="30"/>
                <w:szCs w:val="30"/>
              </w:rPr>
              <w:t>6</w:t>
            </w:r>
            <w:r w:rsidRPr="00F61C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61C23">
              <w:rPr>
                <w:rFonts w:ascii="Angsana New" w:hAnsi="Angsana New"/>
                <w:sz w:val="30"/>
                <w:szCs w:val="30"/>
              </w:rPr>
              <w:t>-</w:t>
            </w:r>
            <w:r w:rsidRPr="00F61C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453AA" w:rsidRPr="00F61C23">
              <w:rPr>
                <w:rFonts w:ascii="Angsana New" w:hAnsi="Angsana New"/>
                <w:sz w:val="30"/>
                <w:szCs w:val="30"/>
              </w:rPr>
              <w:t>12</w:t>
            </w:r>
            <w:r w:rsidRPr="00F61C23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10" w:type="dxa"/>
            <w:tcBorders>
              <w:bottom w:val="nil"/>
            </w:tcBorders>
          </w:tcPr>
          <w:p w14:paraId="478BCF8E" w14:textId="262581C5" w:rsidR="0021579F" w:rsidRPr="00F61C23" w:rsidRDefault="00A453AA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7</w:t>
            </w:r>
            <w:r w:rsidR="0021579F"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</w:rPr>
              <w:t>808</w:t>
            </w:r>
          </w:p>
        </w:tc>
        <w:tc>
          <w:tcPr>
            <w:tcW w:w="270" w:type="dxa"/>
            <w:tcBorders>
              <w:bottom w:val="nil"/>
            </w:tcBorders>
          </w:tcPr>
          <w:p w14:paraId="59A6510D" w14:textId="77777777" w:rsidR="0021579F" w:rsidRPr="00F61C23" w:rsidRDefault="0021579F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nil"/>
            </w:tcBorders>
          </w:tcPr>
          <w:p w14:paraId="5C805116" w14:textId="396DD7D6" w:rsidR="0021579F" w:rsidRPr="00F61C23" w:rsidRDefault="00A453AA" w:rsidP="0021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14</w:t>
            </w:r>
            <w:r w:rsidR="0021579F"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</w:rPr>
              <w:t>193</w:t>
            </w:r>
          </w:p>
        </w:tc>
      </w:tr>
      <w:tr w:rsidR="0021579F" w:rsidRPr="00F61C23" w14:paraId="026157D0" w14:textId="77777777" w:rsidTr="007B209E">
        <w:tblPrEx>
          <w:tblBorders>
            <w:bottom w:val="single" w:sz="4" w:space="0" w:color="auto"/>
          </w:tblBorders>
        </w:tblPrEx>
        <w:tc>
          <w:tcPr>
            <w:tcW w:w="5310" w:type="dxa"/>
            <w:tcBorders>
              <w:bottom w:val="nil"/>
            </w:tcBorders>
          </w:tcPr>
          <w:p w14:paraId="25CEF09B" w14:textId="3CA5BB6E" w:rsidR="0021579F" w:rsidRPr="00F61C23" w:rsidRDefault="0021579F" w:rsidP="00421463">
            <w:pPr>
              <w:ind w:right="-1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61C23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A453AA" w:rsidRPr="00F61C23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F61C23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10" w:type="dxa"/>
            <w:tcBorders>
              <w:top w:val="nil"/>
              <w:bottom w:val="single" w:sz="4" w:space="0" w:color="auto"/>
            </w:tcBorders>
          </w:tcPr>
          <w:p w14:paraId="0EF13B16" w14:textId="55120D77" w:rsidR="0021579F" w:rsidRPr="00F61C23" w:rsidRDefault="00A453AA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7</w:t>
            </w:r>
            <w:r w:rsidR="0021579F"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</w:rPr>
              <w:t>448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746720" w14:textId="77777777" w:rsidR="0021579F" w:rsidRPr="00F61C23" w:rsidRDefault="0021579F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bottom w:val="single" w:sz="4" w:space="0" w:color="auto"/>
            </w:tcBorders>
          </w:tcPr>
          <w:p w14:paraId="27A50FF1" w14:textId="21D1E80A" w:rsidR="0021579F" w:rsidRPr="00F61C23" w:rsidRDefault="00A453AA" w:rsidP="0021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157</w:t>
            </w:r>
            <w:r w:rsidR="0021579F"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sz w:val="30"/>
                <w:szCs w:val="30"/>
              </w:rPr>
              <w:t>320</w:t>
            </w:r>
          </w:p>
        </w:tc>
      </w:tr>
      <w:tr w:rsidR="0021579F" w:rsidRPr="00F61C23" w14:paraId="6B050F37" w14:textId="77777777" w:rsidTr="007B209E">
        <w:tblPrEx>
          <w:tblBorders>
            <w:bottom w:val="single" w:sz="4" w:space="0" w:color="auto"/>
          </w:tblBorders>
        </w:tblPrEx>
        <w:tc>
          <w:tcPr>
            <w:tcW w:w="5310" w:type="dxa"/>
            <w:tcBorders>
              <w:bottom w:val="nil"/>
            </w:tcBorders>
          </w:tcPr>
          <w:p w14:paraId="6B727012" w14:textId="77777777" w:rsidR="0021579F" w:rsidRPr="00F61C23" w:rsidRDefault="0021579F" w:rsidP="00421463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</w:tcPr>
          <w:p w14:paraId="20425482" w14:textId="65E3BD0D" w:rsidR="0021579F" w:rsidRPr="00F61C23" w:rsidRDefault="00A453AA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316</w:t>
            </w:r>
            <w:r w:rsidR="0021579F" w:rsidRPr="00F61C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821</w:t>
            </w:r>
          </w:p>
        </w:tc>
        <w:tc>
          <w:tcPr>
            <w:tcW w:w="270" w:type="dxa"/>
            <w:tcBorders>
              <w:bottom w:val="nil"/>
            </w:tcBorders>
          </w:tcPr>
          <w:p w14:paraId="2BB0D446" w14:textId="77777777" w:rsidR="0021579F" w:rsidRPr="00F61C23" w:rsidRDefault="0021579F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14:paraId="39CC3B20" w14:textId="1346E581" w:rsidR="0021579F" w:rsidRPr="00F61C23" w:rsidRDefault="00A453AA" w:rsidP="0021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639</w:t>
            </w:r>
            <w:r w:rsidR="0021579F" w:rsidRPr="00F61C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854</w:t>
            </w:r>
          </w:p>
        </w:tc>
      </w:tr>
      <w:tr w:rsidR="0021579F" w:rsidRPr="00F61C23" w14:paraId="0002FFCD" w14:textId="77777777" w:rsidTr="007B209E">
        <w:tblPrEx>
          <w:tblBorders>
            <w:bottom w:val="single" w:sz="4" w:space="0" w:color="auto"/>
          </w:tblBorders>
        </w:tblPrEx>
        <w:tc>
          <w:tcPr>
            <w:tcW w:w="5310" w:type="dxa"/>
          </w:tcPr>
          <w:p w14:paraId="3C25B3F5" w14:textId="628141D8" w:rsidR="0021579F" w:rsidRPr="00F61C23" w:rsidRDefault="0021579F" w:rsidP="00421463">
            <w:pPr>
              <w:ind w:right="-1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61C2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14A17" w:rsidRPr="00F61C23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D7584F7" w14:textId="036DFE1A" w:rsidR="0021579F" w:rsidRPr="00F61C23" w:rsidRDefault="0021579F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(</w:t>
            </w:r>
            <w:r w:rsidR="00A453AA" w:rsidRPr="00F61C23">
              <w:rPr>
                <w:rFonts w:ascii="Angsana New" w:hAnsi="Angsana New"/>
                <w:sz w:val="30"/>
                <w:szCs w:val="30"/>
              </w:rPr>
              <w:t>6</w:t>
            </w:r>
            <w:r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="00A453AA" w:rsidRPr="00F61C23">
              <w:rPr>
                <w:rFonts w:ascii="Angsana New" w:hAnsi="Angsana New"/>
                <w:sz w:val="30"/>
                <w:szCs w:val="30"/>
              </w:rPr>
              <w:t>925</w:t>
            </w:r>
            <w:r w:rsidRPr="00F61C2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707AABBA" w14:textId="77777777" w:rsidR="0021579F" w:rsidRPr="00F61C23" w:rsidRDefault="0021579F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D1B0106" w14:textId="73ABA1EE" w:rsidR="0021579F" w:rsidRPr="00F61C23" w:rsidRDefault="0021579F" w:rsidP="0021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ind w:left="-71" w:right="-99"/>
              <w:rPr>
                <w:rFonts w:ascii="Angsana New" w:hAnsi="Angsana New"/>
                <w:sz w:val="30"/>
                <w:szCs w:val="30"/>
              </w:rPr>
            </w:pPr>
            <w:r w:rsidRPr="00F61C23">
              <w:rPr>
                <w:rFonts w:ascii="Angsana New" w:hAnsi="Angsana New"/>
                <w:sz w:val="30"/>
                <w:szCs w:val="30"/>
              </w:rPr>
              <w:t>(</w:t>
            </w:r>
            <w:r w:rsidR="00A453AA" w:rsidRPr="00F61C23">
              <w:rPr>
                <w:rFonts w:ascii="Angsana New" w:hAnsi="Angsana New"/>
                <w:sz w:val="30"/>
                <w:szCs w:val="30"/>
              </w:rPr>
              <w:t>4</w:t>
            </w:r>
            <w:r w:rsidRPr="00F61C23">
              <w:rPr>
                <w:rFonts w:ascii="Angsana New" w:hAnsi="Angsana New"/>
                <w:sz w:val="30"/>
                <w:szCs w:val="30"/>
              </w:rPr>
              <w:t>,</w:t>
            </w:r>
            <w:r w:rsidR="00A453AA" w:rsidRPr="00F61C23">
              <w:rPr>
                <w:rFonts w:ascii="Angsana New" w:hAnsi="Angsana New"/>
                <w:sz w:val="30"/>
                <w:szCs w:val="30"/>
              </w:rPr>
              <w:t>135</w:t>
            </w:r>
            <w:r w:rsidRPr="00F61C2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1579F" w:rsidRPr="00F61C23" w14:paraId="55EA51E2" w14:textId="77777777" w:rsidTr="007B209E">
        <w:tblPrEx>
          <w:tblBorders>
            <w:bottom w:val="single" w:sz="4" w:space="0" w:color="auto"/>
          </w:tblBorders>
        </w:tblPrEx>
        <w:tc>
          <w:tcPr>
            <w:tcW w:w="5310" w:type="dxa"/>
            <w:tcBorders>
              <w:bottom w:val="nil"/>
            </w:tcBorders>
          </w:tcPr>
          <w:p w14:paraId="0E1C0CEE" w14:textId="77777777" w:rsidR="0021579F" w:rsidRPr="00F61C23" w:rsidRDefault="0021579F" w:rsidP="00421463">
            <w:pPr>
              <w:ind w:right="-1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528B571" w14:textId="3428259C" w:rsidR="0021579F" w:rsidRPr="00F61C23" w:rsidRDefault="00A453AA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ind w:left="-11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309</w:t>
            </w:r>
            <w:r w:rsidR="0021579F" w:rsidRPr="00F61C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896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C59371" w14:textId="77777777" w:rsidR="0021579F" w:rsidRPr="00F61C23" w:rsidRDefault="0021579F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7B6410C" w14:textId="422F2FA3" w:rsidR="0021579F" w:rsidRPr="00F61C23" w:rsidRDefault="00A453AA" w:rsidP="00215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ind w:left="-71" w:right="-9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635</w:t>
            </w:r>
            <w:r w:rsidR="0021579F" w:rsidRPr="00F61C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61C23">
              <w:rPr>
                <w:rFonts w:ascii="Angsana New" w:hAnsi="Angsana New"/>
                <w:b/>
                <w:bCs/>
                <w:sz w:val="30"/>
                <w:szCs w:val="30"/>
              </w:rPr>
              <w:t>719</w:t>
            </w:r>
          </w:p>
        </w:tc>
      </w:tr>
    </w:tbl>
    <w:p w14:paraId="0EE75F32" w14:textId="6C0BBF23" w:rsidR="00D40782" w:rsidRPr="00F61C23" w:rsidRDefault="00D40782" w:rsidP="000F4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</w:rPr>
      </w:pPr>
    </w:p>
    <w:p w14:paraId="28578516" w14:textId="241CA5D2" w:rsidR="00B721BC" w:rsidRPr="00F61C23" w:rsidRDefault="00B721BC" w:rsidP="00B721BC">
      <w:pPr>
        <w:pStyle w:val="BodyTextIndent"/>
        <w:tabs>
          <w:tab w:val="clear" w:pos="907"/>
        </w:tabs>
        <w:spacing w:after="0" w:line="240" w:lineRule="auto"/>
        <w:ind w:left="547" w:right="-14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Pr="00F61C23">
        <w:rPr>
          <w:rFonts w:ascii="Angsana New" w:hAnsi="Angsana New" w:hint="cs"/>
          <w:sz w:val="30"/>
          <w:szCs w:val="30"/>
          <w:cs/>
        </w:rPr>
        <w:t>และบริษัท</w:t>
      </w:r>
      <w:r w:rsidRPr="00F61C23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="00A453AA" w:rsidRPr="00F61C23">
        <w:rPr>
          <w:rFonts w:ascii="Angsana New" w:hAnsi="Angsana New"/>
          <w:sz w:val="30"/>
          <w:szCs w:val="30"/>
        </w:rPr>
        <w:t>15</w:t>
      </w:r>
      <w:r w:rsidRPr="00F61C23">
        <w:rPr>
          <w:rFonts w:ascii="Angsana New" w:hAnsi="Angsana New"/>
          <w:sz w:val="30"/>
          <w:szCs w:val="30"/>
          <w:cs/>
        </w:rPr>
        <w:t xml:space="preserve"> วัน ถึง </w:t>
      </w:r>
      <w:r w:rsidR="00A453AA" w:rsidRPr="00F61C23">
        <w:rPr>
          <w:rFonts w:ascii="Angsana New" w:hAnsi="Angsana New"/>
          <w:sz w:val="30"/>
          <w:szCs w:val="30"/>
        </w:rPr>
        <w:t>90</w:t>
      </w:r>
      <w:r w:rsidRPr="00F61C23">
        <w:rPr>
          <w:rFonts w:ascii="Angsana New" w:hAnsi="Angsana New"/>
          <w:sz w:val="30"/>
          <w:szCs w:val="30"/>
          <w:cs/>
        </w:rPr>
        <w:t xml:space="preserve"> วัน</w:t>
      </w:r>
    </w:p>
    <w:p w14:paraId="474D3C85" w14:textId="77777777" w:rsidR="000753A6" w:rsidRPr="00F61C23" w:rsidRDefault="000753A6" w:rsidP="00B721BC">
      <w:pPr>
        <w:pStyle w:val="BodyTextIndent"/>
        <w:tabs>
          <w:tab w:val="clear" w:pos="907"/>
        </w:tabs>
        <w:spacing w:after="0" w:line="240" w:lineRule="auto"/>
        <w:ind w:left="547" w:right="-14"/>
        <w:jc w:val="thaiDistribute"/>
        <w:rPr>
          <w:rFonts w:ascii="Angsana New" w:hAnsi="Angsana New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5130"/>
        <w:gridCol w:w="1080"/>
        <w:gridCol w:w="1440"/>
        <w:gridCol w:w="270"/>
        <w:gridCol w:w="1350"/>
      </w:tblGrid>
      <w:tr w:rsidR="00514A17" w:rsidRPr="00F61C23" w14:paraId="7351BB74" w14:textId="77777777" w:rsidTr="00642E6C">
        <w:trPr>
          <w:tblHeader/>
        </w:trPr>
        <w:tc>
          <w:tcPr>
            <w:tcW w:w="5130" w:type="dxa"/>
            <w:vAlign w:val="bottom"/>
          </w:tcPr>
          <w:p w14:paraId="12295B77" w14:textId="11106CF6" w:rsidR="00514A17" w:rsidRPr="00F61C23" w:rsidRDefault="00514A17" w:rsidP="00514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 w:line="0" w:lineRule="atLeast"/>
              <w:ind w:left="156" w:right="-108" w:hanging="156"/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รายการเคลื่อนไหวของค่าเผื่อผลขาดทุนด้านเครดิตที่คาดว่าจะเกิดขึ้นของลูกหนี้การค้า</w:t>
            </w:r>
          </w:p>
        </w:tc>
        <w:tc>
          <w:tcPr>
            <w:tcW w:w="1080" w:type="dxa"/>
            <w:vAlign w:val="bottom"/>
          </w:tcPr>
          <w:p w14:paraId="2D0B5B50" w14:textId="77777777" w:rsidR="00514A17" w:rsidRPr="00642E6C" w:rsidRDefault="00514A17" w:rsidP="00642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0" w:lineRule="atLeast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  <w:r w:rsidRPr="00642E6C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หมายเหตุ</w:t>
            </w:r>
          </w:p>
        </w:tc>
        <w:tc>
          <w:tcPr>
            <w:tcW w:w="1440" w:type="dxa"/>
            <w:vAlign w:val="bottom"/>
          </w:tcPr>
          <w:p w14:paraId="27BAD2A6" w14:textId="77777777" w:rsidR="00514A17" w:rsidRPr="00F61C23" w:rsidRDefault="00514A1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0" w:lineRule="atLeast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F61C23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452FE1D4" w14:textId="77777777" w:rsidR="00514A17" w:rsidRPr="00F61C23" w:rsidRDefault="00514A1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0" w:lineRule="atLeast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58F74C58" w14:textId="77777777" w:rsidR="00514A17" w:rsidRPr="00F61C23" w:rsidRDefault="00514A1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0" w:lineRule="atLeast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F61C23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</w:t>
            </w:r>
          </w:p>
          <w:p w14:paraId="2238AD01" w14:textId="77777777" w:rsidR="00514A17" w:rsidRPr="00F61C23" w:rsidRDefault="00514A1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0" w:lineRule="atLeast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เฉพาะกิจการ </w:t>
            </w:r>
          </w:p>
        </w:tc>
      </w:tr>
      <w:tr w:rsidR="00514A17" w:rsidRPr="00F61C23" w14:paraId="7BE2FA8C" w14:textId="77777777" w:rsidTr="00421463">
        <w:trPr>
          <w:tblHeader/>
        </w:trPr>
        <w:tc>
          <w:tcPr>
            <w:tcW w:w="5130" w:type="dxa"/>
          </w:tcPr>
          <w:p w14:paraId="219144E8" w14:textId="77777777" w:rsidR="00514A17" w:rsidRPr="00F61C23" w:rsidRDefault="00514A17" w:rsidP="00421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 w:line="0" w:lineRule="atLeast"/>
              <w:ind w:right="-108"/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080" w:type="dxa"/>
          </w:tcPr>
          <w:p w14:paraId="5D0D442F" w14:textId="77777777" w:rsidR="00514A17" w:rsidRPr="00F61C23" w:rsidRDefault="00514A1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0" w:lineRule="atLeast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3060" w:type="dxa"/>
            <w:gridSpan w:val="3"/>
            <w:vAlign w:val="center"/>
          </w:tcPr>
          <w:p w14:paraId="60FD98FD" w14:textId="77777777" w:rsidR="00514A17" w:rsidRPr="00F61C23" w:rsidRDefault="00514A1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0" w:lineRule="atLeast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F61C23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514A17" w:rsidRPr="00F61C23" w14:paraId="583F4A43" w14:textId="77777777" w:rsidTr="00421463">
        <w:trPr>
          <w:tblHeader/>
        </w:trPr>
        <w:tc>
          <w:tcPr>
            <w:tcW w:w="5130" w:type="dxa"/>
          </w:tcPr>
          <w:p w14:paraId="4DB2C87E" w14:textId="7A04475E" w:rsidR="00514A17" w:rsidRPr="00F61C23" w:rsidRDefault="00514A17" w:rsidP="00421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 w:line="0" w:lineRule="atLeast"/>
              <w:ind w:right="-108"/>
              <w:rPr>
                <w:rFonts w:ascii="Angsana New" w:hAnsi="Angsana New"/>
                <w:b/>
                <w:i/>
                <w:iCs/>
                <w:sz w:val="29"/>
                <w:szCs w:val="29"/>
              </w:rPr>
            </w:pPr>
            <w:r w:rsidRPr="00F61C23">
              <w:rPr>
                <w:rFonts w:ascii="Angsana New" w:hAnsi="Angsana New"/>
                <w:sz w:val="29"/>
                <w:szCs w:val="29"/>
                <w:cs/>
              </w:rPr>
              <w:t xml:space="preserve">ณ วันที่ </w:t>
            </w:r>
            <w:r w:rsidR="00A453AA" w:rsidRPr="00F61C23">
              <w:rPr>
                <w:rFonts w:ascii="Angsana New" w:hAnsi="Angsana New"/>
                <w:sz w:val="29"/>
                <w:szCs w:val="29"/>
              </w:rPr>
              <w:t>1</w:t>
            </w:r>
            <w:r w:rsidRPr="00F61C23">
              <w:rPr>
                <w:rFonts w:ascii="Angsana New" w:hAnsi="Angsana New"/>
                <w:sz w:val="29"/>
                <w:szCs w:val="29"/>
                <w:cs/>
              </w:rPr>
              <w:t xml:space="preserve"> มกราคม</w:t>
            </w:r>
            <w:r w:rsidRPr="00F61C23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="00A453AA" w:rsidRPr="00F61C23">
              <w:rPr>
                <w:rFonts w:ascii="Angsana New" w:hAnsi="Angsana New"/>
                <w:sz w:val="29"/>
                <w:szCs w:val="29"/>
              </w:rPr>
              <w:t>2563</w:t>
            </w:r>
            <w:r w:rsidRPr="00F61C23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F61C23">
              <w:rPr>
                <w:rFonts w:ascii="Angsana New" w:hAnsi="Angsana New"/>
                <w:sz w:val="29"/>
                <w:szCs w:val="29"/>
              </w:rPr>
              <w:t>-</w:t>
            </w:r>
            <w:r w:rsidRPr="00F61C23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F61C23">
              <w:rPr>
                <w:rFonts w:ascii="Angsana New" w:hAnsi="Angsana New" w:hint="cs"/>
                <w:sz w:val="29"/>
                <w:szCs w:val="29"/>
                <w:cs/>
              </w:rPr>
              <w:t xml:space="preserve">ตาม </w:t>
            </w:r>
            <w:r w:rsidRPr="00F61C23">
              <w:rPr>
                <w:rFonts w:ascii="Angsana New" w:hAnsi="Angsana New"/>
                <w:sz w:val="29"/>
                <w:szCs w:val="29"/>
              </w:rPr>
              <w:t>TFRS</w:t>
            </w:r>
            <w:r w:rsidRPr="00F61C23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="00A453AA" w:rsidRPr="00F61C23">
              <w:rPr>
                <w:rFonts w:ascii="Angsana New" w:hAnsi="Angsana New"/>
                <w:sz w:val="29"/>
                <w:szCs w:val="29"/>
              </w:rPr>
              <w:t>9</w:t>
            </w:r>
          </w:p>
        </w:tc>
        <w:tc>
          <w:tcPr>
            <w:tcW w:w="1080" w:type="dxa"/>
          </w:tcPr>
          <w:p w14:paraId="5EC25886" w14:textId="1132DA29" w:rsidR="00514A17" w:rsidRPr="00F61C23" w:rsidRDefault="00A453AA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spacing w:line="0" w:lineRule="atLeast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F61C23">
              <w:rPr>
                <w:rFonts w:ascii="Angsana New" w:hAnsi="Angsana New"/>
                <w:i/>
                <w:iCs/>
                <w:sz w:val="29"/>
                <w:szCs w:val="29"/>
              </w:rPr>
              <w:t>3</w:t>
            </w:r>
          </w:p>
        </w:tc>
        <w:tc>
          <w:tcPr>
            <w:tcW w:w="1440" w:type="dxa"/>
            <w:vAlign w:val="bottom"/>
          </w:tcPr>
          <w:p w14:paraId="60CAE2D8" w14:textId="72C50C07" w:rsidR="00514A17" w:rsidRPr="00F61C23" w:rsidRDefault="00A453AA" w:rsidP="00421463">
            <w:pPr>
              <w:pStyle w:val="acctfourfigures"/>
              <w:tabs>
                <w:tab w:val="clear" w:pos="765"/>
              </w:tabs>
              <w:spacing w:line="240" w:lineRule="auto"/>
              <w:ind w:right="179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F61C23">
              <w:rPr>
                <w:rFonts w:ascii="Angsana New" w:hAnsi="Angsana New"/>
                <w:sz w:val="29"/>
                <w:szCs w:val="29"/>
                <w:lang w:val="en-US" w:bidi="th-TH"/>
              </w:rPr>
              <w:t>6</w:t>
            </w:r>
            <w:r w:rsidR="00514A17" w:rsidRPr="00F61C23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29"/>
                <w:szCs w:val="29"/>
                <w:lang w:val="en-US" w:bidi="th-TH"/>
              </w:rPr>
              <w:t>925</w:t>
            </w:r>
          </w:p>
        </w:tc>
        <w:tc>
          <w:tcPr>
            <w:tcW w:w="270" w:type="dxa"/>
            <w:vAlign w:val="center"/>
          </w:tcPr>
          <w:p w14:paraId="626D7453" w14:textId="77777777" w:rsidR="00514A17" w:rsidRPr="00F61C23" w:rsidRDefault="00514A1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0" w:lineRule="atLeast"/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1C1477A9" w14:textId="1A52C5BB" w:rsidR="00514A17" w:rsidRPr="00F61C23" w:rsidRDefault="00A453AA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0" w:lineRule="atLeast"/>
              <w:ind w:left="-71" w:right="-99"/>
              <w:rPr>
                <w:rFonts w:ascii="Angsana New" w:hAnsi="Angsana New"/>
                <w:sz w:val="29"/>
                <w:szCs w:val="29"/>
              </w:rPr>
            </w:pPr>
            <w:r w:rsidRPr="00F61C23">
              <w:rPr>
                <w:rFonts w:ascii="Angsana New" w:hAnsi="Angsana New"/>
                <w:sz w:val="29"/>
                <w:szCs w:val="29"/>
              </w:rPr>
              <w:t>4</w:t>
            </w:r>
            <w:r w:rsidR="00514A17" w:rsidRPr="00F61C23">
              <w:rPr>
                <w:rFonts w:ascii="Angsana New" w:hAnsi="Angsana New"/>
                <w:sz w:val="29"/>
                <w:szCs w:val="29"/>
              </w:rPr>
              <w:t>,</w:t>
            </w:r>
            <w:r w:rsidRPr="00F61C23">
              <w:rPr>
                <w:rFonts w:ascii="Angsana New" w:hAnsi="Angsana New"/>
                <w:sz w:val="29"/>
                <w:szCs w:val="29"/>
              </w:rPr>
              <w:t>135</w:t>
            </w:r>
          </w:p>
        </w:tc>
      </w:tr>
      <w:tr w:rsidR="00514A17" w:rsidRPr="00F61C23" w14:paraId="7574B852" w14:textId="77777777" w:rsidTr="00421463">
        <w:trPr>
          <w:tblHeader/>
        </w:trPr>
        <w:tc>
          <w:tcPr>
            <w:tcW w:w="5130" w:type="dxa"/>
          </w:tcPr>
          <w:p w14:paraId="0F10CB34" w14:textId="77777777" w:rsidR="00514A17" w:rsidRPr="00F61C23" w:rsidRDefault="00514A17" w:rsidP="00421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 w:line="0" w:lineRule="atLeast"/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F61C23">
              <w:rPr>
                <w:rFonts w:ascii="Angsana New" w:hAnsi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12503BB9" w14:textId="77777777" w:rsidR="00514A17" w:rsidRPr="00F61C23" w:rsidRDefault="00514A1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spacing w:line="0" w:lineRule="atLeast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2B0FD3AB" w14:textId="431FB895" w:rsidR="00514A17" w:rsidRPr="00F61C23" w:rsidRDefault="00202144" w:rsidP="00421463">
            <w:pPr>
              <w:pStyle w:val="acctfourfigures"/>
              <w:tabs>
                <w:tab w:val="clear" w:pos="765"/>
              </w:tabs>
              <w:spacing w:line="240" w:lineRule="auto"/>
              <w:ind w:right="179"/>
              <w:jc w:val="right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F61C23">
              <w:rPr>
                <w:rFonts w:ascii="Angsana New" w:hAnsi="Angsana New"/>
                <w:sz w:val="29"/>
                <w:szCs w:val="29"/>
                <w:lang w:val="en-US" w:bidi="th-TH"/>
              </w:rPr>
              <w:t>4</w:t>
            </w:r>
            <w:r w:rsidR="00514A17" w:rsidRPr="00F61C23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F61C23">
              <w:rPr>
                <w:rFonts w:ascii="Angsana New" w:hAnsi="Angsana New"/>
                <w:sz w:val="29"/>
                <w:szCs w:val="29"/>
                <w:lang w:val="en-US" w:bidi="th-TH"/>
              </w:rPr>
              <w:t>35</w:t>
            </w:r>
            <w:r w:rsidR="00892939">
              <w:rPr>
                <w:rFonts w:ascii="Angsana New" w:hAnsi="Angsana New"/>
                <w:sz w:val="29"/>
                <w:szCs w:val="29"/>
                <w:lang w:val="en-US" w:bidi="th-TH"/>
              </w:rPr>
              <w:t>8</w:t>
            </w:r>
          </w:p>
        </w:tc>
        <w:tc>
          <w:tcPr>
            <w:tcW w:w="270" w:type="dxa"/>
            <w:vAlign w:val="center"/>
          </w:tcPr>
          <w:p w14:paraId="19380816" w14:textId="77777777" w:rsidR="00514A17" w:rsidRPr="00F61C23" w:rsidRDefault="00514A1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0" w:lineRule="atLeast"/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159AF9FA" w14:textId="05ED13BA" w:rsidR="00514A17" w:rsidRPr="00F61C23" w:rsidRDefault="00202144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0" w:lineRule="atLeast"/>
              <w:ind w:left="-71" w:right="-99"/>
              <w:rPr>
                <w:rFonts w:ascii="Angsana New" w:hAnsi="Angsana New"/>
                <w:sz w:val="29"/>
                <w:szCs w:val="29"/>
              </w:rPr>
            </w:pPr>
            <w:r w:rsidRPr="00F61C23">
              <w:rPr>
                <w:rFonts w:ascii="Angsana New" w:hAnsi="Angsana New"/>
                <w:sz w:val="29"/>
                <w:szCs w:val="29"/>
              </w:rPr>
              <w:t>3,358</w:t>
            </w:r>
          </w:p>
        </w:tc>
      </w:tr>
      <w:tr w:rsidR="00514A17" w:rsidRPr="00F61C23" w14:paraId="4D330A41" w14:textId="77777777" w:rsidTr="00421463">
        <w:trPr>
          <w:tblHeader/>
        </w:trPr>
        <w:tc>
          <w:tcPr>
            <w:tcW w:w="5130" w:type="dxa"/>
          </w:tcPr>
          <w:p w14:paraId="19D00D17" w14:textId="08F5FB8A" w:rsidR="00514A17" w:rsidRPr="00F61C23" w:rsidRDefault="00514A17" w:rsidP="00421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 w:line="0" w:lineRule="atLeast"/>
              <w:ind w:right="-108"/>
              <w:rPr>
                <w:rFonts w:ascii="Angsana New" w:hAnsi="Angsana New"/>
                <w:sz w:val="29"/>
                <w:szCs w:val="29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="00A453AA" w:rsidRPr="00F61C23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F61C23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="00A453AA" w:rsidRPr="00F61C23">
              <w:rPr>
                <w:rFonts w:ascii="Angsana New" w:hAnsi="Angsana New"/>
                <w:b/>
                <w:bCs/>
                <w:sz w:val="29"/>
                <w:szCs w:val="29"/>
              </w:rPr>
              <w:t>2563</w:t>
            </w:r>
          </w:p>
        </w:tc>
        <w:tc>
          <w:tcPr>
            <w:tcW w:w="1080" w:type="dxa"/>
          </w:tcPr>
          <w:p w14:paraId="5D92E307" w14:textId="77777777" w:rsidR="00514A17" w:rsidRPr="00F61C23" w:rsidRDefault="00514A1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spacing w:line="0" w:lineRule="atLeast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1C5BCE" w14:textId="1524DB41" w:rsidR="00514A17" w:rsidRPr="00F61C23" w:rsidRDefault="00A453AA" w:rsidP="00421463">
            <w:pPr>
              <w:pStyle w:val="acctfourfigures"/>
              <w:tabs>
                <w:tab w:val="clear" w:pos="765"/>
              </w:tabs>
              <w:spacing w:line="240" w:lineRule="auto"/>
              <w:ind w:right="152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F61C23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</w:t>
            </w:r>
            <w:r w:rsidR="00202144" w:rsidRPr="00F61C23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</w:t>
            </w:r>
            <w:r w:rsidR="00514A17" w:rsidRPr="00F61C23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="00202144" w:rsidRPr="00F61C23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28</w:t>
            </w:r>
            <w:r w:rsidR="00892939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3</w:t>
            </w:r>
          </w:p>
        </w:tc>
        <w:tc>
          <w:tcPr>
            <w:tcW w:w="270" w:type="dxa"/>
            <w:vAlign w:val="center"/>
          </w:tcPr>
          <w:p w14:paraId="45FAECFD" w14:textId="77777777" w:rsidR="00514A17" w:rsidRPr="00F61C23" w:rsidRDefault="00514A17" w:rsidP="00421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0" w:lineRule="atLeast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62891D" w14:textId="7CBB211F" w:rsidR="00514A17" w:rsidRPr="00F61C23" w:rsidRDefault="00202144" w:rsidP="00D944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0" w:lineRule="atLeast"/>
              <w:ind w:left="-71" w:right="-99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9"/>
                <w:szCs w:val="29"/>
              </w:rPr>
              <w:t>7,493</w:t>
            </w:r>
          </w:p>
        </w:tc>
      </w:tr>
    </w:tbl>
    <w:p w14:paraId="19B0A285" w14:textId="7DC1E32A" w:rsidR="00B721BC" w:rsidRPr="00F61C23" w:rsidRDefault="00B721BC" w:rsidP="000F4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</w:rPr>
      </w:pPr>
    </w:p>
    <w:p w14:paraId="44ACCC8B" w14:textId="45541B70" w:rsidR="000753A6" w:rsidRPr="00F61C23" w:rsidRDefault="000753A6" w:rsidP="009D739B">
      <w:pPr>
        <w:pStyle w:val="block"/>
        <w:tabs>
          <w:tab w:val="left" w:pos="1350"/>
          <w:tab w:val="left" w:pos="1440"/>
        </w:tabs>
        <w:spacing w:after="0" w:line="240" w:lineRule="auto"/>
        <w:ind w:left="1260" w:right="-7" w:hanging="45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F61C23">
        <w:rPr>
          <w:rFonts w:ascii="Angsana New" w:hAnsi="Angsana New"/>
          <w:sz w:val="30"/>
          <w:szCs w:val="30"/>
        </w:rPr>
        <w:t>(</w:t>
      </w:r>
      <w:r w:rsidR="001D36C6" w:rsidRPr="00F61C23">
        <w:rPr>
          <w:rFonts w:ascii="Angsana New" w:hAnsi="Angsana New"/>
          <w:sz w:val="30"/>
          <w:szCs w:val="30"/>
          <w:cs/>
          <w:lang w:bidi="th-TH"/>
        </w:rPr>
        <w:t>ข</w:t>
      </w:r>
      <w:r w:rsidRPr="00F61C23">
        <w:rPr>
          <w:rFonts w:ascii="Angsana New" w:hAnsi="Angsana New"/>
          <w:sz w:val="30"/>
          <w:szCs w:val="30"/>
        </w:rPr>
        <w:t>.1</w:t>
      </w:r>
      <w:r w:rsidR="00556D97" w:rsidRPr="00F61C23">
        <w:rPr>
          <w:rFonts w:ascii="Angsana New" w:hAnsi="Angsana New"/>
          <w:sz w:val="30"/>
          <w:szCs w:val="30"/>
        </w:rPr>
        <w:t>.1</w:t>
      </w:r>
      <w:r w:rsidRPr="00F61C23">
        <w:rPr>
          <w:rFonts w:ascii="Angsana New" w:hAnsi="Angsana New"/>
          <w:sz w:val="30"/>
          <w:szCs w:val="30"/>
        </w:rPr>
        <w:t>)</w:t>
      </w:r>
      <w:r w:rsidRPr="00F61C23">
        <w:rPr>
          <w:rFonts w:ascii="Angsana New" w:hAnsi="Angsana New"/>
          <w:i/>
          <w:iCs/>
          <w:sz w:val="30"/>
          <w:szCs w:val="30"/>
        </w:rPr>
        <w:t xml:space="preserve"> </w:t>
      </w:r>
      <w:r w:rsidRPr="00F61C23">
        <w:rPr>
          <w:rFonts w:ascii="Angsana New" w:hAnsi="Angsana New"/>
          <w:sz w:val="30"/>
          <w:szCs w:val="30"/>
          <w:cs/>
          <w:lang w:bidi="th-TH"/>
        </w:rPr>
        <w:t>เงิน</w:t>
      </w:r>
      <w:r w:rsidR="00D3058E" w:rsidRPr="00F61C23">
        <w:rPr>
          <w:rFonts w:ascii="Angsana New" w:hAnsi="Angsana New"/>
          <w:sz w:val="30"/>
          <w:szCs w:val="30"/>
          <w:cs/>
          <w:lang w:bidi="th-TH"/>
        </w:rPr>
        <w:t xml:space="preserve">สดและรายการเทียบเท่าเงินสด และอนุพันธ์ </w:t>
      </w:r>
    </w:p>
    <w:p w14:paraId="342FDA98" w14:textId="77777777" w:rsidR="000753A6" w:rsidRPr="00F61C23" w:rsidRDefault="000753A6" w:rsidP="000753A6">
      <w:pPr>
        <w:pStyle w:val="block"/>
        <w:spacing w:after="0" w:line="240" w:lineRule="auto"/>
        <w:ind w:left="1350" w:right="-7" w:hanging="450"/>
        <w:jc w:val="both"/>
        <w:rPr>
          <w:rFonts w:ascii="Angsana New" w:hAnsi="Angsana New"/>
          <w:sz w:val="18"/>
          <w:szCs w:val="18"/>
        </w:rPr>
      </w:pPr>
      <w:r w:rsidRPr="00F61C23">
        <w:rPr>
          <w:rFonts w:ascii="Angsana New" w:hAnsi="Angsana New"/>
          <w:sz w:val="20"/>
        </w:rPr>
        <w:tab/>
      </w:r>
    </w:p>
    <w:p w14:paraId="2AE1DADA" w14:textId="3C262D51" w:rsidR="000753A6" w:rsidRPr="00F61C23" w:rsidRDefault="000753A6" w:rsidP="00D34678">
      <w:pPr>
        <w:pStyle w:val="block"/>
        <w:spacing w:after="0" w:line="240" w:lineRule="auto"/>
        <w:ind w:left="14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61C23">
        <w:rPr>
          <w:rFonts w:ascii="Angsana New" w:hAnsi="Angsana New"/>
          <w:sz w:val="30"/>
          <w:szCs w:val="30"/>
          <w:cs/>
          <w:lang w:val="en-US" w:bidi="th-TH"/>
        </w:rPr>
        <w:t>ฐานะเปิดต่อความเสี่ยงด้านเครดิตของกลุ่มบริษัท</w:t>
      </w:r>
      <w:r w:rsidR="00556D97" w:rsidRPr="00F61C23">
        <w:rPr>
          <w:rFonts w:ascii="Angsana New" w:hAnsi="Angsana New"/>
          <w:sz w:val="30"/>
          <w:szCs w:val="30"/>
          <w:cs/>
          <w:lang w:val="en-US" w:bidi="th-TH"/>
        </w:rPr>
        <w:t>และ</w:t>
      </w:r>
      <w:r w:rsidRPr="00F61C23">
        <w:rPr>
          <w:rFonts w:ascii="Angsana New" w:hAnsi="Angsana New"/>
          <w:sz w:val="30"/>
          <w:szCs w:val="30"/>
          <w:cs/>
          <w:lang w:val="en-US" w:bidi="th-TH"/>
        </w:rPr>
        <w:t>บริษัทที่เกิดจากเงินสดและรายการเทียบเท่าเงินสดและสินทรัพย์อนุพันธ์</w:t>
      </w:r>
      <w:r w:rsidR="004661FF" w:rsidRPr="00F61C23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F61C23">
        <w:rPr>
          <w:rFonts w:ascii="Angsana New" w:hAnsi="Angsana New"/>
          <w:sz w:val="30"/>
          <w:szCs w:val="30"/>
          <w:cs/>
          <w:lang w:val="en-US" w:bidi="th-TH"/>
        </w:rPr>
        <w:t>ถูกจำกัดเนื่องจากคู่สัญญาเป็นธนาคารและสถาบันการเงินที่มีอันดับความน่าเชื่อถือ</w:t>
      </w:r>
      <w:r w:rsidR="00556D97" w:rsidRPr="00F61C23">
        <w:rPr>
          <w:rFonts w:ascii="Angsana New" w:hAnsi="Angsana New"/>
          <w:sz w:val="30"/>
          <w:szCs w:val="30"/>
          <w:cs/>
          <w:lang w:val="en-US" w:bidi="th-TH"/>
        </w:rPr>
        <w:t>และ</w:t>
      </w:r>
      <w:r w:rsidRPr="00F61C23">
        <w:rPr>
          <w:rFonts w:ascii="Angsana New" w:hAnsi="Angsana New"/>
          <w:sz w:val="30"/>
          <w:szCs w:val="30"/>
          <w:cs/>
          <w:lang w:val="en-US" w:bidi="th-TH"/>
        </w:rPr>
        <w:t>พิจารณาว่ามีความเสี่ยงด้านเครดิตต่ำ</w:t>
      </w:r>
    </w:p>
    <w:p w14:paraId="3595AAAC" w14:textId="77777777" w:rsidR="000753A6" w:rsidRPr="00F61C23" w:rsidRDefault="000753A6" w:rsidP="00075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lang w:val="en-GB" w:bidi="ar-SA"/>
        </w:rPr>
      </w:pPr>
    </w:p>
    <w:p w14:paraId="19D7A7FC" w14:textId="3D01E0A2" w:rsidR="000753A6" w:rsidRPr="00F61C23" w:rsidRDefault="000753A6" w:rsidP="001D36C6">
      <w:pPr>
        <w:pStyle w:val="block"/>
        <w:spacing w:after="0" w:line="240" w:lineRule="auto"/>
        <w:ind w:left="1260" w:right="-7" w:hanging="450"/>
        <w:jc w:val="both"/>
        <w:rPr>
          <w:rFonts w:ascii="Angsana New" w:hAnsi="Angsana New"/>
          <w:b/>
          <w:bCs/>
          <w:sz w:val="30"/>
          <w:szCs w:val="30"/>
        </w:rPr>
      </w:pPr>
      <w:r w:rsidRPr="00F61C23">
        <w:rPr>
          <w:rFonts w:ascii="Angsana New" w:hAnsi="Angsana New"/>
          <w:sz w:val="30"/>
          <w:szCs w:val="30"/>
        </w:rPr>
        <w:t>(</w:t>
      </w:r>
      <w:r w:rsidR="001D36C6" w:rsidRPr="00F61C23">
        <w:rPr>
          <w:rFonts w:ascii="Angsana New" w:hAnsi="Angsana New"/>
          <w:sz w:val="30"/>
          <w:szCs w:val="30"/>
          <w:cs/>
          <w:lang w:bidi="th-TH"/>
        </w:rPr>
        <w:t>ข</w:t>
      </w:r>
      <w:r w:rsidRPr="00F61C23">
        <w:rPr>
          <w:rFonts w:ascii="Angsana New" w:hAnsi="Angsana New"/>
          <w:sz w:val="30"/>
          <w:szCs w:val="30"/>
        </w:rPr>
        <w:t>.1.</w:t>
      </w:r>
      <w:r w:rsidR="00556D97" w:rsidRPr="00F61C23">
        <w:rPr>
          <w:rFonts w:ascii="Angsana New" w:hAnsi="Angsana New"/>
          <w:sz w:val="30"/>
          <w:szCs w:val="30"/>
        </w:rPr>
        <w:t>2</w:t>
      </w:r>
      <w:r w:rsidRPr="00F61C23">
        <w:rPr>
          <w:rFonts w:ascii="Angsana New" w:hAnsi="Angsana New"/>
          <w:sz w:val="30"/>
          <w:szCs w:val="30"/>
        </w:rPr>
        <w:t>)</w:t>
      </w:r>
      <w:r w:rsidRPr="00F61C23">
        <w:rPr>
          <w:rFonts w:ascii="Angsana New" w:hAnsi="Angsana New"/>
          <w:i/>
          <w:iCs/>
          <w:sz w:val="30"/>
          <w:szCs w:val="30"/>
        </w:rPr>
        <w:t xml:space="preserve"> </w:t>
      </w:r>
      <w:r w:rsidRPr="00F61C23">
        <w:rPr>
          <w:rFonts w:ascii="Angsana New" w:hAnsi="Angsana New"/>
          <w:sz w:val="30"/>
          <w:szCs w:val="30"/>
          <w:cs/>
          <w:lang w:bidi="th-TH"/>
        </w:rPr>
        <w:t>การค้ำประกัน</w:t>
      </w:r>
      <w:r w:rsidRPr="00F61C23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45B44E36" w14:textId="77777777" w:rsidR="001D36C6" w:rsidRPr="00F61C23" w:rsidRDefault="001D36C6" w:rsidP="001D36C6">
      <w:pPr>
        <w:pStyle w:val="block"/>
        <w:spacing w:after="0" w:line="240" w:lineRule="auto"/>
        <w:ind w:left="1260" w:right="-7" w:hanging="450"/>
        <w:jc w:val="both"/>
        <w:rPr>
          <w:rFonts w:ascii="Angsana New" w:hAnsi="Angsana New"/>
          <w:b/>
          <w:bCs/>
          <w:sz w:val="18"/>
          <w:szCs w:val="18"/>
        </w:rPr>
      </w:pPr>
    </w:p>
    <w:p w14:paraId="01542553" w14:textId="28A7C573" w:rsidR="000753A6" w:rsidRPr="00F61C23" w:rsidRDefault="000753A6" w:rsidP="00D34678">
      <w:pPr>
        <w:pStyle w:val="block"/>
        <w:spacing w:after="0" w:line="240" w:lineRule="auto"/>
        <w:ind w:left="1440" w:right="-7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  <w:lang w:val="en-US"/>
        </w:rPr>
        <w:t>กลุ่มบริษัท</w:t>
      </w:r>
      <w:r w:rsidR="00556D97" w:rsidRPr="00F61C23">
        <w:rPr>
          <w:rFonts w:ascii="Angsana New" w:hAnsi="Angsana New"/>
          <w:sz w:val="30"/>
          <w:szCs w:val="30"/>
          <w:cs/>
          <w:lang w:val="en-US"/>
        </w:rPr>
        <w:t>และ</w:t>
      </w:r>
      <w:r w:rsidRPr="00F61C23">
        <w:rPr>
          <w:rFonts w:ascii="Angsana New" w:hAnsi="Angsana New"/>
          <w:sz w:val="30"/>
          <w:szCs w:val="30"/>
          <w:cs/>
          <w:lang w:val="en-US"/>
        </w:rPr>
        <w:t xml:space="preserve">บริษัทมีนโยบายให้การค้ำประกันทางการเงินแก่หนี้สินของบริษัทย่อยเท่านั้น ณ วันที่ </w:t>
      </w:r>
      <w:r w:rsidRPr="00F61C23">
        <w:rPr>
          <w:rFonts w:ascii="Angsana New" w:hAnsi="Angsana New"/>
          <w:sz w:val="30"/>
          <w:szCs w:val="30"/>
          <w:lang w:val="en-US"/>
        </w:rPr>
        <w:t>31</w:t>
      </w:r>
      <w:r w:rsidR="004661FF" w:rsidRPr="00F61C23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F61C23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Pr="00F61C23">
        <w:rPr>
          <w:rFonts w:ascii="Angsana New" w:hAnsi="Angsana New"/>
          <w:sz w:val="30"/>
          <w:szCs w:val="30"/>
          <w:lang w:val="en-US"/>
        </w:rPr>
        <w:t>2563</w:t>
      </w:r>
      <w:r w:rsidR="004661FF" w:rsidRPr="00F61C23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F61C23">
        <w:rPr>
          <w:rFonts w:ascii="Angsana New" w:hAnsi="Angsana New"/>
          <w:sz w:val="30"/>
          <w:szCs w:val="30"/>
          <w:cs/>
          <w:lang w:val="en-US"/>
        </w:rPr>
        <w:t>กลุ่มบริษัท</w:t>
      </w:r>
      <w:r w:rsidR="00556D97" w:rsidRPr="00F61C23">
        <w:rPr>
          <w:rFonts w:ascii="Angsana New" w:hAnsi="Angsana New"/>
          <w:sz w:val="30"/>
          <w:szCs w:val="30"/>
          <w:cs/>
          <w:lang w:val="en-US"/>
        </w:rPr>
        <w:t>และ</w:t>
      </w:r>
      <w:r w:rsidRPr="00F61C23">
        <w:rPr>
          <w:rFonts w:ascii="Angsana New" w:hAnsi="Angsana New"/>
          <w:sz w:val="30"/>
          <w:szCs w:val="30"/>
          <w:cs/>
          <w:lang w:val="en-US"/>
        </w:rPr>
        <w:t xml:space="preserve">บริษัทออกหนังสือค้ำประกันวงเงินสินเชื่อกับธนาคารสำหรับบริษัทย่อย </w:t>
      </w:r>
      <w:r w:rsidRPr="00F61C23">
        <w:rPr>
          <w:rFonts w:ascii="Angsana New" w:hAnsi="Angsana New"/>
          <w:sz w:val="30"/>
          <w:szCs w:val="30"/>
          <w:lang w:val="en-US"/>
        </w:rPr>
        <w:t>2</w:t>
      </w:r>
      <w:r w:rsidR="004661FF" w:rsidRPr="00F61C23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F61C23">
        <w:rPr>
          <w:rFonts w:ascii="Angsana New" w:hAnsi="Angsana New"/>
          <w:sz w:val="30"/>
          <w:szCs w:val="30"/>
          <w:cs/>
          <w:lang w:val="en-US"/>
        </w:rPr>
        <w:t xml:space="preserve">แห่ง </w:t>
      </w:r>
      <w:r w:rsidRPr="00F61C23">
        <w:rPr>
          <w:rFonts w:ascii="Angsana New" w:hAnsi="Angsana New"/>
          <w:sz w:val="30"/>
          <w:szCs w:val="30"/>
          <w:lang w:val="en-US"/>
        </w:rPr>
        <w:t>(</w:t>
      </w:r>
      <w:r w:rsidRPr="00F61C23">
        <w:rPr>
          <w:rFonts w:ascii="Angsana New" w:hAnsi="Angsana New"/>
          <w:sz w:val="30"/>
          <w:szCs w:val="30"/>
          <w:cs/>
          <w:lang w:val="en-US"/>
        </w:rPr>
        <w:t>ดูหมายเหตุ ข้อ</w:t>
      </w:r>
      <w:r w:rsidR="004661FF" w:rsidRPr="00F61C23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675B93">
        <w:rPr>
          <w:rFonts w:ascii="Angsana New" w:hAnsi="Angsana New"/>
          <w:sz w:val="30"/>
          <w:szCs w:val="30"/>
          <w:lang w:val="en-US" w:bidi="th-TH"/>
        </w:rPr>
        <w:t>18</w:t>
      </w:r>
      <w:r w:rsidRPr="00F61C23">
        <w:rPr>
          <w:rFonts w:ascii="Angsana New" w:hAnsi="Angsana New"/>
          <w:sz w:val="30"/>
          <w:szCs w:val="30"/>
          <w:lang w:val="en-US"/>
        </w:rPr>
        <w:t>)</w:t>
      </w:r>
    </w:p>
    <w:p w14:paraId="60C89A7A" w14:textId="519B748B" w:rsidR="001D36C6" w:rsidRPr="00F61C23" w:rsidRDefault="001D36C6" w:rsidP="008D2E83">
      <w:pPr>
        <w:pStyle w:val="ListParagraph"/>
        <w:spacing w:line="240" w:lineRule="auto"/>
        <w:ind w:left="900" w:hanging="450"/>
        <w:rPr>
          <w:rFonts w:ascii="Angsana New" w:hAnsi="Angsana New"/>
          <w:b/>
          <w:bCs/>
          <w:sz w:val="28"/>
          <w:szCs w:val="28"/>
        </w:rPr>
      </w:pPr>
      <w:r w:rsidRPr="00F61C23">
        <w:rPr>
          <w:rFonts w:ascii="Angsana New" w:hAnsi="Angsana New"/>
          <w:b/>
          <w:bCs/>
          <w:i/>
          <w:iCs/>
          <w:sz w:val="28"/>
          <w:szCs w:val="28"/>
        </w:rPr>
        <w:t>(</w:t>
      </w:r>
      <w:r w:rsidRPr="00F61C23">
        <w:rPr>
          <w:rFonts w:ascii="Angsana New" w:hAnsi="Angsana New" w:hint="cs"/>
          <w:b/>
          <w:bCs/>
          <w:i/>
          <w:iCs/>
          <w:sz w:val="28"/>
          <w:szCs w:val="28"/>
          <w:cs/>
        </w:rPr>
        <w:t>ข</w:t>
      </w:r>
      <w:r w:rsidRPr="00F61C23">
        <w:rPr>
          <w:rFonts w:ascii="Angsana New" w:hAnsi="Angsana New"/>
          <w:b/>
          <w:bCs/>
          <w:i/>
          <w:iCs/>
          <w:sz w:val="28"/>
          <w:szCs w:val="28"/>
        </w:rPr>
        <w:t>.2)</w:t>
      </w:r>
      <w:r w:rsidR="004661FF" w:rsidRPr="00F61C23">
        <w:rPr>
          <w:rFonts w:ascii="Angsana New" w:hAnsi="Angsana New"/>
          <w:b/>
          <w:bCs/>
          <w:i/>
          <w:iCs/>
          <w:sz w:val="40"/>
          <w:szCs w:val="28"/>
          <w:cs/>
        </w:rPr>
        <w:t xml:space="preserve"> </w:t>
      </w:r>
      <w:r w:rsidRPr="00F61C23">
        <w:rPr>
          <w:rFonts w:ascii="Angsana New" w:hAnsi="Angsana New"/>
          <w:b/>
          <w:bCs/>
          <w:i/>
          <w:iCs/>
          <w:sz w:val="40"/>
          <w:szCs w:val="28"/>
          <w:cs/>
        </w:rPr>
        <w:t>ความเสี่ยง</w:t>
      </w:r>
      <w:r w:rsidRPr="00F61C23">
        <w:rPr>
          <w:rFonts w:ascii="Angsana New" w:hAnsi="Angsana New" w:hint="cs"/>
          <w:b/>
          <w:bCs/>
          <w:i/>
          <w:iCs/>
          <w:sz w:val="40"/>
          <w:szCs w:val="28"/>
          <w:cs/>
        </w:rPr>
        <w:t>ด้าน</w:t>
      </w:r>
      <w:r w:rsidRPr="00F61C23">
        <w:rPr>
          <w:rFonts w:ascii="Angsana New" w:hAnsi="Angsana New"/>
          <w:b/>
          <w:bCs/>
          <w:i/>
          <w:iCs/>
          <w:sz w:val="40"/>
          <w:szCs w:val="28"/>
          <w:cs/>
        </w:rPr>
        <w:t>สภาพคล่อง</w:t>
      </w:r>
      <w:r w:rsidRPr="00F61C23">
        <w:rPr>
          <w:rFonts w:ascii="Angsana New" w:hAnsi="Angsana New" w:hint="cs"/>
          <w:b/>
          <w:bCs/>
          <w:color w:val="0000FF"/>
          <w:sz w:val="20"/>
          <w:cs/>
        </w:rPr>
        <w:t xml:space="preserve"> </w:t>
      </w:r>
    </w:p>
    <w:p w14:paraId="0ADB320F" w14:textId="77777777" w:rsidR="001D36C6" w:rsidRPr="00F61C23" w:rsidRDefault="001D36C6" w:rsidP="001D36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161C26F8" w14:textId="76EF4206" w:rsidR="001D36C6" w:rsidRPr="00F61C23" w:rsidRDefault="001D36C6" w:rsidP="001D36C6">
      <w:pPr>
        <w:spacing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  <w:r w:rsidRPr="00DB6BBD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DB6BBD" w:rsidRPr="00DB6BBD">
        <w:rPr>
          <w:rFonts w:ascii="Angsana New" w:hAnsi="Angsana New" w:hint="cs"/>
          <w:sz w:val="28"/>
          <w:szCs w:val="28"/>
          <w:cs/>
        </w:rPr>
        <w:t>และ</w:t>
      </w:r>
      <w:r w:rsidRPr="00DB6BBD">
        <w:rPr>
          <w:rFonts w:ascii="Angsana New" w:hAnsi="Angsana New" w:hint="cs"/>
          <w:sz w:val="28"/>
          <w:szCs w:val="28"/>
          <w:cs/>
        </w:rPr>
        <w:t>บริษัท</w:t>
      </w:r>
      <w:r w:rsidRPr="00DB6BBD">
        <w:rPr>
          <w:rFonts w:ascii="Angsana New" w:hAnsi="Angsana New"/>
          <w:sz w:val="28"/>
          <w:szCs w:val="28"/>
          <w:cs/>
        </w:rPr>
        <w:t>กำกับดูแลความเสี่ยง</w:t>
      </w:r>
      <w:r w:rsidRPr="00DB6BBD">
        <w:rPr>
          <w:rFonts w:ascii="Angsana New" w:hAnsi="Angsana New" w:hint="cs"/>
          <w:sz w:val="28"/>
          <w:szCs w:val="28"/>
          <w:cs/>
        </w:rPr>
        <w:t>ด้าน</w:t>
      </w:r>
      <w:r w:rsidRPr="00DB6BBD">
        <w:rPr>
          <w:rFonts w:ascii="Angsana New" w:hAnsi="Angsana New"/>
          <w:sz w:val="28"/>
          <w:szCs w:val="28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DB6BBD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DB6BBD" w:rsidRPr="00DB6BBD">
        <w:rPr>
          <w:rFonts w:ascii="Angsana New" w:hAnsi="Angsana New" w:hint="cs"/>
          <w:sz w:val="28"/>
          <w:szCs w:val="28"/>
          <w:cs/>
        </w:rPr>
        <w:t>และ</w:t>
      </w:r>
      <w:r w:rsidRPr="00DB6BBD">
        <w:rPr>
          <w:rFonts w:ascii="Angsana New" w:hAnsi="Angsana New" w:hint="cs"/>
          <w:sz w:val="28"/>
          <w:szCs w:val="28"/>
          <w:cs/>
        </w:rPr>
        <w:t>บริษัท</w:t>
      </w:r>
      <w:r w:rsidR="00DB6BBD" w:rsidRPr="00DB6BBD">
        <w:rPr>
          <w:rFonts w:ascii="Angsana New" w:hAnsi="Angsana New" w:hint="cs"/>
          <w:sz w:val="28"/>
          <w:szCs w:val="28"/>
          <w:cs/>
        </w:rPr>
        <w:t xml:space="preserve"> </w:t>
      </w:r>
      <w:r w:rsidRPr="00DB6BBD">
        <w:rPr>
          <w:rFonts w:ascii="Angsana New" w:hAnsi="Angsana New"/>
          <w:sz w:val="28"/>
          <w:szCs w:val="28"/>
          <w:cs/>
        </w:rPr>
        <w:t>และลดผลกระทบจากความผันผวนในกระแสเงินสด</w:t>
      </w:r>
      <w:r w:rsidRPr="00F61C23">
        <w:rPr>
          <w:rFonts w:ascii="Angsana New" w:hAnsi="Angsana New" w:hint="cs"/>
          <w:sz w:val="28"/>
          <w:szCs w:val="28"/>
          <w:cs/>
        </w:rPr>
        <w:t xml:space="preserve"> </w:t>
      </w:r>
    </w:p>
    <w:p w14:paraId="365F8D73" w14:textId="77777777" w:rsidR="001D36C6" w:rsidRPr="00F61C23" w:rsidRDefault="001D36C6" w:rsidP="001D36C6">
      <w:pPr>
        <w:spacing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</w:p>
    <w:p w14:paraId="7C100016" w14:textId="346BDE74" w:rsidR="001D36C6" w:rsidRPr="00DB6BBD" w:rsidRDefault="001D36C6" w:rsidP="001D36C6">
      <w:pPr>
        <w:ind w:left="900"/>
        <w:jc w:val="thaiDistribute"/>
        <w:rPr>
          <w:rFonts w:ascii="Angsana New" w:hAnsi="Angsana New"/>
          <w:sz w:val="28"/>
          <w:szCs w:val="28"/>
        </w:rPr>
      </w:pPr>
      <w:r w:rsidRPr="00DB6BBD">
        <w:rPr>
          <w:rFonts w:ascii="Angsana New" w:hAnsi="Angsana New" w:hint="cs"/>
          <w:sz w:val="28"/>
          <w:szCs w:val="28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="004661FF" w:rsidRPr="00DB6BBD">
        <w:rPr>
          <w:rFonts w:ascii="Angsana New" w:hAnsi="Angsana New" w:hint="cs"/>
          <w:sz w:val="28"/>
          <w:szCs w:val="28"/>
          <w:cs/>
        </w:rPr>
        <w:t xml:space="preserve"> </w:t>
      </w:r>
      <w:r w:rsidRPr="00DB6BBD">
        <w:rPr>
          <w:rFonts w:ascii="Angsana New" w:hAnsi="Angsana New" w:hint="cs"/>
          <w:sz w:val="28"/>
          <w:szCs w:val="28"/>
          <w:cs/>
        </w:rPr>
        <w:t>ณ วันที่รายงาน</w:t>
      </w:r>
      <w:r w:rsidR="004661FF" w:rsidRPr="00DB6BBD">
        <w:rPr>
          <w:rFonts w:ascii="Angsana New" w:hAnsi="Angsana New" w:hint="cs"/>
          <w:sz w:val="28"/>
          <w:szCs w:val="28"/>
          <w:cs/>
        </w:rPr>
        <w:t xml:space="preserve"> </w:t>
      </w:r>
      <w:r w:rsidRPr="00DB6BBD">
        <w:rPr>
          <w:rFonts w:ascii="Angsana New" w:hAnsi="Angsana New" w:hint="cs"/>
          <w:sz w:val="28"/>
          <w:szCs w:val="28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</w:t>
      </w:r>
      <w:r w:rsidRPr="00DB6BBD">
        <w:rPr>
          <w:rFonts w:ascii="Angsana New" w:hAnsi="Angsana New"/>
          <w:sz w:val="28"/>
          <w:szCs w:val="28"/>
          <w:cs/>
        </w:rPr>
        <w:t>หักกลบตามสัญญา</w:t>
      </w:r>
      <w:r w:rsidR="004661FF" w:rsidRPr="00DB6BBD">
        <w:rPr>
          <w:rFonts w:ascii="Angsana New" w:hAnsi="Angsana New" w:hint="cs"/>
          <w:sz w:val="28"/>
          <w:szCs w:val="28"/>
          <w:cs/>
        </w:rPr>
        <w:t xml:space="preserve"> </w:t>
      </w:r>
    </w:p>
    <w:p w14:paraId="0CE0338C" w14:textId="77777777" w:rsidR="001D36C6" w:rsidRPr="00F61C23" w:rsidRDefault="001D36C6" w:rsidP="001D36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9283" w:type="dxa"/>
        <w:tblInd w:w="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5"/>
        <w:gridCol w:w="1080"/>
        <w:gridCol w:w="270"/>
        <w:gridCol w:w="900"/>
        <w:gridCol w:w="270"/>
        <w:gridCol w:w="990"/>
        <w:gridCol w:w="270"/>
        <w:gridCol w:w="990"/>
        <w:gridCol w:w="270"/>
        <w:gridCol w:w="998"/>
      </w:tblGrid>
      <w:tr w:rsidR="001D36C6" w:rsidRPr="00F61C23" w14:paraId="16C589A7" w14:textId="77777777" w:rsidTr="008D2E83">
        <w:trPr>
          <w:tblHeader/>
        </w:trPr>
        <w:tc>
          <w:tcPr>
            <w:tcW w:w="3245" w:type="dxa"/>
          </w:tcPr>
          <w:p w14:paraId="1026368A" w14:textId="5E5C9AB1" w:rsidR="001D36C6" w:rsidRPr="00DB6BBD" w:rsidRDefault="001D36C6" w:rsidP="00992188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038" w:type="dxa"/>
            <w:gridSpan w:val="9"/>
            <w:hideMark/>
          </w:tcPr>
          <w:p w14:paraId="2506F3D9" w14:textId="73AC94BF" w:rsidR="001D36C6" w:rsidRPr="00DB6BBD" w:rsidRDefault="001D36C6" w:rsidP="0099218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B6BB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D36C6" w:rsidRPr="00F61C23" w14:paraId="1988A60D" w14:textId="77777777" w:rsidTr="008D2E83">
        <w:trPr>
          <w:tblHeader/>
        </w:trPr>
        <w:tc>
          <w:tcPr>
            <w:tcW w:w="3245" w:type="dxa"/>
          </w:tcPr>
          <w:p w14:paraId="333E7986" w14:textId="21161B57" w:rsidR="001D36C6" w:rsidRPr="00DB6BBD" w:rsidRDefault="001D36C6" w:rsidP="00992188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C8E9CF" w14:textId="77777777" w:rsidR="001D36C6" w:rsidRPr="00DB6BBD" w:rsidRDefault="001D36C6" w:rsidP="0099218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CBEAC1F" w14:textId="77777777" w:rsidR="001D36C6" w:rsidRPr="00DB6BBD" w:rsidRDefault="001D36C6" w:rsidP="0099218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88" w:type="dxa"/>
            <w:gridSpan w:val="7"/>
            <w:vAlign w:val="bottom"/>
            <w:hideMark/>
          </w:tcPr>
          <w:p w14:paraId="39DE2044" w14:textId="77777777" w:rsidR="001D36C6" w:rsidRPr="00DB6BBD" w:rsidRDefault="001D36C6" w:rsidP="0099218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DB6BBD" w:rsidRPr="00F61C23" w14:paraId="008864D4" w14:textId="77777777" w:rsidTr="008D2E83">
        <w:trPr>
          <w:tblHeader/>
        </w:trPr>
        <w:tc>
          <w:tcPr>
            <w:tcW w:w="3245" w:type="dxa"/>
            <w:vAlign w:val="bottom"/>
            <w:hideMark/>
          </w:tcPr>
          <w:p w14:paraId="2A56EFEE" w14:textId="171E252C" w:rsidR="00DB6BBD" w:rsidRPr="00DB6BBD" w:rsidRDefault="00DB6BBD" w:rsidP="0099218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DB6BB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DB6BB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DB6BB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DB6BB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080" w:type="dxa"/>
            <w:vAlign w:val="bottom"/>
            <w:hideMark/>
          </w:tcPr>
          <w:p w14:paraId="643F4192" w14:textId="77777777" w:rsidR="00DB6BBD" w:rsidRPr="00DB6BBD" w:rsidRDefault="00DB6BBD" w:rsidP="00992188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>มูลค่า</w:t>
            </w:r>
          </w:p>
          <w:p w14:paraId="69C35C26" w14:textId="77777777" w:rsidR="00DB6BBD" w:rsidRPr="00DB6BBD" w:rsidRDefault="00DB6BBD" w:rsidP="00992188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</w:tcPr>
          <w:p w14:paraId="06B2FD0B" w14:textId="77777777" w:rsidR="00DB6BBD" w:rsidRPr="00DB6BBD" w:rsidRDefault="00DB6BBD" w:rsidP="0099218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1BA23D4E" w14:textId="7C03F858" w:rsidR="00DB6BBD" w:rsidRPr="00DB6BBD" w:rsidRDefault="00DB6BBD" w:rsidP="00992188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>ภายใน 1 ปี</w:t>
            </w:r>
          </w:p>
        </w:tc>
        <w:tc>
          <w:tcPr>
            <w:tcW w:w="270" w:type="dxa"/>
          </w:tcPr>
          <w:p w14:paraId="3A16968E" w14:textId="77777777" w:rsidR="00DB6BBD" w:rsidRPr="00DB6BBD" w:rsidRDefault="00DB6BBD" w:rsidP="0099218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77FE827E" w14:textId="77777777" w:rsidR="00DB6BBD" w:rsidRPr="00DB6BBD" w:rsidRDefault="00DB6BBD" w:rsidP="00DB6BB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>หลังจาก 1 ปี</w:t>
            </w:r>
          </w:p>
          <w:p w14:paraId="0F9A886D" w14:textId="79E12530" w:rsidR="00DB6BBD" w:rsidRPr="00DB6BBD" w:rsidRDefault="00DB6BBD" w:rsidP="00DB6BBD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>แต่ภายใน 5 ปี</w:t>
            </w:r>
          </w:p>
        </w:tc>
        <w:tc>
          <w:tcPr>
            <w:tcW w:w="270" w:type="dxa"/>
            <w:vAlign w:val="bottom"/>
          </w:tcPr>
          <w:p w14:paraId="7F12527A" w14:textId="77777777" w:rsidR="00DB6BBD" w:rsidRPr="00DB6BBD" w:rsidRDefault="00DB6BBD" w:rsidP="0099218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7CF30B67" w14:textId="5C6EE0D9" w:rsidR="00DB6BBD" w:rsidRPr="00DB6BBD" w:rsidRDefault="008D27E8" w:rsidP="00992188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หลังจาก</w:t>
            </w:r>
            <w:r w:rsidR="00DB6BBD" w:rsidRPr="00DB6BB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DB6BBD" w:rsidRPr="00DB6BBD">
              <w:rPr>
                <w:rFonts w:ascii="Angsana New" w:hAnsi="Angsana New"/>
                <w:sz w:val="24"/>
                <w:szCs w:val="24"/>
              </w:rPr>
              <w:t>5</w:t>
            </w:r>
            <w:r w:rsidR="00DB6BBD" w:rsidRPr="00DB6BBD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13095CA4" w14:textId="77777777" w:rsidR="00DB6BBD" w:rsidRPr="00DB6BBD" w:rsidRDefault="00DB6BBD" w:rsidP="0099218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  <w:hideMark/>
          </w:tcPr>
          <w:p w14:paraId="6933BA8B" w14:textId="77777777" w:rsidR="00DB6BBD" w:rsidRPr="00DB6BBD" w:rsidRDefault="00DB6BBD" w:rsidP="0099218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DB6BBD" w:rsidRPr="00F61C23" w14:paraId="20284B88" w14:textId="77777777" w:rsidTr="008D2E83">
        <w:trPr>
          <w:tblHeader/>
        </w:trPr>
        <w:tc>
          <w:tcPr>
            <w:tcW w:w="3245" w:type="dxa"/>
          </w:tcPr>
          <w:p w14:paraId="0B90D5F0" w14:textId="77777777" w:rsidR="00DB6BBD" w:rsidRPr="00DB6BBD" w:rsidRDefault="00DB6BBD" w:rsidP="00992188">
            <w:pPr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8" w:type="dxa"/>
            <w:gridSpan w:val="9"/>
            <w:hideMark/>
          </w:tcPr>
          <w:p w14:paraId="4E6BFF27" w14:textId="6DBE7251" w:rsidR="00DB6BBD" w:rsidRPr="00DB6BBD" w:rsidRDefault="00DB6BBD" w:rsidP="0099218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DB6BBD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="00F36463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DB6BB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DB6BBD" w:rsidRPr="00F61C23" w14:paraId="0D067B48" w14:textId="77777777" w:rsidTr="008D2E83">
        <w:tc>
          <w:tcPr>
            <w:tcW w:w="3245" w:type="dxa"/>
            <w:hideMark/>
          </w:tcPr>
          <w:p w14:paraId="44E65FCC" w14:textId="739513D1" w:rsidR="00DB6BBD" w:rsidRPr="00DB6BBD" w:rsidRDefault="00DB6BBD" w:rsidP="0099218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DB6BB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080" w:type="dxa"/>
          </w:tcPr>
          <w:p w14:paraId="54F5E236" w14:textId="77777777" w:rsidR="00DB6BBD" w:rsidRPr="00DB6BBD" w:rsidRDefault="00DB6BBD" w:rsidP="0099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7F407EE" w14:textId="77777777" w:rsidR="00DB6BBD" w:rsidRPr="00DB6BBD" w:rsidRDefault="00DB6BBD" w:rsidP="0099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7E13F41" w14:textId="77777777" w:rsidR="00DB6BBD" w:rsidRPr="00DB6BBD" w:rsidRDefault="00DB6BBD" w:rsidP="0099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7447BF3" w14:textId="77777777" w:rsidR="00DB6BBD" w:rsidRPr="00DB6BBD" w:rsidRDefault="00DB6BBD" w:rsidP="0099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954033A" w14:textId="77777777" w:rsidR="00DB6BBD" w:rsidRPr="00DB6BBD" w:rsidRDefault="00DB6BBD" w:rsidP="0099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991C6C8" w14:textId="77777777" w:rsidR="00DB6BBD" w:rsidRPr="00DB6BBD" w:rsidRDefault="00DB6BBD" w:rsidP="0099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883BC85" w14:textId="77777777" w:rsidR="00DB6BBD" w:rsidRPr="00DB6BBD" w:rsidRDefault="00DB6BBD" w:rsidP="0099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0E440A9" w14:textId="77777777" w:rsidR="00DB6BBD" w:rsidRPr="00DB6BBD" w:rsidRDefault="00DB6BBD" w:rsidP="0099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</w:tcPr>
          <w:p w14:paraId="7F918774" w14:textId="77777777" w:rsidR="00DB6BBD" w:rsidRPr="00DB6BBD" w:rsidRDefault="00DB6BBD" w:rsidP="0099218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B6BBD" w:rsidRPr="00F61C23" w14:paraId="1B8842CD" w14:textId="77777777" w:rsidTr="008D2E83">
        <w:tc>
          <w:tcPr>
            <w:tcW w:w="3245" w:type="dxa"/>
            <w:hideMark/>
          </w:tcPr>
          <w:p w14:paraId="4CB442A9" w14:textId="1D267045" w:rsidR="00DB6BBD" w:rsidRPr="00DB6BBD" w:rsidRDefault="000A5C58" w:rsidP="00992188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  <w:r w:rsidR="00DB6BBD" w:rsidRPr="00DB6BBD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080" w:type="dxa"/>
          </w:tcPr>
          <w:p w14:paraId="3A6E2E81" w14:textId="6384F6D1" w:rsidR="00DB6BBD" w:rsidRPr="000A5C58" w:rsidRDefault="000A5C5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5C58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0A5C58">
              <w:rPr>
                <w:rFonts w:ascii="Angsana New" w:hAnsi="Angsana New"/>
                <w:sz w:val="24"/>
                <w:szCs w:val="24"/>
              </w:rPr>
              <w:t>,</w:t>
            </w:r>
            <w:r w:rsidRPr="000A5C58">
              <w:rPr>
                <w:rFonts w:ascii="Angsana New" w:hAnsi="Angsana New"/>
                <w:sz w:val="24"/>
                <w:szCs w:val="24"/>
                <w:cs/>
              </w:rPr>
              <w:t>587</w:t>
            </w:r>
            <w:r w:rsidRPr="000A5C58">
              <w:rPr>
                <w:rFonts w:ascii="Angsana New" w:hAnsi="Angsana New"/>
                <w:sz w:val="24"/>
                <w:szCs w:val="24"/>
              </w:rPr>
              <w:t>,</w:t>
            </w:r>
            <w:r w:rsidRPr="000A5C58">
              <w:rPr>
                <w:rFonts w:ascii="Angsana New" w:hAnsi="Angsana New"/>
                <w:sz w:val="24"/>
                <w:szCs w:val="24"/>
                <w:cs/>
              </w:rPr>
              <w:t>869</w:t>
            </w:r>
          </w:p>
        </w:tc>
        <w:tc>
          <w:tcPr>
            <w:tcW w:w="270" w:type="dxa"/>
          </w:tcPr>
          <w:p w14:paraId="2FFACDED" w14:textId="77777777" w:rsidR="00DB6BBD" w:rsidRPr="00DB6BBD" w:rsidRDefault="00DB6BBD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3BAC661" w14:textId="695BD19C" w:rsidR="00DB6BBD" w:rsidRPr="00DB6BBD" w:rsidRDefault="000A5C5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5C58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0A5C58">
              <w:rPr>
                <w:rFonts w:ascii="Angsana New" w:hAnsi="Angsana New"/>
                <w:sz w:val="24"/>
                <w:szCs w:val="24"/>
              </w:rPr>
              <w:t>,</w:t>
            </w:r>
            <w:r w:rsidRPr="000A5C58">
              <w:rPr>
                <w:rFonts w:ascii="Angsana New" w:hAnsi="Angsana New"/>
                <w:sz w:val="24"/>
                <w:szCs w:val="24"/>
                <w:cs/>
              </w:rPr>
              <w:t>594</w:t>
            </w:r>
            <w:r w:rsidRPr="000A5C58">
              <w:rPr>
                <w:rFonts w:ascii="Angsana New" w:hAnsi="Angsana New"/>
                <w:sz w:val="24"/>
                <w:szCs w:val="24"/>
              </w:rPr>
              <w:t>,</w:t>
            </w:r>
            <w:r w:rsidRPr="000A5C58">
              <w:rPr>
                <w:rFonts w:ascii="Angsana New" w:hAnsi="Angsana New"/>
                <w:sz w:val="24"/>
                <w:szCs w:val="24"/>
                <w:cs/>
              </w:rPr>
              <w:t>913</w:t>
            </w:r>
          </w:p>
        </w:tc>
        <w:tc>
          <w:tcPr>
            <w:tcW w:w="270" w:type="dxa"/>
          </w:tcPr>
          <w:p w14:paraId="6F594370" w14:textId="77777777" w:rsidR="00DB6BBD" w:rsidRPr="00DB6BBD" w:rsidRDefault="00DB6BBD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E7D1579" w14:textId="2967FED3" w:rsidR="00DB6BBD" w:rsidRPr="000A5C58" w:rsidRDefault="000A5C58" w:rsidP="000A5C5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0"/>
              <w:rPr>
                <w:rFonts w:ascii="Angsana New" w:hAnsi="Angsana New"/>
                <w:sz w:val="28"/>
                <w:szCs w:val="28"/>
              </w:rPr>
            </w:pPr>
            <w:r w:rsidRPr="000A5C58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E056EDE" w14:textId="77777777" w:rsidR="00DB6BBD" w:rsidRPr="00DB6BBD" w:rsidRDefault="00DB6BBD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7B238C" w14:textId="67521EA2" w:rsidR="00DB6BBD" w:rsidRPr="00DB6BBD" w:rsidRDefault="000A5C58" w:rsidP="000A5C5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A5C58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C0F9717" w14:textId="77777777" w:rsidR="00DB6BBD" w:rsidRPr="00DB6BBD" w:rsidRDefault="00DB6BBD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</w:tcPr>
          <w:p w14:paraId="6D24100A" w14:textId="7230A2B8" w:rsidR="00DB6BBD" w:rsidRPr="00DB6BBD" w:rsidRDefault="000A5C5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5C58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0A5C58">
              <w:rPr>
                <w:rFonts w:ascii="Angsana New" w:hAnsi="Angsana New"/>
                <w:sz w:val="24"/>
                <w:szCs w:val="24"/>
              </w:rPr>
              <w:t>,</w:t>
            </w:r>
            <w:r w:rsidRPr="000A5C58">
              <w:rPr>
                <w:rFonts w:ascii="Angsana New" w:hAnsi="Angsana New"/>
                <w:sz w:val="24"/>
                <w:szCs w:val="24"/>
                <w:cs/>
              </w:rPr>
              <w:t>594</w:t>
            </w:r>
            <w:r w:rsidRPr="000A5C58">
              <w:rPr>
                <w:rFonts w:ascii="Angsana New" w:hAnsi="Angsana New"/>
                <w:sz w:val="24"/>
                <w:szCs w:val="24"/>
              </w:rPr>
              <w:t>,</w:t>
            </w:r>
            <w:r w:rsidRPr="000A5C58">
              <w:rPr>
                <w:rFonts w:ascii="Angsana New" w:hAnsi="Angsana New"/>
                <w:sz w:val="24"/>
                <w:szCs w:val="24"/>
                <w:cs/>
              </w:rPr>
              <w:t>913</w:t>
            </w:r>
          </w:p>
        </w:tc>
      </w:tr>
      <w:tr w:rsidR="00DB6BBD" w:rsidRPr="00F61C23" w14:paraId="3F5D3EE3" w14:textId="77777777" w:rsidTr="008D2E83">
        <w:tc>
          <w:tcPr>
            <w:tcW w:w="3245" w:type="dxa"/>
            <w:hideMark/>
          </w:tcPr>
          <w:p w14:paraId="55776CFE" w14:textId="2A553FB8" w:rsidR="00DB6BBD" w:rsidRPr="00DB6BBD" w:rsidRDefault="00DB6BBD" w:rsidP="00992188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 xml:space="preserve">เจ้าหนี้การค้า </w:t>
            </w:r>
          </w:p>
        </w:tc>
        <w:tc>
          <w:tcPr>
            <w:tcW w:w="1080" w:type="dxa"/>
          </w:tcPr>
          <w:p w14:paraId="619D20CA" w14:textId="252344E6" w:rsidR="00DB6BBD" w:rsidRPr="00DB6BBD" w:rsidRDefault="000A5C5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5C58">
              <w:rPr>
                <w:rFonts w:ascii="Angsana New" w:hAnsi="Angsana New"/>
                <w:sz w:val="24"/>
                <w:szCs w:val="24"/>
                <w:cs/>
              </w:rPr>
              <w:t>80</w:t>
            </w:r>
            <w:r w:rsidRPr="000A5C58">
              <w:rPr>
                <w:rFonts w:ascii="Angsana New" w:hAnsi="Angsana New"/>
                <w:sz w:val="24"/>
                <w:szCs w:val="24"/>
              </w:rPr>
              <w:t>,</w:t>
            </w:r>
            <w:r w:rsidRPr="000A5C58">
              <w:rPr>
                <w:rFonts w:ascii="Angsana New" w:hAnsi="Angsana New"/>
                <w:sz w:val="24"/>
                <w:szCs w:val="24"/>
                <w:cs/>
              </w:rPr>
              <w:t>687</w:t>
            </w:r>
          </w:p>
        </w:tc>
        <w:tc>
          <w:tcPr>
            <w:tcW w:w="270" w:type="dxa"/>
          </w:tcPr>
          <w:p w14:paraId="63FFE163" w14:textId="77777777" w:rsidR="00DB6BBD" w:rsidRPr="00DB6BBD" w:rsidRDefault="00DB6BBD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A768467" w14:textId="0F9CFFD5" w:rsidR="00DB6BBD" w:rsidRPr="00DB6BBD" w:rsidRDefault="000A5C5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5C58">
              <w:rPr>
                <w:rFonts w:ascii="Angsana New" w:hAnsi="Angsana New"/>
                <w:sz w:val="24"/>
                <w:szCs w:val="24"/>
                <w:cs/>
              </w:rPr>
              <w:t>80</w:t>
            </w:r>
            <w:r w:rsidRPr="000A5C58">
              <w:rPr>
                <w:rFonts w:ascii="Angsana New" w:hAnsi="Angsana New"/>
                <w:sz w:val="24"/>
                <w:szCs w:val="24"/>
              </w:rPr>
              <w:t>,</w:t>
            </w:r>
            <w:r w:rsidRPr="000A5C58">
              <w:rPr>
                <w:rFonts w:ascii="Angsana New" w:hAnsi="Angsana New"/>
                <w:sz w:val="24"/>
                <w:szCs w:val="24"/>
                <w:cs/>
              </w:rPr>
              <w:t>687</w:t>
            </w:r>
          </w:p>
        </w:tc>
        <w:tc>
          <w:tcPr>
            <w:tcW w:w="270" w:type="dxa"/>
          </w:tcPr>
          <w:p w14:paraId="5FC263C5" w14:textId="77777777" w:rsidR="00DB6BBD" w:rsidRPr="00DB6BBD" w:rsidRDefault="00DB6BBD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F7A5C2D" w14:textId="3AA46C5E" w:rsidR="00DB6BBD" w:rsidRPr="00DB6BBD" w:rsidRDefault="000A5C58" w:rsidP="000A5C5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A5C58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CBE4B3F" w14:textId="77777777" w:rsidR="00DB6BBD" w:rsidRPr="00DB6BBD" w:rsidRDefault="00DB6BBD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B597904" w14:textId="6BB7C0A8" w:rsidR="00DB6BBD" w:rsidRPr="00DB6BBD" w:rsidRDefault="000A5C58" w:rsidP="000A5C5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A5C58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2847314" w14:textId="77777777" w:rsidR="00DB6BBD" w:rsidRPr="00DB6BBD" w:rsidRDefault="00DB6BBD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</w:tcPr>
          <w:p w14:paraId="0E3FC460" w14:textId="5661D7AB" w:rsidR="00DB6BBD" w:rsidRPr="00DB6BBD" w:rsidRDefault="000A5C5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5C58">
              <w:rPr>
                <w:rFonts w:ascii="Angsana New" w:hAnsi="Angsana New"/>
                <w:sz w:val="24"/>
                <w:szCs w:val="24"/>
                <w:cs/>
              </w:rPr>
              <w:t>80</w:t>
            </w:r>
            <w:r w:rsidRPr="000A5C58">
              <w:rPr>
                <w:rFonts w:ascii="Angsana New" w:hAnsi="Angsana New"/>
                <w:sz w:val="24"/>
                <w:szCs w:val="24"/>
              </w:rPr>
              <w:t>,</w:t>
            </w:r>
            <w:r w:rsidRPr="000A5C58">
              <w:rPr>
                <w:rFonts w:ascii="Angsana New" w:hAnsi="Angsana New"/>
                <w:sz w:val="24"/>
                <w:szCs w:val="24"/>
                <w:cs/>
              </w:rPr>
              <w:t>687</w:t>
            </w:r>
          </w:p>
        </w:tc>
      </w:tr>
      <w:tr w:rsidR="00DB6BBD" w:rsidRPr="00F61C23" w14:paraId="71941384" w14:textId="77777777" w:rsidTr="008D2E83">
        <w:tc>
          <w:tcPr>
            <w:tcW w:w="3245" w:type="dxa"/>
            <w:hideMark/>
          </w:tcPr>
          <w:p w14:paraId="01FFBF58" w14:textId="30FF56E5" w:rsidR="00DB6BBD" w:rsidRPr="00DB6BBD" w:rsidRDefault="00DB6BBD" w:rsidP="00992188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>เงินกู้ยืม</w:t>
            </w:r>
            <w:r w:rsidR="000A5C58">
              <w:rPr>
                <w:rFonts w:ascii="Angsana New" w:hAnsi="Angsana New" w:hint="cs"/>
                <w:sz w:val="24"/>
                <w:szCs w:val="24"/>
                <w:cs/>
              </w:rPr>
              <w:t>ระยะยาว</w:t>
            </w:r>
            <w:r w:rsidRPr="00DB6BBD">
              <w:rPr>
                <w:rFonts w:ascii="Angsana New" w:hAnsi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080" w:type="dxa"/>
          </w:tcPr>
          <w:p w14:paraId="4B5C3C54" w14:textId="49AAE617" w:rsidR="00DB6BBD" w:rsidRPr="00DB6BBD" w:rsidRDefault="000A5C5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5C58">
              <w:rPr>
                <w:rFonts w:ascii="Angsana New" w:hAnsi="Angsana New"/>
                <w:sz w:val="24"/>
                <w:szCs w:val="24"/>
                <w:cs/>
              </w:rPr>
              <w:t>980</w:t>
            </w:r>
            <w:r w:rsidRPr="000A5C58">
              <w:rPr>
                <w:rFonts w:ascii="Angsana New" w:hAnsi="Angsana New"/>
                <w:sz w:val="24"/>
                <w:szCs w:val="24"/>
              </w:rPr>
              <w:t>,</w:t>
            </w:r>
            <w:r w:rsidRPr="000A5C58">
              <w:rPr>
                <w:rFonts w:ascii="Angsana New" w:hAnsi="Angsana New"/>
                <w:sz w:val="24"/>
                <w:szCs w:val="24"/>
                <w:cs/>
              </w:rPr>
              <w:t>050</w:t>
            </w:r>
          </w:p>
        </w:tc>
        <w:tc>
          <w:tcPr>
            <w:tcW w:w="270" w:type="dxa"/>
          </w:tcPr>
          <w:p w14:paraId="2C83468C" w14:textId="77777777" w:rsidR="00DB6BBD" w:rsidRPr="00DB6BBD" w:rsidRDefault="00DB6BBD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3364625" w14:textId="2797037B" w:rsidR="00DB6BBD" w:rsidRPr="00DB6BBD" w:rsidRDefault="000A5C5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5C58">
              <w:rPr>
                <w:rFonts w:ascii="Angsana New" w:hAnsi="Angsana New"/>
                <w:sz w:val="24"/>
                <w:szCs w:val="24"/>
                <w:cs/>
              </w:rPr>
              <w:t>207</w:t>
            </w:r>
            <w:r w:rsidRPr="000A5C58">
              <w:rPr>
                <w:rFonts w:ascii="Angsana New" w:hAnsi="Angsana New"/>
                <w:sz w:val="24"/>
                <w:szCs w:val="24"/>
              </w:rPr>
              <w:t>,</w:t>
            </w:r>
            <w:r w:rsidRPr="000A5C58">
              <w:rPr>
                <w:rFonts w:ascii="Angsana New" w:hAnsi="Angsana New"/>
                <w:sz w:val="24"/>
                <w:szCs w:val="24"/>
                <w:cs/>
              </w:rPr>
              <w:t>099</w:t>
            </w:r>
          </w:p>
        </w:tc>
        <w:tc>
          <w:tcPr>
            <w:tcW w:w="270" w:type="dxa"/>
          </w:tcPr>
          <w:p w14:paraId="142DD8C1" w14:textId="77777777" w:rsidR="00DB6BBD" w:rsidRPr="00DB6BBD" w:rsidRDefault="00DB6BBD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DE11963" w14:textId="05B5D98B" w:rsidR="00DB6BBD" w:rsidRPr="00DB6BBD" w:rsidRDefault="000A5C5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5C58">
              <w:rPr>
                <w:rFonts w:ascii="Angsana New" w:hAnsi="Angsana New"/>
                <w:sz w:val="24"/>
                <w:szCs w:val="24"/>
                <w:cs/>
              </w:rPr>
              <w:t>791</w:t>
            </w:r>
            <w:r w:rsidRPr="000A5C58">
              <w:rPr>
                <w:rFonts w:ascii="Angsana New" w:hAnsi="Angsana New"/>
                <w:sz w:val="24"/>
                <w:szCs w:val="24"/>
              </w:rPr>
              <w:t>,</w:t>
            </w:r>
            <w:r w:rsidRPr="000A5C58">
              <w:rPr>
                <w:rFonts w:ascii="Angsana New" w:hAnsi="Angsana New"/>
                <w:sz w:val="24"/>
                <w:szCs w:val="24"/>
                <w:cs/>
              </w:rPr>
              <w:t>600</w:t>
            </w:r>
          </w:p>
        </w:tc>
        <w:tc>
          <w:tcPr>
            <w:tcW w:w="270" w:type="dxa"/>
          </w:tcPr>
          <w:p w14:paraId="3A9D2E7E" w14:textId="77777777" w:rsidR="00DB6BBD" w:rsidRPr="00DB6BBD" w:rsidRDefault="00DB6BBD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B0D62C7" w14:textId="78AB9401" w:rsidR="00DB6BBD" w:rsidRPr="00DB6BBD" w:rsidRDefault="000A5C5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5C58">
              <w:rPr>
                <w:rFonts w:ascii="Angsana New" w:hAnsi="Angsana New"/>
                <w:sz w:val="24"/>
                <w:szCs w:val="24"/>
                <w:cs/>
              </w:rPr>
              <w:t>70</w:t>
            </w:r>
            <w:r w:rsidRPr="000A5C58">
              <w:rPr>
                <w:rFonts w:ascii="Angsana New" w:hAnsi="Angsana New"/>
                <w:sz w:val="24"/>
                <w:szCs w:val="24"/>
              </w:rPr>
              <w:t>,</w:t>
            </w:r>
            <w:r w:rsidRPr="000A5C58">
              <w:rPr>
                <w:rFonts w:ascii="Angsana New" w:hAnsi="Angsana New"/>
                <w:sz w:val="24"/>
                <w:szCs w:val="24"/>
                <w:cs/>
              </w:rPr>
              <w:t>259</w:t>
            </w:r>
          </w:p>
        </w:tc>
        <w:tc>
          <w:tcPr>
            <w:tcW w:w="270" w:type="dxa"/>
          </w:tcPr>
          <w:p w14:paraId="0B933F51" w14:textId="77777777" w:rsidR="00DB6BBD" w:rsidRPr="00DB6BBD" w:rsidRDefault="00DB6BBD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</w:tcPr>
          <w:p w14:paraId="2AF0C3CB" w14:textId="680180D5" w:rsidR="00DB6BBD" w:rsidRPr="00DB6BBD" w:rsidRDefault="000A5C5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5C58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0A5C58">
              <w:rPr>
                <w:rFonts w:ascii="Angsana New" w:hAnsi="Angsana New"/>
                <w:sz w:val="24"/>
                <w:szCs w:val="24"/>
              </w:rPr>
              <w:t>,</w:t>
            </w:r>
            <w:r w:rsidRPr="000A5C58">
              <w:rPr>
                <w:rFonts w:ascii="Angsana New" w:hAnsi="Angsana New"/>
                <w:sz w:val="24"/>
                <w:szCs w:val="24"/>
                <w:cs/>
              </w:rPr>
              <w:t>068</w:t>
            </w:r>
            <w:r w:rsidRPr="000A5C58">
              <w:rPr>
                <w:rFonts w:ascii="Angsana New" w:hAnsi="Angsana New"/>
                <w:sz w:val="24"/>
                <w:szCs w:val="24"/>
              </w:rPr>
              <w:t>,</w:t>
            </w:r>
            <w:r w:rsidRPr="000A5C58">
              <w:rPr>
                <w:rFonts w:ascii="Angsana New" w:hAnsi="Angsana New"/>
                <w:sz w:val="24"/>
                <w:szCs w:val="24"/>
                <w:cs/>
              </w:rPr>
              <w:t>958</w:t>
            </w:r>
          </w:p>
        </w:tc>
      </w:tr>
      <w:tr w:rsidR="00DB6BBD" w:rsidRPr="00F61C23" w14:paraId="4FE6CAA2" w14:textId="77777777" w:rsidTr="008D2E83">
        <w:trPr>
          <w:trHeight w:val="119"/>
        </w:trPr>
        <w:tc>
          <w:tcPr>
            <w:tcW w:w="3245" w:type="dxa"/>
            <w:hideMark/>
          </w:tcPr>
          <w:p w14:paraId="58BDA7D0" w14:textId="77777777" w:rsidR="00DB6BBD" w:rsidRPr="00DB6BBD" w:rsidRDefault="00DB6BBD" w:rsidP="00992188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7EDBAFF3" w14:textId="06CF7898" w:rsidR="00DB6BBD" w:rsidRPr="00DB6BBD" w:rsidRDefault="000A5C5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5C58">
              <w:rPr>
                <w:rFonts w:ascii="Angsana New" w:hAnsi="Angsana New"/>
                <w:sz w:val="24"/>
                <w:szCs w:val="24"/>
                <w:cs/>
              </w:rPr>
              <w:t>75</w:t>
            </w:r>
            <w:r w:rsidRPr="000A5C58">
              <w:rPr>
                <w:rFonts w:ascii="Angsana New" w:hAnsi="Angsana New"/>
                <w:sz w:val="24"/>
                <w:szCs w:val="24"/>
              </w:rPr>
              <w:t>,</w:t>
            </w:r>
            <w:r w:rsidRPr="000A5C58">
              <w:rPr>
                <w:rFonts w:ascii="Angsana New" w:hAnsi="Angsana New"/>
                <w:sz w:val="24"/>
                <w:szCs w:val="24"/>
                <w:cs/>
              </w:rPr>
              <w:t>961</w:t>
            </w:r>
          </w:p>
        </w:tc>
        <w:tc>
          <w:tcPr>
            <w:tcW w:w="270" w:type="dxa"/>
            <w:vAlign w:val="bottom"/>
          </w:tcPr>
          <w:p w14:paraId="4CF9F1DE" w14:textId="77777777" w:rsidR="00DB6BBD" w:rsidRPr="00DB6BBD" w:rsidRDefault="00DB6BBD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BC09D67" w14:textId="2C03EE11" w:rsidR="00DB6BBD" w:rsidRPr="00DB6BBD" w:rsidRDefault="000A5C5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5C58">
              <w:rPr>
                <w:rFonts w:ascii="Angsana New" w:hAnsi="Angsana New"/>
                <w:sz w:val="24"/>
                <w:szCs w:val="24"/>
                <w:cs/>
              </w:rPr>
              <w:t>30</w:t>
            </w:r>
            <w:r w:rsidRPr="000A5C58">
              <w:rPr>
                <w:rFonts w:ascii="Angsana New" w:hAnsi="Angsana New"/>
                <w:sz w:val="24"/>
                <w:szCs w:val="24"/>
              </w:rPr>
              <w:t>,</w:t>
            </w:r>
            <w:r w:rsidRPr="000A5C58">
              <w:rPr>
                <w:rFonts w:ascii="Angsana New" w:hAnsi="Angsana New"/>
                <w:sz w:val="24"/>
                <w:szCs w:val="24"/>
                <w:cs/>
              </w:rPr>
              <w:t>97</w:t>
            </w:r>
            <w:r w:rsidR="002B79F4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70" w:type="dxa"/>
            <w:vAlign w:val="bottom"/>
          </w:tcPr>
          <w:p w14:paraId="17634466" w14:textId="77777777" w:rsidR="00DB6BBD" w:rsidRPr="00DB6BBD" w:rsidRDefault="00DB6BBD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43B793" w14:textId="242E8750" w:rsidR="00DB6BBD" w:rsidRPr="00DB6BBD" w:rsidRDefault="000A5C5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5C58">
              <w:rPr>
                <w:rFonts w:ascii="Angsana New" w:hAnsi="Angsana New"/>
                <w:sz w:val="24"/>
                <w:szCs w:val="24"/>
                <w:cs/>
              </w:rPr>
              <w:t>50</w:t>
            </w:r>
            <w:r w:rsidRPr="000A5C58">
              <w:rPr>
                <w:rFonts w:ascii="Angsana New" w:hAnsi="Angsana New"/>
                <w:sz w:val="24"/>
                <w:szCs w:val="24"/>
              </w:rPr>
              <w:t>,</w:t>
            </w:r>
            <w:r w:rsidRPr="000A5C58">
              <w:rPr>
                <w:rFonts w:ascii="Angsana New" w:hAnsi="Angsana New"/>
                <w:sz w:val="24"/>
                <w:szCs w:val="24"/>
                <w:cs/>
              </w:rPr>
              <w:t>008</w:t>
            </w:r>
          </w:p>
        </w:tc>
        <w:tc>
          <w:tcPr>
            <w:tcW w:w="270" w:type="dxa"/>
            <w:vAlign w:val="bottom"/>
          </w:tcPr>
          <w:p w14:paraId="7D876163" w14:textId="77777777" w:rsidR="00DB6BBD" w:rsidRPr="00DB6BBD" w:rsidRDefault="00DB6BBD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4DB01A49" w14:textId="3ED44DAA" w:rsidR="00DB6BBD" w:rsidRPr="00DB6BBD" w:rsidRDefault="000A5C58" w:rsidP="000A5C58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A5C58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7ED3E27" w14:textId="77777777" w:rsidR="00DB6BBD" w:rsidRPr="00DB6BBD" w:rsidRDefault="00DB6BBD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637663FD" w14:textId="58778EF3" w:rsidR="00DB6BBD" w:rsidRPr="00DB6BBD" w:rsidRDefault="000A5C5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5C58">
              <w:rPr>
                <w:rFonts w:ascii="Angsana New" w:hAnsi="Angsana New"/>
                <w:sz w:val="24"/>
                <w:szCs w:val="24"/>
                <w:cs/>
              </w:rPr>
              <w:t>80</w:t>
            </w:r>
            <w:r w:rsidRPr="000A5C58">
              <w:rPr>
                <w:rFonts w:ascii="Angsana New" w:hAnsi="Angsana New"/>
                <w:sz w:val="24"/>
                <w:szCs w:val="24"/>
              </w:rPr>
              <w:t>,</w:t>
            </w:r>
            <w:r w:rsidRPr="000A5C58">
              <w:rPr>
                <w:rFonts w:ascii="Angsana New" w:hAnsi="Angsana New"/>
                <w:sz w:val="24"/>
                <w:szCs w:val="24"/>
                <w:cs/>
              </w:rPr>
              <w:t>98</w:t>
            </w:r>
            <w:r w:rsidR="009D739B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DB6BBD" w:rsidRPr="00F61C23" w14:paraId="13976B71" w14:textId="77777777" w:rsidTr="008D2E83">
        <w:tc>
          <w:tcPr>
            <w:tcW w:w="3245" w:type="dxa"/>
          </w:tcPr>
          <w:p w14:paraId="03BD677F" w14:textId="77777777" w:rsidR="00DB6BBD" w:rsidRPr="00DB6BBD" w:rsidRDefault="00DB6BBD" w:rsidP="00992188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382275" w14:textId="6C193854" w:rsidR="00DB6BBD" w:rsidRPr="00DB6BBD" w:rsidRDefault="000A5C5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5C5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</w:t>
            </w:r>
            <w:r w:rsidRPr="000A5C58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A5C5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724</w:t>
            </w:r>
            <w:r w:rsidRPr="000A5C58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A5C5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567</w:t>
            </w:r>
          </w:p>
        </w:tc>
        <w:tc>
          <w:tcPr>
            <w:tcW w:w="270" w:type="dxa"/>
          </w:tcPr>
          <w:p w14:paraId="488E9DE2" w14:textId="77777777" w:rsidR="00DB6BBD" w:rsidRPr="00DB6BBD" w:rsidRDefault="00DB6BBD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4BD237" w14:textId="169021E8" w:rsidR="00DB6BBD" w:rsidRPr="00DB6BBD" w:rsidRDefault="000A5C5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5C5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</w:t>
            </w:r>
            <w:r w:rsidRPr="000A5C58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A5C5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913</w:t>
            </w:r>
            <w:r w:rsidRPr="000A5C58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A5C5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67</w:t>
            </w:r>
            <w:r w:rsidR="00A12FEA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70" w:type="dxa"/>
          </w:tcPr>
          <w:p w14:paraId="51CC4160" w14:textId="77777777" w:rsidR="00DB6BBD" w:rsidRPr="00DB6BBD" w:rsidRDefault="00DB6BBD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F4DEF6" w14:textId="4B63C2AF" w:rsidR="00DB6BBD" w:rsidRPr="00DB6BBD" w:rsidRDefault="000A5C5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5C5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841</w:t>
            </w:r>
            <w:r w:rsidRPr="000A5C58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A5C5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608</w:t>
            </w:r>
          </w:p>
        </w:tc>
        <w:tc>
          <w:tcPr>
            <w:tcW w:w="270" w:type="dxa"/>
          </w:tcPr>
          <w:p w14:paraId="40BF625E" w14:textId="77777777" w:rsidR="00DB6BBD" w:rsidRPr="00DB6BBD" w:rsidRDefault="00DB6BBD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2D9215" w14:textId="407B5825" w:rsidR="00DB6BBD" w:rsidRPr="00DB6BBD" w:rsidRDefault="000A5C5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5C5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70</w:t>
            </w:r>
            <w:r w:rsidRPr="000A5C58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A5C5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259</w:t>
            </w:r>
          </w:p>
        </w:tc>
        <w:tc>
          <w:tcPr>
            <w:tcW w:w="270" w:type="dxa"/>
          </w:tcPr>
          <w:p w14:paraId="3449F29E" w14:textId="77777777" w:rsidR="00DB6BBD" w:rsidRPr="00DB6BBD" w:rsidRDefault="00DB6BBD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ED59B7" w14:textId="49591CF4" w:rsidR="00DB6BBD" w:rsidRPr="00DB6BBD" w:rsidRDefault="000A5C58" w:rsidP="00992188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5C5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</w:t>
            </w:r>
            <w:r w:rsidRPr="000A5C58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A5C5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825</w:t>
            </w:r>
            <w:r w:rsidRPr="000A5C58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A5C5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54</w:t>
            </w:r>
            <w:r w:rsidR="00A12FEA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</w:tr>
    </w:tbl>
    <w:p w14:paraId="29F6FBB7" w14:textId="77777777" w:rsidR="00167214" w:rsidRDefault="00167214" w:rsidP="001F4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918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5"/>
        <w:gridCol w:w="1086"/>
        <w:gridCol w:w="264"/>
        <w:gridCol w:w="900"/>
        <w:gridCol w:w="270"/>
        <w:gridCol w:w="990"/>
        <w:gridCol w:w="270"/>
        <w:gridCol w:w="990"/>
        <w:gridCol w:w="270"/>
        <w:gridCol w:w="904"/>
      </w:tblGrid>
      <w:tr w:rsidR="00BE708B" w:rsidRPr="00F61C23" w14:paraId="505FACD6" w14:textId="77777777" w:rsidTr="008D2E83">
        <w:trPr>
          <w:tblHeader/>
        </w:trPr>
        <w:tc>
          <w:tcPr>
            <w:tcW w:w="3245" w:type="dxa"/>
          </w:tcPr>
          <w:p w14:paraId="59D04414" w14:textId="77777777" w:rsidR="00BE708B" w:rsidRPr="00DB6BBD" w:rsidRDefault="00BE708B" w:rsidP="0056247F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944" w:type="dxa"/>
            <w:gridSpan w:val="9"/>
            <w:hideMark/>
          </w:tcPr>
          <w:p w14:paraId="25D0A53C" w14:textId="1FF94B4C" w:rsidR="00BE708B" w:rsidRPr="00DB6BBD" w:rsidRDefault="00BE708B" w:rsidP="0056247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B6BB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นเฉพาะกิจการ</w:t>
            </w:r>
          </w:p>
        </w:tc>
      </w:tr>
      <w:tr w:rsidR="00BE708B" w:rsidRPr="00F61C23" w14:paraId="74AF3DE7" w14:textId="77777777" w:rsidTr="008D2E83">
        <w:trPr>
          <w:tblHeader/>
        </w:trPr>
        <w:tc>
          <w:tcPr>
            <w:tcW w:w="3245" w:type="dxa"/>
          </w:tcPr>
          <w:p w14:paraId="017676DF" w14:textId="77777777" w:rsidR="00BE708B" w:rsidRPr="00DB6BBD" w:rsidRDefault="00BE708B" w:rsidP="0056247F">
            <w:pPr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6" w:type="dxa"/>
          </w:tcPr>
          <w:p w14:paraId="38BAF66B" w14:textId="77777777" w:rsidR="00BE708B" w:rsidRPr="00DB6BBD" w:rsidRDefault="00BE708B" w:rsidP="0056247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4" w:type="dxa"/>
          </w:tcPr>
          <w:p w14:paraId="778C438E" w14:textId="77777777" w:rsidR="00BE708B" w:rsidRPr="00DB6BBD" w:rsidRDefault="00BE708B" w:rsidP="0056247F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94" w:type="dxa"/>
            <w:gridSpan w:val="7"/>
            <w:vAlign w:val="bottom"/>
            <w:hideMark/>
          </w:tcPr>
          <w:p w14:paraId="5B089E56" w14:textId="77777777" w:rsidR="00BE708B" w:rsidRPr="00DB6BBD" w:rsidRDefault="00BE708B" w:rsidP="0056247F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BE708B" w:rsidRPr="00F61C23" w14:paraId="0BD8BAED" w14:textId="77777777" w:rsidTr="008D2E83">
        <w:trPr>
          <w:tblHeader/>
        </w:trPr>
        <w:tc>
          <w:tcPr>
            <w:tcW w:w="3245" w:type="dxa"/>
            <w:vAlign w:val="bottom"/>
            <w:hideMark/>
          </w:tcPr>
          <w:p w14:paraId="01E6C002" w14:textId="77777777" w:rsidR="00BE708B" w:rsidRPr="00DB6BBD" w:rsidRDefault="00BE708B" w:rsidP="0056247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DB6BB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DB6BB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DB6BB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DB6BB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1086" w:type="dxa"/>
            <w:vAlign w:val="bottom"/>
            <w:hideMark/>
          </w:tcPr>
          <w:p w14:paraId="0C60AE39" w14:textId="77777777" w:rsidR="00BE708B" w:rsidRPr="00DB6BBD" w:rsidRDefault="00BE708B" w:rsidP="0056247F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>มูลค่า</w:t>
            </w:r>
          </w:p>
          <w:p w14:paraId="74087B9A" w14:textId="77777777" w:rsidR="00BE708B" w:rsidRPr="00DB6BBD" w:rsidRDefault="00BE708B" w:rsidP="0056247F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64" w:type="dxa"/>
          </w:tcPr>
          <w:p w14:paraId="047AAAF1" w14:textId="77777777" w:rsidR="00BE708B" w:rsidRPr="00DB6BBD" w:rsidRDefault="00BE708B" w:rsidP="0056247F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  <w:hideMark/>
          </w:tcPr>
          <w:p w14:paraId="70FC8862" w14:textId="77777777" w:rsidR="00BE708B" w:rsidRPr="00DB6BBD" w:rsidRDefault="00BE708B" w:rsidP="0056247F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>ภายใน 1 ปี</w:t>
            </w:r>
          </w:p>
        </w:tc>
        <w:tc>
          <w:tcPr>
            <w:tcW w:w="270" w:type="dxa"/>
          </w:tcPr>
          <w:p w14:paraId="23091795" w14:textId="77777777" w:rsidR="00BE708B" w:rsidRPr="00DB6BBD" w:rsidRDefault="00BE708B" w:rsidP="0056247F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2EDA6BE6" w14:textId="77777777" w:rsidR="00BE708B" w:rsidRPr="00DB6BBD" w:rsidRDefault="00BE708B" w:rsidP="0056247F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>หลังจาก 1 ปี</w:t>
            </w:r>
          </w:p>
          <w:p w14:paraId="0C6A15F3" w14:textId="77777777" w:rsidR="00BE708B" w:rsidRPr="00DB6BBD" w:rsidRDefault="00BE708B" w:rsidP="0056247F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>แต่ภายใน 5 ปี</w:t>
            </w:r>
          </w:p>
        </w:tc>
        <w:tc>
          <w:tcPr>
            <w:tcW w:w="270" w:type="dxa"/>
            <w:vAlign w:val="bottom"/>
          </w:tcPr>
          <w:p w14:paraId="5CD8B204" w14:textId="77777777" w:rsidR="00BE708B" w:rsidRPr="00DB6BBD" w:rsidRDefault="00BE708B" w:rsidP="0056247F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003219C6" w14:textId="35D1A9D1" w:rsidR="00BE708B" w:rsidRPr="00DB6BBD" w:rsidRDefault="008D27E8" w:rsidP="0056247F">
            <w:pPr>
              <w:spacing w:line="240" w:lineRule="auto"/>
              <w:ind w:left="-100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หลังจาก</w:t>
            </w:r>
            <w:r w:rsidR="00BE708B" w:rsidRPr="00DB6BB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BE708B" w:rsidRPr="00DB6BBD">
              <w:rPr>
                <w:rFonts w:ascii="Angsana New" w:hAnsi="Angsana New"/>
                <w:sz w:val="24"/>
                <w:szCs w:val="24"/>
              </w:rPr>
              <w:t>5</w:t>
            </w:r>
            <w:r w:rsidR="00BE708B" w:rsidRPr="00DB6BBD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1D137E00" w14:textId="77777777" w:rsidR="00BE708B" w:rsidRPr="00DB6BBD" w:rsidRDefault="00BE708B" w:rsidP="0056247F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  <w:hideMark/>
          </w:tcPr>
          <w:p w14:paraId="0FD57AE7" w14:textId="77777777" w:rsidR="00BE708B" w:rsidRPr="00DB6BBD" w:rsidRDefault="00BE708B" w:rsidP="0056247F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BE708B" w:rsidRPr="00F61C23" w14:paraId="44E8B43E" w14:textId="77777777" w:rsidTr="008D2E83">
        <w:trPr>
          <w:tblHeader/>
        </w:trPr>
        <w:tc>
          <w:tcPr>
            <w:tcW w:w="3245" w:type="dxa"/>
          </w:tcPr>
          <w:p w14:paraId="1487C2C2" w14:textId="77777777" w:rsidR="00BE708B" w:rsidRPr="00DB6BBD" w:rsidRDefault="00BE708B" w:rsidP="0056247F">
            <w:pPr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44" w:type="dxa"/>
            <w:gridSpan w:val="9"/>
            <w:hideMark/>
          </w:tcPr>
          <w:p w14:paraId="374749D8" w14:textId="05C93442" w:rsidR="00BE708B" w:rsidRPr="00DB6BBD" w:rsidRDefault="00BE708B" w:rsidP="0056247F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DB6BBD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="00F36463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DB6BB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BE708B" w:rsidRPr="00F61C23" w14:paraId="309A1A4E" w14:textId="77777777" w:rsidTr="008D2E83">
        <w:tc>
          <w:tcPr>
            <w:tcW w:w="3245" w:type="dxa"/>
            <w:hideMark/>
          </w:tcPr>
          <w:p w14:paraId="2E578105" w14:textId="77777777" w:rsidR="00BE708B" w:rsidRPr="00DB6BBD" w:rsidRDefault="00BE708B" w:rsidP="0056247F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DB6BB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086" w:type="dxa"/>
          </w:tcPr>
          <w:p w14:paraId="6DFD7621" w14:textId="77777777" w:rsidR="00BE708B" w:rsidRPr="00DB6BBD" w:rsidRDefault="00BE708B" w:rsidP="0056247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4" w:type="dxa"/>
          </w:tcPr>
          <w:p w14:paraId="2FA9BD9C" w14:textId="77777777" w:rsidR="00BE708B" w:rsidRPr="00DB6BBD" w:rsidRDefault="00BE708B" w:rsidP="0056247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DDBD99F" w14:textId="77777777" w:rsidR="00BE708B" w:rsidRPr="00DB6BBD" w:rsidRDefault="00BE708B" w:rsidP="0056247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6387B56" w14:textId="77777777" w:rsidR="00BE708B" w:rsidRPr="00DB6BBD" w:rsidRDefault="00BE708B" w:rsidP="0056247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FE04C2A" w14:textId="77777777" w:rsidR="00BE708B" w:rsidRPr="00DB6BBD" w:rsidRDefault="00BE708B" w:rsidP="0056247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AD6AA65" w14:textId="77777777" w:rsidR="00BE708B" w:rsidRPr="00DB6BBD" w:rsidRDefault="00BE708B" w:rsidP="0056247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853B4F1" w14:textId="77777777" w:rsidR="00BE708B" w:rsidRPr="00DB6BBD" w:rsidRDefault="00BE708B" w:rsidP="0056247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E5149A3" w14:textId="77777777" w:rsidR="00BE708B" w:rsidRPr="00DB6BBD" w:rsidRDefault="00BE708B" w:rsidP="0056247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4" w:type="dxa"/>
          </w:tcPr>
          <w:p w14:paraId="5F829BA6" w14:textId="77777777" w:rsidR="00BE708B" w:rsidRPr="00DB6BBD" w:rsidRDefault="00BE708B" w:rsidP="0056247F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AD4F03" w:rsidRPr="00F61C23" w14:paraId="7FC69280" w14:textId="77777777" w:rsidTr="008D2E83">
        <w:tc>
          <w:tcPr>
            <w:tcW w:w="3245" w:type="dxa"/>
            <w:hideMark/>
          </w:tcPr>
          <w:p w14:paraId="22EFE480" w14:textId="77777777" w:rsidR="00AD4F03" w:rsidRPr="00DB6BBD" w:rsidRDefault="00AD4F03" w:rsidP="00AD4F03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  <w:r w:rsidRPr="00DB6BBD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1086" w:type="dxa"/>
          </w:tcPr>
          <w:p w14:paraId="681DC4E2" w14:textId="5DCBB6B4" w:rsidR="00AD4F03" w:rsidRPr="000A5C58" w:rsidRDefault="00AD4F03" w:rsidP="00AD4F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08B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BE708B">
              <w:rPr>
                <w:rFonts w:ascii="Angsana New" w:hAnsi="Angsana New"/>
                <w:sz w:val="24"/>
                <w:szCs w:val="24"/>
              </w:rPr>
              <w:t>,</w:t>
            </w:r>
            <w:r w:rsidRPr="00BE708B">
              <w:rPr>
                <w:rFonts w:ascii="Angsana New" w:hAnsi="Angsana New"/>
                <w:sz w:val="24"/>
                <w:szCs w:val="24"/>
                <w:cs/>
              </w:rPr>
              <w:t>587</w:t>
            </w:r>
            <w:r w:rsidRPr="00BE708B">
              <w:rPr>
                <w:rFonts w:ascii="Angsana New" w:hAnsi="Angsana New"/>
                <w:sz w:val="24"/>
                <w:szCs w:val="24"/>
              </w:rPr>
              <w:t>,</w:t>
            </w:r>
            <w:r w:rsidRPr="00BE708B">
              <w:rPr>
                <w:rFonts w:ascii="Angsana New" w:hAnsi="Angsana New"/>
                <w:sz w:val="24"/>
                <w:szCs w:val="24"/>
                <w:cs/>
              </w:rPr>
              <w:t>869</w:t>
            </w:r>
          </w:p>
        </w:tc>
        <w:tc>
          <w:tcPr>
            <w:tcW w:w="264" w:type="dxa"/>
          </w:tcPr>
          <w:p w14:paraId="59170FC1" w14:textId="77777777" w:rsidR="00AD4F03" w:rsidRPr="00DB6BBD" w:rsidRDefault="00AD4F03" w:rsidP="00AD4F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4C45067" w14:textId="0AD4DC89" w:rsidR="00AD4F03" w:rsidRPr="00DB6BBD" w:rsidRDefault="00AD4F03" w:rsidP="00AD4F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08B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BE708B">
              <w:rPr>
                <w:rFonts w:ascii="Angsana New" w:hAnsi="Angsana New"/>
                <w:sz w:val="24"/>
                <w:szCs w:val="24"/>
              </w:rPr>
              <w:t>,</w:t>
            </w:r>
            <w:r w:rsidRPr="00BE708B">
              <w:rPr>
                <w:rFonts w:ascii="Angsana New" w:hAnsi="Angsana New"/>
                <w:sz w:val="24"/>
                <w:szCs w:val="24"/>
                <w:cs/>
              </w:rPr>
              <w:t>594</w:t>
            </w:r>
            <w:r w:rsidRPr="00BE708B">
              <w:rPr>
                <w:rFonts w:ascii="Angsana New" w:hAnsi="Angsana New"/>
                <w:sz w:val="24"/>
                <w:szCs w:val="24"/>
              </w:rPr>
              <w:t>,</w:t>
            </w:r>
            <w:r w:rsidRPr="00BE708B">
              <w:rPr>
                <w:rFonts w:ascii="Angsana New" w:hAnsi="Angsana New"/>
                <w:sz w:val="24"/>
                <w:szCs w:val="24"/>
                <w:cs/>
              </w:rPr>
              <w:t>913</w:t>
            </w:r>
          </w:p>
        </w:tc>
        <w:tc>
          <w:tcPr>
            <w:tcW w:w="270" w:type="dxa"/>
          </w:tcPr>
          <w:p w14:paraId="5A4D71D5" w14:textId="77777777" w:rsidR="00AD4F03" w:rsidRPr="00DB6BBD" w:rsidRDefault="00AD4F03" w:rsidP="00AD4F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14E03A" w14:textId="020112C7" w:rsidR="00AD4F03" w:rsidRPr="000A5C58" w:rsidRDefault="00AD4F03" w:rsidP="00AD4F0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0"/>
              <w:rPr>
                <w:rFonts w:ascii="Angsana New" w:hAnsi="Angsana New"/>
                <w:sz w:val="28"/>
                <w:szCs w:val="28"/>
              </w:rPr>
            </w:pPr>
            <w:r w:rsidRPr="00865646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3EB07D6" w14:textId="77777777" w:rsidR="00AD4F03" w:rsidRPr="00DB6BBD" w:rsidRDefault="00AD4F03" w:rsidP="00AD4F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984C65" w14:textId="5F446FE3" w:rsidR="00AD4F03" w:rsidRPr="00DB6BBD" w:rsidRDefault="00AD4F03" w:rsidP="00AD4F03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9555C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FB7AC9C" w14:textId="77777777" w:rsidR="00AD4F03" w:rsidRPr="00DB6BBD" w:rsidRDefault="00AD4F03" w:rsidP="00AD4F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</w:tcPr>
          <w:p w14:paraId="7465C86A" w14:textId="51486152" w:rsidR="00AD4F03" w:rsidRPr="00DB6BBD" w:rsidRDefault="00AD4F03" w:rsidP="00AD4F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4F03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AD4F03">
              <w:rPr>
                <w:rFonts w:ascii="Angsana New" w:hAnsi="Angsana New"/>
                <w:sz w:val="24"/>
                <w:szCs w:val="24"/>
              </w:rPr>
              <w:t>,</w:t>
            </w:r>
            <w:r w:rsidRPr="00AD4F03">
              <w:rPr>
                <w:rFonts w:ascii="Angsana New" w:hAnsi="Angsana New"/>
                <w:sz w:val="24"/>
                <w:szCs w:val="24"/>
                <w:cs/>
              </w:rPr>
              <w:t>594</w:t>
            </w:r>
            <w:r w:rsidRPr="00AD4F03">
              <w:rPr>
                <w:rFonts w:ascii="Angsana New" w:hAnsi="Angsana New"/>
                <w:sz w:val="24"/>
                <w:szCs w:val="24"/>
              </w:rPr>
              <w:t>,</w:t>
            </w:r>
            <w:r w:rsidRPr="00AD4F03">
              <w:rPr>
                <w:rFonts w:ascii="Angsana New" w:hAnsi="Angsana New"/>
                <w:sz w:val="24"/>
                <w:szCs w:val="24"/>
                <w:cs/>
              </w:rPr>
              <w:t>913</w:t>
            </w:r>
          </w:p>
        </w:tc>
      </w:tr>
      <w:tr w:rsidR="00AD4F03" w:rsidRPr="00F61C23" w14:paraId="15870E0B" w14:textId="77777777" w:rsidTr="008D2E83">
        <w:tc>
          <w:tcPr>
            <w:tcW w:w="3245" w:type="dxa"/>
          </w:tcPr>
          <w:p w14:paraId="5D36F7AE" w14:textId="68C2216D" w:rsidR="00AD4F03" w:rsidRDefault="009D739B" w:rsidP="00167214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086" w:type="dxa"/>
          </w:tcPr>
          <w:p w14:paraId="20C8AB0D" w14:textId="23CE568F" w:rsidR="00AD4F03" w:rsidRPr="000A5C58" w:rsidRDefault="00167214" w:rsidP="0016721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67214">
              <w:rPr>
                <w:rFonts w:ascii="Angsana New" w:hAnsi="Angsana New"/>
                <w:sz w:val="24"/>
                <w:szCs w:val="24"/>
                <w:cs/>
              </w:rPr>
              <w:t>65</w:t>
            </w:r>
            <w:r w:rsidRPr="00167214">
              <w:rPr>
                <w:rFonts w:ascii="Angsana New" w:hAnsi="Angsana New"/>
                <w:sz w:val="24"/>
                <w:szCs w:val="24"/>
              </w:rPr>
              <w:t>,</w:t>
            </w:r>
            <w:r w:rsidRPr="00167214">
              <w:rPr>
                <w:rFonts w:ascii="Angsana New" w:hAnsi="Angsana New"/>
                <w:sz w:val="24"/>
                <w:szCs w:val="24"/>
                <w:cs/>
              </w:rPr>
              <w:t>439</w:t>
            </w:r>
          </w:p>
        </w:tc>
        <w:tc>
          <w:tcPr>
            <w:tcW w:w="264" w:type="dxa"/>
          </w:tcPr>
          <w:p w14:paraId="4D56C739" w14:textId="77777777" w:rsidR="00AD4F03" w:rsidRPr="00DB6BBD" w:rsidRDefault="00AD4F03" w:rsidP="00AD4F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525A3B6" w14:textId="25BD3531" w:rsidR="00AD4F03" w:rsidRPr="000A5C58" w:rsidRDefault="00167214" w:rsidP="0016721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67214">
              <w:rPr>
                <w:rFonts w:ascii="Angsana New" w:hAnsi="Angsana New"/>
                <w:sz w:val="24"/>
                <w:szCs w:val="24"/>
                <w:cs/>
              </w:rPr>
              <w:t>65</w:t>
            </w:r>
            <w:r w:rsidRPr="00167214">
              <w:rPr>
                <w:rFonts w:ascii="Angsana New" w:hAnsi="Angsana New"/>
                <w:sz w:val="24"/>
                <w:szCs w:val="24"/>
              </w:rPr>
              <w:t>,</w:t>
            </w:r>
            <w:r w:rsidRPr="00167214">
              <w:rPr>
                <w:rFonts w:ascii="Angsana New" w:hAnsi="Angsana New"/>
                <w:sz w:val="24"/>
                <w:szCs w:val="24"/>
                <w:cs/>
              </w:rPr>
              <w:t>439</w:t>
            </w:r>
          </w:p>
        </w:tc>
        <w:tc>
          <w:tcPr>
            <w:tcW w:w="270" w:type="dxa"/>
          </w:tcPr>
          <w:p w14:paraId="600633F7" w14:textId="77777777" w:rsidR="00AD4F03" w:rsidRPr="00DB6BBD" w:rsidRDefault="00AD4F03" w:rsidP="00AD4F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9046312" w14:textId="3391AECD" w:rsidR="00AD4F03" w:rsidRPr="000A5C58" w:rsidRDefault="00167214" w:rsidP="0016721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65646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859894C" w14:textId="77777777" w:rsidR="00AD4F03" w:rsidRPr="00DB6BBD" w:rsidRDefault="00AD4F03" w:rsidP="00AD4F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F507B1" w14:textId="4E50D828" w:rsidR="00AD4F03" w:rsidRPr="000A5C58" w:rsidRDefault="00167214" w:rsidP="0016721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65646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C34FE65" w14:textId="77777777" w:rsidR="00AD4F03" w:rsidRPr="00DB6BBD" w:rsidRDefault="00AD4F03" w:rsidP="00AD4F03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</w:tcPr>
          <w:p w14:paraId="28105484" w14:textId="12F212CE" w:rsidR="00AD4F03" w:rsidRPr="000A5C58" w:rsidRDefault="00167214" w:rsidP="0016721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67214">
              <w:rPr>
                <w:rFonts w:ascii="Angsana New" w:hAnsi="Angsana New"/>
                <w:sz w:val="24"/>
                <w:szCs w:val="24"/>
                <w:cs/>
              </w:rPr>
              <w:t>65</w:t>
            </w:r>
            <w:r w:rsidRPr="00167214">
              <w:rPr>
                <w:rFonts w:ascii="Angsana New" w:hAnsi="Angsana New"/>
                <w:sz w:val="24"/>
                <w:szCs w:val="24"/>
              </w:rPr>
              <w:t>,</w:t>
            </w:r>
            <w:r w:rsidRPr="00167214">
              <w:rPr>
                <w:rFonts w:ascii="Angsana New" w:hAnsi="Angsana New"/>
                <w:sz w:val="24"/>
                <w:szCs w:val="24"/>
                <w:cs/>
              </w:rPr>
              <w:t>439</w:t>
            </w:r>
          </w:p>
        </w:tc>
      </w:tr>
      <w:tr w:rsidR="009D739B" w:rsidRPr="00F61C23" w14:paraId="5EC815EE" w14:textId="77777777" w:rsidTr="008D2E83">
        <w:tc>
          <w:tcPr>
            <w:tcW w:w="3245" w:type="dxa"/>
            <w:hideMark/>
          </w:tcPr>
          <w:p w14:paraId="7FEF2C69" w14:textId="1402D70A" w:rsidR="009D739B" w:rsidRPr="00DB6BBD" w:rsidRDefault="009D739B" w:rsidP="009D739B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6" w:type="dxa"/>
          </w:tcPr>
          <w:p w14:paraId="1587B85A" w14:textId="1432EBDE" w:rsidR="009D739B" w:rsidRPr="00DB6BBD" w:rsidRDefault="009D739B" w:rsidP="009D73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08B">
              <w:rPr>
                <w:rFonts w:ascii="Angsana New" w:hAnsi="Angsana New"/>
                <w:sz w:val="24"/>
                <w:szCs w:val="24"/>
                <w:cs/>
              </w:rPr>
              <w:t>27</w:t>
            </w:r>
            <w:r w:rsidRPr="00BE708B">
              <w:rPr>
                <w:rFonts w:ascii="Angsana New" w:hAnsi="Angsana New"/>
                <w:sz w:val="24"/>
                <w:szCs w:val="24"/>
              </w:rPr>
              <w:t>,</w:t>
            </w:r>
            <w:r w:rsidRPr="00BE708B">
              <w:rPr>
                <w:rFonts w:ascii="Angsana New" w:hAnsi="Angsana New"/>
                <w:sz w:val="24"/>
                <w:szCs w:val="24"/>
                <w:cs/>
              </w:rPr>
              <w:t>985</w:t>
            </w:r>
          </w:p>
        </w:tc>
        <w:tc>
          <w:tcPr>
            <w:tcW w:w="264" w:type="dxa"/>
          </w:tcPr>
          <w:p w14:paraId="12B80015" w14:textId="77777777" w:rsidR="009D739B" w:rsidRPr="00DB6BBD" w:rsidRDefault="009D739B" w:rsidP="009D73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7E7DFA0" w14:textId="7F2AC7F9" w:rsidR="009D739B" w:rsidRPr="00DB6BBD" w:rsidRDefault="009D739B" w:rsidP="009D73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08B">
              <w:rPr>
                <w:rFonts w:ascii="Angsana New" w:hAnsi="Angsana New"/>
                <w:sz w:val="24"/>
                <w:szCs w:val="24"/>
                <w:cs/>
              </w:rPr>
              <w:t>28</w:t>
            </w:r>
            <w:r w:rsidRPr="00BE708B">
              <w:rPr>
                <w:rFonts w:ascii="Angsana New" w:hAnsi="Angsana New"/>
                <w:sz w:val="24"/>
                <w:szCs w:val="24"/>
              </w:rPr>
              <w:t>,</w:t>
            </w:r>
            <w:r w:rsidRPr="00BE708B">
              <w:rPr>
                <w:rFonts w:ascii="Angsana New" w:hAnsi="Angsana New"/>
                <w:sz w:val="24"/>
                <w:szCs w:val="24"/>
                <w:cs/>
              </w:rPr>
              <w:t>895</w:t>
            </w:r>
          </w:p>
        </w:tc>
        <w:tc>
          <w:tcPr>
            <w:tcW w:w="270" w:type="dxa"/>
          </w:tcPr>
          <w:p w14:paraId="557AC73A" w14:textId="77777777" w:rsidR="009D739B" w:rsidRPr="00DB6BBD" w:rsidRDefault="009D739B" w:rsidP="009D73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39EE8F" w14:textId="11AD2A93" w:rsidR="009D739B" w:rsidRPr="00DB6BBD" w:rsidRDefault="009D739B" w:rsidP="009D739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65646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381D2C4" w14:textId="77777777" w:rsidR="009D739B" w:rsidRPr="00DB6BBD" w:rsidRDefault="009D739B" w:rsidP="009D73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67F9BD9" w14:textId="1884182D" w:rsidR="009D739B" w:rsidRPr="00DB6BBD" w:rsidRDefault="009D739B" w:rsidP="009D739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9555C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88A83DC" w14:textId="77777777" w:rsidR="009D739B" w:rsidRPr="00DB6BBD" w:rsidRDefault="009D739B" w:rsidP="009D73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</w:tcPr>
          <w:p w14:paraId="24F17952" w14:textId="7A1B2C1C" w:rsidR="009D739B" w:rsidRPr="00DB6BBD" w:rsidRDefault="009D739B" w:rsidP="009D739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4F03">
              <w:rPr>
                <w:rFonts w:ascii="Angsana New" w:hAnsi="Angsana New"/>
                <w:sz w:val="24"/>
                <w:szCs w:val="24"/>
                <w:cs/>
              </w:rPr>
              <w:t>28</w:t>
            </w:r>
            <w:r w:rsidRPr="00AD4F03">
              <w:rPr>
                <w:rFonts w:ascii="Angsana New" w:hAnsi="Angsana New"/>
                <w:sz w:val="24"/>
                <w:szCs w:val="24"/>
              </w:rPr>
              <w:t>,</w:t>
            </w:r>
            <w:r w:rsidRPr="00AD4F03">
              <w:rPr>
                <w:rFonts w:ascii="Angsana New" w:hAnsi="Angsana New"/>
                <w:sz w:val="24"/>
                <w:szCs w:val="24"/>
                <w:cs/>
              </w:rPr>
              <w:t>895</w:t>
            </w:r>
          </w:p>
        </w:tc>
      </w:tr>
      <w:tr w:rsidR="00BE708B" w:rsidRPr="00F61C23" w14:paraId="481AB912" w14:textId="77777777" w:rsidTr="008D2E83">
        <w:tc>
          <w:tcPr>
            <w:tcW w:w="3245" w:type="dxa"/>
            <w:hideMark/>
          </w:tcPr>
          <w:p w14:paraId="3CFE2ED1" w14:textId="77777777" w:rsidR="00BE708B" w:rsidRPr="00DB6BBD" w:rsidRDefault="00BE708B" w:rsidP="0056247F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>เงินกู้ยืม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ระยะยาว</w:t>
            </w:r>
            <w:r w:rsidRPr="00DB6BBD">
              <w:rPr>
                <w:rFonts w:ascii="Angsana New" w:hAnsi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086" w:type="dxa"/>
          </w:tcPr>
          <w:p w14:paraId="7E56DC37" w14:textId="0B36D768" w:rsidR="00BE708B" w:rsidRPr="00DB6BBD" w:rsidRDefault="00BE708B" w:rsidP="005624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08B">
              <w:rPr>
                <w:rFonts w:ascii="Angsana New" w:hAnsi="Angsana New"/>
                <w:sz w:val="24"/>
                <w:szCs w:val="24"/>
                <w:cs/>
              </w:rPr>
              <w:t>818</w:t>
            </w:r>
            <w:r w:rsidRPr="00BE708B">
              <w:rPr>
                <w:rFonts w:ascii="Angsana New" w:hAnsi="Angsana New"/>
                <w:sz w:val="24"/>
                <w:szCs w:val="24"/>
              </w:rPr>
              <w:t>,</w:t>
            </w:r>
            <w:r w:rsidRPr="00BE708B">
              <w:rPr>
                <w:rFonts w:ascii="Angsana New" w:hAnsi="Angsana New"/>
                <w:sz w:val="24"/>
                <w:szCs w:val="24"/>
                <w:cs/>
              </w:rPr>
              <w:t>138</w:t>
            </w:r>
          </w:p>
        </w:tc>
        <w:tc>
          <w:tcPr>
            <w:tcW w:w="264" w:type="dxa"/>
          </w:tcPr>
          <w:p w14:paraId="654B3771" w14:textId="77777777" w:rsidR="00BE708B" w:rsidRPr="00DB6BBD" w:rsidRDefault="00BE708B" w:rsidP="005624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19AE7DC" w14:textId="54EBB7BA" w:rsidR="00BE708B" w:rsidRPr="00DB6BBD" w:rsidRDefault="00BE708B" w:rsidP="005624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08B">
              <w:rPr>
                <w:rFonts w:ascii="Angsana New" w:hAnsi="Angsana New"/>
                <w:sz w:val="24"/>
                <w:szCs w:val="24"/>
                <w:cs/>
              </w:rPr>
              <w:t>175</w:t>
            </w:r>
            <w:r w:rsidRPr="00BE708B">
              <w:rPr>
                <w:rFonts w:ascii="Angsana New" w:hAnsi="Angsana New"/>
                <w:sz w:val="24"/>
                <w:szCs w:val="24"/>
              </w:rPr>
              <w:t>,</w:t>
            </w:r>
            <w:r w:rsidRPr="00BE708B">
              <w:rPr>
                <w:rFonts w:ascii="Angsana New" w:hAnsi="Angsana New"/>
                <w:sz w:val="24"/>
                <w:szCs w:val="24"/>
                <w:cs/>
              </w:rPr>
              <w:t>321</w:t>
            </w:r>
          </w:p>
        </w:tc>
        <w:tc>
          <w:tcPr>
            <w:tcW w:w="270" w:type="dxa"/>
          </w:tcPr>
          <w:p w14:paraId="7EBD956C" w14:textId="77777777" w:rsidR="00BE708B" w:rsidRPr="00DB6BBD" w:rsidRDefault="00BE708B" w:rsidP="005624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1A3A68" w14:textId="4F07BE90" w:rsidR="00BE708B" w:rsidRPr="00DB6BBD" w:rsidRDefault="00BE708B" w:rsidP="005624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08B">
              <w:rPr>
                <w:rFonts w:ascii="Angsana New" w:hAnsi="Angsana New"/>
                <w:sz w:val="24"/>
                <w:szCs w:val="24"/>
                <w:cs/>
              </w:rPr>
              <w:t>652</w:t>
            </w:r>
            <w:r w:rsidRPr="00BE708B">
              <w:rPr>
                <w:rFonts w:ascii="Angsana New" w:hAnsi="Angsana New"/>
                <w:sz w:val="24"/>
                <w:szCs w:val="24"/>
              </w:rPr>
              <w:t>,</w:t>
            </w:r>
            <w:r w:rsidRPr="00BE708B">
              <w:rPr>
                <w:rFonts w:ascii="Angsana New" w:hAnsi="Angsana New"/>
                <w:sz w:val="24"/>
                <w:szCs w:val="24"/>
                <w:cs/>
              </w:rPr>
              <w:t>131</w:t>
            </w:r>
          </w:p>
        </w:tc>
        <w:tc>
          <w:tcPr>
            <w:tcW w:w="270" w:type="dxa"/>
          </w:tcPr>
          <w:p w14:paraId="6B3F9074" w14:textId="77777777" w:rsidR="00BE708B" w:rsidRPr="00DB6BBD" w:rsidRDefault="00BE708B" w:rsidP="005624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095A8D5" w14:textId="551A8302" w:rsidR="00BE708B" w:rsidRPr="00DB6BBD" w:rsidRDefault="00AD4F03" w:rsidP="005624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4F03">
              <w:rPr>
                <w:rFonts w:ascii="Angsana New" w:hAnsi="Angsana New"/>
                <w:sz w:val="24"/>
                <w:szCs w:val="24"/>
                <w:cs/>
              </w:rPr>
              <w:t>67</w:t>
            </w:r>
            <w:r w:rsidRPr="00AD4F03">
              <w:rPr>
                <w:rFonts w:ascii="Angsana New" w:hAnsi="Angsana New"/>
                <w:sz w:val="24"/>
                <w:szCs w:val="24"/>
              </w:rPr>
              <w:t>,</w:t>
            </w:r>
            <w:r w:rsidRPr="00AD4F03">
              <w:rPr>
                <w:rFonts w:ascii="Angsana New" w:hAnsi="Angsana New"/>
                <w:sz w:val="24"/>
                <w:szCs w:val="24"/>
                <w:cs/>
              </w:rPr>
              <w:t>419</w:t>
            </w:r>
          </w:p>
        </w:tc>
        <w:tc>
          <w:tcPr>
            <w:tcW w:w="270" w:type="dxa"/>
          </w:tcPr>
          <w:p w14:paraId="087A9C12" w14:textId="77777777" w:rsidR="00BE708B" w:rsidRPr="00DB6BBD" w:rsidRDefault="00BE708B" w:rsidP="005624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</w:tcPr>
          <w:p w14:paraId="62C203DA" w14:textId="7EB7927D" w:rsidR="00BE708B" w:rsidRPr="00DB6BBD" w:rsidRDefault="00AD4F03" w:rsidP="005624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4F03">
              <w:rPr>
                <w:rFonts w:ascii="Angsana New" w:hAnsi="Angsana New"/>
                <w:sz w:val="24"/>
                <w:szCs w:val="24"/>
                <w:cs/>
              </w:rPr>
              <w:t>894</w:t>
            </w:r>
            <w:r w:rsidRPr="00AD4F03">
              <w:rPr>
                <w:rFonts w:ascii="Angsana New" w:hAnsi="Angsana New"/>
                <w:sz w:val="24"/>
                <w:szCs w:val="24"/>
              </w:rPr>
              <w:t>,</w:t>
            </w:r>
            <w:r w:rsidRPr="00AD4F03">
              <w:rPr>
                <w:rFonts w:ascii="Angsana New" w:hAnsi="Angsana New"/>
                <w:sz w:val="24"/>
                <w:szCs w:val="24"/>
                <w:cs/>
              </w:rPr>
              <w:t>871</w:t>
            </w:r>
          </w:p>
        </w:tc>
      </w:tr>
      <w:tr w:rsidR="00BE708B" w:rsidRPr="00F61C23" w14:paraId="34649EAC" w14:textId="77777777" w:rsidTr="008D2E83">
        <w:trPr>
          <w:trHeight w:val="119"/>
        </w:trPr>
        <w:tc>
          <w:tcPr>
            <w:tcW w:w="3245" w:type="dxa"/>
            <w:hideMark/>
          </w:tcPr>
          <w:p w14:paraId="443AB4DD" w14:textId="77777777" w:rsidR="00BE708B" w:rsidRPr="00DB6BBD" w:rsidRDefault="00BE708B" w:rsidP="0056247F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6" w:type="dxa"/>
            <w:vAlign w:val="bottom"/>
          </w:tcPr>
          <w:p w14:paraId="1B396D83" w14:textId="0072144B" w:rsidR="00BE708B" w:rsidRPr="00DB6BBD" w:rsidRDefault="00BE708B" w:rsidP="005624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08B">
              <w:rPr>
                <w:rFonts w:ascii="Angsana New" w:hAnsi="Angsana New"/>
                <w:sz w:val="24"/>
                <w:szCs w:val="24"/>
                <w:cs/>
              </w:rPr>
              <w:t>16</w:t>
            </w:r>
            <w:r w:rsidRPr="00BE708B">
              <w:rPr>
                <w:rFonts w:ascii="Angsana New" w:hAnsi="Angsana New"/>
                <w:sz w:val="24"/>
                <w:szCs w:val="24"/>
              </w:rPr>
              <w:t>,</w:t>
            </w:r>
            <w:r w:rsidRPr="00BE708B">
              <w:rPr>
                <w:rFonts w:ascii="Angsana New" w:hAnsi="Angsana New"/>
                <w:sz w:val="24"/>
                <w:szCs w:val="24"/>
                <w:cs/>
              </w:rPr>
              <w:t>409</w:t>
            </w:r>
          </w:p>
        </w:tc>
        <w:tc>
          <w:tcPr>
            <w:tcW w:w="264" w:type="dxa"/>
            <w:vAlign w:val="bottom"/>
          </w:tcPr>
          <w:p w14:paraId="052AEB4C" w14:textId="77777777" w:rsidR="00BE708B" w:rsidRPr="00DB6BBD" w:rsidRDefault="00BE708B" w:rsidP="00167214">
            <w:pPr>
              <w:tabs>
                <w:tab w:val="clear" w:pos="2580"/>
                <w:tab w:val="left" w:pos="50"/>
                <w:tab w:val="decimal" w:pos="706"/>
              </w:tabs>
              <w:spacing w:line="240" w:lineRule="auto"/>
              <w:ind w:left="-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A9178A2" w14:textId="36E948EB" w:rsidR="00BE708B" w:rsidRPr="00DB6BBD" w:rsidRDefault="00BE708B" w:rsidP="005624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08B">
              <w:rPr>
                <w:rFonts w:ascii="Angsana New" w:hAnsi="Angsana New"/>
                <w:sz w:val="24"/>
                <w:szCs w:val="24"/>
                <w:cs/>
              </w:rPr>
              <w:t>8</w:t>
            </w:r>
            <w:r w:rsidRPr="00BE708B">
              <w:rPr>
                <w:rFonts w:ascii="Angsana New" w:hAnsi="Angsana New"/>
                <w:sz w:val="24"/>
                <w:szCs w:val="24"/>
              </w:rPr>
              <w:t>,</w:t>
            </w:r>
            <w:r w:rsidRPr="00BE708B">
              <w:rPr>
                <w:rFonts w:ascii="Angsana New" w:hAnsi="Angsana New"/>
                <w:sz w:val="24"/>
                <w:szCs w:val="24"/>
                <w:cs/>
              </w:rPr>
              <w:t>44</w:t>
            </w:r>
            <w:r w:rsidR="002B79F4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70" w:type="dxa"/>
            <w:vAlign w:val="bottom"/>
          </w:tcPr>
          <w:p w14:paraId="19CDB745" w14:textId="77777777" w:rsidR="00BE708B" w:rsidRPr="00DB6BBD" w:rsidRDefault="00BE708B" w:rsidP="005624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3FC926F" w14:textId="52F242F9" w:rsidR="00BE708B" w:rsidRPr="00DB6BBD" w:rsidRDefault="00BE708B" w:rsidP="005624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708B">
              <w:rPr>
                <w:rFonts w:ascii="Angsana New" w:hAnsi="Angsana New"/>
                <w:sz w:val="24"/>
                <w:szCs w:val="24"/>
                <w:cs/>
              </w:rPr>
              <w:t>8</w:t>
            </w:r>
            <w:r w:rsidRPr="00BE708B">
              <w:rPr>
                <w:rFonts w:ascii="Angsana New" w:hAnsi="Angsana New"/>
                <w:sz w:val="24"/>
                <w:szCs w:val="24"/>
              </w:rPr>
              <w:t>,</w:t>
            </w:r>
            <w:r w:rsidRPr="00BE708B">
              <w:rPr>
                <w:rFonts w:ascii="Angsana New" w:hAnsi="Angsana New"/>
                <w:sz w:val="24"/>
                <w:szCs w:val="24"/>
                <w:cs/>
              </w:rPr>
              <w:t>739</w:t>
            </w:r>
          </w:p>
        </w:tc>
        <w:tc>
          <w:tcPr>
            <w:tcW w:w="270" w:type="dxa"/>
            <w:vAlign w:val="bottom"/>
          </w:tcPr>
          <w:p w14:paraId="0B8A60ED" w14:textId="77777777" w:rsidR="00BE708B" w:rsidRPr="00DB6BBD" w:rsidRDefault="00BE708B" w:rsidP="005624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56B52B34" w14:textId="1EA03AC2" w:rsidR="00BE708B" w:rsidRPr="00DB6BBD" w:rsidRDefault="00AD4F03" w:rsidP="0056247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A5C58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F475230" w14:textId="77777777" w:rsidR="00BE708B" w:rsidRPr="00DB6BBD" w:rsidRDefault="00BE708B" w:rsidP="005624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6E28F5A5" w14:textId="7989AE22" w:rsidR="00BE708B" w:rsidRPr="00DB6BBD" w:rsidRDefault="00AD4F03" w:rsidP="005624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D4F03">
              <w:rPr>
                <w:rFonts w:ascii="Angsana New" w:hAnsi="Angsana New"/>
                <w:sz w:val="24"/>
                <w:szCs w:val="24"/>
                <w:cs/>
              </w:rPr>
              <w:t>17</w:t>
            </w:r>
            <w:r w:rsidRPr="00AD4F03">
              <w:rPr>
                <w:rFonts w:ascii="Angsana New" w:hAnsi="Angsana New"/>
                <w:sz w:val="24"/>
                <w:szCs w:val="24"/>
              </w:rPr>
              <w:t>,</w:t>
            </w:r>
            <w:r w:rsidRPr="00AD4F03">
              <w:rPr>
                <w:rFonts w:ascii="Angsana New" w:hAnsi="Angsana New"/>
                <w:sz w:val="24"/>
                <w:szCs w:val="24"/>
                <w:cs/>
              </w:rPr>
              <w:t>18</w:t>
            </w:r>
            <w:r w:rsidR="009D739B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BE708B" w:rsidRPr="00F61C23" w14:paraId="620466CE" w14:textId="77777777" w:rsidTr="008D2E83">
        <w:tc>
          <w:tcPr>
            <w:tcW w:w="3245" w:type="dxa"/>
          </w:tcPr>
          <w:p w14:paraId="1327FD56" w14:textId="77777777" w:rsidR="00BE708B" w:rsidRPr="00DB6BBD" w:rsidRDefault="00BE708B" w:rsidP="0056247F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2E7F59" w14:textId="2AD779CA" w:rsidR="00BE708B" w:rsidRPr="00DB6BBD" w:rsidRDefault="00BE708B" w:rsidP="005624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E708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</w:t>
            </w:r>
            <w:r w:rsidRPr="00BE708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E708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515</w:t>
            </w:r>
            <w:r w:rsidRPr="00BE708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E708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840</w:t>
            </w:r>
          </w:p>
        </w:tc>
        <w:tc>
          <w:tcPr>
            <w:tcW w:w="264" w:type="dxa"/>
          </w:tcPr>
          <w:p w14:paraId="12D8282A" w14:textId="77777777" w:rsidR="00BE708B" w:rsidRPr="00DB6BBD" w:rsidRDefault="00BE708B" w:rsidP="005624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899AE5" w14:textId="1712B71E" w:rsidR="00BE708B" w:rsidRPr="00DB6BBD" w:rsidRDefault="00BE708B" w:rsidP="005624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E708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</w:t>
            </w:r>
            <w:r w:rsidRPr="00BE708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E708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873</w:t>
            </w:r>
            <w:r w:rsidRPr="00BE708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E708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01</w:t>
            </w:r>
            <w:r w:rsidR="00A12FEA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7F07F78B" w14:textId="77777777" w:rsidR="00BE708B" w:rsidRPr="00DB6BBD" w:rsidRDefault="00BE708B" w:rsidP="005624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B09645" w14:textId="5B28FD3D" w:rsidR="00BE708B" w:rsidRPr="00DB6BBD" w:rsidRDefault="00BE708B" w:rsidP="005624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E708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660</w:t>
            </w:r>
            <w:r w:rsidRPr="00BE708B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E708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870</w:t>
            </w:r>
          </w:p>
        </w:tc>
        <w:tc>
          <w:tcPr>
            <w:tcW w:w="270" w:type="dxa"/>
          </w:tcPr>
          <w:p w14:paraId="6481D45E" w14:textId="77777777" w:rsidR="00BE708B" w:rsidRPr="00DB6BBD" w:rsidRDefault="00BE708B" w:rsidP="005624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BD0B5D" w14:textId="39A44EC5" w:rsidR="00BE708B" w:rsidRPr="00DB6BBD" w:rsidRDefault="00AD4F03" w:rsidP="005624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D4F0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67</w:t>
            </w:r>
            <w:r w:rsidRPr="00AD4F0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AD4F0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419</w:t>
            </w:r>
          </w:p>
        </w:tc>
        <w:tc>
          <w:tcPr>
            <w:tcW w:w="270" w:type="dxa"/>
          </w:tcPr>
          <w:p w14:paraId="6669DA3B" w14:textId="77777777" w:rsidR="00BE708B" w:rsidRPr="00DB6BBD" w:rsidRDefault="00BE708B" w:rsidP="005624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E5F569" w14:textId="75708F19" w:rsidR="00BE708B" w:rsidRPr="00DB6BBD" w:rsidRDefault="00AD4F03" w:rsidP="0056247F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D4F0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</w:t>
            </w:r>
            <w:r w:rsidRPr="00AD4F0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AD4F0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601</w:t>
            </w:r>
            <w:r w:rsidRPr="00AD4F0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AD4F0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30</w:t>
            </w:r>
            <w:r w:rsidR="00A12FEA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</w:tr>
    </w:tbl>
    <w:p w14:paraId="23EF2CE1" w14:textId="7787500D" w:rsidR="00BE708B" w:rsidRDefault="00BE708B" w:rsidP="001D36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1D170DA4" w14:textId="77777777" w:rsidR="00BE708B" w:rsidRPr="00F61C23" w:rsidRDefault="00BE708B" w:rsidP="001D36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384F3B85" w14:textId="428DD669" w:rsidR="001D36C6" w:rsidRPr="00F61C23" w:rsidRDefault="001D36C6" w:rsidP="001D36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Style w:val="TableGrid"/>
        <w:tblW w:w="915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8"/>
        <w:gridCol w:w="1078"/>
        <w:gridCol w:w="236"/>
        <w:gridCol w:w="958"/>
        <w:gridCol w:w="236"/>
        <w:gridCol w:w="1078"/>
        <w:gridCol w:w="236"/>
        <w:gridCol w:w="1023"/>
        <w:gridCol w:w="236"/>
        <w:gridCol w:w="850"/>
      </w:tblGrid>
      <w:tr w:rsidR="001D36C6" w:rsidRPr="00F61C23" w14:paraId="46A217CC" w14:textId="77777777" w:rsidTr="00992188">
        <w:trPr>
          <w:tblHeader/>
        </w:trPr>
        <w:tc>
          <w:tcPr>
            <w:tcW w:w="3240" w:type="dxa"/>
            <w:hideMark/>
          </w:tcPr>
          <w:p w14:paraId="53BD6B59" w14:textId="2E2441C1" w:rsidR="001D36C6" w:rsidRPr="00F61C23" w:rsidRDefault="001D36C6" w:rsidP="00992188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19" w:type="dxa"/>
            <w:gridSpan w:val="9"/>
            <w:hideMark/>
          </w:tcPr>
          <w:p w14:paraId="24CC2487" w14:textId="538D3FD7" w:rsidR="001D36C6" w:rsidRPr="00F61C23" w:rsidRDefault="001D36C6" w:rsidP="0099218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1D36C6" w:rsidRPr="00F61C23" w14:paraId="080A2F91" w14:textId="77777777" w:rsidTr="00992188">
        <w:trPr>
          <w:tblHeader/>
        </w:trPr>
        <w:tc>
          <w:tcPr>
            <w:tcW w:w="3240" w:type="dxa"/>
          </w:tcPr>
          <w:p w14:paraId="5377D542" w14:textId="77777777" w:rsidR="001D36C6" w:rsidRPr="00F61C23" w:rsidRDefault="001D36C6" w:rsidP="0099218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73D3140" w14:textId="77777777" w:rsidR="001D36C6" w:rsidRPr="00F61C23" w:rsidRDefault="001D36C6" w:rsidP="00992188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419729C9" w14:textId="77777777" w:rsidR="001D36C6" w:rsidRPr="00F61C23" w:rsidRDefault="001D36C6" w:rsidP="0099218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ar-SA"/>
              </w:rPr>
            </w:pPr>
          </w:p>
        </w:tc>
        <w:tc>
          <w:tcPr>
            <w:tcW w:w="460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2ACD13" w14:textId="77777777" w:rsidR="001D36C6" w:rsidRPr="00F61C23" w:rsidRDefault="001D36C6" w:rsidP="0099218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 w:hint="cs"/>
                <w:sz w:val="24"/>
                <w:szCs w:val="24"/>
                <w:cs/>
              </w:rPr>
              <w:t>ระยะเวลาที่ครบกำหนดชำระ</w:t>
            </w:r>
          </w:p>
        </w:tc>
      </w:tr>
      <w:tr w:rsidR="001D36C6" w:rsidRPr="00F61C23" w14:paraId="540378BE" w14:textId="77777777" w:rsidTr="00992188">
        <w:trPr>
          <w:tblHeader/>
        </w:trPr>
        <w:tc>
          <w:tcPr>
            <w:tcW w:w="3240" w:type="dxa"/>
            <w:vAlign w:val="bottom"/>
            <w:hideMark/>
          </w:tcPr>
          <w:p w14:paraId="09CF831A" w14:textId="4BD31C53" w:rsidR="001D36C6" w:rsidRPr="00F61C23" w:rsidRDefault="001D36C6" w:rsidP="00992188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F61C2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31</w:t>
            </w:r>
            <w:r w:rsidR="004661FF" w:rsidRPr="00F61C2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F61C2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="004661FF" w:rsidRPr="00F61C2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F61C2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2562</w:t>
            </w:r>
          </w:p>
        </w:tc>
        <w:tc>
          <w:tcPr>
            <w:tcW w:w="1080" w:type="dxa"/>
            <w:hideMark/>
          </w:tcPr>
          <w:p w14:paraId="78E54379" w14:textId="77777777" w:rsidR="001D36C6" w:rsidRPr="00F61C23" w:rsidRDefault="001D36C6" w:rsidP="00992188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61C2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อัตราดอกเบี้ย</w:t>
            </w:r>
          </w:p>
          <w:p w14:paraId="0E5A80A8" w14:textId="77777777" w:rsidR="001D36C6" w:rsidRPr="00F61C23" w:rsidRDefault="001D36C6" w:rsidP="00992188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ที่แท้จริง</w:t>
            </w:r>
          </w:p>
        </w:tc>
        <w:tc>
          <w:tcPr>
            <w:tcW w:w="236" w:type="dxa"/>
          </w:tcPr>
          <w:p w14:paraId="41065EB5" w14:textId="77777777" w:rsidR="001D36C6" w:rsidRPr="00F61C23" w:rsidRDefault="001D36C6" w:rsidP="0099218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  <w:hideMark/>
          </w:tcPr>
          <w:p w14:paraId="2C6C3001" w14:textId="7E23B1BE" w:rsidR="001D36C6" w:rsidRPr="00F61C23" w:rsidRDefault="001D36C6" w:rsidP="00992188">
            <w:pPr>
              <w:spacing w:line="240" w:lineRule="auto"/>
              <w:ind w:left="-70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61C23">
              <w:rPr>
                <w:rFonts w:ascii="Angsana New" w:hAnsi="Angsana New" w:hint="cs"/>
                <w:sz w:val="24"/>
                <w:szCs w:val="24"/>
                <w:cs/>
              </w:rPr>
              <w:t xml:space="preserve">ภายใน </w:t>
            </w:r>
            <w:r w:rsidRPr="00F61C23">
              <w:rPr>
                <w:rFonts w:ascii="Angsana New" w:hAnsi="Angsana New" w:hint="cs"/>
                <w:sz w:val="24"/>
                <w:szCs w:val="24"/>
              </w:rPr>
              <w:t>1</w:t>
            </w:r>
            <w:r w:rsidR="004661FF" w:rsidRPr="00F61C23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F61C23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D7A5F91" w14:textId="77777777" w:rsidR="001D36C6" w:rsidRPr="00F61C23" w:rsidRDefault="001D36C6" w:rsidP="0099218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  <w:hideMark/>
          </w:tcPr>
          <w:p w14:paraId="6AB12945" w14:textId="57D135CD" w:rsidR="001D36C6" w:rsidRPr="00F61C23" w:rsidRDefault="001D36C6" w:rsidP="00992188">
            <w:pPr>
              <w:spacing w:line="240" w:lineRule="auto"/>
              <w:ind w:left="-100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 w:hint="cs"/>
                <w:sz w:val="24"/>
                <w:szCs w:val="24"/>
                <w:cs/>
              </w:rPr>
              <w:t>หลังจาก</w:t>
            </w:r>
            <w:r w:rsidR="004661FF" w:rsidRPr="00F61C23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F61C23">
              <w:rPr>
                <w:rFonts w:ascii="Angsana New" w:hAnsi="Angsana New" w:hint="cs"/>
                <w:sz w:val="24"/>
                <w:szCs w:val="24"/>
              </w:rPr>
              <w:t>1</w:t>
            </w:r>
            <w:r w:rsidR="004661FF" w:rsidRPr="00F61C23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F61C23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  <w:p w14:paraId="298935FA" w14:textId="67692E4A" w:rsidR="001D36C6" w:rsidRPr="00F61C23" w:rsidRDefault="001D36C6" w:rsidP="00992188">
            <w:pPr>
              <w:spacing w:line="240" w:lineRule="auto"/>
              <w:ind w:left="-100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 w:hint="cs"/>
                <w:sz w:val="24"/>
                <w:szCs w:val="24"/>
                <w:cs/>
              </w:rPr>
              <w:t xml:space="preserve">แต่ภายใน </w:t>
            </w:r>
            <w:r w:rsidRPr="00F61C23">
              <w:rPr>
                <w:rFonts w:ascii="Angsana New" w:hAnsi="Angsana New" w:hint="cs"/>
                <w:sz w:val="24"/>
                <w:szCs w:val="24"/>
              </w:rPr>
              <w:t>5</w:t>
            </w:r>
            <w:r w:rsidR="004661FF" w:rsidRPr="00F61C23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F61C23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0FE87F9B" w14:textId="77777777" w:rsidR="001D36C6" w:rsidRPr="00F61C23" w:rsidRDefault="001D36C6" w:rsidP="0099218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  <w:hideMark/>
          </w:tcPr>
          <w:p w14:paraId="6574113B" w14:textId="2C506A02" w:rsidR="001D36C6" w:rsidRPr="00F61C23" w:rsidRDefault="001D36C6" w:rsidP="00992188">
            <w:pPr>
              <w:spacing w:line="240" w:lineRule="auto"/>
              <w:ind w:left="-60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 w:hint="cs"/>
                <w:sz w:val="24"/>
                <w:szCs w:val="24"/>
                <w:cs/>
              </w:rPr>
              <w:t xml:space="preserve">หลังจาก </w:t>
            </w:r>
            <w:r w:rsidRPr="00F61C23">
              <w:rPr>
                <w:rFonts w:ascii="Angsana New" w:hAnsi="Angsana New" w:hint="cs"/>
                <w:sz w:val="24"/>
                <w:szCs w:val="24"/>
              </w:rPr>
              <w:t>5</w:t>
            </w:r>
            <w:r w:rsidR="004661FF" w:rsidRPr="00F61C23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F61C23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0C5FFEB" w14:textId="77777777" w:rsidR="001D36C6" w:rsidRPr="00F61C23" w:rsidRDefault="001D36C6" w:rsidP="0099218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  <w:vAlign w:val="bottom"/>
            <w:hideMark/>
          </w:tcPr>
          <w:p w14:paraId="36F79B09" w14:textId="77777777" w:rsidR="001D36C6" w:rsidRPr="00F61C23" w:rsidRDefault="001D36C6" w:rsidP="0099218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1D36C6" w:rsidRPr="00F61C23" w14:paraId="69414D9F" w14:textId="77777777" w:rsidTr="00992188">
        <w:trPr>
          <w:tblHeader/>
        </w:trPr>
        <w:tc>
          <w:tcPr>
            <w:tcW w:w="3240" w:type="dxa"/>
            <w:hideMark/>
          </w:tcPr>
          <w:p w14:paraId="243BEE03" w14:textId="0E62CF5F" w:rsidR="001D36C6" w:rsidRPr="00F61C23" w:rsidRDefault="001D36C6" w:rsidP="00992188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hideMark/>
          </w:tcPr>
          <w:p w14:paraId="2A26AC87" w14:textId="77777777" w:rsidR="001D36C6" w:rsidRPr="00F61C23" w:rsidRDefault="001D36C6" w:rsidP="00992188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61C23">
              <w:rPr>
                <w:rFonts w:ascii="Angsana New" w:hAnsi="Angsana New" w:hint="cs"/>
                <w:i/>
                <w:iCs/>
                <w:sz w:val="24"/>
                <w:szCs w:val="24"/>
              </w:rPr>
              <w:t>(</w:t>
            </w:r>
            <w:r w:rsidRPr="00F61C23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ร้อยละต่อปี)</w:t>
            </w:r>
          </w:p>
        </w:tc>
        <w:tc>
          <w:tcPr>
            <w:tcW w:w="236" w:type="dxa"/>
          </w:tcPr>
          <w:p w14:paraId="28B57CCE" w14:textId="77777777" w:rsidR="001D36C6" w:rsidRPr="00F61C23" w:rsidRDefault="001D36C6" w:rsidP="00992188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ar-SA"/>
              </w:rPr>
            </w:pPr>
          </w:p>
        </w:tc>
        <w:tc>
          <w:tcPr>
            <w:tcW w:w="4603" w:type="dxa"/>
            <w:gridSpan w:val="7"/>
            <w:vAlign w:val="bottom"/>
            <w:hideMark/>
          </w:tcPr>
          <w:p w14:paraId="5581A26F" w14:textId="17283CA0" w:rsidR="001D36C6" w:rsidRPr="00F61C23" w:rsidRDefault="001D36C6" w:rsidP="0099218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F61C23">
              <w:rPr>
                <w:rFonts w:ascii="Angsana New" w:hAnsi="Angsana New" w:hint="cs"/>
                <w:i/>
                <w:iCs/>
                <w:sz w:val="24"/>
                <w:szCs w:val="24"/>
              </w:rPr>
              <w:t>(</w:t>
            </w:r>
            <w:r w:rsidR="00F36463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F61C23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1D36C6" w:rsidRPr="00F61C23" w14:paraId="63F271B6" w14:textId="77777777" w:rsidTr="00992188">
        <w:tc>
          <w:tcPr>
            <w:tcW w:w="3240" w:type="dxa"/>
            <w:hideMark/>
          </w:tcPr>
          <w:p w14:paraId="124A4619" w14:textId="77777777" w:rsidR="001D36C6" w:rsidRPr="00322031" w:rsidRDefault="001D36C6" w:rsidP="0099218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32203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466FE2F5" w14:textId="77777777" w:rsidR="001D36C6" w:rsidRPr="00322031" w:rsidRDefault="001D36C6" w:rsidP="00992188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629B7B" w14:textId="77777777" w:rsidR="001D36C6" w:rsidRPr="00322031" w:rsidRDefault="001D36C6" w:rsidP="00992188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9" w:type="dxa"/>
          </w:tcPr>
          <w:p w14:paraId="5AF3ACA7" w14:textId="77777777" w:rsidR="001D36C6" w:rsidRPr="00322031" w:rsidRDefault="001D36C6" w:rsidP="0099218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1335CE2" w14:textId="77777777" w:rsidR="001D36C6" w:rsidRPr="00322031" w:rsidRDefault="001D36C6" w:rsidP="00992188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3A7F1841" w14:textId="77777777" w:rsidR="001D36C6" w:rsidRPr="00322031" w:rsidRDefault="001D36C6" w:rsidP="0099218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8D23A66" w14:textId="77777777" w:rsidR="001D36C6" w:rsidRPr="00322031" w:rsidRDefault="001D36C6" w:rsidP="00992188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74172B26" w14:textId="77777777" w:rsidR="001D36C6" w:rsidRPr="00322031" w:rsidRDefault="001D36C6" w:rsidP="0099218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7DF57AD" w14:textId="77777777" w:rsidR="001D36C6" w:rsidRPr="00322031" w:rsidRDefault="001D36C6" w:rsidP="00992188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</w:tcPr>
          <w:p w14:paraId="0E335FE4" w14:textId="77777777" w:rsidR="001D36C6" w:rsidRPr="00322031" w:rsidRDefault="001D36C6" w:rsidP="0099218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D36C6" w:rsidRPr="00F61C23" w14:paraId="766E1E1A" w14:textId="77777777" w:rsidTr="003802F8">
        <w:tc>
          <w:tcPr>
            <w:tcW w:w="3240" w:type="dxa"/>
            <w:hideMark/>
          </w:tcPr>
          <w:p w14:paraId="670142AF" w14:textId="64DEE0CB" w:rsidR="001D36C6" w:rsidRPr="00322031" w:rsidRDefault="001D36C6" w:rsidP="0099218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322031">
              <w:rPr>
                <w:rFonts w:ascii="Angsana New" w:hAnsi="Angsana New"/>
                <w:sz w:val="24"/>
                <w:szCs w:val="24"/>
                <w:cs/>
              </w:rPr>
              <w:t>เงินกู้ยืม</w:t>
            </w:r>
            <w:r w:rsidR="00322031" w:rsidRPr="00322031">
              <w:rPr>
                <w:rFonts w:ascii="Angsana New" w:hAnsi="Angsana New" w:hint="cs"/>
                <w:sz w:val="24"/>
                <w:szCs w:val="24"/>
                <w:cs/>
              </w:rPr>
              <w:t>ระยะสั้น</w:t>
            </w:r>
            <w:r w:rsidRPr="00322031">
              <w:rPr>
                <w:rFonts w:ascii="Angsana New" w:hAnsi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080" w:type="dxa"/>
          </w:tcPr>
          <w:p w14:paraId="36681F2C" w14:textId="05AA0FAD" w:rsidR="001D36C6" w:rsidRPr="00322031" w:rsidRDefault="0074459F" w:rsidP="00992188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459F">
              <w:rPr>
                <w:rFonts w:ascii="Angsana New" w:hAnsi="Angsana New"/>
                <w:sz w:val="24"/>
                <w:szCs w:val="24"/>
              </w:rPr>
              <w:t>2.50 - 2.75</w:t>
            </w:r>
          </w:p>
        </w:tc>
        <w:tc>
          <w:tcPr>
            <w:tcW w:w="236" w:type="dxa"/>
          </w:tcPr>
          <w:p w14:paraId="5380AE87" w14:textId="77777777" w:rsidR="001D36C6" w:rsidRPr="00322031" w:rsidRDefault="001D36C6" w:rsidP="00992188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9" w:type="dxa"/>
          </w:tcPr>
          <w:p w14:paraId="0AB45F31" w14:textId="10679047" w:rsidR="001D36C6" w:rsidRPr="0074459F" w:rsidRDefault="0074459F" w:rsidP="00992188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459F">
              <w:rPr>
                <w:rFonts w:ascii="Angsana New" w:hAnsi="Angsana New"/>
                <w:sz w:val="24"/>
                <w:szCs w:val="24"/>
              </w:rPr>
              <w:t>675,207</w:t>
            </w:r>
          </w:p>
        </w:tc>
        <w:tc>
          <w:tcPr>
            <w:tcW w:w="236" w:type="dxa"/>
          </w:tcPr>
          <w:p w14:paraId="44B48EBA" w14:textId="77777777" w:rsidR="001D36C6" w:rsidRPr="0074459F" w:rsidRDefault="001D36C6" w:rsidP="00992188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5DD44AB0" w14:textId="095AAE44" w:rsidR="001D36C6" w:rsidRPr="0074459F" w:rsidRDefault="0074459F" w:rsidP="0074459F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4459F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44228F7" w14:textId="77777777" w:rsidR="001D36C6" w:rsidRPr="0074459F" w:rsidRDefault="001D36C6" w:rsidP="00992188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692A5C34" w14:textId="61FCF9BE" w:rsidR="001D36C6" w:rsidRPr="0074459F" w:rsidRDefault="0074459F" w:rsidP="0074459F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5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D9555C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92013E1" w14:textId="77777777" w:rsidR="001D36C6" w:rsidRPr="0074459F" w:rsidRDefault="001D36C6" w:rsidP="00992188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</w:tcPr>
          <w:p w14:paraId="7EA7622C" w14:textId="49EC9596" w:rsidR="001D36C6" w:rsidRPr="0074459F" w:rsidRDefault="0074459F" w:rsidP="00992188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459F">
              <w:rPr>
                <w:rFonts w:ascii="Angsana New" w:hAnsi="Angsana New"/>
                <w:sz w:val="24"/>
                <w:szCs w:val="24"/>
              </w:rPr>
              <w:t>675,207</w:t>
            </w:r>
          </w:p>
        </w:tc>
      </w:tr>
      <w:tr w:rsidR="005C30E8" w:rsidRPr="00F61C23" w14:paraId="18D68E8B" w14:textId="77777777" w:rsidTr="003802F8">
        <w:tc>
          <w:tcPr>
            <w:tcW w:w="3240" w:type="dxa"/>
          </w:tcPr>
          <w:p w14:paraId="7985CFD7" w14:textId="01A4BE1F" w:rsidR="005C30E8" w:rsidRPr="005C30E8" w:rsidRDefault="005C30E8" w:rsidP="005C30E8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>เงินกู้ยืม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ระยะยาว</w:t>
            </w:r>
            <w:r w:rsidRPr="00DB6BBD">
              <w:rPr>
                <w:rFonts w:ascii="Angsana New" w:hAnsi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080" w:type="dxa"/>
          </w:tcPr>
          <w:p w14:paraId="1D8369D0" w14:textId="51C868CD" w:rsidR="005C30E8" w:rsidRPr="00322031" w:rsidRDefault="0074459F" w:rsidP="005C30E8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459F">
              <w:rPr>
                <w:rFonts w:ascii="Angsana New" w:hAnsi="Angsana New"/>
                <w:sz w:val="24"/>
                <w:szCs w:val="24"/>
              </w:rPr>
              <w:t>3.75 - 4.50</w:t>
            </w:r>
          </w:p>
        </w:tc>
        <w:tc>
          <w:tcPr>
            <w:tcW w:w="236" w:type="dxa"/>
          </w:tcPr>
          <w:p w14:paraId="557F0A08" w14:textId="77777777" w:rsidR="005C30E8" w:rsidRPr="00322031" w:rsidRDefault="005C30E8" w:rsidP="005C30E8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9" w:type="dxa"/>
          </w:tcPr>
          <w:p w14:paraId="05B0BAF6" w14:textId="2C3C7D1A" w:rsidR="005C30E8" w:rsidRPr="0074459F" w:rsidRDefault="0074459F" w:rsidP="005C30E8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459F">
              <w:rPr>
                <w:rFonts w:ascii="Angsana New" w:hAnsi="Angsana New"/>
                <w:sz w:val="24"/>
                <w:szCs w:val="24"/>
              </w:rPr>
              <w:t>284,527</w:t>
            </w:r>
          </w:p>
        </w:tc>
        <w:tc>
          <w:tcPr>
            <w:tcW w:w="236" w:type="dxa"/>
          </w:tcPr>
          <w:p w14:paraId="680131FA" w14:textId="77777777" w:rsidR="005C30E8" w:rsidRPr="0074459F" w:rsidRDefault="005C30E8" w:rsidP="005C30E8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10E73005" w14:textId="206E4A6C" w:rsidR="005C30E8" w:rsidRPr="0074459F" w:rsidRDefault="0074459F" w:rsidP="0074459F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459F">
              <w:rPr>
                <w:rFonts w:ascii="Angsana New" w:hAnsi="Angsana New"/>
                <w:sz w:val="24"/>
                <w:szCs w:val="24"/>
                <w:cs/>
              </w:rPr>
              <w:t>728</w:t>
            </w:r>
            <w:r w:rsidRPr="0074459F">
              <w:rPr>
                <w:rFonts w:ascii="Angsana New" w:hAnsi="Angsana New"/>
                <w:sz w:val="24"/>
                <w:szCs w:val="24"/>
              </w:rPr>
              <w:t>,</w:t>
            </w:r>
            <w:r w:rsidRPr="0074459F">
              <w:rPr>
                <w:rFonts w:ascii="Angsana New" w:hAnsi="Angsana New"/>
                <w:sz w:val="24"/>
                <w:szCs w:val="24"/>
                <w:cs/>
              </w:rPr>
              <w:t>602</w:t>
            </w:r>
          </w:p>
        </w:tc>
        <w:tc>
          <w:tcPr>
            <w:tcW w:w="236" w:type="dxa"/>
          </w:tcPr>
          <w:p w14:paraId="1029EE63" w14:textId="77777777" w:rsidR="005C30E8" w:rsidRPr="0074459F" w:rsidRDefault="005C30E8" w:rsidP="005C30E8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3AAF2C7" w14:textId="431CAF0A" w:rsidR="005C30E8" w:rsidRPr="0074459F" w:rsidRDefault="0074459F" w:rsidP="005C30E8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459F">
              <w:rPr>
                <w:rFonts w:ascii="Angsana New" w:hAnsi="Angsana New"/>
                <w:sz w:val="24"/>
                <w:szCs w:val="24"/>
              </w:rPr>
              <w:t>92,834</w:t>
            </w:r>
          </w:p>
        </w:tc>
        <w:tc>
          <w:tcPr>
            <w:tcW w:w="236" w:type="dxa"/>
          </w:tcPr>
          <w:p w14:paraId="40309994" w14:textId="77777777" w:rsidR="005C30E8" w:rsidRPr="0074459F" w:rsidRDefault="005C30E8" w:rsidP="005C30E8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</w:tcPr>
          <w:p w14:paraId="2380A214" w14:textId="55B0F0C9" w:rsidR="005C30E8" w:rsidRPr="0074459F" w:rsidRDefault="0074459F" w:rsidP="005C30E8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459F">
              <w:rPr>
                <w:rFonts w:ascii="Angsana New" w:hAnsi="Angsana New"/>
                <w:sz w:val="24"/>
                <w:szCs w:val="24"/>
              </w:rPr>
              <w:t>1,105,963</w:t>
            </w:r>
          </w:p>
        </w:tc>
      </w:tr>
      <w:tr w:rsidR="005C30E8" w:rsidRPr="00F61C23" w14:paraId="68F4A451" w14:textId="77777777" w:rsidTr="003802F8">
        <w:tc>
          <w:tcPr>
            <w:tcW w:w="3240" w:type="dxa"/>
          </w:tcPr>
          <w:p w14:paraId="7A272397" w14:textId="281E6123" w:rsidR="005C30E8" w:rsidRPr="005C30E8" w:rsidRDefault="005C30E8" w:rsidP="005C30E8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4A8D416E" w14:textId="4EC458FF" w:rsidR="005C30E8" w:rsidRPr="00322031" w:rsidRDefault="0074459F" w:rsidP="005C30E8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4459F">
              <w:rPr>
                <w:rFonts w:ascii="Angsana New" w:hAnsi="Angsana New"/>
                <w:sz w:val="24"/>
                <w:szCs w:val="24"/>
              </w:rPr>
              <w:t>3.64 - 7.97</w:t>
            </w:r>
          </w:p>
        </w:tc>
        <w:tc>
          <w:tcPr>
            <w:tcW w:w="236" w:type="dxa"/>
          </w:tcPr>
          <w:p w14:paraId="2813F041" w14:textId="77777777" w:rsidR="005C30E8" w:rsidRPr="00322031" w:rsidRDefault="005C30E8" w:rsidP="005C30E8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F4B88B" w14:textId="103E2526" w:rsidR="005C30E8" w:rsidRPr="0074459F" w:rsidRDefault="0074459F" w:rsidP="005C30E8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459F">
              <w:rPr>
                <w:rFonts w:ascii="Angsana New" w:hAnsi="Angsana New"/>
                <w:sz w:val="24"/>
                <w:szCs w:val="24"/>
              </w:rPr>
              <w:t>69,331</w:t>
            </w:r>
          </w:p>
        </w:tc>
        <w:tc>
          <w:tcPr>
            <w:tcW w:w="236" w:type="dxa"/>
          </w:tcPr>
          <w:p w14:paraId="0A58788D" w14:textId="77777777" w:rsidR="005C30E8" w:rsidRPr="0074459F" w:rsidRDefault="005C30E8" w:rsidP="005C30E8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157AB5" w14:textId="7124D261" w:rsidR="005C30E8" w:rsidRPr="0074459F" w:rsidRDefault="0074459F" w:rsidP="005C30E8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459F">
              <w:rPr>
                <w:rFonts w:ascii="Angsana New" w:hAnsi="Angsana New"/>
                <w:sz w:val="24"/>
                <w:szCs w:val="24"/>
              </w:rPr>
              <w:t>69,384</w:t>
            </w:r>
          </w:p>
        </w:tc>
        <w:tc>
          <w:tcPr>
            <w:tcW w:w="236" w:type="dxa"/>
          </w:tcPr>
          <w:p w14:paraId="76116883" w14:textId="77777777" w:rsidR="005C30E8" w:rsidRPr="0074459F" w:rsidRDefault="005C30E8" w:rsidP="005C30E8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E3660C" w14:textId="4AD1FF95" w:rsidR="005C30E8" w:rsidRPr="0074459F" w:rsidRDefault="0074459F" w:rsidP="005C30E8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459F">
              <w:rPr>
                <w:rFonts w:ascii="Angsana New" w:hAnsi="Angsana New"/>
                <w:sz w:val="24"/>
                <w:szCs w:val="24"/>
              </w:rPr>
              <w:t>2,432</w:t>
            </w:r>
          </w:p>
        </w:tc>
        <w:tc>
          <w:tcPr>
            <w:tcW w:w="236" w:type="dxa"/>
          </w:tcPr>
          <w:p w14:paraId="72CEA8F5" w14:textId="77777777" w:rsidR="005C30E8" w:rsidRPr="0074459F" w:rsidRDefault="005C30E8" w:rsidP="005C30E8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34AD98" w14:textId="390404D9" w:rsidR="005C30E8" w:rsidRPr="0074459F" w:rsidRDefault="0074459F" w:rsidP="005C30E8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4459F">
              <w:rPr>
                <w:rFonts w:ascii="Angsana New" w:hAnsi="Angsana New"/>
                <w:sz w:val="24"/>
                <w:szCs w:val="24"/>
              </w:rPr>
              <w:t>141,147</w:t>
            </w:r>
          </w:p>
        </w:tc>
      </w:tr>
      <w:tr w:rsidR="005C30E8" w:rsidRPr="00F61C23" w14:paraId="686A675E" w14:textId="77777777" w:rsidTr="003802F8">
        <w:tc>
          <w:tcPr>
            <w:tcW w:w="3240" w:type="dxa"/>
            <w:hideMark/>
          </w:tcPr>
          <w:p w14:paraId="0C509A42" w14:textId="77777777" w:rsidR="005C30E8" w:rsidRPr="00322031" w:rsidRDefault="005C30E8" w:rsidP="005C30E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32203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</w:tcPr>
          <w:p w14:paraId="0B3A9FDC" w14:textId="77777777" w:rsidR="005C30E8" w:rsidRPr="00322031" w:rsidRDefault="005C30E8" w:rsidP="005C30E8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137224" w14:textId="77777777" w:rsidR="005C30E8" w:rsidRPr="00322031" w:rsidRDefault="005C30E8" w:rsidP="005C30E8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0ECA42" w14:textId="69810074" w:rsidR="005C30E8" w:rsidRPr="00322031" w:rsidRDefault="0074459F" w:rsidP="005C30E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4459F">
              <w:rPr>
                <w:rFonts w:ascii="Angsana New" w:hAnsi="Angsana New"/>
                <w:b/>
                <w:bCs/>
                <w:sz w:val="24"/>
                <w:szCs w:val="24"/>
              </w:rPr>
              <w:t>1,029,065</w:t>
            </w:r>
          </w:p>
        </w:tc>
        <w:tc>
          <w:tcPr>
            <w:tcW w:w="236" w:type="dxa"/>
          </w:tcPr>
          <w:p w14:paraId="5E72377E" w14:textId="77777777" w:rsidR="005C30E8" w:rsidRPr="00322031" w:rsidRDefault="005C30E8" w:rsidP="005C30E8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C7BDCE" w14:textId="2D5E0BB1" w:rsidR="005C30E8" w:rsidRPr="00322031" w:rsidRDefault="0074459F" w:rsidP="005C30E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4459F">
              <w:rPr>
                <w:rFonts w:ascii="Angsana New" w:hAnsi="Angsana New"/>
                <w:b/>
                <w:bCs/>
                <w:sz w:val="24"/>
                <w:szCs w:val="24"/>
              </w:rPr>
              <w:t>797,986</w:t>
            </w:r>
          </w:p>
        </w:tc>
        <w:tc>
          <w:tcPr>
            <w:tcW w:w="236" w:type="dxa"/>
          </w:tcPr>
          <w:p w14:paraId="2FC96A4B" w14:textId="77777777" w:rsidR="005C30E8" w:rsidRPr="00322031" w:rsidRDefault="005C30E8" w:rsidP="005C30E8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FF8CA5" w14:textId="443E6FCE" w:rsidR="005C30E8" w:rsidRPr="00322031" w:rsidRDefault="0074459F" w:rsidP="005C30E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4459F">
              <w:rPr>
                <w:rFonts w:ascii="Angsana New" w:hAnsi="Angsana New"/>
                <w:b/>
                <w:bCs/>
                <w:sz w:val="24"/>
                <w:szCs w:val="24"/>
              </w:rPr>
              <w:t>95,266</w:t>
            </w:r>
          </w:p>
        </w:tc>
        <w:tc>
          <w:tcPr>
            <w:tcW w:w="236" w:type="dxa"/>
          </w:tcPr>
          <w:p w14:paraId="52C38822" w14:textId="77777777" w:rsidR="005C30E8" w:rsidRPr="00322031" w:rsidRDefault="005C30E8" w:rsidP="005C30E8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4A534C" w14:textId="63BBF71E" w:rsidR="005C30E8" w:rsidRPr="00322031" w:rsidRDefault="0074459F" w:rsidP="005C30E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4459F">
              <w:rPr>
                <w:rFonts w:ascii="Angsana New" w:hAnsi="Angsana New"/>
                <w:b/>
                <w:bCs/>
                <w:sz w:val="24"/>
                <w:szCs w:val="24"/>
              </w:rPr>
              <w:t>1,922,317</w:t>
            </w:r>
          </w:p>
        </w:tc>
      </w:tr>
    </w:tbl>
    <w:p w14:paraId="56674B37" w14:textId="77777777" w:rsidR="001D36C6" w:rsidRPr="00F61C23" w:rsidRDefault="001D36C6" w:rsidP="001D36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tbl>
      <w:tblPr>
        <w:tblStyle w:val="TableGrid"/>
        <w:tblW w:w="915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8"/>
        <w:gridCol w:w="1078"/>
        <w:gridCol w:w="236"/>
        <w:gridCol w:w="958"/>
        <w:gridCol w:w="236"/>
        <w:gridCol w:w="1078"/>
        <w:gridCol w:w="236"/>
        <w:gridCol w:w="1023"/>
        <w:gridCol w:w="236"/>
        <w:gridCol w:w="850"/>
      </w:tblGrid>
      <w:tr w:rsidR="001D36C6" w:rsidRPr="00F61C23" w14:paraId="542BCDB3" w14:textId="77777777" w:rsidTr="00992188">
        <w:trPr>
          <w:tblHeader/>
        </w:trPr>
        <w:tc>
          <w:tcPr>
            <w:tcW w:w="3240" w:type="dxa"/>
            <w:hideMark/>
          </w:tcPr>
          <w:p w14:paraId="77E04F0E" w14:textId="77777777" w:rsidR="001D36C6" w:rsidRPr="00F61C23" w:rsidRDefault="001D36C6" w:rsidP="00992188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19" w:type="dxa"/>
            <w:gridSpan w:val="9"/>
            <w:hideMark/>
          </w:tcPr>
          <w:p w14:paraId="7345B488" w14:textId="07896EB8" w:rsidR="001D36C6" w:rsidRPr="00F61C23" w:rsidRDefault="001D36C6" w:rsidP="0099218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1C2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1D36C6" w:rsidRPr="00F61C23" w14:paraId="6CCD87B0" w14:textId="77777777" w:rsidTr="00992188">
        <w:trPr>
          <w:tblHeader/>
        </w:trPr>
        <w:tc>
          <w:tcPr>
            <w:tcW w:w="3240" w:type="dxa"/>
          </w:tcPr>
          <w:p w14:paraId="2F7F3574" w14:textId="77777777" w:rsidR="001D36C6" w:rsidRPr="00F61C23" w:rsidRDefault="001D36C6" w:rsidP="0099218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E326C6C" w14:textId="77777777" w:rsidR="001D36C6" w:rsidRPr="00F61C23" w:rsidRDefault="001D36C6" w:rsidP="00992188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2F763770" w14:textId="77777777" w:rsidR="001D36C6" w:rsidRPr="00F61C23" w:rsidRDefault="001D36C6" w:rsidP="0099218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ar-SA"/>
              </w:rPr>
            </w:pPr>
          </w:p>
        </w:tc>
        <w:tc>
          <w:tcPr>
            <w:tcW w:w="460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39931C" w14:textId="77777777" w:rsidR="001D36C6" w:rsidRPr="00F61C23" w:rsidRDefault="001D36C6" w:rsidP="0099218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 w:hint="cs"/>
                <w:sz w:val="24"/>
                <w:szCs w:val="24"/>
                <w:cs/>
              </w:rPr>
              <w:t>ระยะเวลาที่ครบกำหนดชำระ</w:t>
            </w:r>
          </w:p>
        </w:tc>
      </w:tr>
      <w:tr w:rsidR="001D36C6" w:rsidRPr="00F61C23" w14:paraId="0A085392" w14:textId="77777777" w:rsidTr="00992188">
        <w:trPr>
          <w:tblHeader/>
        </w:trPr>
        <w:tc>
          <w:tcPr>
            <w:tcW w:w="3240" w:type="dxa"/>
            <w:vAlign w:val="bottom"/>
            <w:hideMark/>
          </w:tcPr>
          <w:p w14:paraId="23DB6812" w14:textId="18A13884" w:rsidR="001D36C6" w:rsidRPr="00F61C23" w:rsidRDefault="001D36C6" w:rsidP="00992188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F61C2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31</w:t>
            </w:r>
            <w:r w:rsidR="004661FF" w:rsidRPr="00F61C2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F61C2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  <w:r w:rsidR="004661FF" w:rsidRPr="00F61C2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F61C2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2562</w:t>
            </w:r>
          </w:p>
        </w:tc>
        <w:tc>
          <w:tcPr>
            <w:tcW w:w="1080" w:type="dxa"/>
            <w:hideMark/>
          </w:tcPr>
          <w:p w14:paraId="33343B34" w14:textId="77777777" w:rsidR="001D36C6" w:rsidRPr="00F61C23" w:rsidRDefault="001D36C6" w:rsidP="00992188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61C2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อัตราดอกเบี้ย</w:t>
            </w:r>
          </w:p>
          <w:p w14:paraId="75D00A5C" w14:textId="77777777" w:rsidR="001D36C6" w:rsidRPr="00F61C23" w:rsidRDefault="001D36C6" w:rsidP="00992188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ที่แท้จริง</w:t>
            </w:r>
          </w:p>
        </w:tc>
        <w:tc>
          <w:tcPr>
            <w:tcW w:w="236" w:type="dxa"/>
          </w:tcPr>
          <w:p w14:paraId="492A6EC5" w14:textId="77777777" w:rsidR="001D36C6" w:rsidRPr="00F61C23" w:rsidRDefault="001D36C6" w:rsidP="0099218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  <w:hideMark/>
          </w:tcPr>
          <w:p w14:paraId="7BE86570" w14:textId="71B09FBC" w:rsidR="001D36C6" w:rsidRPr="00F61C23" w:rsidRDefault="001D36C6" w:rsidP="00992188">
            <w:pPr>
              <w:spacing w:line="240" w:lineRule="auto"/>
              <w:ind w:left="-70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61C23">
              <w:rPr>
                <w:rFonts w:ascii="Angsana New" w:hAnsi="Angsana New" w:hint="cs"/>
                <w:sz w:val="24"/>
                <w:szCs w:val="24"/>
                <w:cs/>
              </w:rPr>
              <w:t xml:space="preserve">ภายใน </w:t>
            </w:r>
            <w:r w:rsidRPr="00F61C23">
              <w:rPr>
                <w:rFonts w:ascii="Angsana New" w:hAnsi="Angsana New" w:hint="cs"/>
                <w:sz w:val="24"/>
                <w:szCs w:val="24"/>
              </w:rPr>
              <w:t>1</w:t>
            </w:r>
            <w:r w:rsidR="004661FF" w:rsidRPr="00F61C23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F61C23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1D886CC8" w14:textId="77777777" w:rsidR="001D36C6" w:rsidRPr="00F61C23" w:rsidRDefault="001D36C6" w:rsidP="0099218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  <w:hideMark/>
          </w:tcPr>
          <w:p w14:paraId="15C1E823" w14:textId="420918AB" w:rsidR="001D36C6" w:rsidRPr="00F61C23" w:rsidRDefault="001D36C6" w:rsidP="00992188">
            <w:pPr>
              <w:spacing w:line="240" w:lineRule="auto"/>
              <w:ind w:left="-100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 w:hint="cs"/>
                <w:sz w:val="24"/>
                <w:szCs w:val="24"/>
                <w:cs/>
              </w:rPr>
              <w:t>หลังจาก</w:t>
            </w:r>
            <w:r w:rsidR="004661FF" w:rsidRPr="00F61C23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F61C23">
              <w:rPr>
                <w:rFonts w:ascii="Angsana New" w:hAnsi="Angsana New" w:hint="cs"/>
                <w:sz w:val="24"/>
                <w:szCs w:val="24"/>
              </w:rPr>
              <w:t>1</w:t>
            </w:r>
            <w:r w:rsidR="004661FF" w:rsidRPr="00F61C23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F61C23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  <w:p w14:paraId="4AF33206" w14:textId="2667D742" w:rsidR="001D36C6" w:rsidRPr="00F61C23" w:rsidRDefault="001D36C6" w:rsidP="00992188">
            <w:pPr>
              <w:spacing w:line="240" w:lineRule="auto"/>
              <w:ind w:left="-100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 w:hint="cs"/>
                <w:sz w:val="24"/>
                <w:szCs w:val="24"/>
                <w:cs/>
              </w:rPr>
              <w:t xml:space="preserve">แต่ภายใน </w:t>
            </w:r>
            <w:r w:rsidRPr="00F61C23">
              <w:rPr>
                <w:rFonts w:ascii="Angsana New" w:hAnsi="Angsana New" w:hint="cs"/>
                <w:sz w:val="24"/>
                <w:szCs w:val="24"/>
              </w:rPr>
              <w:t>5</w:t>
            </w:r>
            <w:r w:rsidR="004661FF" w:rsidRPr="00F61C23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F61C23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ED2E991" w14:textId="77777777" w:rsidR="001D36C6" w:rsidRPr="00F61C23" w:rsidRDefault="001D36C6" w:rsidP="0099218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  <w:hideMark/>
          </w:tcPr>
          <w:p w14:paraId="2C575444" w14:textId="0716DCC8" w:rsidR="001D36C6" w:rsidRPr="00F61C23" w:rsidRDefault="001D36C6" w:rsidP="00992188">
            <w:pPr>
              <w:spacing w:line="240" w:lineRule="auto"/>
              <w:ind w:left="-60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 w:hint="cs"/>
                <w:sz w:val="24"/>
                <w:szCs w:val="24"/>
                <w:cs/>
              </w:rPr>
              <w:t xml:space="preserve">หลังจาก </w:t>
            </w:r>
            <w:r w:rsidRPr="00F61C23">
              <w:rPr>
                <w:rFonts w:ascii="Angsana New" w:hAnsi="Angsana New" w:hint="cs"/>
                <w:sz w:val="24"/>
                <w:szCs w:val="24"/>
              </w:rPr>
              <w:t>5</w:t>
            </w:r>
            <w:r w:rsidR="004661FF" w:rsidRPr="00F61C23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F61C23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2D488075" w14:textId="77777777" w:rsidR="001D36C6" w:rsidRPr="00F61C23" w:rsidRDefault="001D36C6" w:rsidP="0099218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  <w:vAlign w:val="bottom"/>
            <w:hideMark/>
          </w:tcPr>
          <w:p w14:paraId="5174D47B" w14:textId="77777777" w:rsidR="001D36C6" w:rsidRPr="00F61C23" w:rsidRDefault="001D36C6" w:rsidP="00992188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61C23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1D36C6" w:rsidRPr="00F61C23" w14:paraId="4C243028" w14:textId="77777777" w:rsidTr="00992188">
        <w:trPr>
          <w:tblHeader/>
        </w:trPr>
        <w:tc>
          <w:tcPr>
            <w:tcW w:w="3240" w:type="dxa"/>
            <w:hideMark/>
          </w:tcPr>
          <w:p w14:paraId="7C7AB631" w14:textId="77777777" w:rsidR="001D36C6" w:rsidRPr="00F61C23" w:rsidRDefault="001D36C6" w:rsidP="00992188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hideMark/>
          </w:tcPr>
          <w:p w14:paraId="0AAC71D0" w14:textId="77777777" w:rsidR="001D36C6" w:rsidRPr="00F61C23" w:rsidRDefault="001D36C6" w:rsidP="00992188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F61C23">
              <w:rPr>
                <w:rFonts w:ascii="Angsana New" w:hAnsi="Angsana New" w:hint="cs"/>
                <w:i/>
                <w:iCs/>
                <w:sz w:val="24"/>
                <w:szCs w:val="24"/>
              </w:rPr>
              <w:t>(</w:t>
            </w:r>
            <w:r w:rsidRPr="00F61C23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ร้อยละต่อปี)</w:t>
            </w:r>
          </w:p>
        </w:tc>
        <w:tc>
          <w:tcPr>
            <w:tcW w:w="236" w:type="dxa"/>
          </w:tcPr>
          <w:p w14:paraId="1496DD5B" w14:textId="77777777" w:rsidR="001D36C6" w:rsidRPr="00F61C23" w:rsidRDefault="001D36C6" w:rsidP="00992188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ar-SA"/>
              </w:rPr>
            </w:pPr>
          </w:p>
        </w:tc>
        <w:tc>
          <w:tcPr>
            <w:tcW w:w="4603" w:type="dxa"/>
            <w:gridSpan w:val="7"/>
            <w:vAlign w:val="bottom"/>
            <w:hideMark/>
          </w:tcPr>
          <w:p w14:paraId="7AB6A6A6" w14:textId="77A7A77B" w:rsidR="001D36C6" w:rsidRPr="00F61C23" w:rsidRDefault="001D36C6" w:rsidP="0099218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F61C23">
              <w:rPr>
                <w:rFonts w:ascii="Angsana New" w:hAnsi="Angsana New" w:hint="cs"/>
                <w:i/>
                <w:iCs/>
                <w:sz w:val="24"/>
                <w:szCs w:val="24"/>
              </w:rPr>
              <w:t>(</w:t>
            </w:r>
            <w:r w:rsidR="00F36463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F61C23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1D36C6" w:rsidRPr="00F61C23" w14:paraId="31E2E821" w14:textId="77777777" w:rsidTr="00992188">
        <w:tc>
          <w:tcPr>
            <w:tcW w:w="3240" w:type="dxa"/>
            <w:hideMark/>
          </w:tcPr>
          <w:p w14:paraId="23584021" w14:textId="77777777" w:rsidR="001D36C6" w:rsidRPr="00014584" w:rsidRDefault="001D36C6" w:rsidP="0099218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014584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0BA1046A" w14:textId="77777777" w:rsidR="001D36C6" w:rsidRPr="00014584" w:rsidRDefault="001D36C6" w:rsidP="00992188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B33027E" w14:textId="77777777" w:rsidR="001D36C6" w:rsidRPr="00014584" w:rsidRDefault="001D36C6" w:rsidP="00992188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9" w:type="dxa"/>
          </w:tcPr>
          <w:p w14:paraId="2EF36727" w14:textId="77777777" w:rsidR="001D36C6" w:rsidRPr="00014584" w:rsidRDefault="001D36C6" w:rsidP="00992188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C912AB" w14:textId="77777777" w:rsidR="001D36C6" w:rsidRPr="00014584" w:rsidRDefault="001D36C6" w:rsidP="00992188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1EDDF93F" w14:textId="77777777" w:rsidR="001D36C6" w:rsidRPr="00014584" w:rsidRDefault="001D36C6" w:rsidP="00992188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4AFB888" w14:textId="77777777" w:rsidR="001D36C6" w:rsidRPr="00014584" w:rsidRDefault="001D36C6" w:rsidP="00992188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244720A9" w14:textId="77777777" w:rsidR="001D36C6" w:rsidRPr="00014584" w:rsidRDefault="001D36C6" w:rsidP="00992188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BCB268" w14:textId="77777777" w:rsidR="001D36C6" w:rsidRPr="00014584" w:rsidRDefault="001D36C6" w:rsidP="00992188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</w:tcPr>
          <w:p w14:paraId="7D1536C4" w14:textId="77777777" w:rsidR="001D36C6" w:rsidRPr="00014584" w:rsidRDefault="001D36C6" w:rsidP="00992188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D36C6" w:rsidRPr="00F61C23" w14:paraId="6A5E1130" w14:textId="77777777" w:rsidTr="00014584">
        <w:tc>
          <w:tcPr>
            <w:tcW w:w="3240" w:type="dxa"/>
            <w:hideMark/>
          </w:tcPr>
          <w:p w14:paraId="68EFF541" w14:textId="2E7C89D5" w:rsidR="001D36C6" w:rsidRPr="00014584" w:rsidRDefault="001D36C6" w:rsidP="00992188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14584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</w:t>
            </w:r>
            <w:r w:rsidR="00014584" w:rsidRPr="00014584">
              <w:rPr>
                <w:rFonts w:ascii="Angsana New" w:hAnsi="Angsana New" w:hint="cs"/>
                <w:sz w:val="24"/>
                <w:szCs w:val="24"/>
                <w:cs/>
              </w:rPr>
              <w:t>ระยะสั้นแก่</w:t>
            </w:r>
            <w:r w:rsidRPr="00014584">
              <w:rPr>
                <w:rFonts w:ascii="Angsana New" w:hAnsi="Angsana New" w:hint="cs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58A0B274" w14:textId="446C49E8" w:rsidR="001D36C6" w:rsidRPr="00014584" w:rsidRDefault="00014584" w:rsidP="00992188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4584">
              <w:rPr>
                <w:rFonts w:ascii="Angsana New" w:hAnsi="Angsana New"/>
                <w:sz w:val="24"/>
                <w:szCs w:val="24"/>
              </w:rPr>
              <w:t>4.50 - 6.00</w:t>
            </w:r>
          </w:p>
        </w:tc>
        <w:tc>
          <w:tcPr>
            <w:tcW w:w="236" w:type="dxa"/>
          </w:tcPr>
          <w:p w14:paraId="27EADEF0" w14:textId="77777777" w:rsidR="001D36C6" w:rsidRPr="00014584" w:rsidRDefault="001D36C6" w:rsidP="00992188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9" w:type="dxa"/>
          </w:tcPr>
          <w:p w14:paraId="78776C02" w14:textId="0CED0CD7" w:rsidR="001D36C6" w:rsidRPr="008D2E83" w:rsidRDefault="00014584" w:rsidP="0099218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2E8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188</w:t>
            </w:r>
            <w:r w:rsidRPr="008D2E8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D2E8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173</w:t>
            </w:r>
          </w:p>
        </w:tc>
        <w:tc>
          <w:tcPr>
            <w:tcW w:w="236" w:type="dxa"/>
          </w:tcPr>
          <w:p w14:paraId="18778C3A" w14:textId="77777777" w:rsidR="001D36C6" w:rsidRPr="008D2E83" w:rsidRDefault="001D36C6" w:rsidP="0099218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</w:tcPr>
          <w:p w14:paraId="3D4B5E85" w14:textId="41B84F9E" w:rsidR="001D36C6" w:rsidRPr="008D2E83" w:rsidRDefault="00014584" w:rsidP="0001458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0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8D2E8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0F75D8CE" w14:textId="77777777" w:rsidR="001D36C6" w:rsidRPr="008D2E83" w:rsidRDefault="001D36C6" w:rsidP="0001458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0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24" w:type="dxa"/>
          </w:tcPr>
          <w:p w14:paraId="370B0B10" w14:textId="3B6441C6" w:rsidR="001D36C6" w:rsidRPr="008D2E83" w:rsidRDefault="00014584" w:rsidP="00E23B32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50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8D2E83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DB42F71" w14:textId="77777777" w:rsidR="001D36C6" w:rsidRPr="008D2E83" w:rsidRDefault="001D36C6" w:rsidP="0099218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3" w:type="dxa"/>
          </w:tcPr>
          <w:p w14:paraId="448CD898" w14:textId="4D24080C" w:rsidR="001D36C6" w:rsidRPr="008D2E83" w:rsidRDefault="00014584" w:rsidP="0099218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D2E8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188</w:t>
            </w:r>
            <w:r w:rsidRPr="008D2E8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8D2E8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173</w:t>
            </w:r>
          </w:p>
        </w:tc>
      </w:tr>
      <w:tr w:rsidR="001D36C6" w:rsidRPr="00F61C23" w14:paraId="5E5073AA" w14:textId="77777777" w:rsidTr="00992188">
        <w:tc>
          <w:tcPr>
            <w:tcW w:w="3240" w:type="dxa"/>
          </w:tcPr>
          <w:p w14:paraId="35C653B4" w14:textId="77777777" w:rsidR="001D36C6" w:rsidRPr="00F61C23" w:rsidRDefault="001D36C6" w:rsidP="00992188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080" w:type="dxa"/>
          </w:tcPr>
          <w:p w14:paraId="1485DE22" w14:textId="77777777" w:rsidR="001D36C6" w:rsidRPr="00F61C23" w:rsidRDefault="001D36C6" w:rsidP="00992188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0"/>
                <w:highlight w:val="cyan"/>
              </w:rPr>
            </w:pPr>
          </w:p>
        </w:tc>
        <w:tc>
          <w:tcPr>
            <w:tcW w:w="236" w:type="dxa"/>
          </w:tcPr>
          <w:p w14:paraId="6EA78B9A" w14:textId="77777777" w:rsidR="001D36C6" w:rsidRPr="00F61C23" w:rsidRDefault="001D36C6" w:rsidP="00992188">
            <w:pPr>
              <w:spacing w:line="240" w:lineRule="auto"/>
              <w:rPr>
                <w:rFonts w:ascii="Angsana New" w:hAnsi="Angsana New"/>
                <w:sz w:val="20"/>
                <w:szCs w:val="20"/>
                <w:highlight w:val="cyan"/>
              </w:rPr>
            </w:pPr>
          </w:p>
        </w:tc>
        <w:tc>
          <w:tcPr>
            <w:tcW w:w="95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CA37733" w14:textId="77777777" w:rsidR="001D36C6" w:rsidRPr="00F61C23" w:rsidRDefault="001D36C6" w:rsidP="0099218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36" w:type="dxa"/>
          </w:tcPr>
          <w:p w14:paraId="1620BADE" w14:textId="77777777" w:rsidR="001D36C6" w:rsidRPr="00F61C23" w:rsidRDefault="001D36C6" w:rsidP="00992188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  <w:highlight w:val="cyan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0AD9A3D" w14:textId="77777777" w:rsidR="001D36C6" w:rsidRPr="00F61C23" w:rsidRDefault="001D36C6" w:rsidP="0099218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36" w:type="dxa"/>
          </w:tcPr>
          <w:p w14:paraId="1F02C37E" w14:textId="77777777" w:rsidR="001D36C6" w:rsidRPr="00F61C23" w:rsidRDefault="001D36C6" w:rsidP="00992188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  <w:highlight w:val="cyan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8128E7E" w14:textId="77777777" w:rsidR="001D36C6" w:rsidRPr="00F61C23" w:rsidRDefault="001D36C6" w:rsidP="0099218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36" w:type="dxa"/>
          </w:tcPr>
          <w:p w14:paraId="0AF15553" w14:textId="77777777" w:rsidR="001D36C6" w:rsidRPr="00F61C23" w:rsidRDefault="001D36C6" w:rsidP="00992188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  <w:highlight w:val="cyan"/>
              </w:rPr>
            </w:pPr>
          </w:p>
        </w:tc>
        <w:tc>
          <w:tcPr>
            <w:tcW w:w="8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7630F57" w14:textId="77777777" w:rsidR="001D36C6" w:rsidRPr="00F61C23" w:rsidRDefault="001D36C6" w:rsidP="0099218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  <w:highlight w:val="cyan"/>
              </w:rPr>
            </w:pPr>
          </w:p>
        </w:tc>
      </w:tr>
      <w:tr w:rsidR="001D36C6" w:rsidRPr="00F61C23" w14:paraId="29096369" w14:textId="77777777" w:rsidTr="00992188">
        <w:tc>
          <w:tcPr>
            <w:tcW w:w="3240" w:type="dxa"/>
            <w:hideMark/>
          </w:tcPr>
          <w:p w14:paraId="4F7232A6" w14:textId="77777777" w:rsidR="001D36C6" w:rsidRPr="00F61C23" w:rsidRDefault="001D36C6" w:rsidP="0099218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cyan"/>
              </w:rPr>
            </w:pPr>
            <w:r w:rsidRPr="00E23B32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6B0DE7BD" w14:textId="77777777" w:rsidR="001D36C6" w:rsidRPr="00F61C23" w:rsidRDefault="001D36C6" w:rsidP="00992188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236" w:type="dxa"/>
          </w:tcPr>
          <w:p w14:paraId="0F802AE9" w14:textId="77777777" w:rsidR="001D36C6" w:rsidRPr="00F61C23" w:rsidRDefault="001D36C6" w:rsidP="00992188">
            <w:pPr>
              <w:spacing w:line="240" w:lineRule="auto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959" w:type="dxa"/>
          </w:tcPr>
          <w:p w14:paraId="42FAD9D4" w14:textId="77777777" w:rsidR="001D36C6" w:rsidRPr="00F61C23" w:rsidRDefault="001D36C6" w:rsidP="0099218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36" w:type="dxa"/>
          </w:tcPr>
          <w:p w14:paraId="2C8361CC" w14:textId="77777777" w:rsidR="001D36C6" w:rsidRPr="00F61C23" w:rsidRDefault="001D36C6" w:rsidP="00992188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079" w:type="dxa"/>
          </w:tcPr>
          <w:p w14:paraId="474BA966" w14:textId="77777777" w:rsidR="001D36C6" w:rsidRPr="00F61C23" w:rsidRDefault="001D36C6" w:rsidP="0099218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36" w:type="dxa"/>
          </w:tcPr>
          <w:p w14:paraId="3CAE832C" w14:textId="77777777" w:rsidR="001D36C6" w:rsidRPr="00F61C23" w:rsidRDefault="001D36C6" w:rsidP="00992188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024" w:type="dxa"/>
          </w:tcPr>
          <w:p w14:paraId="0DEB1604" w14:textId="77777777" w:rsidR="001D36C6" w:rsidRPr="00F61C23" w:rsidRDefault="001D36C6" w:rsidP="0099218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236" w:type="dxa"/>
          </w:tcPr>
          <w:p w14:paraId="0EB84191" w14:textId="77777777" w:rsidR="001D36C6" w:rsidRPr="00F61C23" w:rsidRDefault="001D36C6" w:rsidP="00992188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833" w:type="dxa"/>
          </w:tcPr>
          <w:p w14:paraId="4DB80E4C" w14:textId="77777777" w:rsidR="001D36C6" w:rsidRPr="00F61C23" w:rsidRDefault="001D36C6" w:rsidP="0099218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</w:tr>
      <w:tr w:rsidR="00E23B32" w:rsidRPr="00F61C23" w14:paraId="261E248D" w14:textId="77777777" w:rsidTr="00E23B32">
        <w:tc>
          <w:tcPr>
            <w:tcW w:w="3240" w:type="dxa"/>
            <w:hideMark/>
          </w:tcPr>
          <w:p w14:paraId="683778E7" w14:textId="279BD6E4" w:rsidR="00E23B32" w:rsidRPr="00E23B32" w:rsidRDefault="00E23B32" w:rsidP="00E23B3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322031">
              <w:rPr>
                <w:rFonts w:ascii="Angsana New" w:hAnsi="Angsana New"/>
                <w:sz w:val="24"/>
                <w:szCs w:val="24"/>
                <w:cs/>
              </w:rPr>
              <w:t>เงินกู้ยืม</w:t>
            </w:r>
            <w:r w:rsidRPr="00322031">
              <w:rPr>
                <w:rFonts w:ascii="Angsana New" w:hAnsi="Angsana New" w:hint="cs"/>
                <w:sz w:val="24"/>
                <w:szCs w:val="24"/>
                <w:cs/>
              </w:rPr>
              <w:t>ระยะสั้น</w:t>
            </w:r>
            <w:r w:rsidRPr="00322031">
              <w:rPr>
                <w:rFonts w:ascii="Angsana New" w:hAnsi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080" w:type="dxa"/>
            <w:hideMark/>
          </w:tcPr>
          <w:p w14:paraId="332613E1" w14:textId="6A5E711B" w:rsidR="00E23B32" w:rsidRPr="00E23B32" w:rsidRDefault="00E23B32" w:rsidP="00E23B32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23B32">
              <w:rPr>
                <w:rFonts w:ascii="Angsana New" w:hAnsi="Angsana New"/>
                <w:sz w:val="24"/>
                <w:szCs w:val="24"/>
              </w:rPr>
              <w:t>2.15 - 3.94</w:t>
            </w:r>
          </w:p>
        </w:tc>
        <w:tc>
          <w:tcPr>
            <w:tcW w:w="236" w:type="dxa"/>
          </w:tcPr>
          <w:p w14:paraId="56D57009" w14:textId="77777777" w:rsidR="00E23B32" w:rsidRPr="00E23B32" w:rsidRDefault="00E23B32" w:rsidP="00E23B32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9" w:type="dxa"/>
          </w:tcPr>
          <w:p w14:paraId="5537E62E" w14:textId="66C48B2A" w:rsidR="00E23B32" w:rsidRPr="00E23B32" w:rsidRDefault="00E23B32" w:rsidP="00E23B32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3B32">
              <w:rPr>
                <w:rFonts w:ascii="Angsana New" w:hAnsi="Angsana New"/>
                <w:sz w:val="24"/>
                <w:szCs w:val="24"/>
                <w:cs/>
              </w:rPr>
              <w:t>675</w:t>
            </w:r>
            <w:r w:rsidRPr="00E23B32">
              <w:rPr>
                <w:rFonts w:ascii="Angsana New" w:hAnsi="Angsana New"/>
                <w:sz w:val="24"/>
                <w:szCs w:val="24"/>
              </w:rPr>
              <w:t>,</w:t>
            </w:r>
            <w:r w:rsidRPr="00E23B32">
              <w:rPr>
                <w:rFonts w:ascii="Angsana New" w:hAnsi="Angsana New"/>
                <w:sz w:val="24"/>
                <w:szCs w:val="24"/>
                <w:cs/>
              </w:rPr>
              <w:t>207</w:t>
            </w:r>
          </w:p>
        </w:tc>
        <w:tc>
          <w:tcPr>
            <w:tcW w:w="236" w:type="dxa"/>
          </w:tcPr>
          <w:p w14:paraId="5C86558A" w14:textId="77777777" w:rsidR="00E23B32" w:rsidRPr="00E23B32" w:rsidRDefault="00E23B32" w:rsidP="00E23B32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288C7F61" w14:textId="427F5120" w:rsidR="00E23B32" w:rsidRPr="00E23B32" w:rsidRDefault="00E23B32" w:rsidP="00E23B3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23B32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0FF6376" w14:textId="77777777" w:rsidR="00E23B32" w:rsidRPr="00E23B32" w:rsidRDefault="00E23B32" w:rsidP="00E23B32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50977AAF" w14:textId="0A6DAA53" w:rsidR="00E23B32" w:rsidRPr="00E23B32" w:rsidRDefault="00E23B32" w:rsidP="00E23B32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5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23B32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E4A7D17" w14:textId="77777777" w:rsidR="00E23B32" w:rsidRPr="00E23B32" w:rsidRDefault="00E23B32" w:rsidP="00E23B32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</w:tcPr>
          <w:p w14:paraId="6AADBC4F" w14:textId="647F80C1" w:rsidR="00E23B32" w:rsidRPr="00E23B32" w:rsidRDefault="00E23B32" w:rsidP="00E23B32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3B32">
              <w:rPr>
                <w:rFonts w:ascii="Angsana New" w:hAnsi="Angsana New"/>
                <w:sz w:val="24"/>
                <w:szCs w:val="24"/>
                <w:cs/>
              </w:rPr>
              <w:t>675</w:t>
            </w:r>
            <w:r w:rsidRPr="00E23B32">
              <w:rPr>
                <w:rFonts w:ascii="Angsana New" w:hAnsi="Angsana New"/>
                <w:sz w:val="24"/>
                <w:szCs w:val="24"/>
              </w:rPr>
              <w:t>,</w:t>
            </w:r>
            <w:r w:rsidRPr="00E23B32">
              <w:rPr>
                <w:rFonts w:ascii="Angsana New" w:hAnsi="Angsana New"/>
                <w:sz w:val="24"/>
                <w:szCs w:val="24"/>
                <w:cs/>
              </w:rPr>
              <w:t>207</w:t>
            </w:r>
          </w:p>
        </w:tc>
      </w:tr>
      <w:tr w:rsidR="00E23B32" w:rsidRPr="00F61C23" w14:paraId="74204B9C" w14:textId="77777777" w:rsidTr="00992188">
        <w:tc>
          <w:tcPr>
            <w:tcW w:w="3240" w:type="dxa"/>
          </w:tcPr>
          <w:p w14:paraId="2BBD3FAE" w14:textId="58E04629" w:rsidR="00E23B32" w:rsidRPr="00322031" w:rsidRDefault="00E23B32" w:rsidP="00E23B32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>เงินกู้ยืม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ระยะสั้น</w:t>
            </w:r>
            <w:r w:rsidRPr="00DB6BBD">
              <w:rPr>
                <w:rFonts w:ascii="Angsana New" w:hAnsi="Angsana New"/>
                <w:sz w:val="24"/>
                <w:szCs w:val="24"/>
                <w:cs/>
              </w:rPr>
              <w:t>จาก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1640C9E9" w14:textId="15F92461" w:rsidR="00E23B32" w:rsidRPr="00E23B32" w:rsidRDefault="00E23B32" w:rsidP="00E23B32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23B32">
              <w:rPr>
                <w:rFonts w:ascii="Angsana New" w:hAnsi="Angsana New"/>
                <w:sz w:val="24"/>
                <w:szCs w:val="24"/>
              </w:rPr>
              <w:t>3.00</w:t>
            </w:r>
          </w:p>
        </w:tc>
        <w:tc>
          <w:tcPr>
            <w:tcW w:w="236" w:type="dxa"/>
          </w:tcPr>
          <w:p w14:paraId="4E8E9F00" w14:textId="77777777" w:rsidR="00E23B32" w:rsidRPr="00E23B32" w:rsidRDefault="00E23B32" w:rsidP="00E23B32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9" w:type="dxa"/>
          </w:tcPr>
          <w:p w14:paraId="5076950C" w14:textId="7D931D29" w:rsidR="00E23B32" w:rsidRPr="00E23B32" w:rsidRDefault="00E23B32" w:rsidP="00E23B32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3B32">
              <w:rPr>
                <w:rFonts w:ascii="Angsana New" w:hAnsi="Angsana New"/>
                <w:sz w:val="24"/>
                <w:szCs w:val="24"/>
                <w:cs/>
              </w:rPr>
              <w:t>74</w:t>
            </w:r>
            <w:r w:rsidRPr="00E23B32">
              <w:rPr>
                <w:rFonts w:ascii="Angsana New" w:hAnsi="Angsana New"/>
                <w:sz w:val="24"/>
                <w:szCs w:val="24"/>
              </w:rPr>
              <w:t>,</w:t>
            </w:r>
            <w:r w:rsidRPr="00E23B32">
              <w:rPr>
                <w:rFonts w:ascii="Angsana New" w:hAnsi="Angsana New"/>
                <w:sz w:val="24"/>
                <w:szCs w:val="24"/>
                <w:cs/>
              </w:rPr>
              <w:t>750</w:t>
            </w:r>
          </w:p>
        </w:tc>
        <w:tc>
          <w:tcPr>
            <w:tcW w:w="236" w:type="dxa"/>
          </w:tcPr>
          <w:p w14:paraId="7040C339" w14:textId="77777777" w:rsidR="00E23B32" w:rsidRPr="00E23B32" w:rsidRDefault="00E23B32" w:rsidP="00E23B32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7F8E680D" w14:textId="29581AC8" w:rsidR="00E23B32" w:rsidRPr="00E23B32" w:rsidRDefault="00E23B32" w:rsidP="00E23B3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23B32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53AAECA" w14:textId="77777777" w:rsidR="00E23B32" w:rsidRPr="00E23B32" w:rsidRDefault="00E23B32" w:rsidP="00E23B32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07503CCD" w14:textId="2C2BDA17" w:rsidR="00E23B32" w:rsidRPr="00E23B32" w:rsidRDefault="00E23B32" w:rsidP="00E23B32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5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23B32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2C39278A" w14:textId="77777777" w:rsidR="00E23B32" w:rsidRPr="00E23B32" w:rsidRDefault="00E23B32" w:rsidP="00E23B32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</w:tcPr>
          <w:p w14:paraId="27AEB346" w14:textId="01F1B9AC" w:rsidR="00E23B32" w:rsidRPr="00E23B32" w:rsidRDefault="00E23B32" w:rsidP="00E23B32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3B32">
              <w:rPr>
                <w:rFonts w:ascii="Angsana New" w:hAnsi="Angsana New"/>
                <w:sz w:val="24"/>
                <w:szCs w:val="24"/>
                <w:cs/>
              </w:rPr>
              <w:t>74</w:t>
            </w:r>
            <w:r w:rsidRPr="00E23B32">
              <w:rPr>
                <w:rFonts w:ascii="Angsana New" w:hAnsi="Angsana New"/>
                <w:sz w:val="24"/>
                <w:szCs w:val="24"/>
              </w:rPr>
              <w:t>,</w:t>
            </w:r>
            <w:r w:rsidRPr="00E23B32">
              <w:rPr>
                <w:rFonts w:ascii="Angsana New" w:hAnsi="Angsana New"/>
                <w:sz w:val="24"/>
                <w:szCs w:val="24"/>
                <w:cs/>
              </w:rPr>
              <w:t>750</w:t>
            </w:r>
          </w:p>
        </w:tc>
      </w:tr>
      <w:tr w:rsidR="00E23B32" w:rsidRPr="00F61C23" w14:paraId="0361F334" w14:textId="77777777" w:rsidTr="00E23B32">
        <w:tc>
          <w:tcPr>
            <w:tcW w:w="3240" w:type="dxa"/>
            <w:hideMark/>
          </w:tcPr>
          <w:p w14:paraId="6D6D06BE" w14:textId="44F299E4" w:rsidR="00E23B32" w:rsidRPr="00E23B32" w:rsidRDefault="00E23B32" w:rsidP="00E23B3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>เงินกู้ยืม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ระยะยาว</w:t>
            </w:r>
            <w:r w:rsidRPr="00DB6BBD">
              <w:rPr>
                <w:rFonts w:ascii="Angsana New" w:hAnsi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080" w:type="dxa"/>
            <w:hideMark/>
          </w:tcPr>
          <w:p w14:paraId="0AA898D8" w14:textId="2336A131" w:rsidR="00E23B32" w:rsidRPr="00E23B32" w:rsidRDefault="00E23B32" w:rsidP="00E23B32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23B32">
              <w:rPr>
                <w:rFonts w:ascii="Angsana New" w:hAnsi="Angsana New"/>
                <w:sz w:val="24"/>
                <w:szCs w:val="24"/>
              </w:rPr>
              <w:t>3.75 - 4.50</w:t>
            </w:r>
          </w:p>
        </w:tc>
        <w:tc>
          <w:tcPr>
            <w:tcW w:w="236" w:type="dxa"/>
          </w:tcPr>
          <w:p w14:paraId="00FC46A7" w14:textId="77777777" w:rsidR="00E23B32" w:rsidRPr="00E23B32" w:rsidRDefault="00E23B32" w:rsidP="00E23B32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9" w:type="dxa"/>
          </w:tcPr>
          <w:p w14:paraId="692F2046" w14:textId="4EBD20F3" w:rsidR="00E23B32" w:rsidRPr="00E23B32" w:rsidRDefault="00E23B32" w:rsidP="00E23B32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3B32">
              <w:rPr>
                <w:rFonts w:ascii="Angsana New" w:hAnsi="Angsana New"/>
                <w:sz w:val="24"/>
                <w:szCs w:val="24"/>
                <w:cs/>
              </w:rPr>
              <w:t>225</w:t>
            </w:r>
            <w:r w:rsidRPr="00E23B32">
              <w:rPr>
                <w:rFonts w:ascii="Angsana New" w:hAnsi="Angsana New"/>
                <w:sz w:val="24"/>
                <w:szCs w:val="24"/>
              </w:rPr>
              <w:t>,</w:t>
            </w:r>
            <w:r w:rsidRPr="00E23B32">
              <w:rPr>
                <w:rFonts w:ascii="Angsana New" w:hAnsi="Angsana New"/>
                <w:sz w:val="24"/>
                <w:szCs w:val="24"/>
                <w:cs/>
              </w:rPr>
              <w:t>629</w:t>
            </w:r>
          </w:p>
        </w:tc>
        <w:tc>
          <w:tcPr>
            <w:tcW w:w="236" w:type="dxa"/>
          </w:tcPr>
          <w:p w14:paraId="4FF612B1" w14:textId="77777777" w:rsidR="00E23B32" w:rsidRPr="00E23B32" w:rsidRDefault="00E23B32" w:rsidP="00E23B32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</w:tcPr>
          <w:p w14:paraId="2E37FFDF" w14:textId="2FCBBD83" w:rsidR="00E23B32" w:rsidRPr="00E23B32" w:rsidRDefault="00E23B32" w:rsidP="00E23B32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3B32">
              <w:rPr>
                <w:rFonts w:ascii="Angsana New" w:hAnsi="Angsana New"/>
                <w:sz w:val="24"/>
                <w:szCs w:val="24"/>
                <w:cs/>
              </w:rPr>
              <w:t>653</w:t>
            </w:r>
            <w:r w:rsidRPr="00E23B32">
              <w:rPr>
                <w:rFonts w:ascii="Angsana New" w:hAnsi="Angsana New"/>
                <w:sz w:val="24"/>
                <w:szCs w:val="24"/>
              </w:rPr>
              <w:t>,</w:t>
            </w:r>
            <w:r w:rsidRPr="00E23B32">
              <w:rPr>
                <w:rFonts w:ascii="Angsana New" w:hAnsi="Angsana New"/>
                <w:sz w:val="24"/>
                <w:szCs w:val="24"/>
                <w:cs/>
              </w:rPr>
              <w:t>929</w:t>
            </w:r>
          </w:p>
        </w:tc>
        <w:tc>
          <w:tcPr>
            <w:tcW w:w="236" w:type="dxa"/>
          </w:tcPr>
          <w:p w14:paraId="355FD33F" w14:textId="77777777" w:rsidR="00E23B32" w:rsidRPr="00E23B32" w:rsidRDefault="00E23B32" w:rsidP="00E23B32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837EB6F" w14:textId="1B130538" w:rsidR="00E23B32" w:rsidRPr="00E23B32" w:rsidRDefault="00E23B32" w:rsidP="00E23B32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3B32">
              <w:rPr>
                <w:rFonts w:ascii="Angsana New" w:hAnsi="Angsana New"/>
                <w:sz w:val="24"/>
                <w:szCs w:val="24"/>
                <w:cs/>
              </w:rPr>
              <w:t>92</w:t>
            </w:r>
            <w:r w:rsidRPr="00E23B32">
              <w:rPr>
                <w:rFonts w:ascii="Angsana New" w:hAnsi="Angsana New"/>
                <w:sz w:val="24"/>
                <w:szCs w:val="24"/>
              </w:rPr>
              <w:t>,</w:t>
            </w:r>
            <w:r w:rsidRPr="00E23B32">
              <w:rPr>
                <w:rFonts w:ascii="Angsana New" w:hAnsi="Angsana New"/>
                <w:sz w:val="24"/>
                <w:szCs w:val="24"/>
                <w:cs/>
              </w:rPr>
              <w:t>836</w:t>
            </w:r>
          </w:p>
        </w:tc>
        <w:tc>
          <w:tcPr>
            <w:tcW w:w="236" w:type="dxa"/>
          </w:tcPr>
          <w:p w14:paraId="544FC91B" w14:textId="77777777" w:rsidR="00E23B32" w:rsidRPr="00E23B32" w:rsidRDefault="00E23B32" w:rsidP="00E23B32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</w:tcPr>
          <w:p w14:paraId="13E2EB1A" w14:textId="33FEE687" w:rsidR="00E23B32" w:rsidRPr="00E23B32" w:rsidRDefault="00E23B32" w:rsidP="00E23B32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3B32">
              <w:rPr>
                <w:rFonts w:ascii="Angsana New" w:hAnsi="Angsana New"/>
                <w:sz w:val="24"/>
                <w:szCs w:val="24"/>
                <w:cs/>
              </w:rPr>
              <w:t>972</w:t>
            </w:r>
            <w:r w:rsidRPr="00E23B32">
              <w:rPr>
                <w:rFonts w:ascii="Angsana New" w:hAnsi="Angsana New"/>
                <w:sz w:val="24"/>
                <w:szCs w:val="24"/>
              </w:rPr>
              <w:t>,</w:t>
            </w:r>
            <w:r w:rsidRPr="00E23B32">
              <w:rPr>
                <w:rFonts w:ascii="Angsana New" w:hAnsi="Angsana New"/>
                <w:sz w:val="24"/>
                <w:szCs w:val="24"/>
                <w:cs/>
              </w:rPr>
              <w:t>394</w:t>
            </w:r>
          </w:p>
        </w:tc>
      </w:tr>
      <w:tr w:rsidR="00E23B32" w:rsidRPr="00F61C23" w14:paraId="321F8958" w14:textId="77777777" w:rsidTr="00E23B32">
        <w:tc>
          <w:tcPr>
            <w:tcW w:w="3240" w:type="dxa"/>
            <w:hideMark/>
          </w:tcPr>
          <w:p w14:paraId="5FBBD28D" w14:textId="58847AD6" w:rsidR="00E23B32" w:rsidRPr="00E23B32" w:rsidRDefault="00E23B32" w:rsidP="00E23B3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DB6BBD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hideMark/>
          </w:tcPr>
          <w:p w14:paraId="4389620F" w14:textId="3D7B4C66" w:rsidR="00E23B32" w:rsidRPr="00E23B32" w:rsidRDefault="00E23B32" w:rsidP="00E23B32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23B32">
              <w:rPr>
                <w:rFonts w:ascii="Angsana New" w:hAnsi="Angsana New"/>
                <w:sz w:val="24"/>
                <w:szCs w:val="24"/>
              </w:rPr>
              <w:t>3.25 - 7.97</w:t>
            </w:r>
          </w:p>
        </w:tc>
        <w:tc>
          <w:tcPr>
            <w:tcW w:w="236" w:type="dxa"/>
          </w:tcPr>
          <w:p w14:paraId="0883B670" w14:textId="77777777" w:rsidR="00E23B32" w:rsidRPr="00E23B32" w:rsidRDefault="00E23B32" w:rsidP="00E23B32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FAAA20" w14:textId="232AE862" w:rsidR="00E23B32" w:rsidRPr="00E23B32" w:rsidRDefault="00E23B32" w:rsidP="00E23B32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3B32">
              <w:rPr>
                <w:rFonts w:ascii="Angsana New" w:hAnsi="Angsana New"/>
                <w:sz w:val="24"/>
                <w:szCs w:val="24"/>
                <w:cs/>
              </w:rPr>
              <w:t>49</w:t>
            </w:r>
            <w:r w:rsidRPr="00E23B32">
              <w:rPr>
                <w:rFonts w:ascii="Angsana New" w:hAnsi="Angsana New"/>
                <w:sz w:val="24"/>
                <w:szCs w:val="24"/>
              </w:rPr>
              <w:t>,</w:t>
            </w:r>
            <w:r w:rsidRPr="00E23B32">
              <w:rPr>
                <w:rFonts w:ascii="Angsana New" w:hAnsi="Angsana New"/>
                <w:sz w:val="24"/>
                <w:szCs w:val="24"/>
                <w:cs/>
              </w:rPr>
              <w:t>888</w:t>
            </w:r>
          </w:p>
        </w:tc>
        <w:tc>
          <w:tcPr>
            <w:tcW w:w="236" w:type="dxa"/>
          </w:tcPr>
          <w:p w14:paraId="0E5D5363" w14:textId="77777777" w:rsidR="00E23B32" w:rsidRPr="00E23B32" w:rsidRDefault="00E23B32" w:rsidP="00E23B32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54B490" w14:textId="65C7F0AA" w:rsidR="00E23B32" w:rsidRPr="00E23B32" w:rsidRDefault="00E23B32" w:rsidP="00E23B32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3B32">
              <w:rPr>
                <w:rFonts w:ascii="Angsana New" w:hAnsi="Angsana New"/>
                <w:sz w:val="24"/>
                <w:szCs w:val="24"/>
                <w:cs/>
              </w:rPr>
              <w:t>12</w:t>
            </w:r>
            <w:r w:rsidRPr="00E23B32">
              <w:rPr>
                <w:rFonts w:ascii="Angsana New" w:hAnsi="Angsana New"/>
                <w:sz w:val="24"/>
                <w:szCs w:val="24"/>
              </w:rPr>
              <w:t>,</w:t>
            </w:r>
            <w:r w:rsidRPr="00E23B32">
              <w:rPr>
                <w:rFonts w:ascii="Angsana New" w:hAnsi="Angsana New"/>
                <w:sz w:val="24"/>
                <w:szCs w:val="24"/>
                <w:cs/>
              </w:rPr>
              <w:t>263</w:t>
            </w:r>
          </w:p>
        </w:tc>
        <w:tc>
          <w:tcPr>
            <w:tcW w:w="236" w:type="dxa"/>
          </w:tcPr>
          <w:p w14:paraId="259FC99D" w14:textId="77777777" w:rsidR="00E23B32" w:rsidRPr="00E23B32" w:rsidRDefault="00E23B32" w:rsidP="00E23B32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064294" w14:textId="295A7714" w:rsidR="00E23B32" w:rsidRPr="00E23B32" w:rsidRDefault="00E23B32" w:rsidP="00E23B32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79" w:right="-50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E23B32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13530F5" w14:textId="77777777" w:rsidR="00E23B32" w:rsidRPr="00E23B32" w:rsidRDefault="00E23B32" w:rsidP="00E23B32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A41753" w14:textId="100BC23E" w:rsidR="00E23B32" w:rsidRPr="00E23B32" w:rsidRDefault="00E23B32" w:rsidP="00E23B32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23B32">
              <w:rPr>
                <w:rFonts w:ascii="Angsana New" w:hAnsi="Angsana New"/>
                <w:sz w:val="24"/>
                <w:szCs w:val="24"/>
                <w:cs/>
              </w:rPr>
              <w:t>62</w:t>
            </w:r>
            <w:r w:rsidRPr="00E23B32">
              <w:rPr>
                <w:rFonts w:ascii="Angsana New" w:hAnsi="Angsana New"/>
                <w:sz w:val="24"/>
                <w:szCs w:val="24"/>
              </w:rPr>
              <w:t>,</w:t>
            </w:r>
            <w:r w:rsidRPr="00E23B32">
              <w:rPr>
                <w:rFonts w:ascii="Angsana New" w:hAnsi="Angsana New"/>
                <w:sz w:val="24"/>
                <w:szCs w:val="24"/>
                <w:cs/>
              </w:rPr>
              <w:t>151</w:t>
            </w:r>
          </w:p>
        </w:tc>
      </w:tr>
      <w:tr w:rsidR="001D36C6" w:rsidRPr="00F61C23" w14:paraId="7AB3BDDC" w14:textId="77777777" w:rsidTr="00E23B32">
        <w:tc>
          <w:tcPr>
            <w:tcW w:w="3240" w:type="dxa"/>
            <w:hideMark/>
          </w:tcPr>
          <w:p w14:paraId="7EE4C5AA" w14:textId="77777777" w:rsidR="001D36C6" w:rsidRPr="00E23B32" w:rsidRDefault="001D36C6" w:rsidP="0099218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E23B32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</w:tcPr>
          <w:p w14:paraId="29800827" w14:textId="77777777" w:rsidR="001D36C6" w:rsidRPr="00E23B32" w:rsidRDefault="001D36C6" w:rsidP="00992188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FC585ED" w14:textId="77777777" w:rsidR="001D36C6" w:rsidRPr="00E23B32" w:rsidRDefault="001D36C6" w:rsidP="00992188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AFB30F" w14:textId="437E9991" w:rsidR="001D36C6" w:rsidRPr="00E23B32" w:rsidRDefault="00E23B32" w:rsidP="0099218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23B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</w:t>
            </w:r>
            <w:r w:rsidRPr="00E23B3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E23B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025</w:t>
            </w:r>
            <w:r w:rsidRPr="00E23B3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E23B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474</w:t>
            </w:r>
          </w:p>
        </w:tc>
        <w:tc>
          <w:tcPr>
            <w:tcW w:w="236" w:type="dxa"/>
          </w:tcPr>
          <w:p w14:paraId="3A7517BF" w14:textId="77777777" w:rsidR="001D36C6" w:rsidRPr="00E23B32" w:rsidRDefault="001D36C6" w:rsidP="00992188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1CD74C" w14:textId="69477488" w:rsidR="001D36C6" w:rsidRPr="00E23B32" w:rsidRDefault="00E23B32" w:rsidP="0099218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23B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666</w:t>
            </w:r>
            <w:r w:rsidRPr="00E23B3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E23B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192</w:t>
            </w:r>
          </w:p>
        </w:tc>
        <w:tc>
          <w:tcPr>
            <w:tcW w:w="236" w:type="dxa"/>
          </w:tcPr>
          <w:p w14:paraId="227C6171" w14:textId="77777777" w:rsidR="001D36C6" w:rsidRPr="00E23B32" w:rsidRDefault="001D36C6" w:rsidP="00992188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B2F5EF" w14:textId="1DF536C3" w:rsidR="001D36C6" w:rsidRPr="00E23B32" w:rsidRDefault="00E23B32" w:rsidP="0099218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23B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92</w:t>
            </w:r>
            <w:r w:rsidRPr="00E23B3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E23B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836</w:t>
            </w:r>
          </w:p>
        </w:tc>
        <w:tc>
          <w:tcPr>
            <w:tcW w:w="236" w:type="dxa"/>
          </w:tcPr>
          <w:p w14:paraId="2491890C" w14:textId="77777777" w:rsidR="001D36C6" w:rsidRPr="00E23B32" w:rsidRDefault="001D36C6" w:rsidP="00992188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43662D" w14:textId="7D266E63" w:rsidR="001D36C6" w:rsidRPr="00E23B32" w:rsidRDefault="00E23B32" w:rsidP="0099218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23B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1</w:t>
            </w:r>
            <w:r w:rsidRPr="00E23B3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E23B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784</w:t>
            </w:r>
            <w:r w:rsidRPr="00E23B3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E23B3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502</w:t>
            </w:r>
          </w:p>
        </w:tc>
      </w:tr>
    </w:tbl>
    <w:p w14:paraId="0049C7D5" w14:textId="2983D46D" w:rsidR="001D36C6" w:rsidRPr="00F61C23" w:rsidRDefault="001D36C6" w:rsidP="001672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58A15460" w14:textId="19AA1AF0" w:rsidR="00AA06F0" w:rsidRPr="00F61C23" w:rsidRDefault="004661FF" w:rsidP="00AA0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61C2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AA06F0" w:rsidRPr="00F61C23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="00A30F9B" w:rsidRPr="00F61C2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="00AA06F0" w:rsidRPr="00F61C23">
        <w:rPr>
          <w:rFonts w:ascii="Angsana New" w:hAnsi="Angsana New"/>
          <w:b/>
          <w:bCs/>
          <w:i/>
          <w:iCs/>
          <w:sz w:val="30"/>
          <w:szCs w:val="30"/>
        </w:rPr>
        <w:t>.</w:t>
      </w:r>
      <w:r w:rsidR="0063076D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="00AA06F0" w:rsidRPr="00F61C23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Pr="00F61C2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AA06F0" w:rsidRPr="00F61C23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</w:t>
      </w:r>
      <w:r w:rsidR="00AA06F0" w:rsidRPr="00F61C2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ตลาด</w:t>
      </w:r>
    </w:p>
    <w:p w14:paraId="1C468677" w14:textId="25C66925" w:rsidR="00AA06F0" w:rsidRPr="00F61C23" w:rsidRDefault="00AA06F0" w:rsidP="000F4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260949BA" w14:textId="2DE77882" w:rsidR="00AA06F0" w:rsidRPr="00F61C23" w:rsidRDefault="00AA06F0" w:rsidP="00AA06F0">
      <w:pPr>
        <w:tabs>
          <w:tab w:val="clear" w:pos="454"/>
          <w:tab w:val="clear" w:pos="907"/>
          <w:tab w:val="left" w:pos="1170"/>
        </w:tabs>
        <w:spacing w:line="240" w:lineRule="auto"/>
        <w:ind w:left="1026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Pr="00F61C23">
        <w:rPr>
          <w:rFonts w:ascii="Angsana New" w:hAnsi="Angsana New" w:hint="cs"/>
          <w:sz w:val="30"/>
          <w:szCs w:val="30"/>
          <w:cs/>
        </w:rPr>
        <w:t xml:space="preserve">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</w:t>
      </w:r>
      <w:r w:rsidRPr="00F61C23">
        <w:rPr>
          <w:rFonts w:ascii="Angsana New" w:hAnsi="Angsana New"/>
          <w:sz w:val="30"/>
          <w:szCs w:val="30"/>
          <w:cs/>
        </w:rPr>
        <w:t>กลุ่มบริษัทและบริษัท</w:t>
      </w:r>
      <w:r w:rsidRPr="00F61C23">
        <w:rPr>
          <w:rFonts w:ascii="Angsana New" w:hAnsi="Angsana New" w:hint="cs"/>
          <w:sz w:val="30"/>
          <w:szCs w:val="30"/>
          <w:cs/>
        </w:rPr>
        <w:t xml:space="preserve">ไม่ได้ถือหรือออกอนุพันธ์เพื่อการเก็งกำไรหรือเพื่อการค้า </w:t>
      </w:r>
    </w:p>
    <w:p w14:paraId="3A74E7C6" w14:textId="77777777" w:rsidR="001F4516" w:rsidRPr="00F61C23" w:rsidRDefault="001F4516" w:rsidP="001F4516">
      <w:pPr>
        <w:tabs>
          <w:tab w:val="clear" w:pos="454"/>
          <w:tab w:val="clear" w:pos="907"/>
          <w:tab w:val="left" w:pos="117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460F301" w14:textId="5B70C225" w:rsidR="00AA06F0" w:rsidRPr="00F61C23" w:rsidRDefault="00AA06F0" w:rsidP="00AA06F0">
      <w:pPr>
        <w:tabs>
          <w:tab w:val="clear" w:pos="454"/>
          <w:tab w:val="clear" w:pos="907"/>
          <w:tab w:val="left" w:pos="1170"/>
        </w:tabs>
        <w:spacing w:line="240" w:lineRule="auto"/>
        <w:ind w:left="1026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</w:rPr>
        <w:t>(</w:t>
      </w:r>
      <w:r w:rsidR="00A30F9B" w:rsidRPr="00F61C23">
        <w:rPr>
          <w:rFonts w:ascii="Angsana New" w:hAnsi="Angsana New" w:hint="cs"/>
          <w:sz w:val="30"/>
          <w:szCs w:val="30"/>
          <w:cs/>
        </w:rPr>
        <w:t>ข</w:t>
      </w:r>
      <w:r w:rsidRPr="00F61C23">
        <w:rPr>
          <w:rFonts w:ascii="Angsana New" w:hAnsi="Angsana New"/>
          <w:sz w:val="30"/>
          <w:szCs w:val="30"/>
        </w:rPr>
        <w:t>.</w:t>
      </w:r>
      <w:r w:rsidR="0063076D">
        <w:rPr>
          <w:rFonts w:ascii="Angsana New" w:hAnsi="Angsana New"/>
          <w:sz w:val="30"/>
          <w:szCs w:val="30"/>
        </w:rPr>
        <w:t>3</w:t>
      </w:r>
      <w:r w:rsidRPr="00F61C23">
        <w:rPr>
          <w:rFonts w:ascii="Angsana New" w:hAnsi="Angsana New"/>
          <w:sz w:val="30"/>
          <w:szCs w:val="30"/>
        </w:rPr>
        <w:t>.</w:t>
      </w:r>
      <w:r w:rsidR="00A453AA" w:rsidRPr="00F61C23">
        <w:rPr>
          <w:rFonts w:ascii="Angsana New" w:hAnsi="Angsana New"/>
          <w:sz w:val="30"/>
          <w:szCs w:val="30"/>
        </w:rPr>
        <w:t>1</w:t>
      </w:r>
      <w:r w:rsidRPr="00F61C23">
        <w:rPr>
          <w:rFonts w:ascii="Angsana New" w:hAnsi="Angsana New"/>
          <w:sz w:val="30"/>
          <w:szCs w:val="30"/>
        </w:rPr>
        <w:t>)</w:t>
      </w:r>
      <w:r w:rsidR="004661FF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ความเสี่ยงด้านอัตราดอกเบี้ย</w:t>
      </w:r>
    </w:p>
    <w:p w14:paraId="749144A5" w14:textId="77777777" w:rsidR="00F84608" w:rsidRPr="00F61C23" w:rsidRDefault="00F84608" w:rsidP="000F4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2879333E" w14:textId="1092255F" w:rsidR="000F4B64" w:rsidRPr="00F61C23" w:rsidRDefault="00816E5B" w:rsidP="00F84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ความเสี่ยงด้านอัตราดอกเบี้ย</w:t>
      </w:r>
      <w:r w:rsidR="00F84608" w:rsidRPr="00F61C23">
        <w:rPr>
          <w:rFonts w:ascii="Angsana New" w:hAnsi="Angsana New" w:hint="cs"/>
          <w:sz w:val="30"/>
          <w:szCs w:val="30"/>
          <w:cs/>
        </w:rPr>
        <w:t>เป็น</w:t>
      </w:r>
      <w:r w:rsidRPr="00F61C23">
        <w:rPr>
          <w:rFonts w:ascii="Angsana New" w:hAnsi="Angsana New"/>
          <w:sz w:val="30"/>
          <w:szCs w:val="30"/>
          <w:cs/>
        </w:rPr>
        <w:t>ความเสี่ยงที่เกิดจากการเปลี่ยนแปลงในอนาคตของอัตราดอกเบี้ยตลาด ซึ่งส่งผลกระทบต่อการดำเนินงานและกระแสเงินสดของ</w:t>
      </w:r>
      <w:r w:rsidR="002342D5" w:rsidRPr="00F61C23">
        <w:rPr>
          <w:rFonts w:ascii="Angsana New" w:hAnsi="Angsana New"/>
          <w:sz w:val="30"/>
          <w:szCs w:val="30"/>
          <w:cs/>
        </w:rPr>
        <w:t>กลุ่มบริษัทและ</w:t>
      </w:r>
      <w:r w:rsidRPr="00F61C23">
        <w:rPr>
          <w:rFonts w:ascii="Angsana New" w:hAnsi="Angsana New"/>
          <w:sz w:val="30"/>
          <w:szCs w:val="30"/>
          <w:cs/>
        </w:rPr>
        <w:t xml:space="preserve">บริษัท เนื่องจากดอกเบี้ยของเงินกู้ยืมส่วนใหญ่มีอัตราคงที่ </w:t>
      </w:r>
      <w:r w:rsidR="002342D5" w:rsidRPr="00F61C23">
        <w:rPr>
          <w:rFonts w:ascii="Angsana New" w:hAnsi="Angsana New"/>
          <w:sz w:val="30"/>
          <w:szCs w:val="30"/>
          <w:cs/>
        </w:rPr>
        <w:t>กลุ่มบริษัทและ</w:t>
      </w:r>
      <w:r w:rsidRPr="00F61C23">
        <w:rPr>
          <w:rFonts w:ascii="Angsana New" w:hAnsi="Angsana New"/>
          <w:sz w:val="30"/>
          <w:szCs w:val="30"/>
          <w:cs/>
        </w:rPr>
        <w:t>บริษัท</w:t>
      </w:r>
      <w:r w:rsidR="00F84608" w:rsidRPr="00F61C23">
        <w:rPr>
          <w:rFonts w:ascii="Angsana New" w:hAnsi="Angsana New"/>
          <w:sz w:val="30"/>
          <w:szCs w:val="30"/>
          <w:cs/>
        </w:rPr>
        <w:t>มีฐานะเปิดต่อ</w:t>
      </w:r>
      <w:r w:rsidRPr="00F61C23">
        <w:rPr>
          <w:rFonts w:ascii="Angsana New" w:hAnsi="Angsana New"/>
          <w:sz w:val="30"/>
          <w:szCs w:val="30"/>
          <w:cs/>
        </w:rPr>
        <w:t>ความเสี่ยงด้านอัตราดอกเบี้ยที่เกิดจากเงินกู้ยืม (ดูหมายเหตุข้อ</w:t>
      </w:r>
      <w:r w:rsidR="001D1116" w:rsidRPr="00F61C23">
        <w:rPr>
          <w:rFonts w:ascii="Angsana New" w:hAnsi="Angsana New"/>
          <w:sz w:val="30"/>
          <w:szCs w:val="30"/>
          <w:cs/>
        </w:rPr>
        <w:t xml:space="preserve"> </w:t>
      </w:r>
      <w:r w:rsidR="00A453AA" w:rsidRPr="00F61C23">
        <w:rPr>
          <w:rFonts w:ascii="Angsana New" w:hAnsi="Angsana New"/>
          <w:sz w:val="30"/>
          <w:szCs w:val="30"/>
        </w:rPr>
        <w:t>1</w:t>
      </w:r>
      <w:r w:rsidR="00DE7D1D">
        <w:rPr>
          <w:rFonts w:ascii="Angsana New" w:hAnsi="Angsana New"/>
          <w:sz w:val="30"/>
          <w:szCs w:val="30"/>
        </w:rPr>
        <w:t>8</w:t>
      </w:r>
      <w:r w:rsidRPr="00F61C23">
        <w:rPr>
          <w:rFonts w:ascii="Angsana New" w:hAnsi="Angsana New"/>
          <w:sz w:val="30"/>
          <w:szCs w:val="30"/>
          <w:cs/>
        </w:rPr>
        <w:t xml:space="preserve">) </w:t>
      </w:r>
      <w:r w:rsidR="00357855" w:rsidRPr="00F61C23">
        <w:rPr>
          <w:rFonts w:ascii="Angsana New" w:hAnsi="Angsana New"/>
          <w:sz w:val="30"/>
          <w:szCs w:val="30"/>
          <w:cs/>
        </w:rPr>
        <w:t>กลุ่มบริษัทและ</w:t>
      </w:r>
      <w:r w:rsidRPr="00F61C23">
        <w:rPr>
          <w:rFonts w:ascii="Angsana New" w:hAnsi="Angsana New"/>
          <w:sz w:val="30"/>
          <w:szCs w:val="30"/>
          <w:cs/>
        </w:rPr>
        <w:t>บริษัทได้ลดความเสี่ยงดังกล่าวโดยทำให้</w:t>
      </w:r>
      <w:r w:rsidR="00F84608" w:rsidRPr="00F61C23">
        <w:rPr>
          <w:rFonts w:ascii="Angsana New" w:hAnsi="Angsana New" w:hint="cs"/>
          <w:sz w:val="30"/>
          <w:szCs w:val="30"/>
          <w:cs/>
        </w:rPr>
        <w:t>มั่นใจ</w:t>
      </w:r>
      <w:r w:rsidRPr="00F61C23">
        <w:rPr>
          <w:rFonts w:ascii="Angsana New" w:hAnsi="Angsana New"/>
          <w:sz w:val="30"/>
          <w:szCs w:val="30"/>
          <w:cs/>
        </w:rPr>
        <w:t>ว่าเงินกู้ยืมส่วนใหญ่มีอัตราคงที่ และ</w:t>
      </w:r>
      <w:r w:rsidR="00F84608" w:rsidRPr="00F61C23">
        <w:rPr>
          <w:rFonts w:ascii="Angsana New" w:hAnsi="Angsana New" w:hint="cs"/>
          <w:sz w:val="30"/>
          <w:szCs w:val="30"/>
          <w:cs/>
        </w:rPr>
        <w:t>มีการ</w:t>
      </w:r>
      <w:r w:rsidRPr="00F61C23">
        <w:rPr>
          <w:rFonts w:ascii="Angsana New" w:hAnsi="Angsana New"/>
          <w:sz w:val="30"/>
          <w:szCs w:val="30"/>
          <w:cs/>
        </w:rPr>
        <w:t>ใช้ตราสารอนุพันธ์ซึ่งส่วนใหญ่เป็นสัญญาแลกเปลี่ยนอัตราดอกเบี้ย เพื่อใช้ในการจัดการ</w:t>
      </w:r>
      <w:r w:rsidR="00F84608" w:rsidRPr="00F61C23">
        <w:rPr>
          <w:rFonts w:ascii="Angsana New" w:hAnsi="Angsana New" w:hint="cs"/>
          <w:sz w:val="30"/>
          <w:szCs w:val="30"/>
          <w:cs/>
        </w:rPr>
        <w:t>ฐานะเปิดต่อ</w:t>
      </w:r>
      <w:r w:rsidRPr="00F61C23">
        <w:rPr>
          <w:rFonts w:ascii="Angsana New" w:hAnsi="Angsana New"/>
          <w:sz w:val="30"/>
          <w:szCs w:val="30"/>
          <w:cs/>
        </w:rPr>
        <w:t>ความผันผวนของอัตราดอกเบี้ย</w:t>
      </w:r>
      <w:r w:rsidR="00F84608" w:rsidRPr="00F61C23">
        <w:rPr>
          <w:rFonts w:ascii="Angsana New" w:hAnsi="Angsana New" w:hint="cs"/>
          <w:sz w:val="30"/>
          <w:szCs w:val="30"/>
          <w:cs/>
        </w:rPr>
        <w:t>สำหรับ</w:t>
      </w:r>
      <w:r w:rsidRPr="00F61C23">
        <w:rPr>
          <w:rFonts w:ascii="Angsana New" w:hAnsi="Angsana New"/>
          <w:sz w:val="30"/>
          <w:szCs w:val="30"/>
          <w:cs/>
        </w:rPr>
        <w:t>เงินกู้ยื</w:t>
      </w:r>
      <w:r w:rsidR="00F84608" w:rsidRPr="00F61C23">
        <w:rPr>
          <w:rFonts w:ascii="Angsana New" w:hAnsi="Angsana New" w:hint="cs"/>
          <w:sz w:val="30"/>
          <w:szCs w:val="30"/>
          <w:cs/>
        </w:rPr>
        <w:t>มบางรายการ</w:t>
      </w:r>
    </w:p>
    <w:p w14:paraId="2B149871" w14:textId="77777777" w:rsidR="00DE7D1D" w:rsidRPr="00DE7D1D" w:rsidRDefault="00DE7D1D" w:rsidP="00DE7D1D">
      <w:pPr>
        <w:pStyle w:val="block"/>
        <w:spacing w:after="0" w:line="240" w:lineRule="atLeast"/>
        <w:ind w:left="126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31A66728" w14:textId="5074C774" w:rsidR="00575580" w:rsidRPr="00DE7D1D" w:rsidRDefault="00575580" w:rsidP="00DE7D1D">
      <w:pPr>
        <w:pStyle w:val="block"/>
        <w:spacing w:after="0" w:line="240" w:lineRule="atLeast"/>
        <w:ind w:left="126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DE7D1D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การ</w:t>
      </w:r>
      <w:r w:rsidRPr="00DE7D1D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วิเคราะห์ความอ่อนไหวในมูลค่ายุติธรรมของเครื่องมือที่มีอัตราดอกเบี้ย</w:t>
      </w:r>
    </w:p>
    <w:p w14:paraId="57D040F9" w14:textId="77777777" w:rsidR="00575580" w:rsidRPr="00DE7D1D" w:rsidRDefault="00575580" w:rsidP="00DE7D1D">
      <w:pPr>
        <w:pStyle w:val="block"/>
        <w:spacing w:after="0" w:line="240" w:lineRule="atLeast"/>
        <w:ind w:left="126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6B596952" w14:textId="3E738182" w:rsidR="00575580" w:rsidRPr="00F61C23" w:rsidRDefault="00575580" w:rsidP="00575580">
      <w:pPr>
        <w:pStyle w:val="block"/>
        <w:spacing w:after="0" w:line="240" w:lineRule="atLeast"/>
        <w:ind w:left="1260"/>
        <w:jc w:val="thaiDistribute"/>
        <w:rPr>
          <w:rFonts w:ascii="Angsana New" w:hAnsi="Angsana New"/>
          <w:sz w:val="30"/>
          <w:szCs w:val="30"/>
          <w:lang w:val="en-US"/>
        </w:rPr>
      </w:pPr>
      <w:r w:rsidRPr="00DE7D1D">
        <w:rPr>
          <w:rFonts w:ascii="Angsana New" w:hAnsi="Angsana New"/>
          <w:sz w:val="30"/>
          <w:szCs w:val="30"/>
          <w:cs/>
          <w:lang w:val="en-US"/>
        </w:rPr>
        <w:t>กลุ่ม</w:t>
      </w:r>
      <w:r w:rsidRPr="00DE7D1D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DE7D1D">
        <w:rPr>
          <w:rFonts w:ascii="Angsana New" w:hAnsi="Angsana New"/>
          <w:sz w:val="30"/>
          <w:szCs w:val="30"/>
          <w:cs/>
          <w:lang w:val="en-US"/>
        </w:rPr>
        <w:t>และบริษ</w:t>
      </w:r>
      <w:r w:rsidRPr="00DE7D1D">
        <w:rPr>
          <w:rFonts w:ascii="Angsana New" w:hAnsi="Angsana New" w:hint="cs"/>
          <w:sz w:val="30"/>
          <w:szCs w:val="30"/>
          <w:cs/>
          <w:lang w:val="en-US"/>
        </w:rPr>
        <w:t>ั</w:t>
      </w:r>
      <w:r w:rsidRPr="00DE7D1D">
        <w:rPr>
          <w:rFonts w:ascii="Angsana New" w:hAnsi="Angsana New"/>
          <w:sz w:val="30"/>
          <w:szCs w:val="30"/>
          <w:cs/>
          <w:lang w:val="en-US"/>
        </w:rPr>
        <w:t>ท</w:t>
      </w:r>
      <w:r w:rsidRPr="00F61C23">
        <w:rPr>
          <w:rFonts w:ascii="Angsana New" w:hAnsi="Angsana New"/>
          <w:sz w:val="30"/>
          <w:szCs w:val="30"/>
          <w:cs/>
          <w:lang w:val="en-US" w:bidi="th-TH"/>
        </w:rPr>
        <w:t>ไม่บันทึกสินทรัพย์ทางการเงินหรือหนี้สินทางการเงินซึ่งมีอัตราดอกเบี้ยคงที่ด้วยมูลค่ายุติธรรมผ่านกำไรหรือขาดทุน</w:t>
      </w:r>
      <w:r w:rsidRPr="00F61C23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F61C23">
        <w:rPr>
          <w:rFonts w:ascii="Angsana New" w:hAnsi="Angsana New"/>
          <w:sz w:val="30"/>
          <w:szCs w:val="30"/>
          <w:cs/>
          <w:lang w:val="en-US" w:bidi="th-TH"/>
        </w:rPr>
        <w:t>และ</w:t>
      </w:r>
      <w:r w:rsidRPr="00F61C23">
        <w:rPr>
          <w:rFonts w:ascii="Angsana New" w:hAnsi="Angsana New"/>
          <w:sz w:val="30"/>
          <w:szCs w:val="30"/>
          <w:cs/>
        </w:rPr>
        <w:t>กลุ่ม</w:t>
      </w:r>
      <w:r w:rsidRPr="00F61C23">
        <w:rPr>
          <w:rFonts w:ascii="Angsana New" w:hAnsi="Angsana New" w:hint="cs"/>
          <w:sz w:val="30"/>
          <w:szCs w:val="30"/>
          <w:cs/>
        </w:rPr>
        <w:t>บริษัท</w:t>
      </w:r>
      <w:r w:rsidRPr="00F61C23">
        <w:rPr>
          <w:rFonts w:ascii="Angsana New" w:hAnsi="Angsana New"/>
          <w:sz w:val="30"/>
          <w:szCs w:val="30"/>
          <w:cs/>
        </w:rPr>
        <w:t>และบริษ</w:t>
      </w:r>
      <w:r w:rsidRPr="00F61C23">
        <w:rPr>
          <w:rFonts w:ascii="Angsana New" w:hAnsi="Angsana New" w:hint="cs"/>
          <w:sz w:val="30"/>
          <w:szCs w:val="30"/>
          <w:cs/>
        </w:rPr>
        <w:t>ั</w:t>
      </w:r>
      <w:r w:rsidRPr="00F61C23">
        <w:rPr>
          <w:rFonts w:ascii="Angsana New" w:hAnsi="Angsana New"/>
          <w:sz w:val="30"/>
          <w:szCs w:val="30"/>
          <w:cs/>
        </w:rPr>
        <w:t>ท</w:t>
      </w:r>
      <w:r w:rsidRPr="00F61C23">
        <w:rPr>
          <w:rFonts w:ascii="Angsana New" w:hAnsi="Angsana New"/>
          <w:sz w:val="30"/>
          <w:szCs w:val="30"/>
          <w:cs/>
          <w:lang w:val="en-US" w:bidi="th-TH"/>
        </w:rPr>
        <w:t>ไม่มีการกำหนดอนุพันธ์ (สัญญาแลกเปลี่ยนอัตราดอกเบี้ย) เป็นเครื่องมือที่ใช้ในการป้องกันความเสี่ยง</w:t>
      </w:r>
      <w:r w:rsidRPr="00F61C23">
        <w:rPr>
          <w:rFonts w:ascii="Angsana New" w:hAnsi="Angsana New" w:hint="cs"/>
          <w:sz w:val="30"/>
          <w:szCs w:val="30"/>
          <w:cs/>
          <w:lang w:val="en-US" w:bidi="th-TH"/>
        </w:rPr>
        <w:t>ตาม</w:t>
      </w:r>
      <w:r w:rsidRPr="00F61C23">
        <w:rPr>
          <w:rFonts w:ascii="Angsana New" w:hAnsi="Angsana New"/>
          <w:sz w:val="30"/>
          <w:szCs w:val="30"/>
          <w:cs/>
          <w:lang w:val="en-US" w:bidi="th-TH"/>
        </w:rPr>
        <w:t xml:space="preserve">การบัญชีการป้องกันความเสี่ยงในมูลค่ายุติธรรม ดังนั้น การเปลี่ยนแปลงในอัตราดอกเบี้ย ณ วันที่รายงานไม่ส่งผลต่อกำไรหรือขาดทุน </w:t>
      </w:r>
    </w:p>
    <w:p w14:paraId="602A58F6" w14:textId="77777777" w:rsidR="00575580" w:rsidRPr="00F61C23" w:rsidRDefault="00575580" w:rsidP="00575580">
      <w:pPr>
        <w:pStyle w:val="block"/>
        <w:spacing w:after="0" w:line="240" w:lineRule="atLeast"/>
        <w:ind w:left="1260"/>
        <w:jc w:val="both"/>
        <w:rPr>
          <w:rFonts w:ascii="Angsana New" w:hAnsi="Angsana New"/>
          <w:sz w:val="24"/>
          <w:szCs w:val="24"/>
          <w:lang w:val="en-US"/>
        </w:rPr>
      </w:pPr>
    </w:p>
    <w:p w14:paraId="60F43085" w14:textId="7CDB8929" w:rsidR="00F9739B" w:rsidRDefault="00575580" w:rsidP="001F4516">
      <w:pPr>
        <w:pStyle w:val="block"/>
        <w:spacing w:after="0" w:line="240" w:lineRule="atLeast"/>
        <w:ind w:left="126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F61C23">
        <w:rPr>
          <w:rFonts w:ascii="Angsana New" w:hAnsi="Angsana New"/>
          <w:sz w:val="30"/>
          <w:szCs w:val="30"/>
          <w:cs/>
          <w:lang w:val="en-US" w:bidi="th-TH"/>
        </w:rPr>
        <w:t xml:space="preserve">การเปลี่ยนแปลงของอัตราดอกเบี้ยที่ </w:t>
      </w:r>
      <w:r w:rsidR="00A453AA" w:rsidRPr="00F61C23">
        <w:rPr>
          <w:rFonts w:ascii="Angsana New" w:hAnsi="Angsana New"/>
          <w:sz w:val="30"/>
          <w:szCs w:val="30"/>
          <w:lang w:val="en-US" w:bidi="th-TH"/>
        </w:rPr>
        <w:t>1</w:t>
      </w:r>
      <w:r w:rsidRPr="00F61C23">
        <w:rPr>
          <w:rFonts w:ascii="Angsana New" w:hAnsi="Angsana New"/>
          <w:sz w:val="30"/>
          <w:szCs w:val="30"/>
          <w:lang w:val="en-US" w:bidi="th-TH"/>
        </w:rPr>
        <w:t>%</w:t>
      </w:r>
      <w:r w:rsidR="004661FF" w:rsidRPr="00F61C23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DE7D1D">
        <w:rPr>
          <w:rFonts w:ascii="Angsana New" w:hAnsi="Angsana New" w:hint="cs"/>
          <w:sz w:val="30"/>
          <w:szCs w:val="30"/>
          <w:cs/>
          <w:lang w:val="en-US" w:bidi="th-TH"/>
        </w:rPr>
        <w:t xml:space="preserve">ไม่มีผลให้เกิดการเพิ่มขึ้นหรือลดลงในส่วนของผู้ถือหุ้นอย่างมีสาระสำคัญ </w:t>
      </w:r>
      <w:r w:rsidRPr="00F61C23">
        <w:rPr>
          <w:rFonts w:ascii="Angsana New" w:hAnsi="Angsana New"/>
          <w:sz w:val="30"/>
          <w:szCs w:val="30"/>
          <w:cs/>
          <w:lang w:val="en-US" w:bidi="th-TH"/>
        </w:rPr>
        <w:t xml:space="preserve">การวิเคราะห์ข้างต้นสมมติว่าตัวแปรอื่นโดยเฉพาะอัตราแลกเปลี่ยนเงินตราต่างประเทศให้คงที่ </w:t>
      </w:r>
    </w:p>
    <w:p w14:paraId="7106F51E" w14:textId="77777777" w:rsidR="001F4516" w:rsidRDefault="001F4516" w:rsidP="001F45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6B2F96D0" w14:textId="32A7F8F7" w:rsidR="00575580" w:rsidRPr="00F61C23" w:rsidRDefault="00575580" w:rsidP="007E2E7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F61C23">
        <w:rPr>
          <w:rFonts w:ascii="Angsana New" w:hAnsi="Angsana New" w:hint="cs"/>
          <w:bCs/>
          <w:sz w:val="30"/>
          <w:szCs w:val="30"/>
          <w:cs/>
        </w:rPr>
        <w:t>การบริหารจัดการทุน</w:t>
      </w:r>
    </w:p>
    <w:p w14:paraId="51F1EFE5" w14:textId="4455503E" w:rsidR="00575580" w:rsidRPr="00F61C23" w:rsidRDefault="00575580" w:rsidP="00575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17F44094" w14:textId="19BDE9E9" w:rsidR="00575580" w:rsidRPr="00F61C23" w:rsidRDefault="00575580" w:rsidP="00575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ซึ่งกลุ่มบริษัทพิจารณาจากสัดส่วนของผลตอบแทนจากกิจกรรมดำเนินงานต่อส่วนของเจ้าของรวม ซึ่งไม่รวม</w:t>
      </w:r>
      <w:r w:rsidR="00B27777">
        <w:rPr>
          <w:rFonts w:ascii="Angsana New" w:hAnsi="Angsana New"/>
          <w:sz w:val="30"/>
          <w:szCs w:val="30"/>
        </w:rPr>
        <w:t xml:space="preserve">   </w:t>
      </w:r>
      <w:r w:rsidRPr="00F61C23">
        <w:rPr>
          <w:rFonts w:ascii="Angsana New" w:hAnsi="Angsana New"/>
          <w:sz w:val="30"/>
          <w:szCs w:val="30"/>
          <w:cs/>
        </w:rPr>
        <w:t>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5C590837" w14:textId="77777777" w:rsidR="001F4516" w:rsidRPr="00F61C23" w:rsidRDefault="001F4516" w:rsidP="00575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33402079" w14:textId="7CF8ADC7" w:rsidR="00B43339" w:rsidRPr="00F61C23" w:rsidRDefault="00BF37A4" w:rsidP="007E2E7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F61C23">
        <w:rPr>
          <w:rFonts w:ascii="Angsana New" w:hAnsi="Angsana New"/>
          <w:bCs/>
          <w:sz w:val="30"/>
          <w:szCs w:val="30"/>
          <w:cs/>
        </w:rPr>
        <w:t>ภา</w:t>
      </w:r>
      <w:r w:rsidR="00A06FD7" w:rsidRPr="00F61C23">
        <w:rPr>
          <w:rFonts w:ascii="Angsana New" w:hAnsi="Angsana New"/>
          <w:bCs/>
          <w:sz w:val="30"/>
          <w:szCs w:val="30"/>
          <w:cs/>
        </w:rPr>
        <w:t>ระผูกพัน</w:t>
      </w:r>
      <w:bookmarkEnd w:id="5"/>
      <w:r w:rsidR="0051442E" w:rsidRPr="00F61C23">
        <w:rPr>
          <w:rFonts w:ascii="Angsana New" w:hAnsi="Angsana New"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3E2A8013" w14:textId="356E81AB" w:rsidR="00A9387A" w:rsidRPr="00F61C23" w:rsidRDefault="00A9387A" w:rsidP="00A9387A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6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79"/>
        <w:gridCol w:w="989"/>
        <w:gridCol w:w="272"/>
        <w:gridCol w:w="998"/>
        <w:gridCol w:w="272"/>
        <w:gridCol w:w="1083"/>
        <w:gridCol w:w="272"/>
        <w:gridCol w:w="1072"/>
      </w:tblGrid>
      <w:tr w:rsidR="00575580" w:rsidRPr="00F61C23" w14:paraId="40E7EB4C" w14:textId="77777777" w:rsidTr="002344A4">
        <w:trPr>
          <w:tblHeader/>
        </w:trPr>
        <w:tc>
          <w:tcPr>
            <w:tcW w:w="2428" w:type="pct"/>
            <w:shd w:val="clear" w:color="auto" w:fill="auto"/>
          </w:tcPr>
          <w:p w14:paraId="17250515" w14:textId="77777777" w:rsidR="00575580" w:rsidRPr="00F61C23" w:rsidRDefault="00575580" w:rsidP="008E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72" w:type="pct"/>
            <w:gridSpan w:val="3"/>
            <w:shd w:val="clear" w:color="auto" w:fill="auto"/>
          </w:tcPr>
          <w:p w14:paraId="0240A96F" w14:textId="4C9B11CC" w:rsidR="00575580" w:rsidRPr="00F61C23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61C23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41" w:type="pct"/>
            <w:shd w:val="clear" w:color="auto" w:fill="auto"/>
          </w:tcPr>
          <w:p w14:paraId="05B0C0A6" w14:textId="77777777" w:rsidR="00575580" w:rsidRPr="00F61C23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59" w:type="pct"/>
            <w:gridSpan w:val="3"/>
            <w:shd w:val="clear" w:color="auto" w:fill="auto"/>
          </w:tcPr>
          <w:p w14:paraId="68DB520F" w14:textId="5E64659D" w:rsidR="00575580" w:rsidRPr="00F61C23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61C23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งบการเงินเฉพาะกิจการ </w:t>
            </w:r>
          </w:p>
        </w:tc>
      </w:tr>
      <w:tr w:rsidR="00575580" w:rsidRPr="00F61C23" w14:paraId="4D08E976" w14:textId="77777777" w:rsidTr="00C03201">
        <w:trPr>
          <w:trHeight w:val="344"/>
          <w:tblHeader/>
        </w:trPr>
        <w:tc>
          <w:tcPr>
            <w:tcW w:w="2428" w:type="pct"/>
            <w:shd w:val="clear" w:color="auto" w:fill="auto"/>
          </w:tcPr>
          <w:p w14:paraId="1C3A95B5" w14:textId="3FA18BDC" w:rsidR="00575580" w:rsidRPr="00F61C23" w:rsidRDefault="00575580" w:rsidP="008E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513" w:type="pct"/>
            <w:shd w:val="clear" w:color="auto" w:fill="auto"/>
          </w:tcPr>
          <w:p w14:paraId="0E8E0518" w14:textId="3C9C3A37" w:rsidR="00575580" w:rsidRPr="00F61C23" w:rsidRDefault="00A453AA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61C23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141" w:type="pct"/>
            <w:shd w:val="clear" w:color="auto" w:fill="auto"/>
          </w:tcPr>
          <w:p w14:paraId="79661001" w14:textId="77777777" w:rsidR="00575580" w:rsidRPr="00F61C23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18" w:type="pct"/>
            <w:shd w:val="clear" w:color="auto" w:fill="auto"/>
          </w:tcPr>
          <w:p w14:paraId="5B80EF99" w14:textId="441739E6" w:rsidR="00575580" w:rsidRPr="00F61C23" w:rsidRDefault="00A453AA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61C23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141" w:type="pct"/>
            <w:shd w:val="clear" w:color="auto" w:fill="auto"/>
          </w:tcPr>
          <w:p w14:paraId="7C749685" w14:textId="77777777" w:rsidR="00575580" w:rsidRPr="00F61C23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62" w:type="pct"/>
            <w:shd w:val="clear" w:color="auto" w:fill="auto"/>
          </w:tcPr>
          <w:p w14:paraId="1FBF79A2" w14:textId="7206AE8E" w:rsidR="00575580" w:rsidRPr="00F61C23" w:rsidRDefault="00A453AA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61C23">
              <w:rPr>
                <w:rFonts w:ascii="Angsana New" w:hAnsi="Angsana New"/>
                <w:sz w:val="29"/>
                <w:szCs w:val="29"/>
              </w:rPr>
              <w:t>2563</w:t>
            </w:r>
          </w:p>
        </w:tc>
        <w:tc>
          <w:tcPr>
            <w:tcW w:w="141" w:type="pct"/>
            <w:shd w:val="clear" w:color="auto" w:fill="auto"/>
          </w:tcPr>
          <w:p w14:paraId="0FAA0582" w14:textId="77777777" w:rsidR="00575580" w:rsidRPr="00F61C23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6" w:type="pct"/>
            <w:shd w:val="clear" w:color="auto" w:fill="auto"/>
          </w:tcPr>
          <w:p w14:paraId="08A214E9" w14:textId="61647C47" w:rsidR="00575580" w:rsidRPr="00F61C23" w:rsidRDefault="00A453AA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61C23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</w:tr>
      <w:tr w:rsidR="00575580" w:rsidRPr="00F61C23" w14:paraId="5EC59213" w14:textId="77777777" w:rsidTr="002344A4">
        <w:trPr>
          <w:tblHeader/>
        </w:trPr>
        <w:tc>
          <w:tcPr>
            <w:tcW w:w="2428" w:type="pct"/>
            <w:shd w:val="clear" w:color="auto" w:fill="auto"/>
            <w:vAlign w:val="center"/>
          </w:tcPr>
          <w:p w14:paraId="69F14442" w14:textId="77777777" w:rsidR="00575580" w:rsidRPr="00F61C23" w:rsidRDefault="00575580" w:rsidP="008E7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572" w:type="pct"/>
            <w:gridSpan w:val="7"/>
            <w:shd w:val="clear" w:color="auto" w:fill="auto"/>
          </w:tcPr>
          <w:p w14:paraId="67D4837F" w14:textId="7792DCA3" w:rsidR="00575580" w:rsidRPr="00F61C23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F61C23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(</w:t>
            </w:r>
            <w:r w:rsidRPr="00F61C23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พัน</w:t>
            </w:r>
            <w:r w:rsidRPr="00F61C23">
              <w:rPr>
                <w:rFonts w:ascii="Angsana New" w:hAnsi="Angsana New"/>
                <w:i/>
                <w:iCs/>
                <w:sz w:val="29"/>
                <w:szCs w:val="29"/>
                <w:cs/>
              </w:rPr>
              <w:t>บาท)</w:t>
            </w:r>
          </w:p>
        </w:tc>
      </w:tr>
      <w:tr w:rsidR="00575580" w:rsidRPr="00F61C23" w14:paraId="01A3ACEB" w14:textId="77777777" w:rsidTr="00C03201">
        <w:tc>
          <w:tcPr>
            <w:tcW w:w="2428" w:type="pct"/>
            <w:shd w:val="clear" w:color="auto" w:fill="auto"/>
          </w:tcPr>
          <w:p w14:paraId="5C81D52B" w14:textId="47D5ED17" w:rsidR="00575580" w:rsidRPr="00F61C23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ภาระผูกพันรายจ่ายฝ่ายทุน</w:t>
            </w:r>
            <w:r w:rsidR="004661FF" w:rsidRPr="00F61C23">
              <w:rPr>
                <w:rFonts w:ascii="Angsana New" w:hAnsi="Angsana New"/>
                <w:b/>
                <w:bCs/>
                <w:color w:val="0000FF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513" w:type="pct"/>
            <w:shd w:val="clear" w:color="auto" w:fill="auto"/>
          </w:tcPr>
          <w:p w14:paraId="7BDBAC88" w14:textId="77777777" w:rsidR="00575580" w:rsidRPr="00F61C23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" w:type="pct"/>
            <w:shd w:val="clear" w:color="auto" w:fill="auto"/>
          </w:tcPr>
          <w:p w14:paraId="3576DC69" w14:textId="77777777" w:rsidR="00575580" w:rsidRPr="00F61C23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18" w:type="pct"/>
            <w:shd w:val="clear" w:color="auto" w:fill="auto"/>
          </w:tcPr>
          <w:p w14:paraId="2BF27D7D" w14:textId="77777777" w:rsidR="00575580" w:rsidRPr="00F61C23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" w:type="pct"/>
            <w:shd w:val="clear" w:color="auto" w:fill="auto"/>
          </w:tcPr>
          <w:p w14:paraId="10C4F9FB" w14:textId="77777777" w:rsidR="00575580" w:rsidRPr="00F61C23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62" w:type="pct"/>
            <w:shd w:val="clear" w:color="auto" w:fill="auto"/>
          </w:tcPr>
          <w:p w14:paraId="6FB6D64A" w14:textId="77777777" w:rsidR="00575580" w:rsidRPr="00F61C23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1" w:type="pct"/>
            <w:shd w:val="clear" w:color="auto" w:fill="auto"/>
          </w:tcPr>
          <w:p w14:paraId="5447D95B" w14:textId="77777777" w:rsidR="00575580" w:rsidRPr="00F61C23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6" w:type="pct"/>
            <w:shd w:val="clear" w:color="auto" w:fill="auto"/>
          </w:tcPr>
          <w:p w14:paraId="636A574A" w14:textId="77777777" w:rsidR="00575580" w:rsidRPr="00F61C23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575580" w:rsidRPr="00F61C23" w14:paraId="4B39F733" w14:textId="77777777" w:rsidTr="00C03201">
        <w:tc>
          <w:tcPr>
            <w:tcW w:w="2428" w:type="pct"/>
            <w:shd w:val="clear" w:color="auto" w:fill="auto"/>
          </w:tcPr>
          <w:p w14:paraId="78794097" w14:textId="21825503" w:rsidR="00575580" w:rsidRPr="00F61C23" w:rsidRDefault="00575580" w:rsidP="005755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F61C23">
              <w:rPr>
                <w:rFonts w:ascii="Angsana New" w:hAnsi="Angsana New" w:hint="cs"/>
                <w:sz w:val="29"/>
                <w:szCs w:val="29"/>
                <w:cs/>
              </w:rPr>
              <w:t>ที่ดิน อาคารและอุปกรณ์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auto"/>
          </w:tcPr>
          <w:p w14:paraId="5EAFE481" w14:textId="5AA5BCD4" w:rsidR="00575580" w:rsidRPr="00F61C23" w:rsidRDefault="001C300E" w:rsidP="005D1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61C23">
              <w:rPr>
                <w:rFonts w:ascii="Angsana New" w:hAnsi="Angsana New"/>
                <w:sz w:val="29"/>
                <w:szCs w:val="29"/>
              </w:rPr>
              <w:t>5,</w:t>
            </w:r>
            <w:r w:rsidR="002F5682">
              <w:rPr>
                <w:rFonts w:ascii="Angsana New" w:hAnsi="Angsana New"/>
                <w:sz w:val="29"/>
                <w:szCs w:val="29"/>
              </w:rPr>
              <w:t>207</w:t>
            </w:r>
          </w:p>
        </w:tc>
        <w:tc>
          <w:tcPr>
            <w:tcW w:w="141" w:type="pct"/>
            <w:shd w:val="clear" w:color="auto" w:fill="auto"/>
          </w:tcPr>
          <w:p w14:paraId="1CDE0840" w14:textId="77777777" w:rsidR="00575580" w:rsidRPr="00F61C23" w:rsidRDefault="00575580" w:rsidP="005755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shd w:val="clear" w:color="auto" w:fill="auto"/>
          </w:tcPr>
          <w:p w14:paraId="0CEF3B7F" w14:textId="7238C178" w:rsidR="00575580" w:rsidRPr="00F61C23" w:rsidRDefault="00A453AA" w:rsidP="005755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61C23">
              <w:rPr>
                <w:rFonts w:ascii="Angsana New" w:hAnsi="Angsana New"/>
                <w:sz w:val="29"/>
                <w:szCs w:val="29"/>
              </w:rPr>
              <w:t>106</w:t>
            </w:r>
          </w:p>
        </w:tc>
        <w:tc>
          <w:tcPr>
            <w:tcW w:w="141" w:type="pct"/>
            <w:shd w:val="clear" w:color="auto" w:fill="auto"/>
          </w:tcPr>
          <w:p w14:paraId="50CA2C1C" w14:textId="77777777" w:rsidR="00575580" w:rsidRPr="00F61C23" w:rsidRDefault="00575580" w:rsidP="005755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auto"/>
          </w:tcPr>
          <w:p w14:paraId="770B181E" w14:textId="414FB2F9" w:rsidR="00575580" w:rsidRPr="00F61C23" w:rsidRDefault="004661FF" w:rsidP="005755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61C23">
              <w:rPr>
                <w:rFonts w:ascii="Angsana New" w:hAnsi="Angsana New" w:hint="cs"/>
                <w:sz w:val="29"/>
                <w:szCs w:val="29"/>
              </w:rPr>
              <w:t>5</w:t>
            </w:r>
            <w:r w:rsidR="00F75E8B" w:rsidRPr="00F61C23">
              <w:rPr>
                <w:rFonts w:ascii="Angsana New" w:hAnsi="Angsana New"/>
                <w:sz w:val="29"/>
                <w:szCs w:val="29"/>
              </w:rPr>
              <w:t>,196</w:t>
            </w:r>
          </w:p>
        </w:tc>
        <w:tc>
          <w:tcPr>
            <w:tcW w:w="141" w:type="pct"/>
            <w:shd w:val="clear" w:color="auto" w:fill="auto"/>
          </w:tcPr>
          <w:p w14:paraId="7FA930F4" w14:textId="77777777" w:rsidR="00575580" w:rsidRPr="00F61C23" w:rsidRDefault="00575580" w:rsidP="005755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18C7FCCD" w14:textId="077EBFD1" w:rsidR="00575580" w:rsidRPr="00F61C23" w:rsidRDefault="00A453AA" w:rsidP="005755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61C23">
              <w:rPr>
                <w:rFonts w:ascii="Angsana New" w:hAnsi="Angsana New"/>
                <w:sz w:val="29"/>
                <w:szCs w:val="29"/>
              </w:rPr>
              <w:t>106</w:t>
            </w:r>
          </w:p>
        </w:tc>
      </w:tr>
      <w:tr w:rsidR="00575580" w:rsidRPr="00F61C23" w14:paraId="15061B78" w14:textId="77777777" w:rsidTr="00C03201">
        <w:tc>
          <w:tcPr>
            <w:tcW w:w="2428" w:type="pct"/>
            <w:shd w:val="clear" w:color="auto" w:fill="auto"/>
          </w:tcPr>
          <w:p w14:paraId="09CD383F" w14:textId="77777777" w:rsidR="00575580" w:rsidRPr="00F61C23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5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F37EC3" w14:textId="31164713" w:rsidR="00575580" w:rsidRPr="00F61C23" w:rsidRDefault="001C300E" w:rsidP="005D1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F61C23">
              <w:rPr>
                <w:rFonts w:ascii="Angsana New" w:hAnsi="Angsana New"/>
                <w:b/>
                <w:bCs/>
                <w:sz w:val="29"/>
                <w:szCs w:val="29"/>
              </w:rPr>
              <w:t>5,</w:t>
            </w:r>
            <w:r w:rsidR="002F5682">
              <w:rPr>
                <w:rFonts w:ascii="Angsana New" w:hAnsi="Angsana New"/>
                <w:b/>
                <w:bCs/>
                <w:sz w:val="29"/>
                <w:szCs w:val="29"/>
              </w:rPr>
              <w:t>207</w:t>
            </w:r>
          </w:p>
        </w:tc>
        <w:tc>
          <w:tcPr>
            <w:tcW w:w="141" w:type="pct"/>
            <w:shd w:val="clear" w:color="auto" w:fill="auto"/>
          </w:tcPr>
          <w:p w14:paraId="3852C952" w14:textId="77777777" w:rsidR="00575580" w:rsidRPr="00F61C23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021765" w14:textId="28544640" w:rsidR="00575580" w:rsidRPr="00F61C23" w:rsidRDefault="00A453AA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F61C23">
              <w:rPr>
                <w:rFonts w:ascii="Angsana New" w:hAnsi="Angsana New"/>
                <w:b/>
                <w:bCs/>
                <w:sz w:val="29"/>
                <w:szCs w:val="29"/>
              </w:rPr>
              <w:t>106</w:t>
            </w:r>
          </w:p>
        </w:tc>
        <w:tc>
          <w:tcPr>
            <w:tcW w:w="141" w:type="pct"/>
            <w:shd w:val="clear" w:color="auto" w:fill="auto"/>
          </w:tcPr>
          <w:p w14:paraId="7A4857E7" w14:textId="77777777" w:rsidR="00575580" w:rsidRPr="00F61C23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612D6E" w14:textId="4DB59AB6" w:rsidR="00575580" w:rsidRPr="00F61C23" w:rsidRDefault="00F75E8B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F61C23">
              <w:rPr>
                <w:rFonts w:ascii="Angsana New" w:hAnsi="Angsana New"/>
                <w:b/>
                <w:bCs/>
                <w:sz w:val="29"/>
                <w:szCs w:val="29"/>
              </w:rPr>
              <w:t>5,196</w:t>
            </w:r>
          </w:p>
        </w:tc>
        <w:tc>
          <w:tcPr>
            <w:tcW w:w="141" w:type="pct"/>
            <w:shd w:val="clear" w:color="auto" w:fill="auto"/>
          </w:tcPr>
          <w:p w14:paraId="5F18C02F" w14:textId="77777777" w:rsidR="00575580" w:rsidRPr="00F61C23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91A224" w14:textId="3246C145" w:rsidR="00575580" w:rsidRPr="00F61C23" w:rsidRDefault="00A453AA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F61C23">
              <w:rPr>
                <w:rFonts w:ascii="Angsana New" w:hAnsi="Angsana New"/>
                <w:b/>
                <w:bCs/>
                <w:sz w:val="29"/>
                <w:szCs w:val="29"/>
              </w:rPr>
              <w:t>106</w:t>
            </w:r>
          </w:p>
        </w:tc>
      </w:tr>
      <w:tr w:rsidR="00575580" w:rsidRPr="00F61C23" w14:paraId="620A1E9B" w14:textId="77777777" w:rsidTr="00C03201">
        <w:tc>
          <w:tcPr>
            <w:tcW w:w="2428" w:type="pct"/>
            <w:shd w:val="clear" w:color="auto" w:fill="auto"/>
          </w:tcPr>
          <w:p w14:paraId="26587CA6" w14:textId="77777777" w:rsidR="00575580" w:rsidRPr="00F61C23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513" w:type="pct"/>
            <w:tcBorders>
              <w:top w:val="double" w:sz="4" w:space="0" w:color="auto"/>
            </w:tcBorders>
            <w:shd w:val="clear" w:color="auto" w:fill="auto"/>
          </w:tcPr>
          <w:p w14:paraId="2BB2ACAB" w14:textId="77777777" w:rsidR="00575580" w:rsidRPr="00F61C23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0096F717" w14:textId="77777777" w:rsidR="00575580" w:rsidRPr="00F61C23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18" w:type="pct"/>
            <w:tcBorders>
              <w:top w:val="double" w:sz="4" w:space="0" w:color="auto"/>
            </w:tcBorders>
            <w:shd w:val="clear" w:color="auto" w:fill="auto"/>
          </w:tcPr>
          <w:p w14:paraId="3A91CE1A" w14:textId="77777777" w:rsidR="00575580" w:rsidRPr="00F61C23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069C7D63" w14:textId="77777777" w:rsidR="00575580" w:rsidRPr="00F61C23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62" w:type="pct"/>
            <w:tcBorders>
              <w:top w:val="double" w:sz="4" w:space="0" w:color="auto"/>
            </w:tcBorders>
            <w:shd w:val="clear" w:color="auto" w:fill="auto"/>
          </w:tcPr>
          <w:p w14:paraId="3C82F7E9" w14:textId="77777777" w:rsidR="00575580" w:rsidRPr="00F61C23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076D8149" w14:textId="77777777" w:rsidR="00575580" w:rsidRPr="00F61C23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56" w:type="pct"/>
            <w:tcBorders>
              <w:top w:val="double" w:sz="4" w:space="0" w:color="auto"/>
            </w:tcBorders>
            <w:shd w:val="clear" w:color="auto" w:fill="auto"/>
          </w:tcPr>
          <w:p w14:paraId="0F05869E" w14:textId="77777777" w:rsidR="00575580" w:rsidRPr="00F61C23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</w:tr>
      <w:tr w:rsidR="00575580" w:rsidRPr="00F61C23" w14:paraId="1BCA53E4" w14:textId="77777777" w:rsidTr="00C03201">
        <w:tc>
          <w:tcPr>
            <w:tcW w:w="2428" w:type="pct"/>
            <w:shd w:val="clear" w:color="auto" w:fill="auto"/>
          </w:tcPr>
          <w:p w14:paraId="39451DE4" w14:textId="7E33DCF2" w:rsidR="00575580" w:rsidRPr="00F61C23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ภาระผูกพันอื่น</w:t>
            </w:r>
            <w:r w:rsidR="002F5682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 xml:space="preserve"> </w:t>
            </w:r>
            <w:r w:rsidRPr="00F61C23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ๆ</w:t>
            </w:r>
          </w:p>
        </w:tc>
        <w:tc>
          <w:tcPr>
            <w:tcW w:w="513" w:type="pct"/>
            <w:shd w:val="clear" w:color="auto" w:fill="auto"/>
          </w:tcPr>
          <w:p w14:paraId="2B9877CA" w14:textId="77777777" w:rsidR="00575580" w:rsidRPr="00F61C23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1338508F" w14:textId="77777777" w:rsidR="00575580" w:rsidRPr="00F61C23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18" w:type="pct"/>
            <w:shd w:val="clear" w:color="auto" w:fill="auto"/>
          </w:tcPr>
          <w:p w14:paraId="72773F0F" w14:textId="77777777" w:rsidR="00575580" w:rsidRPr="00F61C23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63BB1CBB" w14:textId="77777777" w:rsidR="00575580" w:rsidRPr="00F61C23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62" w:type="pct"/>
            <w:shd w:val="clear" w:color="auto" w:fill="auto"/>
          </w:tcPr>
          <w:p w14:paraId="1C4A1C8F" w14:textId="77777777" w:rsidR="00575580" w:rsidRPr="00F61C23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62365FA1" w14:textId="77777777" w:rsidR="00575580" w:rsidRPr="00F61C23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56" w:type="pct"/>
            <w:shd w:val="clear" w:color="auto" w:fill="auto"/>
          </w:tcPr>
          <w:p w14:paraId="5AFFA0D8" w14:textId="77777777" w:rsidR="00575580" w:rsidRPr="00F61C23" w:rsidRDefault="00575580" w:rsidP="008E7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</w:p>
        </w:tc>
      </w:tr>
      <w:tr w:rsidR="005D18B8" w:rsidRPr="00F61C23" w14:paraId="37CFB415" w14:textId="77777777" w:rsidTr="00C03201">
        <w:tc>
          <w:tcPr>
            <w:tcW w:w="2428" w:type="pct"/>
            <w:shd w:val="clear" w:color="auto" w:fill="auto"/>
          </w:tcPr>
          <w:p w14:paraId="02A923D3" w14:textId="4BAA2DE9" w:rsidR="005D18B8" w:rsidRPr="00F61C23" w:rsidRDefault="005D18B8" w:rsidP="005D1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F61C23">
              <w:rPr>
                <w:rFonts w:ascii="Angsana New" w:hAnsi="Angsana New"/>
                <w:sz w:val="29"/>
                <w:szCs w:val="29"/>
                <w:cs/>
              </w:rPr>
              <w:t>สัญญาก่อสร้าง</w:t>
            </w:r>
          </w:p>
        </w:tc>
        <w:tc>
          <w:tcPr>
            <w:tcW w:w="513" w:type="pct"/>
            <w:shd w:val="clear" w:color="auto" w:fill="auto"/>
          </w:tcPr>
          <w:p w14:paraId="2DD00682" w14:textId="5AB02DE4" w:rsidR="005D18B8" w:rsidRPr="00F61C23" w:rsidRDefault="005D18B8" w:rsidP="005D1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F61C23">
              <w:rPr>
                <w:rFonts w:ascii="Angsana New" w:hAnsi="Angsana New"/>
                <w:sz w:val="29"/>
                <w:szCs w:val="29"/>
              </w:rPr>
              <w:t>2,094,126</w:t>
            </w:r>
          </w:p>
        </w:tc>
        <w:tc>
          <w:tcPr>
            <w:tcW w:w="141" w:type="pct"/>
            <w:shd w:val="clear" w:color="auto" w:fill="auto"/>
          </w:tcPr>
          <w:p w14:paraId="20966D31" w14:textId="77777777" w:rsidR="005D18B8" w:rsidRPr="00F61C23" w:rsidRDefault="005D18B8" w:rsidP="005D1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18" w:type="pct"/>
            <w:shd w:val="clear" w:color="auto" w:fill="auto"/>
          </w:tcPr>
          <w:p w14:paraId="45E7B19D" w14:textId="33DD7366" w:rsidR="005D18B8" w:rsidRPr="00F61C23" w:rsidRDefault="005D18B8" w:rsidP="005D1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F61C23">
              <w:rPr>
                <w:rFonts w:ascii="Angsana New" w:hAnsi="Angsana New"/>
                <w:sz w:val="29"/>
                <w:szCs w:val="29"/>
              </w:rPr>
              <w:t>578,957</w:t>
            </w:r>
          </w:p>
        </w:tc>
        <w:tc>
          <w:tcPr>
            <w:tcW w:w="141" w:type="pct"/>
            <w:shd w:val="clear" w:color="auto" w:fill="auto"/>
          </w:tcPr>
          <w:p w14:paraId="6495B271" w14:textId="77777777" w:rsidR="005D18B8" w:rsidRPr="00F61C23" w:rsidRDefault="005D18B8" w:rsidP="005D1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62" w:type="pct"/>
            <w:shd w:val="clear" w:color="auto" w:fill="auto"/>
          </w:tcPr>
          <w:p w14:paraId="5DEB9428" w14:textId="35CDD853" w:rsidR="005D18B8" w:rsidRPr="00F61C23" w:rsidRDefault="005D18B8" w:rsidP="005D1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F61C23">
              <w:rPr>
                <w:rFonts w:ascii="Angsana New" w:hAnsi="Angsana New"/>
                <w:sz w:val="29"/>
                <w:szCs w:val="29"/>
              </w:rPr>
              <w:t>2,0</w:t>
            </w:r>
            <w:r w:rsidR="002F5682">
              <w:rPr>
                <w:rFonts w:ascii="Angsana New" w:hAnsi="Angsana New"/>
                <w:sz w:val="29"/>
                <w:szCs w:val="29"/>
              </w:rPr>
              <w:t>70</w:t>
            </w:r>
            <w:r w:rsidRPr="00F61C23">
              <w:rPr>
                <w:rFonts w:ascii="Angsana New" w:hAnsi="Angsana New"/>
                <w:sz w:val="29"/>
                <w:szCs w:val="29"/>
              </w:rPr>
              <w:t>,</w:t>
            </w:r>
            <w:r w:rsidR="00B13449">
              <w:rPr>
                <w:rFonts w:ascii="Angsana New" w:hAnsi="Angsana New"/>
                <w:sz w:val="29"/>
                <w:szCs w:val="29"/>
              </w:rPr>
              <w:t>628</w:t>
            </w:r>
          </w:p>
        </w:tc>
        <w:tc>
          <w:tcPr>
            <w:tcW w:w="141" w:type="pct"/>
            <w:shd w:val="clear" w:color="auto" w:fill="auto"/>
          </w:tcPr>
          <w:p w14:paraId="319FAD15" w14:textId="77777777" w:rsidR="005D18B8" w:rsidRPr="00F61C23" w:rsidRDefault="005D18B8" w:rsidP="005D1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56" w:type="pct"/>
            <w:shd w:val="clear" w:color="auto" w:fill="auto"/>
          </w:tcPr>
          <w:p w14:paraId="55BFBD58" w14:textId="22234B6E" w:rsidR="005D18B8" w:rsidRPr="00F61C23" w:rsidRDefault="005D18B8" w:rsidP="005D1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F61C23">
              <w:rPr>
                <w:rFonts w:ascii="Angsana New" w:hAnsi="Angsana New"/>
                <w:sz w:val="29"/>
                <w:szCs w:val="29"/>
              </w:rPr>
              <w:t>578,957</w:t>
            </w:r>
          </w:p>
        </w:tc>
      </w:tr>
      <w:tr w:rsidR="005D18B8" w:rsidRPr="00F61C23" w14:paraId="3E573B34" w14:textId="77777777" w:rsidTr="00C03201">
        <w:tc>
          <w:tcPr>
            <w:tcW w:w="2428" w:type="pct"/>
            <w:shd w:val="clear" w:color="auto" w:fill="auto"/>
          </w:tcPr>
          <w:p w14:paraId="3C010800" w14:textId="613A07C0" w:rsidR="005D18B8" w:rsidRPr="00F61C23" w:rsidRDefault="005D18B8" w:rsidP="005D1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F61C23">
              <w:rPr>
                <w:rFonts w:ascii="Angsana New" w:hAnsi="Angsana New"/>
                <w:sz w:val="29"/>
                <w:szCs w:val="29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513" w:type="pct"/>
            <w:shd w:val="clear" w:color="auto" w:fill="auto"/>
          </w:tcPr>
          <w:p w14:paraId="0E9CCE5B" w14:textId="33A68A20" w:rsidR="005D18B8" w:rsidRPr="00F61C23" w:rsidRDefault="005D18B8" w:rsidP="005D1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F61C23">
              <w:rPr>
                <w:rFonts w:ascii="Angsana New" w:hAnsi="Angsana New"/>
                <w:sz w:val="29"/>
                <w:szCs w:val="29"/>
              </w:rPr>
              <w:t>281,887</w:t>
            </w:r>
          </w:p>
        </w:tc>
        <w:tc>
          <w:tcPr>
            <w:tcW w:w="141" w:type="pct"/>
            <w:shd w:val="clear" w:color="auto" w:fill="auto"/>
          </w:tcPr>
          <w:p w14:paraId="30A5312E" w14:textId="77777777" w:rsidR="005D18B8" w:rsidRPr="00F61C23" w:rsidRDefault="005D18B8" w:rsidP="005D1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18" w:type="pct"/>
            <w:shd w:val="clear" w:color="auto" w:fill="auto"/>
          </w:tcPr>
          <w:p w14:paraId="4C5C8D6C" w14:textId="30AE35F5" w:rsidR="005D18B8" w:rsidRPr="00F61C23" w:rsidRDefault="005D18B8" w:rsidP="005D1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F61C23">
              <w:rPr>
                <w:rFonts w:ascii="Angsana New" w:hAnsi="Angsana New"/>
                <w:sz w:val="29"/>
                <w:szCs w:val="29"/>
              </w:rPr>
              <w:t>407,025</w:t>
            </w:r>
          </w:p>
        </w:tc>
        <w:tc>
          <w:tcPr>
            <w:tcW w:w="141" w:type="pct"/>
            <w:shd w:val="clear" w:color="auto" w:fill="auto"/>
          </w:tcPr>
          <w:p w14:paraId="15AA4EAA" w14:textId="77777777" w:rsidR="005D18B8" w:rsidRPr="00F61C23" w:rsidRDefault="005D18B8" w:rsidP="005D1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62" w:type="pct"/>
            <w:shd w:val="clear" w:color="auto" w:fill="auto"/>
          </w:tcPr>
          <w:p w14:paraId="41988ED9" w14:textId="5C00AD29" w:rsidR="005D18B8" w:rsidRPr="00F61C23" w:rsidRDefault="005D18B8" w:rsidP="005D1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F61C23">
              <w:rPr>
                <w:rFonts w:ascii="Angsana New" w:hAnsi="Angsana New"/>
                <w:sz w:val="29"/>
                <w:szCs w:val="29"/>
              </w:rPr>
              <w:t>281,887</w:t>
            </w:r>
          </w:p>
        </w:tc>
        <w:tc>
          <w:tcPr>
            <w:tcW w:w="141" w:type="pct"/>
            <w:shd w:val="clear" w:color="auto" w:fill="auto"/>
          </w:tcPr>
          <w:p w14:paraId="14ACF26D" w14:textId="77777777" w:rsidR="005D18B8" w:rsidRPr="00F61C23" w:rsidRDefault="005D18B8" w:rsidP="005D1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6" w:type="pct"/>
            <w:shd w:val="clear" w:color="auto" w:fill="auto"/>
          </w:tcPr>
          <w:p w14:paraId="49DD0009" w14:textId="78FBEF4C" w:rsidR="005D18B8" w:rsidRPr="00F61C23" w:rsidRDefault="005D18B8" w:rsidP="005D1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F61C23">
              <w:rPr>
                <w:rFonts w:ascii="Angsana New" w:hAnsi="Angsana New"/>
                <w:sz w:val="29"/>
                <w:szCs w:val="29"/>
              </w:rPr>
              <w:t>400,860</w:t>
            </w:r>
          </w:p>
        </w:tc>
      </w:tr>
      <w:tr w:rsidR="002673E3" w:rsidRPr="00F61C23" w14:paraId="0B4A9BAB" w14:textId="77777777" w:rsidTr="00C03201">
        <w:tc>
          <w:tcPr>
            <w:tcW w:w="2428" w:type="pct"/>
            <w:shd w:val="clear" w:color="auto" w:fill="auto"/>
          </w:tcPr>
          <w:p w14:paraId="0665881F" w14:textId="549EB213" w:rsidR="002673E3" w:rsidRPr="00F61C23" w:rsidRDefault="002673E3" w:rsidP="0026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F61C23">
              <w:rPr>
                <w:rFonts w:ascii="Angsana New" w:hAnsi="Angsana New" w:hint="cs"/>
                <w:sz w:val="29"/>
                <w:szCs w:val="29"/>
                <w:cs/>
              </w:rPr>
              <w:t>สัญญาใช้ประโยชน์พื้นที่</w:t>
            </w:r>
          </w:p>
        </w:tc>
        <w:tc>
          <w:tcPr>
            <w:tcW w:w="513" w:type="pct"/>
            <w:shd w:val="clear" w:color="auto" w:fill="auto"/>
          </w:tcPr>
          <w:p w14:paraId="0023BD4C" w14:textId="67226B20" w:rsidR="002673E3" w:rsidRPr="00F61C23" w:rsidRDefault="002673E3" w:rsidP="0026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61C23">
              <w:rPr>
                <w:rFonts w:ascii="Angsana New" w:hAnsi="Angsana New"/>
                <w:sz w:val="29"/>
                <w:szCs w:val="29"/>
              </w:rPr>
              <w:t>13,343</w:t>
            </w:r>
          </w:p>
        </w:tc>
        <w:tc>
          <w:tcPr>
            <w:tcW w:w="141" w:type="pct"/>
            <w:shd w:val="clear" w:color="auto" w:fill="auto"/>
          </w:tcPr>
          <w:p w14:paraId="7621AA47" w14:textId="77777777" w:rsidR="002673E3" w:rsidRPr="00F61C23" w:rsidRDefault="002673E3" w:rsidP="0026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18" w:type="pct"/>
            <w:shd w:val="clear" w:color="auto" w:fill="auto"/>
          </w:tcPr>
          <w:p w14:paraId="048E634E" w14:textId="2E749DDE" w:rsidR="002673E3" w:rsidRPr="00F61C23" w:rsidRDefault="002673E3" w:rsidP="0026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61C23">
              <w:rPr>
                <w:rFonts w:ascii="Angsana New" w:hAnsi="Angsana New"/>
                <w:sz w:val="29"/>
                <w:szCs w:val="29"/>
              </w:rPr>
              <w:t>825</w:t>
            </w:r>
          </w:p>
        </w:tc>
        <w:tc>
          <w:tcPr>
            <w:tcW w:w="141" w:type="pct"/>
            <w:shd w:val="clear" w:color="auto" w:fill="auto"/>
          </w:tcPr>
          <w:p w14:paraId="65844C6C" w14:textId="77777777" w:rsidR="002673E3" w:rsidRPr="00F61C23" w:rsidRDefault="002673E3" w:rsidP="0026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62" w:type="pct"/>
            <w:shd w:val="clear" w:color="auto" w:fill="auto"/>
          </w:tcPr>
          <w:p w14:paraId="1F74C811" w14:textId="4AD90F0F" w:rsidR="002673E3" w:rsidRPr="00F61C23" w:rsidRDefault="002673E3" w:rsidP="0026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61C23">
              <w:rPr>
                <w:rFonts w:ascii="Angsana New" w:hAnsi="Angsana New"/>
                <w:sz w:val="29"/>
                <w:szCs w:val="29"/>
              </w:rPr>
              <w:t>4,617</w:t>
            </w:r>
          </w:p>
        </w:tc>
        <w:tc>
          <w:tcPr>
            <w:tcW w:w="141" w:type="pct"/>
            <w:shd w:val="clear" w:color="auto" w:fill="auto"/>
          </w:tcPr>
          <w:p w14:paraId="5E2BFF2D" w14:textId="77777777" w:rsidR="002673E3" w:rsidRPr="00F61C23" w:rsidRDefault="002673E3" w:rsidP="0026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6" w:type="pct"/>
            <w:shd w:val="clear" w:color="auto" w:fill="auto"/>
          </w:tcPr>
          <w:p w14:paraId="58E95ABB" w14:textId="0423A23F" w:rsidR="002673E3" w:rsidRPr="00F61C23" w:rsidRDefault="002673E3" w:rsidP="0026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61C23">
              <w:rPr>
                <w:rFonts w:ascii="Angsana New" w:hAnsi="Angsana New"/>
                <w:sz w:val="29"/>
                <w:szCs w:val="29"/>
              </w:rPr>
              <w:t>825</w:t>
            </w:r>
          </w:p>
        </w:tc>
      </w:tr>
      <w:tr w:rsidR="002673E3" w:rsidRPr="00F61C23" w14:paraId="7C439AB2" w14:textId="77777777" w:rsidTr="00C03201">
        <w:tc>
          <w:tcPr>
            <w:tcW w:w="2428" w:type="pct"/>
            <w:shd w:val="clear" w:color="auto" w:fill="auto"/>
          </w:tcPr>
          <w:p w14:paraId="52287C11" w14:textId="61DFED02" w:rsidR="002673E3" w:rsidRPr="00F61C23" w:rsidRDefault="002673E3" w:rsidP="0026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29"/>
                <w:szCs w:val="29"/>
                <w:cs/>
              </w:rPr>
            </w:pPr>
            <w:r w:rsidRPr="00F61C23">
              <w:rPr>
                <w:rFonts w:ascii="Angsana New" w:hAnsi="Angsana New"/>
                <w:sz w:val="29"/>
                <w:szCs w:val="29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513" w:type="pct"/>
            <w:shd w:val="clear" w:color="auto" w:fill="auto"/>
          </w:tcPr>
          <w:p w14:paraId="762C8618" w14:textId="0F4041AF" w:rsidR="002673E3" w:rsidRPr="00F61C23" w:rsidRDefault="002673E3" w:rsidP="0026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F61C23">
              <w:rPr>
                <w:rFonts w:ascii="Angsana New" w:hAnsi="Angsana New"/>
                <w:sz w:val="29"/>
                <w:szCs w:val="29"/>
              </w:rPr>
              <w:t>4,172</w:t>
            </w:r>
          </w:p>
        </w:tc>
        <w:tc>
          <w:tcPr>
            <w:tcW w:w="141" w:type="pct"/>
            <w:shd w:val="clear" w:color="auto" w:fill="auto"/>
          </w:tcPr>
          <w:p w14:paraId="25213278" w14:textId="77777777" w:rsidR="002673E3" w:rsidRPr="00F61C23" w:rsidRDefault="002673E3" w:rsidP="0026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18" w:type="pct"/>
            <w:shd w:val="clear" w:color="auto" w:fill="auto"/>
          </w:tcPr>
          <w:p w14:paraId="0599E0DE" w14:textId="439268EA" w:rsidR="002673E3" w:rsidRPr="00F61C23" w:rsidRDefault="002673E3" w:rsidP="0026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F61C23">
              <w:rPr>
                <w:rFonts w:ascii="Angsana New" w:hAnsi="Angsana New"/>
                <w:sz w:val="29"/>
                <w:szCs w:val="29"/>
              </w:rPr>
              <w:t>34,202</w:t>
            </w:r>
          </w:p>
        </w:tc>
        <w:tc>
          <w:tcPr>
            <w:tcW w:w="141" w:type="pct"/>
            <w:shd w:val="clear" w:color="auto" w:fill="auto"/>
          </w:tcPr>
          <w:p w14:paraId="7B544BC2" w14:textId="77777777" w:rsidR="002673E3" w:rsidRPr="00F61C23" w:rsidRDefault="002673E3" w:rsidP="0026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62" w:type="pct"/>
            <w:shd w:val="clear" w:color="auto" w:fill="auto"/>
          </w:tcPr>
          <w:p w14:paraId="6BEB4AA2" w14:textId="20CF2225" w:rsidR="002673E3" w:rsidRPr="00F61C23" w:rsidRDefault="002673E3" w:rsidP="0026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F61C23">
              <w:rPr>
                <w:rFonts w:ascii="Angsana New" w:hAnsi="Angsana New"/>
                <w:sz w:val="29"/>
                <w:szCs w:val="29"/>
              </w:rPr>
              <w:t>1,145</w:t>
            </w:r>
          </w:p>
        </w:tc>
        <w:tc>
          <w:tcPr>
            <w:tcW w:w="141" w:type="pct"/>
            <w:shd w:val="clear" w:color="auto" w:fill="auto"/>
          </w:tcPr>
          <w:p w14:paraId="3C9B1E1D" w14:textId="77777777" w:rsidR="002673E3" w:rsidRPr="00F61C23" w:rsidRDefault="002673E3" w:rsidP="0026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6" w:type="pct"/>
            <w:shd w:val="clear" w:color="auto" w:fill="auto"/>
          </w:tcPr>
          <w:p w14:paraId="25DF22B7" w14:textId="31CE3231" w:rsidR="002673E3" w:rsidRPr="00F61C23" w:rsidRDefault="002673E3" w:rsidP="0026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F61C23">
              <w:rPr>
                <w:rFonts w:ascii="Angsana New" w:hAnsi="Angsana New"/>
                <w:sz w:val="29"/>
                <w:szCs w:val="29"/>
              </w:rPr>
              <w:t>1,203</w:t>
            </w:r>
          </w:p>
        </w:tc>
      </w:tr>
      <w:tr w:rsidR="002673E3" w:rsidRPr="00F61C23" w14:paraId="3A1D19FB" w14:textId="77777777" w:rsidTr="00C03201">
        <w:tc>
          <w:tcPr>
            <w:tcW w:w="2428" w:type="pct"/>
            <w:shd w:val="clear" w:color="auto" w:fill="auto"/>
          </w:tcPr>
          <w:p w14:paraId="5075C889" w14:textId="74A2ED6F" w:rsidR="002673E3" w:rsidRPr="00F61C23" w:rsidRDefault="002673E3" w:rsidP="0026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29"/>
                <w:szCs w:val="29"/>
                <w:cs/>
              </w:rPr>
            </w:pPr>
            <w:r w:rsidRPr="00F61C23">
              <w:rPr>
                <w:rFonts w:ascii="Angsana New" w:hAnsi="Angsana New"/>
                <w:sz w:val="29"/>
                <w:szCs w:val="29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513" w:type="pct"/>
            <w:shd w:val="clear" w:color="auto" w:fill="auto"/>
          </w:tcPr>
          <w:p w14:paraId="519B203C" w14:textId="297BB589" w:rsidR="002673E3" w:rsidRPr="00F61C23" w:rsidRDefault="002673E3" w:rsidP="0026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61C23">
              <w:rPr>
                <w:rFonts w:ascii="Angsana New" w:hAnsi="Angsana New"/>
                <w:sz w:val="29"/>
                <w:szCs w:val="29"/>
              </w:rPr>
              <w:t>2,273</w:t>
            </w:r>
          </w:p>
        </w:tc>
        <w:tc>
          <w:tcPr>
            <w:tcW w:w="141" w:type="pct"/>
            <w:shd w:val="clear" w:color="auto" w:fill="auto"/>
          </w:tcPr>
          <w:p w14:paraId="4730904A" w14:textId="77777777" w:rsidR="002673E3" w:rsidRPr="00F61C23" w:rsidRDefault="002673E3" w:rsidP="0026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18" w:type="pct"/>
            <w:shd w:val="clear" w:color="auto" w:fill="auto"/>
          </w:tcPr>
          <w:p w14:paraId="2D1C2F57" w14:textId="09F00624" w:rsidR="002673E3" w:rsidRPr="00F61C23" w:rsidRDefault="002673E3" w:rsidP="0026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61C23">
              <w:rPr>
                <w:rFonts w:ascii="Angsana New" w:hAnsi="Angsana New"/>
                <w:sz w:val="29"/>
                <w:szCs w:val="29"/>
              </w:rPr>
              <w:t>31,288</w:t>
            </w:r>
          </w:p>
        </w:tc>
        <w:tc>
          <w:tcPr>
            <w:tcW w:w="141" w:type="pct"/>
            <w:shd w:val="clear" w:color="auto" w:fill="auto"/>
          </w:tcPr>
          <w:p w14:paraId="2D50E8E2" w14:textId="77777777" w:rsidR="002673E3" w:rsidRPr="00F61C23" w:rsidRDefault="002673E3" w:rsidP="0026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62" w:type="pct"/>
            <w:shd w:val="clear" w:color="auto" w:fill="auto"/>
          </w:tcPr>
          <w:p w14:paraId="1402FC7F" w14:textId="58283D7D" w:rsidR="002673E3" w:rsidRPr="00F61C23" w:rsidRDefault="002673E3" w:rsidP="0026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61C23">
              <w:rPr>
                <w:rFonts w:ascii="Angsana New" w:hAnsi="Angsana New"/>
                <w:sz w:val="29"/>
                <w:szCs w:val="29"/>
              </w:rPr>
              <w:t>2,273</w:t>
            </w:r>
          </w:p>
        </w:tc>
        <w:tc>
          <w:tcPr>
            <w:tcW w:w="141" w:type="pct"/>
            <w:shd w:val="clear" w:color="auto" w:fill="auto"/>
          </w:tcPr>
          <w:p w14:paraId="519D582C" w14:textId="77777777" w:rsidR="002673E3" w:rsidRPr="00F61C23" w:rsidRDefault="002673E3" w:rsidP="0026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6" w:type="pct"/>
            <w:shd w:val="clear" w:color="auto" w:fill="auto"/>
          </w:tcPr>
          <w:p w14:paraId="1C4C6721" w14:textId="1ACBB6E9" w:rsidR="002673E3" w:rsidRPr="00F61C23" w:rsidRDefault="002673E3" w:rsidP="0026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61C23">
              <w:rPr>
                <w:rFonts w:ascii="Angsana New" w:hAnsi="Angsana New"/>
                <w:sz w:val="29"/>
                <w:szCs w:val="29"/>
              </w:rPr>
              <w:t>31,288</w:t>
            </w:r>
          </w:p>
        </w:tc>
      </w:tr>
      <w:tr w:rsidR="002673E3" w:rsidRPr="00F61C23" w14:paraId="02563204" w14:textId="77777777" w:rsidTr="00C03201">
        <w:tc>
          <w:tcPr>
            <w:tcW w:w="2428" w:type="pct"/>
            <w:shd w:val="clear" w:color="auto" w:fill="auto"/>
          </w:tcPr>
          <w:p w14:paraId="26FCEC1A" w14:textId="06455ADF" w:rsidR="002673E3" w:rsidRPr="00F61C23" w:rsidRDefault="002673E3" w:rsidP="0026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29"/>
                <w:szCs w:val="29"/>
                <w:cs/>
              </w:rPr>
            </w:pPr>
            <w:r w:rsidRPr="00F61C23">
              <w:rPr>
                <w:rFonts w:ascii="Angsana New" w:hAnsi="Angsana New" w:hint="cs"/>
                <w:sz w:val="29"/>
                <w:szCs w:val="29"/>
                <w:cs/>
              </w:rPr>
              <w:t>สัญญาอื่น ๆ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auto"/>
          </w:tcPr>
          <w:p w14:paraId="4FFA7BA9" w14:textId="10DC6775" w:rsidR="002673E3" w:rsidRPr="00F61C23" w:rsidRDefault="002673E3" w:rsidP="0026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61C23">
              <w:rPr>
                <w:rFonts w:ascii="Angsana New" w:hAnsi="Angsana New"/>
                <w:sz w:val="29"/>
                <w:szCs w:val="29"/>
              </w:rPr>
              <w:t>2,197</w:t>
            </w:r>
          </w:p>
        </w:tc>
        <w:tc>
          <w:tcPr>
            <w:tcW w:w="141" w:type="pct"/>
            <w:shd w:val="clear" w:color="auto" w:fill="auto"/>
          </w:tcPr>
          <w:p w14:paraId="5766D08B" w14:textId="77777777" w:rsidR="002673E3" w:rsidRPr="00F61C23" w:rsidRDefault="002673E3" w:rsidP="0026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shd w:val="clear" w:color="auto" w:fill="auto"/>
          </w:tcPr>
          <w:p w14:paraId="1E5B4FA5" w14:textId="6FBC43CA" w:rsidR="002673E3" w:rsidRPr="00F61C23" w:rsidRDefault="002673E3" w:rsidP="0026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61C23">
              <w:rPr>
                <w:rFonts w:ascii="Angsana New" w:hAnsi="Angsana New"/>
                <w:sz w:val="29"/>
                <w:szCs w:val="29"/>
              </w:rPr>
              <w:t>34,849</w:t>
            </w:r>
          </w:p>
        </w:tc>
        <w:tc>
          <w:tcPr>
            <w:tcW w:w="141" w:type="pct"/>
            <w:shd w:val="clear" w:color="auto" w:fill="auto"/>
          </w:tcPr>
          <w:p w14:paraId="300B3D0B" w14:textId="77777777" w:rsidR="002673E3" w:rsidRPr="00F61C23" w:rsidRDefault="002673E3" w:rsidP="0026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auto"/>
          </w:tcPr>
          <w:p w14:paraId="3A318924" w14:textId="7C603A47" w:rsidR="002673E3" w:rsidRPr="00F61C23" w:rsidRDefault="002673E3" w:rsidP="0026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61C23">
              <w:rPr>
                <w:rFonts w:ascii="Angsana New" w:hAnsi="Angsana New"/>
                <w:sz w:val="29"/>
                <w:szCs w:val="29"/>
              </w:rPr>
              <w:t>1,365</w:t>
            </w:r>
          </w:p>
        </w:tc>
        <w:tc>
          <w:tcPr>
            <w:tcW w:w="141" w:type="pct"/>
            <w:shd w:val="clear" w:color="auto" w:fill="auto"/>
          </w:tcPr>
          <w:p w14:paraId="1967021F" w14:textId="77777777" w:rsidR="002673E3" w:rsidRPr="00F61C23" w:rsidRDefault="002673E3" w:rsidP="0026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1FC92326" w14:textId="4148C628" w:rsidR="002673E3" w:rsidRPr="00F61C23" w:rsidRDefault="002673E3" w:rsidP="0026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F61C23">
              <w:rPr>
                <w:rFonts w:ascii="Angsana New" w:hAnsi="Angsana New"/>
                <w:sz w:val="29"/>
                <w:szCs w:val="29"/>
              </w:rPr>
              <w:t>10,974</w:t>
            </w:r>
          </w:p>
        </w:tc>
      </w:tr>
      <w:tr w:rsidR="002673E3" w:rsidRPr="00F61C23" w14:paraId="20ECF51F" w14:textId="77777777" w:rsidTr="00C03201">
        <w:tc>
          <w:tcPr>
            <w:tcW w:w="2428" w:type="pct"/>
            <w:shd w:val="clear" w:color="auto" w:fill="auto"/>
          </w:tcPr>
          <w:p w14:paraId="3FC96253" w14:textId="16713D28" w:rsidR="002673E3" w:rsidRPr="00F61C23" w:rsidRDefault="002673E3" w:rsidP="0026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29"/>
                <w:szCs w:val="29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5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CDDDB4" w14:textId="40F850F9" w:rsidR="002673E3" w:rsidRPr="00F61C23" w:rsidRDefault="001615BE" w:rsidP="0026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9"/>
                <w:szCs w:val="29"/>
              </w:rPr>
              <w:t>2,397,998</w:t>
            </w:r>
          </w:p>
        </w:tc>
        <w:tc>
          <w:tcPr>
            <w:tcW w:w="141" w:type="pct"/>
            <w:shd w:val="clear" w:color="auto" w:fill="auto"/>
          </w:tcPr>
          <w:p w14:paraId="13BEFAD1" w14:textId="77777777" w:rsidR="002673E3" w:rsidRPr="00F61C23" w:rsidRDefault="002673E3" w:rsidP="0026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A8CEC9" w14:textId="274F8C87" w:rsidR="002673E3" w:rsidRPr="00F61C23" w:rsidRDefault="001615BE" w:rsidP="0026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9"/>
                <w:szCs w:val="29"/>
              </w:rPr>
              <w:t>1,0</w:t>
            </w:r>
            <w:r w:rsidR="00A3551E" w:rsidRPr="00F61C23">
              <w:rPr>
                <w:rFonts w:ascii="Angsana New" w:hAnsi="Angsana New"/>
                <w:b/>
                <w:bCs/>
                <w:sz w:val="29"/>
                <w:szCs w:val="29"/>
              </w:rPr>
              <w:t>87</w:t>
            </w:r>
            <w:r w:rsidRPr="00F61C23">
              <w:rPr>
                <w:rFonts w:ascii="Angsana New" w:hAnsi="Angsana New"/>
                <w:b/>
                <w:bCs/>
                <w:sz w:val="29"/>
                <w:szCs w:val="29"/>
              </w:rPr>
              <w:t>,1</w:t>
            </w:r>
            <w:r w:rsidR="00A3551E" w:rsidRPr="00F61C23">
              <w:rPr>
                <w:rFonts w:ascii="Angsana New" w:hAnsi="Angsana New"/>
                <w:b/>
                <w:bCs/>
                <w:sz w:val="29"/>
                <w:szCs w:val="29"/>
              </w:rPr>
              <w:t>46</w:t>
            </w:r>
          </w:p>
        </w:tc>
        <w:tc>
          <w:tcPr>
            <w:tcW w:w="141" w:type="pct"/>
            <w:shd w:val="clear" w:color="auto" w:fill="auto"/>
          </w:tcPr>
          <w:p w14:paraId="0711CAF7" w14:textId="77777777" w:rsidR="002673E3" w:rsidRPr="00F61C23" w:rsidRDefault="002673E3" w:rsidP="0026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A42651" w14:textId="291562C6" w:rsidR="002673E3" w:rsidRPr="00F61C23" w:rsidRDefault="001615BE" w:rsidP="0026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7"/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9"/>
                <w:szCs w:val="29"/>
              </w:rPr>
              <w:t>2,3</w:t>
            </w:r>
            <w:r w:rsidR="00B13449">
              <w:rPr>
                <w:rFonts w:ascii="Angsana New" w:hAnsi="Angsana New"/>
                <w:b/>
                <w:bCs/>
                <w:sz w:val="29"/>
                <w:szCs w:val="29"/>
              </w:rPr>
              <w:t>61</w:t>
            </w:r>
            <w:r w:rsidRPr="00F61C23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="00B13449">
              <w:rPr>
                <w:rFonts w:ascii="Angsana New" w:hAnsi="Angsana New"/>
                <w:b/>
                <w:bCs/>
                <w:sz w:val="29"/>
                <w:szCs w:val="29"/>
              </w:rPr>
              <w:t>915</w:t>
            </w:r>
          </w:p>
        </w:tc>
        <w:tc>
          <w:tcPr>
            <w:tcW w:w="141" w:type="pct"/>
            <w:shd w:val="clear" w:color="auto" w:fill="auto"/>
          </w:tcPr>
          <w:p w14:paraId="445EE14B" w14:textId="77777777" w:rsidR="002673E3" w:rsidRPr="00F61C23" w:rsidRDefault="002673E3" w:rsidP="0026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F5DB5B" w14:textId="0EDB8B19" w:rsidR="002673E3" w:rsidRPr="00F61C23" w:rsidRDefault="001615BE" w:rsidP="002673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9"/>
                <w:szCs w:val="29"/>
              </w:rPr>
              <w:t>1,024,107</w:t>
            </w:r>
          </w:p>
        </w:tc>
      </w:tr>
    </w:tbl>
    <w:p w14:paraId="4599A6CB" w14:textId="32F6747D" w:rsidR="007D17BF" w:rsidRPr="00D34678" w:rsidRDefault="007D1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</w:p>
    <w:p w14:paraId="27E7418D" w14:textId="12B2A7F5" w:rsidR="00575580" w:rsidRPr="00F61C23" w:rsidRDefault="00575580" w:rsidP="00211ED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F61C23">
        <w:rPr>
          <w:rFonts w:ascii="Angsana New" w:hAnsi="Angsana New" w:hint="cs"/>
          <w:bCs/>
          <w:sz w:val="30"/>
          <w:szCs w:val="30"/>
          <w:cs/>
        </w:rPr>
        <w:t>คดีฟ้องร้อง</w:t>
      </w:r>
    </w:p>
    <w:p w14:paraId="6AE21AA6" w14:textId="30C7037D" w:rsidR="00575580" w:rsidRPr="00D34678" w:rsidRDefault="00575580" w:rsidP="00575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22"/>
          <w:szCs w:val="22"/>
        </w:rPr>
      </w:pPr>
    </w:p>
    <w:p w14:paraId="700D6B6E" w14:textId="3EFB3C82" w:rsidR="00575580" w:rsidRPr="00F61C23" w:rsidRDefault="00575580" w:rsidP="00575580">
      <w:pPr>
        <w:tabs>
          <w:tab w:val="clear" w:pos="454"/>
          <w:tab w:val="left" w:pos="540"/>
        </w:tabs>
        <w:ind w:left="540" w:hanging="4"/>
        <w:jc w:val="thaiDistribute"/>
        <w:rPr>
          <w:rFonts w:ascii="Angsana New" w:hAnsi="Angsana New"/>
          <w:sz w:val="30"/>
          <w:szCs w:val="30"/>
          <w:lang w:val="en-GB"/>
        </w:rPr>
      </w:pPr>
      <w:r w:rsidRPr="00F61C23">
        <w:rPr>
          <w:rFonts w:ascii="Angsana New" w:hAnsi="Angsana New"/>
          <w:sz w:val="30"/>
          <w:szCs w:val="30"/>
        </w:rPr>
        <w:tab/>
      </w:r>
      <w:r w:rsidRPr="00F61C23">
        <w:rPr>
          <w:rFonts w:ascii="Angsana New" w:hAnsi="Angsana New" w:hint="cs"/>
          <w:sz w:val="30"/>
          <w:szCs w:val="30"/>
          <w:cs/>
        </w:rPr>
        <w:t xml:space="preserve">ในไตรมาส </w:t>
      </w:r>
      <w:r w:rsidR="00A453AA" w:rsidRPr="00F61C23">
        <w:rPr>
          <w:rFonts w:ascii="Angsana New" w:hAnsi="Angsana New"/>
          <w:sz w:val="30"/>
          <w:szCs w:val="30"/>
        </w:rPr>
        <w:t>1</w:t>
      </w:r>
      <w:r w:rsidRPr="00F61C23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F61C23">
        <w:rPr>
          <w:rFonts w:ascii="Angsana New" w:hAnsi="Angsana New" w:hint="cs"/>
          <w:sz w:val="30"/>
          <w:szCs w:val="30"/>
          <w:cs/>
        </w:rPr>
        <w:t xml:space="preserve">ปี </w:t>
      </w:r>
      <w:r w:rsidR="00A453AA" w:rsidRPr="00F61C23">
        <w:rPr>
          <w:rFonts w:ascii="Angsana New" w:hAnsi="Angsana New" w:hint="cs"/>
          <w:sz w:val="30"/>
          <w:szCs w:val="30"/>
        </w:rPr>
        <w:t>2563</w:t>
      </w:r>
      <w:r w:rsidRPr="00F61C23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F61C23">
        <w:rPr>
          <w:rFonts w:ascii="Angsana New" w:hAnsi="Angsana New" w:hint="cs"/>
          <w:sz w:val="30"/>
          <w:szCs w:val="30"/>
          <w:bdr w:val="none" w:sz="0" w:space="0" w:color="auto" w:frame="1"/>
          <w:cs/>
        </w:rPr>
        <w:t>พนักงานกลุ่มหนึ่งได้ลาออกจากบริษัท และต่อมาได้ยื่นฟ้องคดีต่อศาล</w:t>
      </w:r>
      <w:r w:rsidRPr="00F61C23">
        <w:rPr>
          <w:rFonts w:ascii="Angsana New" w:hAnsi="Angsana New" w:hint="cs"/>
          <w:sz w:val="30"/>
          <w:szCs w:val="30"/>
          <w:cs/>
        </w:rPr>
        <w:t xml:space="preserve">เพื่อเรียกร้องให้บริษัทจ่ายเงินชดเชยเป็นจำนวนรวม </w:t>
      </w:r>
      <w:r w:rsidR="00A453AA" w:rsidRPr="00F61C23">
        <w:rPr>
          <w:rFonts w:ascii="Angsana New" w:hAnsi="Angsana New" w:hint="cs"/>
          <w:sz w:val="30"/>
          <w:szCs w:val="30"/>
        </w:rPr>
        <w:t>2</w:t>
      </w:r>
      <w:r w:rsidRPr="00F61C23">
        <w:rPr>
          <w:rFonts w:ascii="Angsana New" w:hAnsi="Angsana New" w:hint="cs"/>
          <w:sz w:val="30"/>
          <w:szCs w:val="30"/>
          <w:lang w:val="en-GB"/>
        </w:rPr>
        <w:t>.</w:t>
      </w:r>
      <w:r w:rsidR="00A453AA" w:rsidRPr="00F61C23">
        <w:rPr>
          <w:rFonts w:ascii="Angsana New" w:hAnsi="Angsana New" w:hint="cs"/>
          <w:sz w:val="30"/>
          <w:szCs w:val="30"/>
        </w:rPr>
        <w:t>81</w:t>
      </w:r>
      <w:r w:rsidRPr="00F61C23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F61C23">
        <w:rPr>
          <w:rFonts w:ascii="Angsana New" w:hAnsi="Angsana New" w:hint="cs"/>
          <w:sz w:val="30"/>
          <w:szCs w:val="30"/>
          <w:cs/>
        </w:rPr>
        <w:t xml:space="preserve">ล้านบาท ซึ่งบริษัทได้ฟ้องแย้งเรื่องดังกล่าวและเรียกร้องค่าเสียหายจำนวนรวม </w:t>
      </w:r>
      <w:r w:rsidR="00A453AA" w:rsidRPr="00F61C23">
        <w:rPr>
          <w:rFonts w:ascii="Angsana New" w:hAnsi="Angsana New" w:hint="cs"/>
          <w:sz w:val="30"/>
          <w:szCs w:val="30"/>
        </w:rPr>
        <w:t>6</w:t>
      </w:r>
      <w:r w:rsidRPr="00F61C23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F61C23">
        <w:rPr>
          <w:rFonts w:ascii="Angsana New" w:hAnsi="Angsana New" w:hint="cs"/>
          <w:sz w:val="30"/>
          <w:szCs w:val="30"/>
          <w:cs/>
        </w:rPr>
        <w:t xml:space="preserve">ล้านบาท นอกจากนี้บริษัทถูกฟ้องร้องในฐานะจำเลยร่วมในศาลชั้นต้นในคดีแพ่งเพื่อเรียกร้องค่าสินไหมทดแทนเป็นจำนวนเงินรวม </w:t>
      </w:r>
      <w:r w:rsidR="00A453AA" w:rsidRPr="00F61C23">
        <w:rPr>
          <w:rFonts w:ascii="Angsana New" w:hAnsi="Angsana New" w:hint="cs"/>
          <w:sz w:val="30"/>
          <w:szCs w:val="30"/>
        </w:rPr>
        <w:t>17</w:t>
      </w:r>
      <w:r w:rsidRPr="00F61C23">
        <w:rPr>
          <w:rFonts w:ascii="Angsana New" w:hAnsi="Angsana New" w:hint="cs"/>
          <w:sz w:val="30"/>
          <w:szCs w:val="30"/>
          <w:lang w:val="en-GB"/>
        </w:rPr>
        <w:t>.</w:t>
      </w:r>
      <w:r w:rsidR="00A453AA" w:rsidRPr="00F61C23">
        <w:rPr>
          <w:rFonts w:ascii="Angsana New" w:hAnsi="Angsana New" w:hint="cs"/>
          <w:sz w:val="30"/>
          <w:szCs w:val="30"/>
        </w:rPr>
        <w:t>59</w:t>
      </w:r>
      <w:r w:rsidRPr="00F61C23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F61C23">
        <w:rPr>
          <w:rFonts w:ascii="Angsana New" w:hAnsi="Angsana New" w:hint="cs"/>
          <w:sz w:val="30"/>
          <w:szCs w:val="30"/>
          <w:cs/>
        </w:rPr>
        <w:t xml:space="preserve">ล้านบาทให้แก่โจทก์จากกรณีอุบัติเหตุของพนักงานของบริษัท </w:t>
      </w:r>
      <w:r w:rsidRPr="00F61C23">
        <w:rPr>
          <w:rFonts w:ascii="Angsana New" w:hAnsi="Angsana New" w:hint="cs"/>
          <w:sz w:val="30"/>
          <w:szCs w:val="30"/>
          <w:bdr w:val="none" w:sz="0" w:space="0" w:color="auto" w:frame="1"/>
          <w:cs/>
        </w:rPr>
        <w:t>โดยบริษัทได้รับความคุ้มครองตามประกันวินาศภัยตามวงเงินกรมธรรม์ อย่างไรก็ตามส่วนต่างของค่าสินไหมทดแทนและวงเงินกรมธรรม์ที่อาจเกิดขึ้นบริษัทต้องรับผิดชอบร่วมกับพนักงานดังกล่าว โดย</w:t>
      </w:r>
      <w:r w:rsidRPr="00F61C23">
        <w:rPr>
          <w:rFonts w:ascii="Angsana New" w:hAnsi="Angsana New" w:hint="cs"/>
          <w:sz w:val="30"/>
          <w:szCs w:val="30"/>
          <w:cs/>
        </w:rPr>
        <w:t>คดีความข้างต้นยังไม่ถึงที่สิ้นสุดบริษัทจึงไม่มีการตั้งประมาณการสำหรับหนี้สินที่อาจเกิดขึ้นจากการถูกฟ้องร้องดังกล่าวในงบการเงินสำหรับ</w:t>
      </w:r>
      <w:r w:rsidR="005C714E">
        <w:rPr>
          <w:rFonts w:ascii="Angsana New" w:hAnsi="Angsana New" w:hint="cs"/>
          <w:sz w:val="30"/>
          <w:szCs w:val="30"/>
          <w:cs/>
        </w:rPr>
        <w:t>ปี</w:t>
      </w:r>
      <w:r w:rsidRPr="00F61C23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A453AA" w:rsidRPr="00F61C23">
        <w:rPr>
          <w:rFonts w:ascii="Angsana New" w:hAnsi="Angsana New"/>
          <w:sz w:val="30"/>
          <w:szCs w:val="30"/>
          <w:lang w:bidi="ar-SA"/>
        </w:rPr>
        <w:t>3</w:t>
      </w:r>
      <w:r w:rsidR="00A453AA" w:rsidRPr="00F61C23">
        <w:rPr>
          <w:rFonts w:ascii="Angsana New" w:hAnsi="Angsana New"/>
          <w:sz w:val="30"/>
          <w:szCs w:val="30"/>
        </w:rPr>
        <w:t>1</w:t>
      </w:r>
      <w:r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A453AA" w:rsidRPr="00F61C23">
        <w:rPr>
          <w:rFonts w:ascii="Angsana New" w:hAnsi="Angsana New"/>
          <w:sz w:val="30"/>
          <w:szCs w:val="30"/>
          <w:lang w:bidi="ar-SA"/>
        </w:rPr>
        <w:t>2563</w:t>
      </w:r>
    </w:p>
    <w:p w14:paraId="39C5A1F4" w14:textId="77777777" w:rsidR="001F4516" w:rsidRPr="00D34678" w:rsidRDefault="001F4516" w:rsidP="005755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22"/>
          <w:szCs w:val="22"/>
        </w:rPr>
      </w:pPr>
    </w:p>
    <w:p w14:paraId="45CBC7CF" w14:textId="1538321D" w:rsidR="009E24C6" w:rsidRPr="00F61C23" w:rsidRDefault="009E24C6" w:rsidP="003B2E3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F61C23">
        <w:rPr>
          <w:rFonts w:ascii="Angsana New" w:hAnsi="Angsana New"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1817E1A5" w14:textId="77777777" w:rsidR="00D34678" w:rsidRPr="00D34678" w:rsidRDefault="00D34678" w:rsidP="00D34678">
      <w:pPr>
        <w:tabs>
          <w:tab w:val="clear" w:pos="454"/>
          <w:tab w:val="clear" w:pos="680"/>
          <w:tab w:val="clear" w:pos="907"/>
          <w:tab w:val="left" w:pos="720"/>
          <w:tab w:val="left" w:pos="1080"/>
        </w:tabs>
        <w:jc w:val="thaiDistribute"/>
        <w:rPr>
          <w:rFonts w:ascii="Angsana New" w:hAnsi="Angsana New"/>
          <w:sz w:val="22"/>
          <w:szCs w:val="22"/>
        </w:rPr>
      </w:pPr>
    </w:p>
    <w:p w14:paraId="29C7B5F2" w14:textId="13FA2322" w:rsidR="001F4516" w:rsidRPr="00025BDB" w:rsidRDefault="00D34678" w:rsidP="00D34678">
      <w:pPr>
        <w:pStyle w:val="ListParagraph"/>
        <w:numPr>
          <w:ilvl w:val="0"/>
          <w:numId w:val="49"/>
        </w:numPr>
        <w:tabs>
          <w:tab w:val="clear" w:pos="454"/>
          <w:tab w:val="clear" w:pos="680"/>
          <w:tab w:val="clear" w:pos="907"/>
          <w:tab w:val="left" w:pos="720"/>
          <w:tab w:val="left" w:pos="1080"/>
        </w:tabs>
        <w:ind w:hanging="58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       </w:t>
      </w:r>
      <w:r w:rsidR="001F4516" w:rsidRPr="00D34678">
        <w:rPr>
          <w:rFonts w:ascii="Angsana New" w:hAnsi="Angsana New"/>
          <w:sz w:val="30"/>
          <w:szCs w:val="30"/>
          <w:cs/>
        </w:rPr>
        <w:t xml:space="preserve">วันที่ </w:t>
      </w:r>
      <w:r w:rsidR="001F4516" w:rsidRPr="00D34678">
        <w:rPr>
          <w:rFonts w:ascii="Angsana New" w:hAnsi="Angsana New"/>
          <w:sz w:val="30"/>
          <w:szCs w:val="30"/>
        </w:rPr>
        <w:t xml:space="preserve">17 </w:t>
      </w:r>
      <w:r w:rsidR="001F4516" w:rsidRPr="00D34678">
        <w:rPr>
          <w:rFonts w:ascii="Angsana New" w:hAnsi="Angsana New"/>
          <w:sz w:val="30"/>
          <w:szCs w:val="30"/>
          <w:cs/>
        </w:rPr>
        <w:t xml:space="preserve">ธันวาคม </w:t>
      </w:r>
      <w:r w:rsidR="001F4516" w:rsidRPr="00D34678">
        <w:rPr>
          <w:rFonts w:ascii="Angsana New" w:hAnsi="Angsana New"/>
          <w:sz w:val="30"/>
          <w:szCs w:val="30"/>
        </w:rPr>
        <w:t xml:space="preserve">2563 </w:t>
      </w:r>
      <w:r w:rsidR="001F4516" w:rsidRPr="00D34678">
        <w:rPr>
          <w:rFonts w:ascii="Angsana New" w:hAnsi="Angsana New"/>
          <w:sz w:val="30"/>
          <w:szCs w:val="30"/>
          <w:cs/>
        </w:rPr>
        <w:t xml:space="preserve">ที่ประชุมคณะกรรมการของบริษัทมีมติให้ลงทุนในบริษัท สแกน ไอซีที จำกัด โดยบริษัทถือหุ้นสามัญของบริษัทดังกล่าวเป็นจำนวน </w:t>
      </w:r>
      <w:r w:rsidR="001F4516" w:rsidRPr="00D34678">
        <w:rPr>
          <w:rFonts w:ascii="Angsana New" w:hAnsi="Angsana New"/>
          <w:sz w:val="30"/>
          <w:szCs w:val="30"/>
        </w:rPr>
        <w:t xml:space="preserve">25,500 </w:t>
      </w:r>
      <w:r w:rsidR="001F4516" w:rsidRPr="00D34678">
        <w:rPr>
          <w:rFonts w:ascii="Angsana New" w:hAnsi="Angsana New"/>
          <w:sz w:val="30"/>
          <w:szCs w:val="30"/>
          <w:cs/>
        </w:rPr>
        <w:t xml:space="preserve">หุ้น จาก </w:t>
      </w:r>
      <w:r w:rsidR="001F4516" w:rsidRPr="00D34678">
        <w:rPr>
          <w:rFonts w:ascii="Angsana New" w:hAnsi="Angsana New"/>
          <w:sz w:val="30"/>
          <w:szCs w:val="30"/>
        </w:rPr>
        <w:t xml:space="preserve">50,000 </w:t>
      </w:r>
      <w:r w:rsidR="001F4516" w:rsidRPr="00025BDB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="001F4516" w:rsidRPr="00025BDB">
        <w:rPr>
          <w:rFonts w:ascii="Angsana New" w:hAnsi="Angsana New"/>
          <w:sz w:val="30"/>
          <w:szCs w:val="30"/>
        </w:rPr>
        <w:t xml:space="preserve">100 </w:t>
      </w:r>
      <w:r w:rsidR="001F4516" w:rsidRPr="00025BDB">
        <w:rPr>
          <w:rFonts w:ascii="Angsana New" w:hAnsi="Angsana New"/>
          <w:sz w:val="30"/>
          <w:szCs w:val="30"/>
          <w:cs/>
        </w:rPr>
        <w:t xml:space="preserve">บาท ต่อมามีการเรียกชำระค่าหุ้นครั้งแรกจากผู้ถือหุ้นร้อยละ </w:t>
      </w:r>
      <w:r w:rsidR="001F4516" w:rsidRPr="00025BDB">
        <w:rPr>
          <w:rFonts w:ascii="Angsana New" w:hAnsi="Angsana New"/>
          <w:sz w:val="30"/>
          <w:szCs w:val="30"/>
        </w:rPr>
        <w:t xml:space="preserve">25 </w:t>
      </w:r>
      <w:r w:rsidR="001F4516" w:rsidRPr="00025BDB">
        <w:rPr>
          <w:rFonts w:ascii="Angsana New" w:hAnsi="Angsana New"/>
          <w:sz w:val="30"/>
          <w:szCs w:val="30"/>
          <w:cs/>
        </w:rPr>
        <w:t xml:space="preserve">ของทุนที่ออกจำหน่าย คิดเป็นจำนวนเงิน </w:t>
      </w:r>
      <w:r w:rsidR="001F4516" w:rsidRPr="00025BDB">
        <w:rPr>
          <w:rFonts w:ascii="Angsana New" w:hAnsi="Angsana New"/>
          <w:sz w:val="30"/>
          <w:szCs w:val="30"/>
        </w:rPr>
        <w:t xml:space="preserve">1.25 </w:t>
      </w:r>
      <w:r w:rsidR="001F4516" w:rsidRPr="00025BDB">
        <w:rPr>
          <w:rFonts w:ascii="Angsana New" w:hAnsi="Angsana New"/>
          <w:sz w:val="30"/>
          <w:szCs w:val="30"/>
          <w:cs/>
        </w:rPr>
        <w:t xml:space="preserve">ล้านบาท โดยจดทะเบียนจัดตั้งบริษัทกับกระทรวงพาณิชย์เมื่อวันที่ </w:t>
      </w:r>
      <w:r w:rsidR="001F4516" w:rsidRPr="00025BDB">
        <w:rPr>
          <w:rFonts w:ascii="Angsana New" w:hAnsi="Angsana New"/>
          <w:sz w:val="30"/>
          <w:szCs w:val="30"/>
        </w:rPr>
        <w:t xml:space="preserve">18 </w:t>
      </w:r>
      <w:r w:rsidR="001F4516" w:rsidRPr="00025BDB">
        <w:rPr>
          <w:rFonts w:ascii="Angsana New" w:hAnsi="Angsana New"/>
          <w:sz w:val="30"/>
          <w:szCs w:val="30"/>
          <w:cs/>
        </w:rPr>
        <w:t xml:space="preserve">มกราคม </w:t>
      </w:r>
      <w:r w:rsidR="001F4516" w:rsidRPr="00025BDB">
        <w:rPr>
          <w:rFonts w:ascii="Angsana New" w:hAnsi="Angsana New"/>
          <w:sz w:val="30"/>
          <w:szCs w:val="30"/>
        </w:rPr>
        <w:t>2564</w:t>
      </w:r>
    </w:p>
    <w:p w14:paraId="3075C488" w14:textId="77777777" w:rsidR="00745F33" w:rsidRPr="00D34678" w:rsidRDefault="00745F33" w:rsidP="00745F33">
      <w:pPr>
        <w:pStyle w:val="ListParagraph"/>
        <w:tabs>
          <w:tab w:val="clear" w:pos="680"/>
          <w:tab w:val="left" w:pos="540"/>
        </w:tabs>
        <w:ind w:left="540"/>
        <w:jc w:val="thaiDistribute"/>
        <w:rPr>
          <w:rFonts w:ascii="Angsana New" w:hAnsi="Angsana New"/>
          <w:sz w:val="22"/>
        </w:rPr>
      </w:pPr>
    </w:p>
    <w:p w14:paraId="2B74CB92" w14:textId="21BB7A9F" w:rsidR="002737AD" w:rsidRDefault="00745F33" w:rsidP="00D34678">
      <w:pPr>
        <w:pStyle w:val="ListParagraph"/>
        <w:numPr>
          <w:ilvl w:val="0"/>
          <w:numId w:val="49"/>
        </w:numPr>
        <w:tabs>
          <w:tab w:val="clear" w:pos="454"/>
          <w:tab w:val="clear" w:pos="680"/>
          <w:tab w:val="clear" w:pos="907"/>
          <w:tab w:val="left" w:pos="720"/>
          <w:tab w:val="left" w:pos="1080"/>
        </w:tabs>
        <w:ind w:hanging="58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  <w:r w:rsidR="00D34678">
        <w:rPr>
          <w:rFonts w:ascii="Angsana New" w:hAnsi="Angsana New"/>
          <w:sz w:val="30"/>
          <w:szCs w:val="30"/>
        </w:rPr>
        <w:t xml:space="preserve">       </w:t>
      </w:r>
      <w:r w:rsidRPr="00745F33">
        <w:rPr>
          <w:rFonts w:ascii="Angsana New" w:hAnsi="Angsana New"/>
          <w:sz w:val="30"/>
          <w:szCs w:val="30"/>
          <w:cs/>
        </w:rPr>
        <w:t xml:space="preserve">ตามที่ได้เปิดเผยไว้ในหมายเหตุ </w:t>
      </w:r>
      <w:r w:rsidRPr="00745F33">
        <w:rPr>
          <w:rFonts w:ascii="Angsana New" w:hAnsi="Angsana New"/>
          <w:sz w:val="30"/>
          <w:szCs w:val="30"/>
        </w:rPr>
        <w:t>5</w:t>
      </w:r>
      <w:r w:rsidRPr="00745F33">
        <w:rPr>
          <w:rFonts w:ascii="Angsana New" w:hAnsi="Angsana New"/>
          <w:sz w:val="30"/>
          <w:szCs w:val="30"/>
          <w:cs/>
        </w:rPr>
        <w:t xml:space="preserve"> กลุ่มบริษัทและบริษัทเลือกปฏิบัติตามแนวปฏิบัติทางการบัญชี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โควิด</w:t>
      </w:r>
      <w:r w:rsidR="00025BDB">
        <w:rPr>
          <w:rFonts w:ascii="Angsana New" w:hAnsi="Angsana New"/>
          <w:sz w:val="30"/>
          <w:szCs w:val="30"/>
        </w:rPr>
        <w:t>-</w:t>
      </w:r>
      <w:r w:rsidRPr="00745F33">
        <w:rPr>
          <w:rFonts w:ascii="Angsana New" w:hAnsi="Angsana New"/>
          <w:sz w:val="30"/>
          <w:szCs w:val="30"/>
        </w:rPr>
        <w:t xml:space="preserve">19 </w:t>
      </w:r>
      <w:r w:rsidRPr="00745F33">
        <w:rPr>
          <w:rFonts w:ascii="Angsana New" w:hAnsi="Angsana New"/>
          <w:sz w:val="30"/>
          <w:szCs w:val="30"/>
          <w:cs/>
        </w:rPr>
        <w:t xml:space="preserve">โดยแนวปฏิบัติดังกล่าวสิ้นสุดการมีผลบังคับใช้ ณ วันที่ </w:t>
      </w:r>
      <w:r w:rsidRPr="00745F33">
        <w:rPr>
          <w:rFonts w:ascii="Angsana New" w:hAnsi="Angsana New"/>
          <w:sz w:val="30"/>
          <w:szCs w:val="30"/>
        </w:rPr>
        <w:t>31</w:t>
      </w:r>
      <w:r w:rsidRPr="00745F33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745F33">
        <w:rPr>
          <w:rFonts w:ascii="Angsana New" w:hAnsi="Angsana New"/>
          <w:sz w:val="30"/>
          <w:szCs w:val="30"/>
        </w:rPr>
        <w:t>2563</w:t>
      </w:r>
    </w:p>
    <w:p w14:paraId="1B7E770A" w14:textId="071F7364" w:rsidR="002714D8" w:rsidRPr="002737AD" w:rsidRDefault="00745F33" w:rsidP="003931F1">
      <w:pPr>
        <w:pStyle w:val="ListParagraph"/>
        <w:tabs>
          <w:tab w:val="clear" w:pos="454"/>
          <w:tab w:val="clear" w:pos="680"/>
          <w:tab w:val="clear" w:pos="907"/>
          <w:tab w:val="left" w:pos="720"/>
          <w:tab w:val="left" w:pos="1080"/>
        </w:tabs>
        <w:ind w:left="1127"/>
        <w:jc w:val="thaiDistribute"/>
        <w:rPr>
          <w:rFonts w:ascii="Angsana New" w:hAnsi="Angsana New"/>
          <w:sz w:val="30"/>
          <w:szCs w:val="30"/>
        </w:rPr>
      </w:pPr>
      <w:r w:rsidRPr="002737AD">
        <w:rPr>
          <w:rFonts w:ascii="Angsana New" w:hAnsi="Angsana New"/>
          <w:sz w:val="30"/>
          <w:szCs w:val="30"/>
          <w:cs/>
        </w:rPr>
        <w:t>การแพร่ระบาดของโรคโควิด</w:t>
      </w:r>
      <w:r w:rsidR="00025BDB">
        <w:rPr>
          <w:rFonts w:ascii="Angsana New" w:hAnsi="Angsana New"/>
          <w:sz w:val="30"/>
          <w:szCs w:val="30"/>
        </w:rPr>
        <w:t>-</w:t>
      </w:r>
      <w:r w:rsidRPr="002737AD">
        <w:rPr>
          <w:rFonts w:ascii="Angsana New" w:hAnsi="Angsana New"/>
          <w:sz w:val="30"/>
          <w:szCs w:val="30"/>
        </w:rPr>
        <w:t>19</w:t>
      </w:r>
      <w:r w:rsidRPr="002737AD">
        <w:rPr>
          <w:rFonts w:ascii="Angsana New" w:hAnsi="Angsana New"/>
          <w:sz w:val="30"/>
          <w:szCs w:val="30"/>
          <w:cs/>
        </w:rPr>
        <w:t xml:space="preserve"> ยังคงดำเนินอยู่ภายหลังจากที่แนวปฏิบัติดังกล่าวได้สิ้นสุดการมีผลบังคับใช้ เนื่องจากสถานการณ์ดังกล่าวมีความไม่แน่นอนสูงและอาจเปลี่ยนแปลงได้ทุกเมื่อ ณ ขณะนี้จึงไม่สามารถคาดการณ์ผลกระทบของการแพร่ระบาดที่ยังคงดำเนินอยู่ มาตรการต่าง ๆ ของรัฐบาล และการแจกจ่ายวัคซีน ที่อาจมีต่อธุรกิจของกลุ่มบริษัทและบริษัท</w:t>
      </w:r>
      <w:r w:rsidR="00025BDB">
        <w:rPr>
          <w:rFonts w:ascii="Angsana New" w:hAnsi="Angsana New"/>
          <w:sz w:val="30"/>
          <w:szCs w:val="30"/>
        </w:rPr>
        <w:t xml:space="preserve"> </w:t>
      </w:r>
      <w:r w:rsidRPr="002737AD">
        <w:rPr>
          <w:rFonts w:ascii="Angsana New" w:hAnsi="Angsana New"/>
          <w:sz w:val="30"/>
          <w:szCs w:val="30"/>
          <w:cs/>
        </w:rPr>
        <w:t>ทั้งนี้ผู้บริหารได้ติดตามสถานการณ์ดังกล่าวอย่างใกล้ชิดและดำเนินการเพื่อลดผลกระทบให้มากที่สุดเท่าที่จะเป็นไปได้</w:t>
      </w:r>
    </w:p>
    <w:p w14:paraId="702C8022" w14:textId="77777777" w:rsidR="00745F33" w:rsidRPr="00D34678" w:rsidRDefault="00745F33" w:rsidP="00745F33">
      <w:pPr>
        <w:pStyle w:val="ListParagraph"/>
        <w:tabs>
          <w:tab w:val="clear" w:pos="680"/>
          <w:tab w:val="left" w:pos="540"/>
        </w:tabs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5743BC75" w14:textId="1FF12D05" w:rsidR="00020913" w:rsidRPr="00F61C23" w:rsidRDefault="00020913" w:rsidP="00745F3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F61C23">
        <w:rPr>
          <w:rFonts w:ascii="Angsana New" w:hAnsi="Angsana New"/>
          <w:bCs/>
          <w:sz w:val="30"/>
          <w:szCs w:val="30"/>
          <w:cs/>
        </w:rPr>
        <w:t>การจัดประเภทรายการใหม่</w:t>
      </w:r>
    </w:p>
    <w:p w14:paraId="5CA1BD2D" w14:textId="77777777" w:rsidR="00020913" w:rsidRPr="00D34678" w:rsidRDefault="00020913" w:rsidP="00020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30"/>
          <w:szCs w:val="30"/>
        </w:rPr>
      </w:pPr>
    </w:p>
    <w:p w14:paraId="55186B77" w14:textId="763C7A5B" w:rsidR="006A239B" w:rsidRDefault="006A239B" w:rsidP="00581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F61C23">
        <w:rPr>
          <w:rFonts w:ascii="Angsana New" w:hAnsi="Angsana New"/>
          <w:spacing w:val="6"/>
          <w:sz w:val="30"/>
          <w:szCs w:val="30"/>
          <w:cs/>
        </w:rPr>
        <w:t>รายการบางรายการในงบ</w:t>
      </w:r>
      <w:r w:rsidR="00CA17EB" w:rsidRPr="00F61C23">
        <w:rPr>
          <w:rFonts w:ascii="Angsana New" w:hAnsi="Angsana New"/>
          <w:spacing w:val="6"/>
          <w:sz w:val="30"/>
          <w:szCs w:val="30"/>
          <w:cs/>
        </w:rPr>
        <w:t xml:space="preserve">การเงินปี </w:t>
      </w:r>
      <w:r w:rsidR="00A453AA" w:rsidRPr="00F61C23">
        <w:rPr>
          <w:rFonts w:ascii="Angsana New" w:hAnsi="Angsana New"/>
          <w:spacing w:val="6"/>
          <w:sz w:val="30"/>
          <w:szCs w:val="30"/>
        </w:rPr>
        <w:t>2562</w:t>
      </w:r>
      <w:r w:rsidR="00F874AD" w:rsidRPr="00F61C23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CA17EB" w:rsidRPr="00F61C23">
        <w:rPr>
          <w:rFonts w:ascii="Angsana New" w:hAnsi="Angsana New"/>
          <w:spacing w:val="6"/>
          <w:sz w:val="30"/>
          <w:szCs w:val="30"/>
          <w:cs/>
        </w:rPr>
        <w:t>ไ</w:t>
      </w:r>
      <w:r w:rsidRPr="00F61C23">
        <w:rPr>
          <w:rFonts w:ascii="Angsana New" w:hAnsi="Angsana New"/>
          <w:spacing w:val="6"/>
          <w:sz w:val="30"/>
          <w:szCs w:val="30"/>
          <w:cs/>
        </w:rPr>
        <w:t>ด้มีการจัดประเภทรายการใหม่เพื่อให้สอดคล้องกับการนำเสนอใน</w:t>
      </w:r>
      <w:r w:rsidRPr="00F61C23">
        <w:rPr>
          <w:rFonts w:ascii="Angsana New" w:hAnsi="Angsana New"/>
          <w:sz w:val="30"/>
          <w:szCs w:val="30"/>
          <w:cs/>
        </w:rPr>
        <w:t>งบการเงิน</w:t>
      </w:r>
      <w:r w:rsidR="0051442E" w:rsidRPr="00F61C23">
        <w:rPr>
          <w:rFonts w:ascii="Angsana New" w:hAnsi="Angsana New"/>
          <w:sz w:val="30"/>
          <w:szCs w:val="30"/>
          <w:cs/>
        </w:rPr>
        <w:t xml:space="preserve">ปี </w:t>
      </w:r>
      <w:r w:rsidR="00A453AA" w:rsidRPr="00F61C23">
        <w:rPr>
          <w:rFonts w:ascii="Angsana New" w:hAnsi="Angsana New"/>
          <w:sz w:val="30"/>
          <w:szCs w:val="30"/>
        </w:rPr>
        <w:t>2563</w:t>
      </w:r>
      <w:r w:rsidR="00F83350" w:rsidRPr="00F61C23">
        <w:rPr>
          <w:rFonts w:ascii="Angsana New" w:hAnsi="Angsana New"/>
          <w:sz w:val="30"/>
          <w:szCs w:val="30"/>
          <w:cs/>
        </w:rPr>
        <w:t xml:space="preserve"> </w:t>
      </w:r>
      <w:r w:rsidRPr="00F61C23">
        <w:rPr>
          <w:rFonts w:ascii="Angsana New" w:hAnsi="Angsana New"/>
          <w:sz w:val="30"/>
          <w:szCs w:val="30"/>
          <w:cs/>
        </w:rPr>
        <w:t>ดังนี้</w:t>
      </w:r>
    </w:p>
    <w:p w14:paraId="092EE561" w14:textId="77777777" w:rsidR="00745F33" w:rsidRPr="00D34678" w:rsidRDefault="00745F33" w:rsidP="00581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3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322"/>
        <w:gridCol w:w="990"/>
        <w:gridCol w:w="270"/>
        <w:gridCol w:w="900"/>
        <w:gridCol w:w="270"/>
        <w:gridCol w:w="990"/>
        <w:gridCol w:w="270"/>
        <w:gridCol w:w="900"/>
        <w:gridCol w:w="270"/>
        <w:gridCol w:w="990"/>
        <w:gridCol w:w="270"/>
        <w:gridCol w:w="990"/>
      </w:tblGrid>
      <w:tr w:rsidR="00581C80" w:rsidRPr="00F61C23" w14:paraId="2A206167" w14:textId="77777777" w:rsidTr="00581FC5">
        <w:trPr>
          <w:tblHeader/>
        </w:trPr>
        <w:tc>
          <w:tcPr>
            <w:tcW w:w="2322" w:type="dxa"/>
          </w:tcPr>
          <w:p w14:paraId="31FABBF3" w14:textId="77777777" w:rsidR="00581C80" w:rsidRPr="00F61C23" w:rsidRDefault="00581C80" w:rsidP="00581FC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0" w:type="dxa"/>
            <w:gridSpan w:val="11"/>
            <w:tcBorders>
              <w:top w:val="nil"/>
              <w:left w:val="nil"/>
              <w:right w:val="nil"/>
            </w:tcBorders>
          </w:tcPr>
          <w:p w14:paraId="7B092D6B" w14:textId="31DA53F7" w:rsidR="00581C80" w:rsidRPr="00F61C23" w:rsidRDefault="00A453AA" w:rsidP="0058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</w:tr>
      <w:tr w:rsidR="00581C80" w:rsidRPr="00F61C23" w14:paraId="22F2E91F" w14:textId="77777777" w:rsidTr="00581FC5">
        <w:trPr>
          <w:tblHeader/>
        </w:trPr>
        <w:tc>
          <w:tcPr>
            <w:tcW w:w="2322" w:type="dxa"/>
          </w:tcPr>
          <w:p w14:paraId="374565E4" w14:textId="77777777" w:rsidR="00581C80" w:rsidRPr="00F61C23" w:rsidRDefault="00581C80" w:rsidP="00581FC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629B84" w14:textId="77777777" w:rsidR="00581C80" w:rsidRPr="00F61C23" w:rsidRDefault="00581C80" w:rsidP="00581FC5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6DF4FFED" w14:textId="77777777" w:rsidR="00581C80" w:rsidRPr="00F61C23" w:rsidRDefault="00581C80" w:rsidP="00581FC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0B135E" w14:textId="77777777" w:rsidR="00581C80" w:rsidRPr="00F61C23" w:rsidRDefault="00581C80" w:rsidP="00581FC5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581C80" w:rsidRPr="00F61C23" w14:paraId="4ED76281" w14:textId="77777777" w:rsidTr="00581FC5">
        <w:trPr>
          <w:trHeight w:val="70"/>
          <w:tblHeader/>
        </w:trPr>
        <w:tc>
          <w:tcPr>
            <w:tcW w:w="2322" w:type="dxa"/>
          </w:tcPr>
          <w:p w14:paraId="5BE61A5C" w14:textId="77777777" w:rsidR="00581C80" w:rsidRPr="00F61C23" w:rsidRDefault="00581C80" w:rsidP="00581FC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  <w:lang w:eastAsia="en-GB"/>
              </w:rPr>
            </w:pPr>
          </w:p>
          <w:p w14:paraId="258E1BEE" w14:textId="77777777" w:rsidR="00581C80" w:rsidRPr="00F61C23" w:rsidRDefault="00581C80" w:rsidP="00581FC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57D25180" w14:textId="77777777" w:rsidR="00581C80" w:rsidRPr="00F61C23" w:rsidRDefault="00581C80" w:rsidP="00581FC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3A8D85C0" w14:textId="77777777" w:rsidR="00581C80" w:rsidRPr="00F61C23" w:rsidRDefault="00581C80" w:rsidP="0058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  <w:cs/>
              </w:rPr>
              <w:t>ก่อนจัดประเภทใหม่</w:t>
            </w:r>
          </w:p>
        </w:tc>
        <w:tc>
          <w:tcPr>
            <w:tcW w:w="270" w:type="dxa"/>
            <w:vAlign w:val="bottom"/>
          </w:tcPr>
          <w:p w14:paraId="6250DFF4" w14:textId="77777777" w:rsidR="00581C80" w:rsidRPr="00F61C23" w:rsidRDefault="00581C80" w:rsidP="0058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  <w:p w14:paraId="53AC7F3D" w14:textId="77777777" w:rsidR="00581C80" w:rsidRPr="00F61C23" w:rsidRDefault="00581C80" w:rsidP="0058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B9A1AB5" w14:textId="77777777" w:rsidR="00581C80" w:rsidRPr="00F61C23" w:rsidRDefault="00581C80" w:rsidP="0058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1FF598A" w14:textId="77777777" w:rsidR="00581C80" w:rsidRPr="00F61C23" w:rsidRDefault="00581C80" w:rsidP="0058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70" w:type="dxa"/>
            <w:vAlign w:val="bottom"/>
          </w:tcPr>
          <w:p w14:paraId="3C1AB70F" w14:textId="77777777" w:rsidR="00581C80" w:rsidRPr="00F61C23" w:rsidRDefault="00581C80" w:rsidP="0058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  <w:p w14:paraId="67ED8F91" w14:textId="77777777" w:rsidR="00581C80" w:rsidRPr="00F61C23" w:rsidRDefault="00581C80" w:rsidP="0058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FA9ABB5" w14:textId="77777777" w:rsidR="00581C80" w:rsidRPr="00F61C23" w:rsidRDefault="00581C80" w:rsidP="0058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4B2D0629" w14:textId="77777777" w:rsidR="00581C80" w:rsidRPr="00F61C23" w:rsidRDefault="00581C80" w:rsidP="0058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  <w:cs/>
              </w:rPr>
              <w:t>หลังจัดประเภทใหม่</w:t>
            </w:r>
          </w:p>
        </w:tc>
        <w:tc>
          <w:tcPr>
            <w:tcW w:w="270" w:type="dxa"/>
            <w:vAlign w:val="bottom"/>
          </w:tcPr>
          <w:p w14:paraId="195230B5" w14:textId="77777777" w:rsidR="00581C80" w:rsidRPr="00F61C23" w:rsidRDefault="00581C80" w:rsidP="0058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  <w:p w14:paraId="0123531E" w14:textId="77777777" w:rsidR="00581C80" w:rsidRPr="00F61C23" w:rsidRDefault="00581C80" w:rsidP="0058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33864B0" w14:textId="77777777" w:rsidR="00581C80" w:rsidRPr="00F61C23" w:rsidRDefault="00581C80" w:rsidP="0058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  <w:hideMark/>
          </w:tcPr>
          <w:p w14:paraId="657B9605" w14:textId="77777777" w:rsidR="00581C80" w:rsidRPr="00F61C23" w:rsidRDefault="00581C80" w:rsidP="0058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  <w:cs/>
              </w:rPr>
              <w:t>ก่อนจัดประเภทใหม่</w:t>
            </w:r>
          </w:p>
        </w:tc>
        <w:tc>
          <w:tcPr>
            <w:tcW w:w="270" w:type="dxa"/>
            <w:vAlign w:val="bottom"/>
          </w:tcPr>
          <w:p w14:paraId="51371A34" w14:textId="77777777" w:rsidR="00581C80" w:rsidRPr="00F61C23" w:rsidRDefault="00581C80" w:rsidP="0058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  <w:p w14:paraId="49F5154E" w14:textId="77777777" w:rsidR="00581C80" w:rsidRPr="00F61C23" w:rsidRDefault="00581C80" w:rsidP="0058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A3F3810" w14:textId="77777777" w:rsidR="00581C80" w:rsidRPr="00F61C23" w:rsidRDefault="00581C80" w:rsidP="0058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65698C6" w14:textId="77777777" w:rsidR="00581C80" w:rsidRPr="00F61C23" w:rsidRDefault="00581C80" w:rsidP="0058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70" w:type="dxa"/>
            <w:vAlign w:val="bottom"/>
          </w:tcPr>
          <w:p w14:paraId="032FD167" w14:textId="77777777" w:rsidR="00581C80" w:rsidRPr="00F61C23" w:rsidRDefault="00581C80" w:rsidP="0058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  <w:lang w:val="en-GB" w:eastAsia="en-GB"/>
              </w:rPr>
            </w:pPr>
          </w:p>
          <w:p w14:paraId="5C811E5A" w14:textId="77777777" w:rsidR="00581C80" w:rsidRPr="00F61C23" w:rsidRDefault="00581C80" w:rsidP="0058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0765CE7" w14:textId="77777777" w:rsidR="00581C80" w:rsidRPr="00F61C23" w:rsidRDefault="00581C80" w:rsidP="0058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  <w:hideMark/>
          </w:tcPr>
          <w:p w14:paraId="37D70494" w14:textId="77777777" w:rsidR="00581C80" w:rsidRPr="00F61C23" w:rsidRDefault="00581C80" w:rsidP="00581F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2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  <w:cs/>
              </w:rPr>
              <w:t>หลัง จัดประเภทใหม่</w:t>
            </w:r>
          </w:p>
        </w:tc>
      </w:tr>
      <w:tr w:rsidR="00581C80" w:rsidRPr="00F61C23" w14:paraId="0CD7C9B4" w14:textId="77777777" w:rsidTr="00581FC5">
        <w:trPr>
          <w:tblHeader/>
        </w:trPr>
        <w:tc>
          <w:tcPr>
            <w:tcW w:w="2322" w:type="dxa"/>
          </w:tcPr>
          <w:p w14:paraId="37EAC64E" w14:textId="77777777" w:rsidR="00581C80" w:rsidRPr="00F61C23" w:rsidRDefault="00581C80" w:rsidP="00581FC5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0" w:type="dxa"/>
            <w:gridSpan w:val="11"/>
            <w:hideMark/>
          </w:tcPr>
          <w:p w14:paraId="44C67733" w14:textId="77777777" w:rsidR="00581C80" w:rsidRPr="00F61C23" w:rsidRDefault="00581C80" w:rsidP="00581FC5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61C2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7497B" w:rsidRPr="00F61C23" w14:paraId="2AE8BB8B" w14:textId="77777777" w:rsidTr="00313529">
        <w:tc>
          <w:tcPr>
            <w:tcW w:w="2322" w:type="dxa"/>
          </w:tcPr>
          <w:p w14:paraId="217B475B" w14:textId="0D8A4336" w:rsidR="0077497B" w:rsidRPr="00F61C23" w:rsidRDefault="0077497B" w:rsidP="00383B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งบกำไรขาดทุน</w:t>
            </w:r>
          </w:p>
        </w:tc>
        <w:tc>
          <w:tcPr>
            <w:tcW w:w="990" w:type="dxa"/>
          </w:tcPr>
          <w:p w14:paraId="116D33BF" w14:textId="77777777" w:rsidR="0077497B" w:rsidRPr="00F61C23" w:rsidRDefault="0077497B" w:rsidP="00383BE7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566D704" w14:textId="77777777" w:rsidR="0077497B" w:rsidRPr="00F61C23" w:rsidRDefault="0077497B" w:rsidP="00383BE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55389DE" w14:textId="77777777" w:rsidR="0077497B" w:rsidRPr="00F61C23" w:rsidRDefault="0077497B" w:rsidP="00383BE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0DD0C8D" w14:textId="77777777" w:rsidR="0077497B" w:rsidRPr="00F61C23" w:rsidRDefault="0077497B" w:rsidP="00383BE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373D49" w14:textId="77777777" w:rsidR="0077497B" w:rsidRPr="00F61C23" w:rsidRDefault="0077497B" w:rsidP="00383BE7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136FEF8" w14:textId="77777777" w:rsidR="0077497B" w:rsidRPr="00F61C23" w:rsidRDefault="0077497B" w:rsidP="00383B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5E06E0C" w14:textId="77777777" w:rsidR="0077497B" w:rsidRPr="00F61C23" w:rsidRDefault="0077497B" w:rsidP="00383BE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4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DEAA93C" w14:textId="77777777" w:rsidR="0077497B" w:rsidRPr="00F61C23" w:rsidRDefault="0077497B" w:rsidP="00383BE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E6B4BB2" w14:textId="77777777" w:rsidR="0077497B" w:rsidRPr="00F61C23" w:rsidRDefault="0077497B" w:rsidP="00383BE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543D0E4" w14:textId="77777777" w:rsidR="0077497B" w:rsidRPr="00F61C23" w:rsidRDefault="0077497B" w:rsidP="00383BE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5B1A3E1" w14:textId="77777777" w:rsidR="0077497B" w:rsidRPr="00F61C23" w:rsidRDefault="0077497B" w:rsidP="00383BE7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95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164DC2" w:rsidRPr="00F61C23" w14:paraId="68A7EFDD" w14:textId="77777777" w:rsidTr="00313529">
        <w:tc>
          <w:tcPr>
            <w:tcW w:w="2322" w:type="dxa"/>
            <w:hideMark/>
          </w:tcPr>
          <w:p w14:paraId="05F69D88" w14:textId="1CBE96A4" w:rsidR="00164DC2" w:rsidRPr="00F61C23" w:rsidRDefault="00164DC2" w:rsidP="00383B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90" w:type="dxa"/>
          </w:tcPr>
          <w:p w14:paraId="61062659" w14:textId="5B395B43" w:rsidR="00164DC2" w:rsidRPr="00F61C23" w:rsidRDefault="003F202B" w:rsidP="00AB25CF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61C23">
              <w:rPr>
                <w:rFonts w:ascii="Angsana New" w:hAnsi="Angsana New"/>
                <w:sz w:val="26"/>
                <w:szCs w:val="26"/>
                <w:lang w:bidi="th-TH"/>
              </w:rPr>
              <w:t>(2,333,786)</w:t>
            </w:r>
          </w:p>
        </w:tc>
        <w:tc>
          <w:tcPr>
            <w:tcW w:w="270" w:type="dxa"/>
          </w:tcPr>
          <w:p w14:paraId="43FA0A29" w14:textId="77777777" w:rsidR="00164DC2" w:rsidRPr="00F61C23" w:rsidRDefault="00164DC2" w:rsidP="00383B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A649AF6" w14:textId="26AFDC51" w:rsidR="00164DC2" w:rsidRPr="00F61C23" w:rsidRDefault="003F202B" w:rsidP="004E20D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61C23">
              <w:rPr>
                <w:rFonts w:ascii="Angsana New" w:hAnsi="Angsana New"/>
                <w:sz w:val="26"/>
                <w:szCs w:val="26"/>
                <w:lang w:bidi="th-TH"/>
              </w:rPr>
              <w:t>65,300</w:t>
            </w:r>
          </w:p>
        </w:tc>
        <w:tc>
          <w:tcPr>
            <w:tcW w:w="270" w:type="dxa"/>
          </w:tcPr>
          <w:p w14:paraId="3099C7EE" w14:textId="77777777" w:rsidR="00164DC2" w:rsidRPr="00F61C23" w:rsidRDefault="00164DC2" w:rsidP="00383B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697B2E8" w14:textId="58DD8CF8" w:rsidR="00164DC2" w:rsidRPr="00F61C23" w:rsidRDefault="003F202B" w:rsidP="00C57FC3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61C23">
              <w:rPr>
                <w:rFonts w:ascii="Angsana New" w:hAnsi="Angsana New"/>
                <w:sz w:val="26"/>
                <w:szCs w:val="26"/>
                <w:lang w:bidi="th-TH"/>
              </w:rPr>
              <w:t>(2,268,486)</w:t>
            </w:r>
          </w:p>
        </w:tc>
        <w:tc>
          <w:tcPr>
            <w:tcW w:w="270" w:type="dxa"/>
          </w:tcPr>
          <w:p w14:paraId="54B71FA8" w14:textId="77777777" w:rsidR="00164DC2" w:rsidRPr="00F61C23" w:rsidRDefault="00164DC2" w:rsidP="00383B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04664C6" w14:textId="69953B3E" w:rsidR="00164DC2" w:rsidRPr="00F61C23" w:rsidRDefault="003F202B" w:rsidP="00383BE7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4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61C23">
              <w:rPr>
                <w:rFonts w:ascii="Angsana New" w:hAnsi="Angsana New"/>
                <w:sz w:val="26"/>
                <w:szCs w:val="26"/>
                <w:lang w:val="en-US" w:bidi="th-TH"/>
              </w:rPr>
              <w:t>(1,968,278)</w:t>
            </w:r>
          </w:p>
        </w:tc>
        <w:tc>
          <w:tcPr>
            <w:tcW w:w="270" w:type="dxa"/>
          </w:tcPr>
          <w:p w14:paraId="7794B341" w14:textId="77777777" w:rsidR="00164DC2" w:rsidRPr="00F61C23" w:rsidRDefault="00164DC2" w:rsidP="00383B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EADAEB7" w14:textId="35848EE5" w:rsidR="00164DC2" w:rsidRPr="00F61C23" w:rsidRDefault="003F202B" w:rsidP="004E20D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61C23">
              <w:rPr>
                <w:rFonts w:ascii="Angsana New" w:hAnsi="Angsana New"/>
                <w:sz w:val="26"/>
                <w:szCs w:val="26"/>
                <w:lang w:bidi="th-TH"/>
              </w:rPr>
              <w:t>65,300</w:t>
            </w:r>
          </w:p>
        </w:tc>
        <w:tc>
          <w:tcPr>
            <w:tcW w:w="270" w:type="dxa"/>
          </w:tcPr>
          <w:p w14:paraId="08145DC1" w14:textId="77777777" w:rsidR="00164DC2" w:rsidRPr="00F61C23" w:rsidRDefault="00164DC2" w:rsidP="00383B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5D5C3B" w14:textId="33F797AA" w:rsidR="00164DC2" w:rsidRPr="00F61C23" w:rsidRDefault="003F202B" w:rsidP="004E20DA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61C23">
              <w:rPr>
                <w:rFonts w:ascii="Angsana New" w:hAnsi="Angsana New"/>
                <w:sz w:val="26"/>
                <w:szCs w:val="26"/>
                <w:lang w:bidi="th-TH"/>
              </w:rPr>
              <w:t>(1,902,978)</w:t>
            </w:r>
          </w:p>
        </w:tc>
      </w:tr>
      <w:tr w:rsidR="00164DC2" w:rsidRPr="00F61C23" w14:paraId="0E67867F" w14:textId="77777777" w:rsidTr="00313529">
        <w:tc>
          <w:tcPr>
            <w:tcW w:w="2322" w:type="dxa"/>
            <w:hideMark/>
          </w:tcPr>
          <w:p w14:paraId="49FB8D18" w14:textId="402F9DDF" w:rsidR="00164DC2" w:rsidRPr="00F61C23" w:rsidRDefault="00164DC2" w:rsidP="00164DC2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5260A317" w14:textId="5DD12191" w:rsidR="00164DC2" w:rsidRPr="00F61C23" w:rsidRDefault="003F202B" w:rsidP="00AB25CF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61C23">
              <w:rPr>
                <w:rFonts w:ascii="Angsana New" w:hAnsi="Angsana New"/>
                <w:sz w:val="26"/>
                <w:szCs w:val="26"/>
                <w:lang w:bidi="th-TH"/>
              </w:rPr>
              <w:t>(638,490)</w:t>
            </w:r>
          </w:p>
        </w:tc>
        <w:tc>
          <w:tcPr>
            <w:tcW w:w="270" w:type="dxa"/>
          </w:tcPr>
          <w:p w14:paraId="605D8D3C" w14:textId="77777777" w:rsidR="00164DC2" w:rsidRPr="00F61C23" w:rsidRDefault="00164DC2" w:rsidP="00383BE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0001583" w14:textId="7984EF04" w:rsidR="00164DC2" w:rsidRPr="00F61C23" w:rsidRDefault="003F202B" w:rsidP="00F21DB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61C23">
              <w:rPr>
                <w:rFonts w:ascii="Angsana New" w:hAnsi="Angsana New"/>
                <w:sz w:val="26"/>
                <w:szCs w:val="26"/>
                <w:lang w:bidi="th-TH"/>
              </w:rPr>
              <w:t>(65,300)</w:t>
            </w:r>
          </w:p>
        </w:tc>
        <w:tc>
          <w:tcPr>
            <w:tcW w:w="270" w:type="dxa"/>
          </w:tcPr>
          <w:p w14:paraId="1E45E67C" w14:textId="77777777" w:rsidR="00164DC2" w:rsidRPr="00F61C23" w:rsidRDefault="00164DC2" w:rsidP="00383BE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AA7D6BF" w14:textId="508113A8" w:rsidR="00164DC2" w:rsidRPr="00F61C23" w:rsidRDefault="003F202B" w:rsidP="00C57FC3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61C23">
              <w:rPr>
                <w:rFonts w:ascii="Angsana New" w:hAnsi="Angsana New"/>
                <w:sz w:val="26"/>
                <w:szCs w:val="26"/>
                <w:lang w:bidi="th-TH"/>
              </w:rPr>
              <w:t>(703,790)</w:t>
            </w:r>
          </w:p>
        </w:tc>
        <w:tc>
          <w:tcPr>
            <w:tcW w:w="270" w:type="dxa"/>
          </w:tcPr>
          <w:p w14:paraId="13E651C1" w14:textId="77777777" w:rsidR="00164DC2" w:rsidRPr="00F61C23" w:rsidRDefault="00164DC2" w:rsidP="00383B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5DB100A" w14:textId="57FB37B3" w:rsidR="00164DC2" w:rsidRPr="00F61C23" w:rsidRDefault="003F202B" w:rsidP="00C57FC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4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61C23">
              <w:rPr>
                <w:rFonts w:ascii="Angsana New" w:hAnsi="Angsana New"/>
                <w:sz w:val="26"/>
                <w:szCs w:val="26"/>
                <w:lang w:val="en-US" w:bidi="th-TH"/>
              </w:rPr>
              <w:t>(544,063)</w:t>
            </w:r>
          </w:p>
        </w:tc>
        <w:tc>
          <w:tcPr>
            <w:tcW w:w="270" w:type="dxa"/>
          </w:tcPr>
          <w:p w14:paraId="40030894" w14:textId="77777777" w:rsidR="00164DC2" w:rsidRPr="00F61C23" w:rsidRDefault="00164DC2" w:rsidP="00383BE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F6CF167" w14:textId="7BEA9C85" w:rsidR="00164DC2" w:rsidRPr="00F61C23" w:rsidRDefault="003F202B" w:rsidP="00383BE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61C23">
              <w:rPr>
                <w:rFonts w:ascii="Angsana New" w:hAnsi="Angsana New"/>
                <w:sz w:val="26"/>
                <w:szCs w:val="26"/>
                <w:lang w:bidi="th-TH"/>
              </w:rPr>
              <w:t>(65,300)</w:t>
            </w:r>
          </w:p>
        </w:tc>
        <w:tc>
          <w:tcPr>
            <w:tcW w:w="270" w:type="dxa"/>
          </w:tcPr>
          <w:p w14:paraId="2175DBE1" w14:textId="77777777" w:rsidR="00164DC2" w:rsidRPr="00F61C23" w:rsidRDefault="00164DC2" w:rsidP="00383BE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18109F3" w14:textId="1387652F" w:rsidR="00164DC2" w:rsidRPr="00F61C23" w:rsidRDefault="003F202B" w:rsidP="00AB25CF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61C23">
              <w:rPr>
                <w:rFonts w:ascii="Angsana New" w:hAnsi="Angsana New"/>
                <w:sz w:val="26"/>
                <w:szCs w:val="26"/>
                <w:lang w:bidi="th-TH"/>
              </w:rPr>
              <w:t>(609,363)</w:t>
            </w:r>
          </w:p>
        </w:tc>
      </w:tr>
      <w:tr w:rsidR="00164DC2" w:rsidRPr="00F61C23" w14:paraId="04B65189" w14:textId="77777777" w:rsidTr="00313529">
        <w:tc>
          <w:tcPr>
            <w:tcW w:w="2322" w:type="dxa"/>
          </w:tcPr>
          <w:p w14:paraId="349F7A19" w14:textId="42E49A6D" w:rsidR="00164DC2" w:rsidRPr="00F61C23" w:rsidRDefault="00164DC2" w:rsidP="00383B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1C23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990" w:type="dxa"/>
          </w:tcPr>
          <w:p w14:paraId="651BE141" w14:textId="466314B0" w:rsidR="00164DC2" w:rsidRPr="00F61C23" w:rsidRDefault="0029044E" w:rsidP="00C57FC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95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61C23">
              <w:rPr>
                <w:rFonts w:ascii="Angsana New" w:hAnsi="Angsana New"/>
                <w:sz w:val="26"/>
                <w:szCs w:val="26"/>
                <w:lang w:bidi="th-TH"/>
              </w:rPr>
              <w:t>2,</w:t>
            </w:r>
            <w:r w:rsidR="00210C77">
              <w:rPr>
                <w:rFonts w:ascii="Angsana New" w:hAnsi="Angsana New"/>
                <w:sz w:val="26"/>
                <w:szCs w:val="26"/>
                <w:lang w:val="en-US" w:bidi="th-TH"/>
              </w:rPr>
              <w:t>203</w:t>
            </w:r>
            <w:r w:rsidRPr="00F61C2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210C77">
              <w:rPr>
                <w:rFonts w:ascii="Angsana New" w:hAnsi="Angsana New"/>
                <w:sz w:val="26"/>
                <w:szCs w:val="26"/>
                <w:lang w:bidi="th-TH"/>
              </w:rPr>
              <w:t>596</w:t>
            </w:r>
          </w:p>
        </w:tc>
        <w:tc>
          <w:tcPr>
            <w:tcW w:w="270" w:type="dxa"/>
          </w:tcPr>
          <w:p w14:paraId="799D6216" w14:textId="77777777" w:rsidR="00164DC2" w:rsidRPr="00F61C23" w:rsidRDefault="00164DC2" w:rsidP="00383BE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5C8E047" w14:textId="354937A3" w:rsidR="00164DC2" w:rsidRPr="00F61C23" w:rsidRDefault="0029044E" w:rsidP="00F21DB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61C23"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210C77">
              <w:rPr>
                <w:rFonts w:ascii="Angsana New" w:hAnsi="Angsana New"/>
                <w:sz w:val="26"/>
                <w:szCs w:val="26"/>
                <w:lang w:bidi="th-TH"/>
              </w:rPr>
              <w:t>42</w:t>
            </w:r>
            <w:r w:rsidRPr="00F61C2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210C77">
              <w:rPr>
                <w:rFonts w:ascii="Angsana New" w:hAnsi="Angsana New"/>
                <w:sz w:val="26"/>
                <w:szCs w:val="26"/>
                <w:lang w:bidi="th-TH"/>
              </w:rPr>
              <w:t>586</w:t>
            </w:r>
            <w:r w:rsidRPr="00F61C23"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</w:tcPr>
          <w:p w14:paraId="2650C80E" w14:textId="38552B5E" w:rsidR="00164DC2" w:rsidRPr="00F61C23" w:rsidRDefault="00164DC2" w:rsidP="00D944C2">
            <w:pPr>
              <w:pStyle w:val="BodyText"/>
              <w:spacing w:after="0"/>
              <w:ind w:right="-40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41786C6" w14:textId="1100393C" w:rsidR="00164DC2" w:rsidRPr="00F61C23" w:rsidRDefault="0029044E" w:rsidP="00C57FC3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95"/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</w:rPr>
              <w:t>2,</w:t>
            </w:r>
            <w:r w:rsidR="00210C77">
              <w:rPr>
                <w:rFonts w:ascii="Angsana New" w:hAnsi="Angsana New"/>
                <w:sz w:val="26"/>
                <w:szCs w:val="26"/>
              </w:rPr>
              <w:t>161,010</w:t>
            </w:r>
          </w:p>
        </w:tc>
        <w:tc>
          <w:tcPr>
            <w:tcW w:w="270" w:type="dxa"/>
          </w:tcPr>
          <w:p w14:paraId="159A0A90" w14:textId="77777777" w:rsidR="00164DC2" w:rsidRPr="00F61C23" w:rsidRDefault="00164DC2" w:rsidP="00383B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193E55E" w14:textId="3370DE9C" w:rsidR="00164DC2" w:rsidRPr="00F61C23" w:rsidRDefault="001A0EFF" w:rsidP="00C57FC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95" w:right="-41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61C23">
              <w:rPr>
                <w:rFonts w:ascii="Angsana New" w:hAnsi="Angsana New"/>
                <w:sz w:val="26"/>
                <w:szCs w:val="26"/>
                <w:lang w:val="en-US" w:bidi="th-TH"/>
              </w:rPr>
              <w:t>1,</w:t>
            </w:r>
            <w:r w:rsidR="009969A3">
              <w:rPr>
                <w:rFonts w:ascii="Angsana New" w:hAnsi="Angsana New"/>
                <w:sz w:val="26"/>
                <w:szCs w:val="26"/>
                <w:lang w:val="en-US" w:bidi="th-TH"/>
              </w:rPr>
              <w:t>842</w:t>
            </w:r>
            <w:r w:rsidRPr="00F61C23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9969A3">
              <w:rPr>
                <w:rFonts w:ascii="Angsana New" w:hAnsi="Angsana New"/>
                <w:sz w:val="26"/>
                <w:szCs w:val="26"/>
                <w:lang w:val="en-US" w:bidi="th-TH"/>
              </w:rPr>
              <w:t>130</w:t>
            </w:r>
          </w:p>
        </w:tc>
        <w:tc>
          <w:tcPr>
            <w:tcW w:w="270" w:type="dxa"/>
          </w:tcPr>
          <w:p w14:paraId="31D323B0" w14:textId="77777777" w:rsidR="00164DC2" w:rsidRPr="00F61C23" w:rsidRDefault="00164DC2" w:rsidP="00383BE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C0CD6EE" w14:textId="442B5D3F" w:rsidR="00164DC2" w:rsidRPr="00F61C23" w:rsidRDefault="001A0EFF" w:rsidP="00C57FC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61C23">
              <w:rPr>
                <w:rFonts w:ascii="Angsana New" w:hAnsi="Angsana New"/>
                <w:sz w:val="26"/>
                <w:szCs w:val="26"/>
                <w:lang w:bidi="th-TH"/>
              </w:rPr>
              <w:t>(61,180)</w:t>
            </w:r>
          </w:p>
        </w:tc>
        <w:tc>
          <w:tcPr>
            <w:tcW w:w="270" w:type="dxa"/>
          </w:tcPr>
          <w:p w14:paraId="639E2095" w14:textId="77777777" w:rsidR="00164DC2" w:rsidRPr="00F61C23" w:rsidRDefault="00164DC2" w:rsidP="00383BE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454CFD7" w14:textId="302ACB6B" w:rsidR="00164DC2" w:rsidRPr="00F61C23" w:rsidRDefault="001A0EFF" w:rsidP="00C57FC3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61C23">
              <w:rPr>
                <w:rFonts w:ascii="Angsana New" w:hAnsi="Angsana New"/>
                <w:sz w:val="26"/>
                <w:szCs w:val="26"/>
                <w:lang w:bidi="th-TH"/>
              </w:rPr>
              <w:t>1,</w:t>
            </w:r>
            <w:r w:rsidR="009969A3">
              <w:rPr>
                <w:rFonts w:ascii="Angsana New" w:hAnsi="Angsana New"/>
                <w:sz w:val="26"/>
                <w:szCs w:val="26"/>
                <w:lang w:bidi="th-TH"/>
              </w:rPr>
              <w:t>780</w:t>
            </w:r>
            <w:r w:rsidRPr="00F61C2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9969A3">
              <w:rPr>
                <w:rFonts w:ascii="Angsana New" w:hAnsi="Angsana New"/>
                <w:sz w:val="26"/>
                <w:szCs w:val="26"/>
                <w:lang w:bidi="th-TH"/>
              </w:rPr>
              <w:t>950</w:t>
            </w:r>
          </w:p>
        </w:tc>
      </w:tr>
      <w:tr w:rsidR="00164DC2" w:rsidRPr="00F61C23" w14:paraId="74C59A3B" w14:textId="77777777" w:rsidTr="00313529">
        <w:tc>
          <w:tcPr>
            <w:tcW w:w="2322" w:type="dxa"/>
          </w:tcPr>
          <w:p w14:paraId="6162B3DC" w14:textId="55807D82" w:rsidR="00164DC2" w:rsidRPr="00F61C23" w:rsidRDefault="00164DC2" w:rsidP="00383B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1C23">
              <w:rPr>
                <w:rFonts w:ascii="Angsana New" w:hAnsi="Angsan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990" w:type="dxa"/>
          </w:tcPr>
          <w:p w14:paraId="229AD684" w14:textId="1064BE75" w:rsidR="00164DC2" w:rsidRPr="00F61C23" w:rsidRDefault="00210C77" w:rsidP="00C57FC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9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381</w:t>
            </w:r>
            <w:r w:rsidR="0029044E" w:rsidRPr="00F61C23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897</w:t>
            </w:r>
          </w:p>
        </w:tc>
        <w:tc>
          <w:tcPr>
            <w:tcW w:w="270" w:type="dxa"/>
          </w:tcPr>
          <w:p w14:paraId="29244665" w14:textId="77777777" w:rsidR="00164DC2" w:rsidRPr="00F61C23" w:rsidRDefault="00164DC2" w:rsidP="00383B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FAD4C42" w14:textId="79A6B4D1" w:rsidR="00164DC2" w:rsidRPr="00F61C23" w:rsidRDefault="00210C77" w:rsidP="00C2283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42</w:t>
            </w:r>
            <w:r w:rsidR="0029044E" w:rsidRPr="00F61C2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586</w:t>
            </w:r>
          </w:p>
        </w:tc>
        <w:tc>
          <w:tcPr>
            <w:tcW w:w="270" w:type="dxa"/>
          </w:tcPr>
          <w:p w14:paraId="66536953" w14:textId="77777777" w:rsidR="00164DC2" w:rsidRPr="00F61C23" w:rsidRDefault="00164DC2" w:rsidP="00383B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8FC7DFB" w14:textId="72C3C87C" w:rsidR="00164DC2" w:rsidRPr="00F61C23" w:rsidRDefault="00210C77" w:rsidP="00AB25CF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9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424</w:t>
            </w:r>
            <w:r w:rsidR="0029044E" w:rsidRPr="00F61C23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483</w:t>
            </w:r>
          </w:p>
        </w:tc>
        <w:tc>
          <w:tcPr>
            <w:tcW w:w="270" w:type="dxa"/>
          </w:tcPr>
          <w:p w14:paraId="7979BE14" w14:textId="77777777" w:rsidR="00164DC2" w:rsidRPr="00F61C23" w:rsidRDefault="00164DC2" w:rsidP="00383B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E7DF270" w14:textId="0523F78F" w:rsidR="00164DC2" w:rsidRPr="00F61C23" w:rsidRDefault="009969A3" w:rsidP="00C57FC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95" w:right="-12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316</w:t>
            </w:r>
            <w:r w:rsidR="001A0EFF" w:rsidRPr="00F61C2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467</w:t>
            </w:r>
          </w:p>
        </w:tc>
        <w:tc>
          <w:tcPr>
            <w:tcW w:w="270" w:type="dxa"/>
          </w:tcPr>
          <w:p w14:paraId="50CA7F30" w14:textId="77777777" w:rsidR="00164DC2" w:rsidRPr="00F61C23" w:rsidRDefault="00164DC2" w:rsidP="00383B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37E3FBD" w14:textId="286AAA1E" w:rsidR="00164DC2" w:rsidRPr="00F61C23" w:rsidRDefault="001A0EFF" w:rsidP="00383BE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61C23">
              <w:rPr>
                <w:rFonts w:ascii="Angsana New" w:hAnsi="Angsana New"/>
                <w:sz w:val="26"/>
                <w:szCs w:val="26"/>
                <w:lang w:bidi="th-TH"/>
              </w:rPr>
              <w:t>61,180</w:t>
            </w:r>
          </w:p>
        </w:tc>
        <w:tc>
          <w:tcPr>
            <w:tcW w:w="270" w:type="dxa"/>
          </w:tcPr>
          <w:p w14:paraId="1D5FED56" w14:textId="77777777" w:rsidR="00164DC2" w:rsidRPr="00F61C23" w:rsidRDefault="00164DC2" w:rsidP="00383B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420AE26" w14:textId="61A67F2A" w:rsidR="00164DC2" w:rsidRPr="00F61C23" w:rsidRDefault="009969A3" w:rsidP="00383BE7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377</w:t>
            </w:r>
            <w:r w:rsidR="001A0EFF" w:rsidRPr="00F61C23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647</w:t>
            </w:r>
          </w:p>
        </w:tc>
      </w:tr>
      <w:tr w:rsidR="00164DC2" w:rsidRPr="00F61C23" w14:paraId="110D1B65" w14:textId="77777777" w:rsidTr="00313529">
        <w:tc>
          <w:tcPr>
            <w:tcW w:w="2322" w:type="dxa"/>
          </w:tcPr>
          <w:p w14:paraId="42666CDD" w14:textId="406861E9" w:rsidR="00164DC2" w:rsidRPr="00F61C23" w:rsidRDefault="00164DC2" w:rsidP="00383BE7">
            <w:pPr>
              <w:pStyle w:val="BodyText"/>
              <w:spacing w:after="0"/>
              <w:ind w:left="144" w:right="-4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E6B26C9" w14:textId="7F80F138" w:rsidR="00164DC2" w:rsidRPr="00F61C23" w:rsidRDefault="00164DC2" w:rsidP="00383BE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FBBD852" w14:textId="77777777" w:rsidR="00164DC2" w:rsidRPr="00F61C23" w:rsidRDefault="00164DC2" w:rsidP="00383BE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667977" w14:textId="71C11B4B" w:rsidR="00164DC2" w:rsidRPr="004E20DA" w:rsidRDefault="004664E1" w:rsidP="004664E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95" w:right="-90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4E20DA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6A4E7C21" w14:textId="77777777" w:rsidR="00164DC2" w:rsidRPr="004E20DA" w:rsidRDefault="00164DC2" w:rsidP="00383BE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FFCFD24" w14:textId="3E0B8109" w:rsidR="00164DC2" w:rsidRPr="004E20DA" w:rsidRDefault="00164DC2" w:rsidP="00383BE7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95" w:right="-12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7883149" w14:textId="77777777" w:rsidR="00164DC2" w:rsidRPr="004E20DA" w:rsidRDefault="00164DC2" w:rsidP="00383BE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ED783E1" w14:textId="5A19D2FF" w:rsidR="00164DC2" w:rsidRPr="004E20DA" w:rsidRDefault="00164DC2" w:rsidP="00383BE7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95" w:right="-41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CEB17B7" w14:textId="77777777" w:rsidR="00164DC2" w:rsidRPr="004E20DA" w:rsidRDefault="00164DC2" w:rsidP="00383BE7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F9C489" w14:textId="18411345" w:rsidR="00164DC2" w:rsidRPr="004E20DA" w:rsidRDefault="004664E1" w:rsidP="004664E1">
            <w:pPr>
              <w:pStyle w:val="BodyText"/>
              <w:tabs>
                <w:tab w:val="clear" w:pos="680"/>
                <w:tab w:val="decimal" w:pos="695"/>
              </w:tabs>
              <w:spacing w:after="0"/>
              <w:ind w:left="-197" w:right="-15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E20DA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5F59BC1" w14:textId="77777777" w:rsidR="00164DC2" w:rsidRPr="00F61C23" w:rsidRDefault="00164DC2" w:rsidP="00383BE7">
            <w:pPr>
              <w:pStyle w:val="BodyText"/>
              <w:tabs>
                <w:tab w:val="clear" w:pos="680"/>
                <w:tab w:val="decimal" w:pos="702"/>
              </w:tabs>
              <w:spacing w:after="0"/>
              <w:ind w:right="-405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</w:tcPr>
          <w:p w14:paraId="7A6508BC" w14:textId="0F3BD666" w:rsidR="00164DC2" w:rsidRPr="00F61C23" w:rsidRDefault="00164DC2" w:rsidP="00383BE7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left="-95" w:right="-12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</w:tbl>
    <w:p w14:paraId="6EF37C1A" w14:textId="77777777" w:rsidR="00581C80" w:rsidRPr="00D34678" w:rsidRDefault="00581C80" w:rsidP="00581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768DFA0" w14:textId="070D44B8" w:rsidR="002A4445" w:rsidRPr="00F61C23" w:rsidRDefault="00D0212D" w:rsidP="00A37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vanish/>
          <w:sz w:val="2"/>
          <w:szCs w:val="2"/>
        </w:rPr>
      </w:pPr>
      <w:r w:rsidRPr="00F61C23">
        <w:rPr>
          <w:rFonts w:ascii="Angsana New" w:hAnsi="Angsana New"/>
          <w:sz w:val="30"/>
          <w:szCs w:val="30"/>
          <w:cs/>
        </w:rPr>
        <w:t>การจัดประเภทใหม่นี้เนื่องจากผู้บริหารเห็นว่ามีความเหมาะสมกับธุรกิจของกลุ่มบริษัทมากกว่า</w:t>
      </w:r>
    </w:p>
    <w:sectPr w:rsidR="002A4445" w:rsidRPr="00F61C23" w:rsidSect="00FC1BED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06F650" w14:textId="77777777" w:rsidR="000959B1" w:rsidRDefault="000959B1">
      <w:r>
        <w:separator/>
      </w:r>
    </w:p>
  </w:endnote>
  <w:endnote w:type="continuationSeparator" w:id="0">
    <w:p w14:paraId="14197C0E" w14:textId="77777777" w:rsidR="000959B1" w:rsidRDefault="00095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EucrosiaUPCBold">
    <w:altName w:val="Arial Unicode MS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F8A68" w14:textId="77777777" w:rsidR="005E29BC" w:rsidRPr="00136FE4" w:rsidRDefault="005E29BC" w:rsidP="005E29BC">
    <w:pPr>
      <w:pStyle w:val="Footer"/>
      <w:jc w:val="center"/>
    </w:pPr>
    <w:r w:rsidRPr="009C5F84">
      <w:rPr>
        <w:rFonts w:ascii="Angsana New" w:hAnsi="Angsana New"/>
        <w:sz w:val="30"/>
        <w:szCs w:val="30"/>
      </w:rPr>
      <w:fldChar w:fldCharType="begin"/>
    </w:r>
    <w:r w:rsidRPr="009C5F84">
      <w:rPr>
        <w:rFonts w:ascii="Angsana New" w:hAnsi="Angsana New"/>
        <w:sz w:val="30"/>
        <w:szCs w:val="30"/>
      </w:rPr>
      <w:instrText xml:space="preserve"> PAGE   \* MERGEFORMAT </w:instrText>
    </w:r>
    <w:r w:rsidRPr="009C5F84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sz w:val="30"/>
        <w:szCs w:val="30"/>
      </w:rPr>
      <w:t>1</w:t>
    </w:r>
    <w:r>
      <w:rPr>
        <w:rFonts w:ascii="Angsana New" w:hAnsi="Angsana New"/>
        <w:sz w:val="30"/>
        <w:szCs w:val="30"/>
      </w:rPr>
      <w:t>6</w:t>
    </w:r>
    <w:r w:rsidRPr="009C5F84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710016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37A0FCB9" w14:textId="671060D7" w:rsidR="002D3FFC" w:rsidRPr="00136FE4" w:rsidRDefault="002D3FFC" w:rsidP="00136FE4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36FE4">
          <w:rPr>
            <w:rFonts w:ascii="Angsana New" w:hAnsi="Angsana New"/>
            <w:sz w:val="30"/>
            <w:szCs w:val="30"/>
          </w:rPr>
          <w:fldChar w:fldCharType="begin"/>
        </w:r>
        <w:r w:rsidRPr="00136FE4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36FE4">
          <w:rPr>
            <w:rFonts w:ascii="Angsana New" w:hAnsi="Angsana New"/>
            <w:sz w:val="30"/>
            <w:szCs w:val="30"/>
          </w:rPr>
          <w:fldChar w:fldCharType="separate"/>
        </w:r>
        <w:r w:rsidRPr="00617C5C">
          <w:rPr>
            <w:rFonts w:ascii="Angsana New" w:hAnsi="Angsana New"/>
            <w:noProof/>
            <w:sz w:val="30"/>
            <w:szCs w:val="30"/>
            <w:lang w:val="en-US"/>
          </w:rPr>
          <w:t>6</w:t>
        </w:r>
        <w:r w:rsidRPr="00A453AA">
          <w:rPr>
            <w:rFonts w:ascii="Angsana New" w:hAnsi="Angsana New"/>
            <w:noProof/>
            <w:sz w:val="30"/>
            <w:szCs w:val="30"/>
            <w:lang w:val="en-US"/>
          </w:rPr>
          <w:t>0</w:t>
        </w:r>
        <w:r w:rsidRPr="00136FE4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9117F" w14:textId="17FC33F4" w:rsidR="002D3FFC" w:rsidRPr="00136FE4" w:rsidRDefault="002D3FFC" w:rsidP="00B44936">
    <w:pPr>
      <w:pStyle w:val="Footer"/>
      <w:tabs>
        <w:tab w:val="left" w:pos="730"/>
        <w:tab w:val="center" w:pos="7486"/>
      </w:tabs>
      <w:jc w:val="center"/>
    </w:pPr>
    <w:r w:rsidRPr="00F6188E">
      <w:rPr>
        <w:rFonts w:ascii="Angsana New" w:hAnsi="Angsana New"/>
        <w:sz w:val="30"/>
        <w:szCs w:val="30"/>
      </w:rPr>
      <w:fldChar w:fldCharType="begin"/>
    </w:r>
    <w:r w:rsidRPr="00F6188E">
      <w:rPr>
        <w:rFonts w:ascii="Angsana New" w:hAnsi="Angsana New"/>
        <w:sz w:val="30"/>
        <w:szCs w:val="30"/>
      </w:rPr>
      <w:instrText xml:space="preserve"> PAGE   \* MERGEFORMAT </w:instrText>
    </w:r>
    <w:r w:rsidRPr="00F6188E">
      <w:rPr>
        <w:rFonts w:ascii="Angsana New" w:hAnsi="Angsana New"/>
        <w:sz w:val="30"/>
        <w:szCs w:val="30"/>
      </w:rPr>
      <w:fldChar w:fldCharType="separate"/>
    </w:r>
    <w:r w:rsidRPr="00617C5C">
      <w:rPr>
        <w:rFonts w:ascii="Angsana New" w:hAnsi="Angsana New"/>
        <w:noProof/>
        <w:sz w:val="30"/>
        <w:szCs w:val="30"/>
        <w:lang w:val="en-US"/>
      </w:rPr>
      <w:t>9</w:t>
    </w:r>
    <w:r w:rsidRPr="00A453AA">
      <w:rPr>
        <w:rFonts w:ascii="Angsana New" w:hAnsi="Angsana New"/>
        <w:noProof/>
        <w:sz w:val="30"/>
        <w:szCs w:val="30"/>
        <w:lang w:val="en-US"/>
      </w:rPr>
      <w:t>3</w:t>
    </w:r>
    <w:r w:rsidRPr="00F6188E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9D076" w14:textId="6CD7A764" w:rsidR="002D3FFC" w:rsidRPr="006D2137" w:rsidRDefault="002D3FFC" w:rsidP="006D21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F424BB">
      <w:rPr>
        <w:rFonts w:ascii="Angsana New" w:hAnsi="Angsana New"/>
        <w:i/>
        <w:iCs/>
        <w:noProof/>
        <w:sz w:val="30"/>
        <w:szCs w:val="30"/>
      </w:rPr>
      <w:t>SCN TH Q4-2020 V.35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857A5B" w14:textId="20EE9C00" w:rsidR="002D3FFC" w:rsidRPr="00136FE4" w:rsidRDefault="002D3FFC" w:rsidP="00B44936">
    <w:pPr>
      <w:pStyle w:val="Footer"/>
      <w:tabs>
        <w:tab w:val="left" w:pos="730"/>
        <w:tab w:val="center" w:pos="7486"/>
      </w:tabs>
      <w:jc w:val="center"/>
    </w:pPr>
    <w:r w:rsidRPr="00F6188E">
      <w:rPr>
        <w:rFonts w:ascii="Angsana New" w:hAnsi="Angsana New"/>
        <w:sz w:val="30"/>
        <w:szCs w:val="30"/>
      </w:rPr>
      <w:fldChar w:fldCharType="begin"/>
    </w:r>
    <w:r w:rsidRPr="00F6188E">
      <w:rPr>
        <w:rFonts w:ascii="Angsana New" w:hAnsi="Angsana New"/>
        <w:sz w:val="30"/>
        <w:szCs w:val="30"/>
      </w:rPr>
      <w:instrText xml:space="preserve"> PAGE   \* MERGEFORMAT </w:instrText>
    </w:r>
    <w:r w:rsidRPr="00F6188E">
      <w:rPr>
        <w:rFonts w:ascii="Angsana New" w:hAnsi="Angsana New"/>
        <w:sz w:val="30"/>
        <w:szCs w:val="30"/>
      </w:rPr>
      <w:fldChar w:fldCharType="separate"/>
    </w:r>
    <w:r w:rsidRPr="00617C5C">
      <w:rPr>
        <w:rFonts w:ascii="Angsana New" w:hAnsi="Angsana New"/>
        <w:noProof/>
        <w:sz w:val="30"/>
        <w:szCs w:val="30"/>
        <w:lang w:val="en-US"/>
      </w:rPr>
      <w:t>11</w:t>
    </w:r>
    <w:r w:rsidRPr="00A453AA">
      <w:rPr>
        <w:rFonts w:ascii="Angsana New" w:hAnsi="Angsana New"/>
        <w:noProof/>
        <w:sz w:val="30"/>
        <w:szCs w:val="30"/>
        <w:lang w:val="en-US"/>
      </w:rPr>
      <w:t>1</w:t>
    </w:r>
    <w:r w:rsidRPr="00F6188E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4BA2C0" w14:textId="77777777" w:rsidR="000959B1" w:rsidRDefault="000959B1">
      <w:r>
        <w:separator/>
      </w:r>
    </w:p>
  </w:footnote>
  <w:footnote w:type="continuationSeparator" w:id="0">
    <w:p w14:paraId="47744E95" w14:textId="77777777" w:rsidR="000959B1" w:rsidRDefault="000959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3AE90" w14:textId="77777777" w:rsidR="002D3FFC" w:rsidRPr="002C284C" w:rsidRDefault="002D3FFC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สแกน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อินเตอร์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 จำกัด (มหาชน) และบริษัทย่อย</w:t>
    </w:r>
  </w:p>
  <w:p w14:paraId="02FC8C1B" w14:textId="77777777" w:rsidR="002D3FFC" w:rsidRPr="002C284C" w:rsidRDefault="002D3FFC" w:rsidP="00346FF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385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</w:rPr>
      <w:tab/>
    </w:r>
  </w:p>
  <w:p w14:paraId="2D97875B" w14:textId="371F5042" w:rsidR="002D3FFC" w:rsidRPr="00952B83" w:rsidRDefault="002D3FFC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A453AA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A453AA">
      <w:rPr>
        <w:rFonts w:ascii="Angsana New" w:hAnsi="Angsana New" w:hint="cs"/>
        <w:b/>
        <w:bCs/>
        <w:sz w:val="32"/>
        <w:szCs w:val="32"/>
      </w:rPr>
      <w:t>25</w:t>
    </w:r>
    <w:r w:rsidRPr="00A453AA">
      <w:rPr>
        <w:rFonts w:ascii="Angsana New" w:hAnsi="Angsana New"/>
        <w:b/>
        <w:bCs/>
        <w:sz w:val="32"/>
        <w:szCs w:val="32"/>
      </w:rPr>
      <w:t>63</w:t>
    </w:r>
  </w:p>
  <w:p w14:paraId="29307399" w14:textId="77777777" w:rsidR="002D3FFC" w:rsidRPr="00F30A95" w:rsidRDefault="002D3FFC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40021" w14:textId="77777777" w:rsidR="002D3FFC" w:rsidRDefault="002D3FFC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2766D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2225AE88" w14:textId="77777777" w:rsidR="002D3FFC" w:rsidRPr="002C284C" w:rsidRDefault="002D3FFC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AA56842" w14:textId="2AA1B07B" w:rsidR="002D3FFC" w:rsidRPr="002C284C" w:rsidRDefault="002D3FFC" w:rsidP="001D21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A453AA">
      <w:rPr>
        <w:rFonts w:ascii="Angsana New" w:hAnsi="Angsana New" w:hint="cs"/>
        <w:b/>
        <w:bCs/>
        <w:sz w:val="32"/>
        <w:szCs w:val="32"/>
      </w:rPr>
      <w:t>3</w:t>
    </w:r>
    <w:r w:rsidRPr="00A453AA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A453AA">
      <w:rPr>
        <w:rFonts w:ascii="Angsana New" w:hAnsi="Angsana New" w:hint="cs"/>
        <w:b/>
        <w:bCs/>
        <w:sz w:val="32"/>
        <w:szCs w:val="32"/>
      </w:rPr>
      <w:t>25</w:t>
    </w:r>
    <w:r w:rsidRPr="00A453AA">
      <w:rPr>
        <w:rFonts w:ascii="Angsana New" w:hAnsi="Angsana New"/>
        <w:b/>
        <w:bCs/>
        <w:sz w:val="32"/>
        <w:szCs w:val="32"/>
      </w:rPr>
      <w:t>63</w:t>
    </w:r>
  </w:p>
  <w:p w14:paraId="569D5F14" w14:textId="77777777" w:rsidR="002D3FFC" w:rsidRPr="002C284C" w:rsidRDefault="002D3FFC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B38F" w14:textId="77777777" w:rsidR="002D3FFC" w:rsidRPr="00F9367B" w:rsidRDefault="002D3FFC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09FF34DE" w14:textId="77777777" w:rsidR="002D3FFC" w:rsidRPr="00F9367B" w:rsidRDefault="002D3FFC" w:rsidP="00A02394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E9BD9CE" w14:textId="39CB23CF" w:rsidR="002D3FFC" w:rsidRPr="00F9367B" w:rsidRDefault="002D3FFC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Pr="00A453AA">
      <w:rPr>
        <w:rFonts w:ascii="Angsana New" w:hAnsi="Angsana New" w:hint="cs"/>
        <w:b/>
        <w:bCs/>
        <w:sz w:val="32"/>
        <w:szCs w:val="32"/>
      </w:rPr>
      <w:t>31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A453AA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A453AA">
      <w:rPr>
        <w:rFonts w:ascii="Angsana New" w:hAnsi="Angsana New" w:hint="cs"/>
        <w:b/>
        <w:bCs/>
        <w:sz w:val="32"/>
        <w:szCs w:val="32"/>
      </w:rPr>
      <w:t>2548</w:t>
    </w:r>
  </w:p>
  <w:p w14:paraId="5BFF6D4E" w14:textId="77777777" w:rsidR="002D3FFC" w:rsidRPr="00F9367B" w:rsidRDefault="002D3FFC" w:rsidP="00A02394">
    <w:pPr>
      <w:pStyle w:val="Header"/>
      <w:rPr>
        <w:sz w:val="16"/>
        <w:szCs w:val="16"/>
      </w:rPr>
    </w:pPr>
  </w:p>
  <w:p w14:paraId="71112F63" w14:textId="77777777" w:rsidR="002D3FFC" w:rsidRPr="00F9367B" w:rsidRDefault="002D3FFC" w:rsidP="00A02394">
    <w:pPr>
      <w:pStyle w:val="Header"/>
      <w:rPr>
        <w:sz w:val="16"/>
        <w:szCs w:val="1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48AC79" w14:textId="77777777" w:rsidR="002D3FFC" w:rsidRDefault="002D3FFC" w:rsidP="00DC2A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2766D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120D7B9F" w14:textId="77777777" w:rsidR="002D3FFC" w:rsidRPr="002C284C" w:rsidRDefault="002D3FFC" w:rsidP="00DC2A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2A4C3830" w14:textId="2466B106" w:rsidR="002D3FFC" w:rsidRPr="001F774B" w:rsidRDefault="002D3FFC" w:rsidP="00DC2A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A453AA">
      <w:rPr>
        <w:rFonts w:ascii="Angsana New" w:hAnsi="Angsana New" w:hint="cs"/>
        <w:b/>
        <w:bCs/>
        <w:sz w:val="32"/>
        <w:szCs w:val="32"/>
      </w:rPr>
      <w:t>3</w:t>
    </w:r>
    <w:r w:rsidRPr="00A453AA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A453AA">
      <w:rPr>
        <w:rFonts w:ascii="Angsana New" w:hAnsi="Angsana New" w:hint="cs"/>
        <w:b/>
        <w:bCs/>
        <w:sz w:val="32"/>
        <w:szCs w:val="32"/>
      </w:rPr>
      <w:t>25</w:t>
    </w:r>
    <w:r w:rsidRPr="00A453AA">
      <w:rPr>
        <w:rFonts w:ascii="Angsana New" w:hAnsi="Angsana New"/>
        <w:b/>
        <w:bCs/>
        <w:sz w:val="32"/>
        <w:szCs w:val="32"/>
      </w:rPr>
      <w:t>63</w:t>
    </w:r>
  </w:p>
  <w:p w14:paraId="49145078" w14:textId="77777777" w:rsidR="002D3FFC" w:rsidRPr="00F30A95" w:rsidRDefault="002D3FFC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28"/>
        <w:szCs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11811" w14:textId="77777777" w:rsidR="002D3FFC" w:rsidRDefault="002D3FFC" w:rsidP="004956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450"/>
      <w:rPr>
        <w:rFonts w:ascii="Angsana New" w:hAnsi="Angsana New"/>
        <w:b/>
        <w:bCs/>
        <w:sz w:val="32"/>
        <w:szCs w:val="32"/>
      </w:rPr>
    </w:pPr>
    <w:r w:rsidRPr="0052766D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1CD50118" w14:textId="77777777" w:rsidR="002D3FFC" w:rsidRPr="002C284C" w:rsidRDefault="002D3FFC" w:rsidP="004956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firstLine="450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3297C30C" w14:textId="195CAD6A" w:rsidR="002D3FFC" w:rsidRDefault="002D3FFC" w:rsidP="004956B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firstLine="450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A453AA">
      <w:rPr>
        <w:rFonts w:ascii="Angsana New" w:hAnsi="Angsana New" w:hint="cs"/>
        <w:b/>
        <w:bCs/>
        <w:sz w:val="32"/>
        <w:szCs w:val="32"/>
      </w:rPr>
      <w:t>3</w:t>
    </w:r>
    <w:r w:rsidRPr="00A453AA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A453AA">
      <w:rPr>
        <w:rFonts w:ascii="Angsana New" w:hAnsi="Angsana New" w:hint="cs"/>
        <w:b/>
        <w:bCs/>
        <w:sz w:val="32"/>
        <w:szCs w:val="32"/>
      </w:rPr>
      <w:t>25</w:t>
    </w:r>
    <w:r w:rsidRPr="00A453AA">
      <w:rPr>
        <w:rFonts w:ascii="Angsana New" w:hAnsi="Angsana New"/>
        <w:b/>
        <w:bCs/>
        <w:sz w:val="32"/>
        <w:szCs w:val="32"/>
      </w:rPr>
      <w:t>63</w:t>
    </w:r>
  </w:p>
  <w:p w14:paraId="03226839" w14:textId="77777777" w:rsidR="002D3FFC" w:rsidRPr="00F30A95" w:rsidRDefault="002D3FFC" w:rsidP="009377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28"/>
        <w:szCs w:val="28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60AF89" w14:textId="77777777" w:rsidR="002D3FFC" w:rsidRDefault="002D3FFC" w:rsidP="009A669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52766D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513AE3D3" w14:textId="77777777" w:rsidR="002D3FFC" w:rsidRPr="002C284C" w:rsidRDefault="002D3FFC" w:rsidP="009A669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</w:p>
  <w:p w14:paraId="5B42F350" w14:textId="490AB2BF" w:rsidR="002D3FFC" w:rsidRDefault="002D3FFC" w:rsidP="009A669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A453AA">
      <w:rPr>
        <w:rFonts w:ascii="Angsana New" w:hAnsi="Angsana New" w:hint="cs"/>
        <w:b/>
        <w:bCs/>
        <w:sz w:val="32"/>
        <w:szCs w:val="32"/>
      </w:rPr>
      <w:t>3</w:t>
    </w:r>
    <w:r w:rsidRPr="00A453AA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A453AA">
      <w:rPr>
        <w:rFonts w:ascii="Angsana New" w:hAnsi="Angsana New" w:hint="cs"/>
        <w:b/>
        <w:bCs/>
        <w:sz w:val="32"/>
        <w:szCs w:val="32"/>
      </w:rPr>
      <w:t>25</w:t>
    </w:r>
    <w:r w:rsidRPr="00A453AA">
      <w:rPr>
        <w:rFonts w:ascii="Angsana New" w:hAnsi="Angsana New"/>
        <w:b/>
        <w:bCs/>
        <w:sz w:val="32"/>
        <w:szCs w:val="32"/>
      </w:rPr>
      <w:t>63</w:t>
    </w:r>
  </w:p>
  <w:p w14:paraId="327D1FDA" w14:textId="77777777" w:rsidR="002D3FFC" w:rsidRPr="00F30A95" w:rsidRDefault="002D3FFC" w:rsidP="0093772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28"/>
        <w:szCs w:val="28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45367" w14:textId="77777777" w:rsidR="002D3FFC" w:rsidRDefault="002D3FFC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71240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61206E62" w14:textId="77777777" w:rsidR="002D3FFC" w:rsidRPr="002C284C" w:rsidRDefault="002D3FFC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343788E2" w14:textId="0BDC63D5" w:rsidR="002D3FFC" w:rsidRPr="002C284C" w:rsidRDefault="002D3FFC" w:rsidP="00E5744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C284C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2C284C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A453AA">
      <w:rPr>
        <w:rFonts w:ascii="Angsana New" w:hAnsi="Angsana New" w:hint="cs"/>
        <w:b/>
        <w:bCs/>
        <w:sz w:val="32"/>
        <w:szCs w:val="32"/>
      </w:rPr>
      <w:t>3</w:t>
    </w:r>
    <w:r w:rsidRPr="00A453AA">
      <w:rPr>
        <w:rFonts w:ascii="Angsana New" w:hAnsi="Angsana New"/>
        <w:b/>
        <w:bCs/>
        <w:sz w:val="32"/>
        <w:szCs w:val="32"/>
      </w:rPr>
      <w:t>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A453AA">
      <w:rPr>
        <w:rFonts w:ascii="Angsana New" w:hAnsi="Angsana New"/>
        <w:b/>
        <w:bCs/>
        <w:sz w:val="32"/>
        <w:szCs w:val="32"/>
      </w:rPr>
      <w:t>2563</w:t>
    </w:r>
  </w:p>
  <w:p w14:paraId="518B136D" w14:textId="77777777" w:rsidR="002D3FFC" w:rsidRPr="00F30A95" w:rsidRDefault="002D3FFC" w:rsidP="002C284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7C465F"/>
    <w:multiLevelType w:val="hybridMultilevel"/>
    <w:tmpl w:val="903277EC"/>
    <w:lvl w:ilvl="0" w:tplc="BD282D92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8E54DA"/>
    <w:multiLevelType w:val="hybridMultilevel"/>
    <w:tmpl w:val="D534E208"/>
    <w:lvl w:ilvl="0" w:tplc="0FFA617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E91156C"/>
    <w:multiLevelType w:val="hybridMultilevel"/>
    <w:tmpl w:val="038211FE"/>
    <w:lvl w:ilvl="0" w:tplc="759A36FE">
      <w:start w:val="1"/>
      <w:numFmt w:val="decimal"/>
      <w:lvlText w:val="%1)"/>
      <w:lvlJc w:val="left"/>
      <w:pPr>
        <w:ind w:left="1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7" w:hanging="360"/>
      </w:pPr>
    </w:lvl>
    <w:lvl w:ilvl="2" w:tplc="0409001B" w:tentative="1">
      <w:start w:val="1"/>
      <w:numFmt w:val="lowerRoman"/>
      <w:lvlText w:val="%3."/>
      <w:lvlJc w:val="right"/>
      <w:pPr>
        <w:ind w:left="2567" w:hanging="180"/>
      </w:pPr>
    </w:lvl>
    <w:lvl w:ilvl="3" w:tplc="0409000F" w:tentative="1">
      <w:start w:val="1"/>
      <w:numFmt w:val="decimal"/>
      <w:lvlText w:val="%4."/>
      <w:lvlJc w:val="left"/>
      <w:pPr>
        <w:ind w:left="3287" w:hanging="360"/>
      </w:pPr>
    </w:lvl>
    <w:lvl w:ilvl="4" w:tplc="04090019" w:tentative="1">
      <w:start w:val="1"/>
      <w:numFmt w:val="lowerLetter"/>
      <w:lvlText w:val="%5."/>
      <w:lvlJc w:val="left"/>
      <w:pPr>
        <w:ind w:left="4007" w:hanging="360"/>
      </w:pPr>
    </w:lvl>
    <w:lvl w:ilvl="5" w:tplc="0409001B" w:tentative="1">
      <w:start w:val="1"/>
      <w:numFmt w:val="lowerRoman"/>
      <w:lvlText w:val="%6."/>
      <w:lvlJc w:val="right"/>
      <w:pPr>
        <w:ind w:left="4727" w:hanging="180"/>
      </w:pPr>
    </w:lvl>
    <w:lvl w:ilvl="6" w:tplc="0409000F" w:tentative="1">
      <w:start w:val="1"/>
      <w:numFmt w:val="decimal"/>
      <w:lvlText w:val="%7."/>
      <w:lvlJc w:val="left"/>
      <w:pPr>
        <w:ind w:left="5447" w:hanging="360"/>
      </w:pPr>
    </w:lvl>
    <w:lvl w:ilvl="7" w:tplc="04090019" w:tentative="1">
      <w:start w:val="1"/>
      <w:numFmt w:val="lowerLetter"/>
      <w:lvlText w:val="%8."/>
      <w:lvlJc w:val="left"/>
      <w:pPr>
        <w:ind w:left="6167" w:hanging="360"/>
      </w:pPr>
    </w:lvl>
    <w:lvl w:ilvl="8" w:tplc="0409001B" w:tentative="1">
      <w:start w:val="1"/>
      <w:numFmt w:val="lowerRoman"/>
      <w:lvlText w:val="%9."/>
      <w:lvlJc w:val="right"/>
      <w:pPr>
        <w:ind w:left="6887" w:hanging="180"/>
      </w:pPr>
    </w:lvl>
  </w:abstractNum>
  <w:abstractNum w:abstractNumId="15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145C4712"/>
    <w:multiLevelType w:val="hybridMultilevel"/>
    <w:tmpl w:val="80E8DAAA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5C3160"/>
    <w:multiLevelType w:val="multilevel"/>
    <w:tmpl w:val="D6CAB8D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2437062F"/>
    <w:multiLevelType w:val="hybridMultilevel"/>
    <w:tmpl w:val="0C0EB704"/>
    <w:lvl w:ilvl="0" w:tplc="C818F14E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/>
        <w:i w:val="0"/>
        <w:iCs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2A135F66"/>
    <w:multiLevelType w:val="hybridMultilevel"/>
    <w:tmpl w:val="E2042DE6"/>
    <w:lvl w:ilvl="0" w:tplc="FF76FF62">
      <w:start w:val="1"/>
      <w:numFmt w:val="decimal"/>
      <w:lvlText w:val="%1)"/>
      <w:lvlJc w:val="left"/>
      <w:pPr>
        <w:ind w:left="990" w:hanging="360"/>
      </w:pPr>
      <w:rPr>
        <w:rFonts w:ascii="Angsana New" w:hAnsi="Angsana New"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3" w15:restartNumberingAfterBreak="0">
    <w:nsid w:val="2B96455C"/>
    <w:multiLevelType w:val="hybridMultilevel"/>
    <w:tmpl w:val="FC62066C"/>
    <w:lvl w:ilvl="0" w:tplc="E5D0F508">
      <w:start w:val="1"/>
      <w:numFmt w:val="decimal"/>
      <w:lvlText w:val="(%1)"/>
      <w:lvlJc w:val="left"/>
      <w:pPr>
        <w:ind w:left="13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8" w:hanging="360"/>
      </w:pPr>
    </w:lvl>
    <w:lvl w:ilvl="2" w:tplc="0409001B" w:tentative="1">
      <w:start w:val="1"/>
      <w:numFmt w:val="lowerRoman"/>
      <w:lvlText w:val="%3."/>
      <w:lvlJc w:val="right"/>
      <w:pPr>
        <w:ind w:left="2808" w:hanging="180"/>
      </w:pPr>
    </w:lvl>
    <w:lvl w:ilvl="3" w:tplc="0409000F" w:tentative="1">
      <w:start w:val="1"/>
      <w:numFmt w:val="decimal"/>
      <w:lvlText w:val="%4."/>
      <w:lvlJc w:val="left"/>
      <w:pPr>
        <w:ind w:left="3528" w:hanging="360"/>
      </w:pPr>
    </w:lvl>
    <w:lvl w:ilvl="4" w:tplc="04090019" w:tentative="1">
      <w:start w:val="1"/>
      <w:numFmt w:val="lowerLetter"/>
      <w:lvlText w:val="%5."/>
      <w:lvlJc w:val="left"/>
      <w:pPr>
        <w:ind w:left="4248" w:hanging="360"/>
      </w:pPr>
    </w:lvl>
    <w:lvl w:ilvl="5" w:tplc="0409001B" w:tentative="1">
      <w:start w:val="1"/>
      <w:numFmt w:val="lowerRoman"/>
      <w:lvlText w:val="%6."/>
      <w:lvlJc w:val="right"/>
      <w:pPr>
        <w:ind w:left="4968" w:hanging="180"/>
      </w:pPr>
    </w:lvl>
    <w:lvl w:ilvl="6" w:tplc="0409000F" w:tentative="1">
      <w:start w:val="1"/>
      <w:numFmt w:val="decimal"/>
      <w:lvlText w:val="%7."/>
      <w:lvlJc w:val="left"/>
      <w:pPr>
        <w:ind w:left="5688" w:hanging="360"/>
      </w:pPr>
    </w:lvl>
    <w:lvl w:ilvl="7" w:tplc="04090019" w:tentative="1">
      <w:start w:val="1"/>
      <w:numFmt w:val="lowerLetter"/>
      <w:lvlText w:val="%8."/>
      <w:lvlJc w:val="left"/>
      <w:pPr>
        <w:ind w:left="6408" w:hanging="360"/>
      </w:pPr>
    </w:lvl>
    <w:lvl w:ilvl="8" w:tplc="0409001B" w:tentative="1">
      <w:start w:val="1"/>
      <w:numFmt w:val="lowerRoman"/>
      <w:lvlText w:val="%9."/>
      <w:lvlJc w:val="right"/>
      <w:pPr>
        <w:ind w:left="7128" w:hanging="180"/>
      </w:pPr>
    </w:lvl>
  </w:abstractNum>
  <w:abstractNum w:abstractNumId="24" w15:restartNumberingAfterBreak="0">
    <w:nsid w:val="2EBA4D06"/>
    <w:multiLevelType w:val="hybridMultilevel"/>
    <w:tmpl w:val="2D4ABA2A"/>
    <w:lvl w:ilvl="0" w:tplc="F5625C02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32070351"/>
    <w:multiLevelType w:val="hybridMultilevel"/>
    <w:tmpl w:val="1C321532"/>
    <w:lvl w:ilvl="0" w:tplc="252429F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C5C4E24"/>
    <w:multiLevelType w:val="hybridMultilevel"/>
    <w:tmpl w:val="BB68F508"/>
    <w:lvl w:ilvl="0" w:tplc="E3CA4B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2" w15:restartNumberingAfterBreak="0">
    <w:nsid w:val="3FC94AA7"/>
    <w:multiLevelType w:val="hybridMultilevel"/>
    <w:tmpl w:val="0D26E002"/>
    <w:lvl w:ilvl="0" w:tplc="299471B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46D80ADE"/>
    <w:multiLevelType w:val="hybridMultilevel"/>
    <w:tmpl w:val="DFE623EA"/>
    <w:lvl w:ilvl="0" w:tplc="505C3814">
      <w:start w:val="1"/>
      <w:numFmt w:val="decimal"/>
      <w:lvlText w:val="%1"/>
      <w:lvlJc w:val="left"/>
      <w:pPr>
        <w:ind w:left="2790" w:hanging="360"/>
      </w:pPr>
      <w:rPr>
        <w:rFonts w:asciiTheme="majorBidi" w:hAnsiTheme="majorBidi" w:cstheme="majorBidi" w:hint="default"/>
        <w:b/>
        <w:bCs/>
        <w:i w:val="0"/>
        <w:iCs/>
        <w:color w:val="auto"/>
        <w:sz w:val="30"/>
        <w:szCs w:val="3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F135D2E"/>
    <w:multiLevelType w:val="hybridMultilevel"/>
    <w:tmpl w:val="48427762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b w:val="0"/>
        <w:b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54E34585"/>
    <w:multiLevelType w:val="hybridMultilevel"/>
    <w:tmpl w:val="C2DE7566"/>
    <w:lvl w:ilvl="0" w:tplc="41608A3C">
      <w:start w:val="1"/>
      <w:numFmt w:val="thaiLetters"/>
      <w:lvlText w:val="(%1)"/>
      <w:lvlJc w:val="left"/>
      <w:pPr>
        <w:ind w:left="205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772" w:hanging="360"/>
      </w:pPr>
    </w:lvl>
    <w:lvl w:ilvl="2" w:tplc="0409001B" w:tentative="1">
      <w:start w:val="1"/>
      <w:numFmt w:val="lowerRoman"/>
      <w:lvlText w:val="%3."/>
      <w:lvlJc w:val="right"/>
      <w:pPr>
        <w:ind w:left="3492" w:hanging="180"/>
      </w:pPr>
    </w:lvl>
    <w:lvl w:ilvl="3" w:tplc="0409000F" w:tentative="1">
      <w:start w:val="1"/>
      <w:numFmt w:val="decimal"/>
      <w:lvlText w:val="%4."/>
      <w:lvlJc w:val="left"/>
      <w:pPr>
        <w:ind w:left="4212" w:hanging="360"/>
      </w:pPr>
    </w:lvl>
    <w:lvl w:ilvl="4" w:tplc="04090019" w:tentative="1">
      <w:start w:val="1"/>
      <w:numFmt w:val="lowerLetter"/>
      <w:lvlText w:val="%5."/>
      <w:lvlJc w:val="left"/>
      <w:pPr>
        <w:ind w:left="4932" w:hanging="360"/>
      </w:pPr>
    </w:lvl>
    <w:lvl w:ilvl="5" w:tplc="0409001B" w:tentative="1">
      <w:start w:val="1"/>
      <w:numFmt w:val="lowerRoman"/>
      <w:lvlText w:val="%6."/>
      <w:lvlJc w:val="right"/>
      <w:pPr>
        <w:ind w:left="5652" w:hanging="180"/>
      </w:pPr>
    </w:lvl>
    <w:lvl w:ilvl="6" w:tplc="0409000F" w:tentative="1">
      <w:start w:val="1"/>
      <w:numFmt w:val="decimal"/>
      <w:lvlText w:val="%7."/>
      <w:lvlJc w:val="left"/>
      <w:pPr>
        <w:ind w:left="6372" w:hanging="360"/>
      </w:pPr>
    </w:lvl>
    <w:lvl w:ilvl="7" w:tplc="04090019" w:tentative="1">
      <w:start w:val="1"/>
      <w:numFmt w:val="lowerLetter"/>
      <w:lvlText w:val="%8."/>
      <w:lvlJc w:val="left"/>
      <w:pPr>
        <w:ind w:left="7092" w:hanging="360"/>
      </w:pPr>
    </w:lvl>
    <w:lvl w:ilvl="8" w:tplc="0409001B" w:tentative="1">
      <w:start w:val="1"/>
      <w:numFmt w:val="lowerRoman"/>
      <w:lvlText w:val="%9."/>
      <w:lvlJc w:val="right"/>
      <w:pPr>
        <w:ind w:left="7812" w:hanging="180"/>
      </w:pPr>
    </w:lvl>
  </w:abstractNum>
  <w:abstractNum w:abstractNumId="39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 w15:restartNumberingAfterBreak="0">
    <w:nsid w:val="69175B5E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5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7D0D260A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8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8"/>
  </w:num>
  <w:num w:numId="12">
    <w:abstractNumId w:val="20"/>
  </w:num>
  <w:num w:numId="13">
    <w:abstractNumId w:val="41"/>
  </w:num>
  <w:num w:numId="14">
    <w:abstractNumId w:val="26"/>
  </w:num>
  <w:num w:numId="15">
    <w:abstractNumId w:val="30"/>
  </w:num>
  <w:num w:numId="16">
    <w:abstractNumId w:val="44"/>
  </w:num>
  <w:num w:numId="17">
    <w:abstractNumId w:val="45"/>
  </w:num>
  <w:num w:numId="18">
    <w:abstractNumId w:val="35"/>
  </w:num>
  <w:num w:numId="19">
    <w:abstractNumId w:val="32"/>
  </w:num>
  <w:num w:numId="20">
    <w:abstractNumId w:val="38"/>
  </w:num>
  <w:num w:numId="21">
    <w:abstractNumId w:val="18"/>
  </w:num>
  <w:num w:numId="22">
    <w:abstractNumId w:val="17"/>
  </w:num>
  <w:num w:numId="23">
    <w:abstractNumId w:val="47"/>
  </w:num>
  <w:num w:numId="24">
    <w:abstractNumId w:val="13"/>
  </w:num>
  <w:num w:numId="25">
    <w:abstractNumId w:val="12"/>
  </w:num>
  <w:num w:numId="26">
    <w:abstractNumId w:val="19"/>
  </w:num>
  <w:num w:numId="27">
    <w:abstractNumId w:val="29"/>
  </w:num>
  <w:num w:numId="28">
    <w:abstractNumId w:val="10"/>
  </w:num>
  <w:num w:numId="29">
    <w:abstractNumId w:val="16"/>
  </w:num>
  <w:num w:numId="30">
    <w:abstractNumId w:val="22"/>
  </w:num>
  <w:num w:numId="31">
    <w:abstractNumId w:val="42"/>
  </w:num>
  <w:num w:numId="32">
    <w:abstractNumId w:val="39"/>
  </w:num>
  <w:num w:numId="33">
    <w:abstractNumId w:val="23"/>
  </w:num>
  <w:num w:numId="34">
    <w:abstractNumId w:val="40"/>
  </w:num>
  <w:num w:numId="35">
    <w:abstractNumId w:val="34"/>
  </w:num>
  <w:num w:numId="36">
    <w:abstractNumId w:val="37"/>
  </w:num>
  <w:num w:numId="37">
    <w:abstractNumId w:val="33"/>
  </w:num>
  <w:num w:numId="38">
    <w:abstractNumId w:val="15"/>
  </w:num>
  <w:num w:numId="39">
    <w:abstractNumId w:val="43"/>
  </w:num>
  <w:num w:numId="40">
    <w:abstractNumId w:val="21"/>
  </w:num>
  <w:num w:numId="41">
    <w:abstractNumId w:val="48"/>
  </w:num>
  <w:num w:numId="42">
    <w:abstractNumId w:val="31"/>
  </w:num>
  <w:num w:numId="43">
    <w:abstractNumId w:val="36"/>
  </w:num>
  <w:num w:numId="44">
    <w:abstractNumId w:val="24"/>
  </w:num>
  <w:num w:numId="45">
    <w:abstractNumId w:val="4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 w:numId="47">
    <w:abstractNumId w:val="11"/>
  </w:num>
  <w:num w:numId="48">
    <w:abstractNumId w:val="25"/>
  </w:num>
  <w:num w:numId="49">
    <w:abstractNumId w:val="1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3E5"/>
    <w:rsid w:val="00000533"/>
    <w:rsid w:val="00000646"/>
    <w:rsid w:val="00000835"/>
    <w:rsid w:val="00000CAE"/>
    <w:rsid w:val="00000D00"/>
    <w:rsid w:val="00000F80"/>
    <w:rsid w:val="0000124A"/>
    <w:rsid w:val="0000127F"/>
    <w:rsid w:val="000013CE"/>
    <w:rsid w:val="00001715"/>
    <w:rsid w:val="00001828"/>
    <w:rsid w:val="0000189B"/>
    <w:rsid w:val="00001BE7"/>
    <w:rsid w:val="00002207"/>
    <w:rsid w:val="000024D0"/>
    <w:rsid w:val="00002544"/>
    <w:rsid w:val="000025E7"/>
    <w:rsid w:val="0000296B"/>
    <w:rsid w:val="00002ED0"/>
    <w:rsid w:val="00002EF8"/>
    <w:rsid w:val="00003540"/>
    <w:rsid w:val="0000389C"/>
    <w:rsid w:val="00003E4C"/>
    <w:rsid w:val="00003EC0"/>
    <w:rsid w:val="0000414B"/>
    <w:rsid w:val="000046C2"/>
    <w:rsid w:val="0000481B"/>
    <w:rsid w:val="0000505B"/>
    <w:rsid w:val="00005144"/>
    <w:rsid w:val="00005173"/>
    <w:rsid w:val="0000518E"/>
    <w:rsid w:val="00005218"/>
    <w:rsid w:val="000057C9"/>
    <w:rsid w:val="00005CBB"/>
    <w:rsid w:val="00005E88"/>
    <w:rsid w:val="00006056"/>
    <w:rsid w:val="0000610F"/>
    <w:rsid w:val="00006270"/>
    <w:rsid w:val="00006398"/>
    <w:rsid w:val="00006482"/>
    <w:rsid w:val="000066FF"/>
    <w:rsid w:val="00006702"/>
    <w:rsid w:val="000068E4"/>
    <w:rsid w:val="00006A97"/>
    <w:rsid w:val="00006C25"/>
    <w:rsid w:val="00006D8F"/>
    <w:rsid w:val="00006E55"/>
    <w:rsid w:val="000070BC"/>
    <w:rsid w:val="0000713D"/>
    <w:rsid w:val="000072BA"/>
    <w:rsid w:val="000073B9"/>
    <w:rsid w:val="000078AF"/>
    <w:rsid w:val="0000796E"/>
    <w:rsid w:val="00010063"/>
    <w:rsid w:val="00010482"/>
    <w:rsid w:val="0001056F"/>
    <w:rsid w:val="000107D4"/>
    <w:rsid w:val="00010826"/>
    <w:rsid w:val="00010C8C"/>
    <w:rsid w:val="00010CC5"/>
    <w:rsid w:val="00010E04"/>
    <w:rsid w:val="0001106F"/>
    <w:rsid w:val="00011195"/>
    <w:rsid w:val="0001189B"/>
    <w:rsid w:val="000118B0"/>
    <w:rsid w:val="00011934"/>
    <w:rsid w:val="000119C8"/>
    <w:rsid w:val="00011F69"/>
    <w:rsid w:val="0001204C"/>
    <w:rsid w:val="0001218C"/>
    <w:rsid w:val="000131EC"/>
    <w:rsid w:val="00013297"/>
    <w:rsid w:val="000132A8"/>
    <w:rsid w:val="0001330E"/>
    <w:rsid w:val="00013682"/>
    <w:rsid w:val="000137CC"/>
    <w:rsid w:val="00013D36"/>
    <w:rsid w:val="00013D4F"/>
    <w:rsid w:val="00013D9D"/>
    <w:rsid w:val="00013E8C"/>
    <w:rsid w:val="00013EE1"/>
    <w:rsid w:val="0001448B"/>
    <w:rsid w:val="00014584"/>
    <w:rsid w:val="0001469E"/>
    <w:rsid w:val="000146DF"/>
    <w:rsid w:val="00014ED6"/>
    <w:rsid w:val="0001516F"/>
    <w:rsid w:val="0001523D"/>
    <w:rsid w:val="00015288"/>
    <w:rsid w:val="000155B6"/>
    <w:rsid w:val="000156A3"/>
    <w:rsid w:val="00015766"/>
    <w:rsid w:val="00015924"/>
    <w:rsid w:val="00015CD3"/>
    <w:rsid w:val="00015CDA"/>
    <w:rsid w:val="00015DF2"/>
    <w:rsid w:val="00015E0E"/>
    <w:rsid w:val="000161B1"/>
    <w:rsid w:val="00016235"/>
    <w:rsid w:val="00016265"/>
    <w:rsid w:val="000162BA"/>
    <w:rsid w:val="00016762"/>
    <w:rsid w:val="000168CE"/>
    <w:rsid w:val="00016D80"/>
    <w:rsid w:val="00016FBB"/>
    <w:rsid w:val="000171A8"/>
    <w:rsid w:val="0001721D"/>
    <w:rsid w:val="00017243"/>
    <w:rsid w:val="00017314"/>
    <w:rsid w:val="00017C12"/>
    <w:rsid w:val="00017C5A"/>
    <w:rsid w:val="00017DCC"/>
    <w:rsid w:val="00017FAC"/>
    <w:rsid w:val="0002034C"/>
    <w:rsid w:val="000205E4"/>
    <w:rsid w:val="00020770"/>
    <w:rsid w:val="0002085B"/>
    <w:rsid w:val="00020913"/>
    <w:rsid w:val="00020C52"/>
    <w:rsid w:val="00020CB7"/>
    <w:rsid w:val="00020D51"/>
    <w:rsid w:val="000212FC"/>
    <w:rsid w:val="00021412"/>
    <w:rsid w:val="0002189C"/>
    <w:rsid w:val="00021CB6"/>
    <w:rsid w:val="000227DB"/>
    <w:rsid w:val="000228C8"/>
    <w:rsid w:val="00022CA8"/>
    <w:rsid w:val="0002301B"/>
    <w:rsid w:val="0002331A"/>
    <w:rsid w:val="000233EE"/>
    <w:rsid w:val="00023407"/>
    <w:rsid w:val="0002370E"/>
    <w:rsid w:val="00023868"/>
    <w:rsid w:val="00023A10"/>
    <w:rsid w:val="00023A77"/>
    <w:rsid w:val="00023AEC"/>
    <w:rsid w:val="00023CE7"/>
    <w:rsid w:val="00024006"/>
    <w:rsid w:val="000240F9"/>
    <w:rsid w:val="000242CC"/>
    <w:rsid w:val="00024486"/>
    <w:rsid w:val="0002477D"/>
    <w:rsid w:val="00024AB2"/>
    <w:rsid w:val="00024BE1"/>
    <w:rsid w:val="00024CE6"/>
    <w:rsid w:val="00024F6A"/>
    <w:rsid w:val="00025178"/>
    <w:rsid w:val="000251DD"/>
    <w:rsid w:val="00025587"/>
    <w:rsid w:val="00025B62"/>
    <w:rsid w:val="00025BCA"/>
    <w:rsid w:val="00025BDB"/>
    <w:rsid w:val="00025BFA"/>
    <w:rsid w:val="00025F0B"/>
    <w:rsid w:val="00026185"/>
    <w:rsid w:val="0002659A"/>
    <w:rsid w:val="0002664A"/>
    <w:rsid w:val="000267F3"/>
    <w:rsid w:val="00026E6A"/>
    <w:rsid w:val="00027629"/>
    <w:rsid w:val="00027701"/>
    <w:rsid w:val="0002781D"/>
    <w:rsid w:val="00027A4F"/>
    <w:rsid w:val="00030326"/>
    <w:rsid w:val="000305CA"/>
    <w:rsid w:val="00030697"/>
    <w:rsid w:val="00030938"/>
    <w:rsid w:val="00030CCE"/>
    <w:rsid w:val="00030F85"/>
    <w:rsid w:val="00031088"/>
    <w:rsid w:val="0003115F"/>
    <w:rsid w:val="0003123A"/>
    <w:rsid w:val="0003126A"/>
    <w:rsid w:val="0003181F"/>
    <w:rsid w:val="00031B6D"/>
    <w:rsid w:val="00031F10"/>
    <w:rsid w:val="00032546"/>
    <w:rsid w:val="000328FB"/>
    <w:rsid w:val="0003295A"/>
    <w:rsid w:val="000329B2"/>
    <w:rsid w:val="00032A0B"/>
    <w:rsid w:val="00032C89"/>
    <w:rsid w:val="00032E07"/>
    <w:rsid w:val="000332E7"/>
    <w:rsid w:val="0003363B"/>
    <w:rsid w:val="00033705"/>
    <w:rsid w:val="00033A6A"/>
    <w:rsid w:val="00033BDA"/>
    <w:rsid w:val="00033E6B"/>
    <w:rsid w:val="000344A9"/>
    <w:rsid w:val="00034B35"/>
    <w:rsid w:val="00034DDD"/>
    <w:rsid w:val="000350F8"/>
    <w:rsid w:val="000351C3"/>
    <w:rsid w:val="000352C9"/>
    <w:rsid w:val="00035321"/>
    <w:rsid w:val="00035427"/>
    <w:rsid w:val="0003551E"/>
    <w:rsid w:val="000357D8"/>
    <w:rsid w:val="0003582A"/>
    <w:rsid w:val="00035930"/>
    <w:rsid w:val="00036188"/>
    <w:rsid w:val="000365B1"/>
    <w:rsid w:val="000366A2"/>
    <w:rsid w:val="0003673C"/>
    <w:rsid w:val="00036C97"/>
    <w:rsid w:val="00036DD0"/>
    <w:rsid w:val="00036F17"/>
    <w:rsid w:val="000372BE"/>
    <w:rsid w:val="00037B3A"/>
    <w:rsid w:val="00037DC8"/>
    <w:rsid w:val="00037F78"/>
    <w:rsid w:val="0004021C"/>
    <w:rsid w:val="00040229"/>
    <w:rsid w:val="0004046C"/>
    <w:rsid w:val="0004048C"/>
    <w:rsid w:val="00040512"/>
    <w:rsid w:val="00040576"/>
    <w:rsid w:val="0004068B"/>
    <w:rsid w:val="0004072C"/>
    <w:rsid w:val="00040CB2"/>
    <w:rsid w:val="00040E4F"/>
    <w:rsid w:val="00040F0A"/>
    <w:rsid w:val="000414C5"/>
    <w:rsid w:val="0004160A"/>
    <w:rsid w:val="00041697"/>
    <w:rsid w:val="0004188C"/>
    <w:rsid w:val="00041C99"/>
    <w:rsid w:val="00042063"/>
    <w:rsid w:val="000424F2"/>
    <w:rsid w:val="0004277E"/>
    <w:rsid w:val="00042864"/>
    <w:rsid w:val="000428FE"/>
    <w:rsid w:val="000431D8"/>
    <w:rsid w:val="00043561"/>
    <w:rsid w:val="0004379D"/>
    <w:rsid w:val="000439F7"/>
    <w:rsid w:val="00043A75"/>
    <w:rsid w:val="00043C60"/>
    <w:rsid w:val="00043D2E"/>
    <w:rsid w:val="000447B7"/>
    <w:rsid w:val="000447B8"/>
    <w:rsid w:val="00044BEA"/>
    <w:rsid w:val="00044F4F"/>
    <w:rsid w:val="00045126"/>
    <w:rsid w:val="00045186"/>
    <w:rsid w:val="0004539A"/>
    <w:rsid w:val="000453BC"/>
    <w:rsid w:val="0004560C"/>
    <w:rsid w:val="00045625"/>
    <w:rsid w:val="0004570C"/>
    <w:rsid w:val="000459F3"/>
    <w:rsid w:val="00045B61"/>
    <w:rsid w:val="00045BC3"/>
    <w:rsid w:val="00045BC9"/>
    <w:rsid w:val="00045C80"/>
    <w:rsid w:val="00045DD1"/>
    <w:rsid w:val="00045E36"/>
    <w:rsid w:val="00045EBB"/>
    <w:rsid w:val="00045FFC"/>
    <w:rsid w:val="00046096"/>
    <w:rsid w:val="000460B1"/>
    <w:rsid w:val="000460F8"/>
    <w:rsid w:val="0004662B"/>
    <w:rsid w:val="000467A0"/>
    <w:rsid w:val="0004683A"/>
    <w:rsid w:val="00046899"/>
    <w:rsid w:val="00046C35"/>
    <w:rsid w:val="00046CD4"/>
    <w:rsid w:val="00046F7E"/>
    <w:rsid w:val="000470CD"/>
    <w:rsid w:val="0004723E"/>
    <w:rsid w:val="00047962"/>
    <w:rsid w:val="00047DFA"/>
    <w:rsid w:val="00047E31"/>
    <w:rsid w:val="00047FCD"/>
    <w:rsid w:val="00050015"/>
    <w:rsid w:val="00050040"/>
    <w:rsid w:val="000503E7"/>
    <w:rsid w:val="00050760"/>
    <w:rsid w:val="000507AA"/>
    <w:rsid w:val="000507F0"/>
    <w:rsid w:val="000508E7"/>
    <w:rsid w:val="00050AE9"/>
    <w:rsid w:val="00050E3D"/>
    <w:rsid w:val="00050FDB"/>
    <w:rsid w:val="00051079"/>
    <w:rsid w:val="0005109F"/>
    <w:rsid w:val="00051BED"/>
    <w:rsid w:val="0005238D"/>
    <w:rsid w:val="0005246B"/>
    <w:rsid w:val="00052831"/>
    <w:rsid w:val="00052AAE"/>
    <w:rsid w:val="00052C43"/>
    <w:rsid w:val="00052D2C"/>
    <w:rsid w:val="00052DC0"/>
    <w:rsid w:val="00052DC7"/>
    <w:rsid w:val="00052F3E"/>
    <w:rsid w:val="000539B9"/>
    <w:rsid w:val="00053AEE"/>
    <w:rsid w:val="00054000"/>
    <w:rsid w:val="000543AC"/>
    <w:rsid w:val="0005454F"/>
    <w:rsid w:val="00054D3F"/>
    <w:rsid w:val="00054E9A"/>
    <w:rsid w:val="00054EBD"/>
    <w:rsid w:val="00054FB7"/>
    <w:rsid w:val="00055276"/>
    <w:rsid w:val="00055616"/>
    <w:rsid w:val="0005591D"/>
    <w:rsid w:val="000559A0"/>
    <w:rsid w:val="00055FE1"/>
    <w:rsid w:val="00056318"/>
    <w:rsid w:val="000563A1"/>
    <w:rsid w:val="00056557"/>
    <w:rsid w:val="00056815"/>
    <w:rsid w:val="0005732E"/>
    <w:rsid w:val="000574F5"/>
    <w:rsid w:val="0005762A"/>
    <w:rsid w:val="000579C8"/>
    <w:rsid w:val="00057A96"/>
    <w:rsid w:val="00057B67"/>
    <w:rsid w:val="00060426"/>
    <w:rsid w:val="00060600"/>
    <w:rsid w:val="0006060D"/>
    <w:rsid w:val="00060AA7"/>
    <w:rsid w:val="00060AD0"/>
    <w:rsid w:val="00060E6E"/>
    <w:rsid w:val="0006115F"/>
    <w:rsid w:val="00061302"/>
    <w:rsid w:val="00061503"/>
    <w:rsid w:val="0006189A"/>
    <w:rsid w:val="000619B9"/>
    <w:rsid w:val="00061EB7"/>
    <w:rsid w:val="00062275"/>
    <w:rsid w:val="0006235E"/>
    <w:rsid w:val="0006242A"/>
    <w:rsid w:val="00062B9E"/>
    <w:rsid w:val="00062DBC"/>
    <w:rsid w:val="00063026"/>
    <w:rsid w:val="000630B6"/>
    <w:rsid w:val="000634C2"/>
    <w:rsid w:val="00063CB4"/>
    <w:rsid w:val="00063CF4"/>
    <w:rsid w:val="00063E4C"/>
    <w:rsid w:val="000641A3"/>
    <w:rsid w:val="000641B3"/>
    <w:rsid w:val="000642D3"/>
    <w:rsid w:val="000643D4"/>
    <w:rsid w:val="00064784"/>
    <w:rsid w:val="000647A6"/>
    <w:rsid w:val="0006482C"/>
    <w:rsid w:val="00064ABA"/>
    <w:rsid w:val="00064B8B"/>
    <w:rsid w:val="00064CC6"/>
    <w:rsid w:val="00064FCF"/>
    <w:rsid w:val="000651B1"/>
    <w:rsid w:val="000651E6"/>
    <w:rsid w:val="00065233"/>
    <w:rsid w:val="000653B7"/>
    <w:rsid w:val="00065847"/>
    <w:rsid w:val="00065982"/>
    <w:rsid w:val="00065D88"/>
    <w:rsid w:val="00065E1F"/>
    <w:rsid w:val="00065E3A"/>
    <w:rsid w:val="00065ED6"/>
    <w:rsid w:val="00065F73"/>
    <w:rsid w:val="000661FF"/>
    <w:rsid w:val="000667B6"/>
    <w:rsid w:val="000668FC"/>
    <w:rsid w:val="00066B57"/>
    <w:rsid w:val="00066EAF"/>
    <w:rsid w:val="00066F3A"/>
    <w:rsid w:val="000672E9"/>
    <w:rsid w:val="00067363"/>
    <w:rsid w:val="00067739"/>
    <w:rsid w:val="00067AD8"/>
    <w:rsid w:val="00067BA5"/>
    <w:rsid w:val="00067F59"/>
    <w:rsid w:val="00070355"/>
    <w:rsid w:val="00070479"/>
    <w:rsid w:val="0007049C"/>
    <w:rsid w:val="00070792"/>
    <w:rsid w:val="000708D0"/>
    <w:rsid w:val="00070916"/>
    <w:rsid w:val="000709DF"/>
    <w:rsid w:val="00070C00"/>
    <w:rsid w:val="00071537"/>
    <w:rsid w:val="000717CD"/>
    <w:rsid w:val="000717D5"/>
    <w:rsid w:val="0007191E"/>
    <w:rsid w:val="00071FC6"/>
    <w:rsid w:val="00072128"/>
    <w:rsid w:val="0007255C"/>
    <w:rsid w:val="00072B79"/>
    <w:rsid w:val="00072CBA"/>
    <w:rsid w:val="0007346C"/>
    <w:rsid w:val="000735A3"/>
    <w:rsid w:val="000737FA"/>
    <w:rsid w:val="00073B38"/>
    <w:rsid w:val="000744F1"/>
    <w:rsid w:val="00074A93"/>
    <w:rsid w:val="00074C22"/>
    <w:rsid w:val="00074FF3"/>
    <w:rsid w:val="00075161"/>
    <w:rsid w:val="000753A6"/>
    <w:rsid w:val="000755C8"/>
    <w:rsid w:val="00075675"/>
    <w:rsid w:val="000759F4"/>
    <w:rsid w:val="00075ABC"/>
    <w:rsid w:val="00075CA7"/>
    <w:rsid w:val="00075CB3"/>
    <w:rsid w:val="00075FC4"/>
    <w:rsid w:val="00076391"/>
    <w:rsid w:val="000763DA"/>
    <w:rsid w:val="000765A2"/>
    <w:rsid w:val="000769A3"/>
    <w:rsid w:val="00077112"/>
    <w:rsid w:val="000771C7"/>
    <w:rsid w:val="000774D8"/>
    <w:rsid w:val="000778C5"/>
    <w:rsid w:val="000779B6"/>
    <w:rsid w:val="000779C5"/>
    <w:rsid w:val="00077D2D"/>
    <w:rsid w:val="00077EEF"/>
    <w:rsid w:val="00080EF3"/>
    <w:rsid w:val="00081141"/>
    <w:rsid w:val="0008123C"/>
    <w:rsid w:val="00081618"/>
    <w:rsid w:val="00081F48"/>
    <w:rsid w:val="00082176"/>
    <w:rsid w:val="000823DB"/>
    <w:rsid w:val="000824E7"/>
    <w:rsid w:val="00082652"/>
    <w:rsid w:val="000826ED"/>
    <w:rsid w:val="00082714"/>
    <w:rsid w:val="00082CB4"/>
    <w:rsid w:val="00082D49"/>
    <w:rsid w:val="00082D79"/>
    <w:rsid w:val="00083356"/>
    <w:rsid w:val="000838CE"/>
    <w:rsid w:val="000839F7"/>
    <w:rsid w:val="00083DC0"/>
    <w:rsid w:val="00083E5A"/>
    <w:rsid w:val="00084C07"/>
    <w:rsid w:val="00084EC4"/>
    <w:rsid w:val="00085850"/>
    <w:rsid w:val="00085866"/>
    <w:rsid w:val="00085AFC"/>
    <w:rsid w:val="00085BCA"/>
    <w:rsid w:val="00085D5D"/>
    <w:rsid w:val="00086094"/>
    <w:rsid w:val="00086213"/>
    <w:rsid w:val="000866C6"/>
    <w:rsid w:val="0008679F"/>
    <w:rsid w:val="0008686B"/>
    <w:rsid w:val="00086C66"/>
    <w:rsid w:val="00086DF9"/>
    <w:rsid w:val="00086E2D"/>
    <w:rsid w:val="00086F03"/>
    <w:rsid w:val="00086FB6"/>
    <w:rsid w:val="0008702A"/>
    <w:rsid w:val="000872E4"/>
    <w:rsid w:val="00087698"/>
    <w:rsid w:val="0008771A"/>
    <w:rsid w:val="00087771"/>
    <w:rsid w:val="00087AAB"/>
    <w:rsid w:val="00087B79"/>
    <w:rsid w:val="00087C49"/>
    <w:rsid w:val="00087CF8"/>
    <w:rsid w:val="00087DB5"/>
    <w:rsid w:val="00087E02"/>
    <w:rsid w:val="00087EA8"/>
    <w:rsid w:val="00087FD1"/>
    <w:rsid w:val="000900C0"/>
    <w:rsid w:val="0009010F"/>
    <w:rsid w:val="00090294"/>
    <w:rsid w:val="00090466"/>
    <w:rsid w:val="000904F4"/>
    <w:rsid w:val="0009061F"/>
    <w:rsid w:val="0009089C"/>
    <w:rsid w:val="00090C71"/>
    <w:rsid w:val="00090DC4"/>
    <w:rsid w:val="000911E1"/>
    <w:rsid w:val="00091252"/>
    <w:rsid w:val="00091293"/>
    <w:rsid w:val="0009191D"/>
    <w:rsid w:val="00091A1E"/>
    <w:rsid w:val="00091B61"/>
    <w:rsid w:val="00091C2E"/>
    <w:rsid w:val="00091CF4"/>
    <w:rsid w:val="00091E98"/>
    <w:rsid w:val="000920DC"/>
    <w:rsid w:val="00092593"/>
    <w:rsid w:val="0009264A"/>
    <w:rsid w:val="000929FC"/>
    <w:rsid w:val="00092DEC"/>
    <w:rsid w:val="00092E3F"/>
    <w:rsid w:val="00092EB8"/>
    <w:rsid w:val="00092FFB"/>
    <w:rsid w:val="0009325E"/>
    <w:rsid w:val="00093492"/>
    <w:rsid w:val="000934A0"/>
    <w:rsid w:val="00093881"/>
    <w:rsid w:val="00093E4B"/>
    <w:rsid w:val="00093E7A"/>
    <w:rsid w:val="000941AA"/>
    <w:rsid w:val="000944F9"/>
    <w:rsid w:val="00094D07"/>
    <w:rsid w:val="00094D91"/>
    <w:rsid w:val="000957B0"/>
    <w:rsid w:val="000959B1"/>
    <w:rsid w:val="00095BE5"/>
    <w:rsid w:val="00095CAE"/>
    <w:rsid w:val="00095CD4"/>
    <w:rsid w:val="00095CE4"/>
    <w:rsid w:val="00095DAA"/>
    <w:rsid w:val="000960D5"/>
    <w:rsid w:val="00096333"/>
    <w:rsid w:val="00096443"/>
    <w:rsid w:val="000964E9"/>
    <w:rsid w:val="00096528"/>
    <w:rsid w:val="0009664A"/>
    <w:rsid w:val="000969D5"/>
    <w:rsid w:val="00096BD0"/>
    <w:rsid w:val="00096C0D"/>
    <w:rsid w:val="00096D28"/>
    <w:rsid w:val="00096FF0"/>
    <w:rsid w:val="000970D5"/>
    <w:rsid w:val="00097348"/>
    <w:rsid w:val="00097421"/>
    <w:rsid w:val="00097500"/>
    <w:rsid w:val="00097998"/>
    <w:rsid w:val="00097A33"/>
    <w:rsid w:val="00097A59"/>
    <w:rsid w:val="00097B03"/>
    <w:rsid w:val="00097DAB"/>
    <w:rsid w:val="00097F02"/>
    <w:rsid w:val="00097F05"/>
    <w:rsid w:val="000A019C"/>
    <w:rsid w:val="000A01F4"/>
    <w:rsid w:val="000A0454"/>
    <w:rsid w:val="000A0947"/>
    <w:rsid w:val="000A099D"/>
    <w:rsid w:val="000A0B7F"/>
    <w:rsid w:val="000A0BEC"/>
    <w:rsid w:val="000A0CAB"/>
    <w:rsid w:val="000A0D7F"/>
    <w:rsid w:val="000A13B7"/>
    <w:rsid w:val="000A18E6"/>
    <w:rsid w:val="000A198C"/>
    <w:rsid w:val="000A1BE0"/>
    <w:rsid w:val="000A2350"/>
    <w:rsid w:val="000A2BCB"/>
    <w:rsid w:val="000A2DA2"/>
    <w:rsid w:val="000A2DC1"/>
    <w:rsid w:val="000A2F82"/>
    <w:rsid w:val="000A2FC6"/>
    <w:rsid w:val="000A35BD"/>
    <w:rsid w:val="000A3917"/>
    <w:rsid w:val="000A3A4C"/>
    <w:rsid w:val="000A3D1B"/>
    <w:rsid w:val="000A3D77"/>
    <w:rsid w:val="000A435D"/>
    <w:rsid w:val="000A45E8"/>
    <w:rsid w:val="000A4C33"/>
    <w:rsid w:val="000A4CDB"/>
    <w:rsid w:val="000A4EDA"/>
    <w:rsid w:val="000A4FF3"/>
    <w:rsid w:val="000A5192"/>
    <w:rsid w:val="000A5261"/>
    <w:rsid w:val="000A56CD"/>
    <w:rsid w:val="000A58F3"/>
    <w:rsid w:val="000A5C58"/>
    <w:rsid w:val="000A5FA5"/>
    <w:rsid w:val="000A5FA7"/>
    <w:rsid w:val="000A61CE"/>
    <w:rsid w:val="000A642E"/>
    <w:rsid w:val="000A6550"/>
    <w:rsid w:val="000A65BC"/>
    <w:rsid w:val="000A70CE"/>
    <w:rsid w:val="000A7164"/>
    <w:rsid w:val="000A75C3"/>
    <w:rsid w:val="000A7688"/>
    <w:rsid w:val="000A7946"/>
    <w:rsid w:val="000B0370"/>
    <w:rsid w:val="000B04C8"/>
    <w:rsid w:val="000B054E"/>
    <w:rsid w:val="000B0631"/>
    <w:rsid w:val="000B0B23"/>
    <w:rsid w:val="000B0B4A"/>
    <w:rsid w:val="000B0D72"/>
    <w:rsid w:val="000B11F5"/>
    <w:rsid w:val="000B1BCF"/>
    <w:rsid w:val="000B1D42"/>
    <w:rsid w:val="000B27FB"/>
    <w:rsid w:val="000B28CF"/>
    <w:rsid w:val="000B2A63"/>
    <w:rsid w:val="000B2BED"/>
    <w:rsid w:val="000B3287"/>
    <w:rsid w:val="000B334E"/>
    <w:rsid w:val="000B3549"/>
    <w:rsid w:val="000B35BC"/>
    <w:rsid w:val="000B3794"/>
    <w:rsid w:val="000B37AD"/>
    <w:rsid w:val="000B3945"/>
    <w:rsid w:val="000B3ACB"/>
    <w:rsid w:val="000B3B42"/>
    <w:rsid w:val="000B3BBA"/>
    <w:rsid w:val="000B3D68"/>
    <w:rsid w:val="000B407D"/>
    <w:rsid w:val="000B433C"/>
    <w:rsid w:val="000B440F"/>
    <w:rsid w:val="000B45FF"/>
    <w:rsid w:val="000B46F9"/>
    <w:rsid w:val="000B47E1"/>
    <w:rsid w:val="000B4B53"/>
    <w:rsid w:val="000B4CEA"/>
    <w:rsid w:val="000B4D91"/>
    <w:rsid w:val="000B4FCE"/>
    <w:rsid w:val="000B50EB"/>
    <w:rsid w:val="000B5189"/>
    <w:rsid w:val="000B51B6"/>
    <w:rsid w:val="000B5390"/>
    <w:rsid w:val="000B5534"/>
    <w:rsid w:val="000B5568"/>
    <w:rsid w:val="000B57E4"/>
    <w:rsid w:val="000B59AD"/>
    <w:rsid w:val="000B5A2E"/>
    <w:rsid w:val="000B5C19"/>
    <w:rsid w:val="000B5C77"/>
    <w:rsid w:val="000B610E"/>
    <w:rsid w:val="000B61D7"/>
    <w:rsid w:val="000B63AC"/>
    <w:rsid w:val="000B65F7"/>
    <w:rsid w:val="000B6699"/>
    <w:rsid w:val="000B6ACF"/>
    <w:rsid w:val="000B6B71"/>
    <w:rsid w:val="000B7127"/>
    <w:rsid w:val="000B74C7"/>
    <w:rsid w:val="000B78F7"/>
    <w:rsid w:val="000B7AD3"/>
    <w:rsid w:val="000B7CAE"/>
    <w:rsid w:val="000C021B"/>
    <w:rsid w:val="000C032B"/>
    <w:rsid w:val="000C04B5"/>
    <w:rsid w:val="000C0B73"/>
    <w:rsid w:val="000C0C35"/>
    <w:rsid w:val="000C0E62"/>
    <w:rsid w:val="000C11BF"/>
    <w:rsid w:val="000C1261"/>
    <w:rsid w:val="000C13D5"/>
    <w:rsid w:val="000C1434"/>
    <w:rsid w:val="000C1707"/>
    <w:rsid w:val="000C1AB6"/>
    <w:rsid w:val="000C1C29"/>
    <w:rsid w:val="000C1C6C"/>
    <w:rsid w:val="000C1FD1"/>
    <w:rsid w:val="000C22CE"/>
    <w:rsid w:val="000C2313"/>
    <w:rsid w:val="000C2385"/>
    <w:rsid w:val="000C24E6"/>
    <w:rsid w:val="000C260D"/>
    <w:rsid w:val="000C26C4"/>
    <w:rsid w:val="000C2855"/>
    <w:rsid w:val="000C2965"/>
    <w:rsid w:val="000C2970"/>
    <w:rsid w:val="000C3008"/>
    <w:rsid w:val="000C312E"/>
    <w:rsid w:val="000C3178"/>
    <w:rsid w:val="000C3306"/>
    <w:rsid w:val="000C34D2"/>
    <w:rsid w:val="000C361C"/>
    <w:rsid w:val="000C3816"/>
    <w:rsid w:val="000C38BD"/>
    <w:rsid w:val="000C3B0A"/>
    <w:rsid w:val="000C3C8E"/>
    <w:rsid w:val="000C44F5"/>
    <w:rsid w:val="000C5200"/>
    <w:rsid w:val="000C524B"/>
    <w:rsid w:val="000C52F3"/>
    <w:rsid w:val="000C540B"/>
    <w:rsid w:val="000C5469"/>
    <w:rsid w:val="000C553E"/>
    <w:rsid w:val="000C57DD"/>
    <w:rsid w:val="000C57E3"/>
    <w:rsid w:val="000C57E4"/>
    <w:rsid w:val="000C5884"/>
    <w:rsid w:val="000C5886"/>
    <w:rsid w:val="000C588A"/>
    <w:rsid w:val="000C58D1"/>
    <w:rsid w:val="000C5B63"/>
    <w:rsid w:val="000C5B76"/>
    <w:rsid w:val="000C5BA6"/>
    <w:rsid w:val="000C5DB9"/>
    <w:rsid w:val="000C5EC2"/>
    <w:rsid w:val="000C6163"/>
    <w:rsid w:val="000C616A"/>
    <w:rsid w:val="000C6363"/>
    <w:rsid w:val="000C648A"/>
    <w:rsid w:val="000C66E6"/>
    <w:rsid w:val="000C6901"/>
    <w:rsid w:val="000C6935"/>
    <w:rsid w:val="000C701F"/>
    <w:rsid w:val="000C77EC"/>
    <w:rsid w:val="000C78AF"/>
    <w:rsid w:val="000D0159"/>
    <w:rsid w:val="000D06D2"/>
    <w:rsid w:val="000D08F3"/>
    <w:rsid w:val="000D0CFF"/>
    <w:rsid w:val="000D0EDF"/>
    <w:rsid w:val="000D1463"/>
    <w:rsid w:val="000D1782"/>
    <w:rsid w:val="000D1925"/>
    <w:rsid w:val="000D2173"/>
    <w:rsid w:val="000D2485"/>
    <w:rsid w:val="000D252E"/>
    <w:rsid w:val="000D27EE"/>
    <w:rsid w:val="000D29D9"/>
    <w:rsid w:val="000D3019"/>
    <w:rsid w:val="000D3189"/>
    <w:rsid w:val="000D3B36"/>
    <w:rsid w:val="000D3C8D"/>
    <w:rsid w:val="000D44EA"/>
    <w:rsid w:val="000D4577"/>
    <w:rsid w:val="000D45DD"/>
    <w:rsid w:val="000D4640"/>
    <w:rsid w:val="000D46B0"/>
    <w:rsid w:val="000D46FB"/>
    <w:rsid w:val="000D4753"/>
    <w:rsid w:val="000D4EA8"/>
    <w:rsid w:val="000D5068"/>
    <w:rsid w:val="000D56FA"/>
    <w:rsid w:val="000D5970"/>
    <w:rsid w:val="000D5BBA"/>
    <w:rsid w:val="000D600D"/>
    <w:rsid w:val="000D6438"/>
    <w:rsid w:val="000D666A"/>
    <w:rsid w:val="000D6896"/>
    <w:rsid w:val="000D68D4"/>
    <w:rsid w:val="000D69DF"/>
    <w:rsid w:val="000D6A07"/>
    <w:rsid w:val="000D6B87"/>
    <w:rsid w:val="000D6D1F"/>
    <w:rsid w:val="000D6F10"/>
    <w:rsid w:val="000D7924"/>
    <w:rsid w:val="000D7B1A"/>
    <w:rsid w:val="000E02A6"/>
    <w:rsid w:val="000E0349"/>
    <w:rsid w:val="000E049A"/>
    <w:rsid w:val="000E09F3"/>
    <w:rsid w:val="000E0AF5"/>
    <w:rsid w:val="000E12CF"/>
    <w:rsid w:val="000E15F6"/>
    <w:rsid w:val="000E176D"/>
    <w:rsid w:val="000E190B"/>
    <w:rsid w:val="000E19DE"/>
    <w:rsid w:val="000E1A93"/>
    <w:rsid w:val="000E1DF2"/>
    <w:rsid w:val="000E20F7"/>
    <w:rsid w:val="000E255A"/>
    <w:rsid w:val="000E2F34"/>
    <w:rsid w:val="000E35DE"/>
    <w:rsid w:val="000E3639"/>
    <w:rsid w:val="000E3706"/>
    <w:rsid w:val="000E3A23"/>
    <w:rsid w:val="000E3DF7"/>
    <w:rsid w:val="000E3EE5"/>
    <w:rsid w:val="000E42C3"/>
    <w:rsid w:val="000E4618"/>
    <w:rsid w:val="000E4751"/>
    <w:rsid w:val="000E4798"/>
    <w:rsid w:val="000E483C"/>
    <w:rsid w:val="000E48A5"/>
    <w:rsid w:val="000E4BB6"/>
    <w:rsid w:val="000E4D0A"/>
    <w:rsid w:val="000E4DF1"/>
    <w:rsid w:val="000E51EF"/>
    <w:rsid w:val="000E53B0"/>
    <w:rsid w:val="000E5418"/>
    <w:rsid w:val="000E5601"/>
    <w:rsid w:val="000E5BAA"/>
    <w:rsid w:val="000E5E98"/>
    <w:rsid w:val="000E5EB8"/>
    <w:rsid w:val="000E6117"/>
    <w:rsid w:val="000E6210"/>
    <w:rsid w:val="000E6570"/>
    <w:rsid w:val="000E69D9"/>
    <w:rsid w:val="000E6DC5"/>
    <w:rsid w:val="000E6F18"/>
    <w:rsid w:val="000E70CA"/>
    <w:rsid w:val="000E720A"/>
    <w:rsid w:val="000E73B6"/>
    <w:rsid w:val="000E7527"/>
    <w:rsid w:val="000E786B"/>
    <w:rsid w:val="000E7D75"/>
    <w:rsid w:val="000F017F"/>
    <w:rsid w:val="000F01E9"/>
    <w:rsid w:val="000F0200"/>
    <w:rsid w:val="000F033C"/>
    <w:rsid w:val="000F061C"/>
    <w:rsid w:val="000F0837"/>
    <w:rsid w:val="000F0A58"/>
    <w:rsid w:val="000F0F93"/>
    <w:rsid w:val="000F13D7"/>
    <w:rsid w:val="000F16E1"/>
    <w:rsid w:val="000F175D"/>
    <w:rsid w:val="000F1D3D"/>
    <w:rsid w:val="000F1F65"/>
    <w:rsid w:val="000F23FD"/>
    <w:rsid w:val="000F249B"/>
    <w:rsid w:val="000F290C"/>
    <w:rsid w:val="000F2960"/>
    <w:rsid w:val="000F2A50"/>
    <w:rsid w:val="000F3093"/>
    <w:rsid w:val="000F3136"/>
    <w:rsid w:val="000F31E1"/>
    <w:rsid w:val="000F32B1"/>
    <w:rsid w:val="000F3585"/>
    <w:rsid w:val="000F36BE"/>
    <w:rsid w:val="000F3752"/>
    <w:rsid w:val="000F3877"/>
    <w:rsid w:val="000F39E1"/>
    <w:rsid w:val="000F3BAD"/>
    <w:rsid w:val="000F3D1D"/>
    <w:rsid w:val="000F4B64"/>
    <w:rsid w:val="000F4D17"/>
    <w:rsid w:val="000F4E27"/>
    <w:rsid w:val="000F4F7C"/>
    <w:rsid w:val="000F500F"/>
    <w:rsid w:val="000F54A1"/>
    <w:rsid w:val="000F5522"/>
    <w:rsid w:val="000F55BE"/>
    <w:rsid w:val="000F56CF"/>
    <w:rsid w:val="000F579D"/>
    <w:rsid w:val="000F5816"/>
    <w:rsid w:val="000F59B8"/>
    <w:rsid w:val="000F5E15"/>
    <w:rsid w:val="000F609E"/>
    <w:rsid w:val="000F6405"/>
    <w:rsid w:val="000F675A"/>
    <w:rsid w:val="000F6A64"/>
    <w:rsid w:val="000F6C17"/>
    <w:rsid w:val="000F6C72"/>
    <w:rsid w:val="000F72BB"/>
    <w:rsid w:val="000F7761"/>
    <w:rsid w:val="000F78F6"/>
    <w:rsid w:val="000F7A31"/>
    <w:rsid w:val="000F7C1F"/>
    <w:rsid w:val="001000D4"/>
    <w:rsid w:val="001003D0"/>
    <w:rsid w:val="0010079B"/>
    <w:rsid w:val="00100F8C"/>
    <w:rsid w:val="00101352"/>
    <w:rsid w:val="00101481"/>
    <w:rsid w:val="0010150D"/>
    <w:rsid w:val="00101576"/>
    <w:rsid w:val="001018AD"/>
    <w:rsid w:val="00101D23"/>
    <w:rsid w:val="00101E73"/>
    <w:rsid w:val="001022B4"/>
    <w:rsid w:val="001022EC"/>
    <w:rsid w:val="0010254B"/>
    <w:rsid w:val="001026DF"/>
    <w:rsid w:val="00102BE5"/>
    <w:rsid w:val="0010326D"/>
    <w:rsid w:val="0010330A"/>
    <w:rsid w:val="0010363D"/>
    <w:rsid w:val="00103751"/>
    <w:rsid w:val="00103861"/>
    <w:rsid w:val="0010386E"/>
    <w:rsid w:val="00103AD6"/>
    <w:rsid w:val="00103D75"/>
    <w:rsid w:val="001042F3"/>
    <w:rsid w:val="00104377"/>
    <w:rsid w:val="00104435"/>
    <w:rsid w:val="0010463A"/>
    <w:rsid w:val="001048B8"/>
    <w:rsid w:val="00104CF2"/>
    <w:rsid w:val="00104DE9"/>
    <w:rsid w:val="0010550F"/>
    <w:rsid w:val="00105617"/>
    <w:rsid w:val="001056F1"/>
    <w:rsid w:val="001059B2"/>
    <w:rsid w:val="00105C64"/>
    <w:rsid w:val="00105C87"/>
    <w:rsid w:val="00105E15"/>
    <w:rsid w:val="00106347"/>
    <w:rsid w:val="00106401"/>
    <w:rsid w:val="001067C2"/>
    <w:rsid w:val="00106B31"/>
    <w:rsid w:val="00106C20"/>
    <w:rsid w:val="00107118"/>
    <w:rsid w:val="00107EC0"/>
    <w:rsid w:val="001101F3"/>
    <w:rsid w:val="00110253"/>
    <w:rsid w:val="001103BB"/>
    <w:rsid w:val="0011062F"/>
    <w:rsid w:val="00111416"/>
    <w:rsid w:val="0011158A"/>
    <w:rsid w:val="00111614"/>
    <w:rsid w:val="0011197B"/>
    <w:rsid w:val="00111B28"/>
    <w:rsid w:val="00111C81"/>
    <w:rsid w:val="00112261"/>
    <w:rsid w:val="00112708"/>
    <w:rsid w:val="00112763"/>
    <w:rsid w:val="001127D0"/>
    <w:rsid w:val="00112916"/>
    <w:rsid w:val="00112A67"/>
    <w:rsid w:val="00112CFD"/>
    <w:rsid w:val="00112EAC"/>
    <w:rsid w:val="00112ED3"/>
    <w:rsid w:val="00112F85"/>
    <w:rsid w:val="00112FDE"/>
    <w:rsid w:val="00113008"/>
    <w:rsid w:val="00113044"/>
    <w:rsid w:val="00113091"/>
    <w:rsid w:val="0011329F"/>
    <w:rsid w:val="00113497"/>
    <w:rsid w:val="001135A5"/>
    <w:rsid w:val="00113BA2"/>
    <w:rsid w:val="00113BBF"/>
    <w:rsid w:val="00113D5D"/>
    <w:rsid w:val="00113DF5"/>
    <w:rsid w:val="00113F3C"/>
    <w:rsid w:val="0011460E"/>
    <w:rsid w:val="00114C40"/>
    <w:rsid w:val="001155D5"/>
    <w:rsid w:val="0011562D"/>
    <w:rsid w:val="001159AB"/>
    <w:rsid w:val="00115A54"/>
    <w:rsid w:val="00115BD0"/>
    <w:rsid w:val="00115D81"/>
    <w:rsid w:val="00115DDE"/>
    <w:rsid w:val="00115F8A"/>
    <w:rsid w:val="001160C6"/>
    <w:rsid w:val="00116284"/>
    <w:rsid w:val="0011660D"/>
    <w:rsid w:val="0011689F"/>
    <w:rsid w:val="001169FA"/>
    <w:rsid w:val="00116C76"/>
    <w:rsid w:val="00116D5D"/>
    <w:rsid w:val="00117209"/>
    <w:rsid w:val="00117303"/>
    <w:rsid w:val="001174A8"/>
    <w:rsid w:val="00117C00"/>
    <w:rsid w:val="001201C4"/>
    <w:rsid w:val="00120237"/>
    <w:rsid w:val="00120881"/>
    <w:rsid w:val="00120921"/>
    <w:rsid w:val="00120DED"/>
    <w:rsid w:val="00121119"/>
    <w:rsid w:val="00121337"/>
    <w:rsid w:val="00121385"/>
    <w:rsid w:val="0012157F"/>
    <w:rsid w:val="00121AAD"/>
    <w:rsid w:val="00121C11"/>
    <w:rsid w:val="00121C61"/>
    <w:rsid w:val="0012210C"/>
    <w:rsid w:val="001225CC"/>
    <w:rsid w:val="001228E0"/>
    <w:rsid w:val="001229C5"/>
    <w:rsid w:val="00122C75"/>
    <w:rsid w:val="00123177"/>
    <w:rsid w:val="001232BD"/>
    <w:rsid w:val="00123433"/>
    <w:rsid w:val="001238B0"/>
    <w:rsid w:val="00123947"/>
    <w:rsid w:val="0012405D"/>
    <w:rsid w:val="001242DF"/>
    <w:rsid w:val="00124354"/>
    <w:rsid w:val="001247DD"/>
    <w:rsid w:val="00124C47"/>
    <w:rsid w:val="00124DF3"/>
    <w:rsid w:val="0012524E"/>
    <w:rsid w:val="00125514"/>
    <w:rsid w:val="001255ED"/>
    <w:rsid w:val="00125673"/>
    <w:rsid w:val="00125D27"/>
    <w:rsid w:val="00125EE5"/>
    <w:rsid w:val="001260FB"/>
    <w:rsid w:val="00126155"/>
    <w:rsid w:val="001266D2"/>
    <w:rsid w:val="00126722"/>
    <w:rsid w:val="00126B4F"/>
    <w:rsid w:val="00126E5D"/>
    <w:rsid w:val="00126F8E"/>
    <w:rsid w:val="0012700D"/>
    <w:rsid w:val="00127026"/>
    <w:rsid w:val="00127586"/>
    <w:rsid w:val="00127697"/>
    <w:rsid w:val="00127EB0"/>
    <w:rsid w:val="00127FA0"/>
    <w:rsid w:val="00130229"/>
    <w:rsid w:val="0013027C"/>
    <w:rsid w:val="001303E7"/>
    <w:rsid w:val="00130487"/>
    <w:rsid w:val="0013075F"/>
    <w:rsid w:val="001307FA"/>
    <w:rsid w:val="00130A4F"/>
    <w:rsid w:val="00130BB3"/>
    <w:rsid w:val="00130D5A"/>
    <w:rsid w:val="00130FF9"/>
    <w:rsid w:val="0013101C"/>
    <w:rsid w:val="00131025"/>
    <w:rsid w:val="0013106B"/>
    <w:rsid w:val="001313BB"/>
    <w:rsid w:val="00131689"/>
    <w:rsid w:val="00131755"/>
    <w:rsid w:val="00131E2C"/>
    <w:rsid w:val="001322CE"/>
    <w:rsid w:val="001324D5"/>
    <w:rsid w:val="001326A6"/>
    <w:rsid w:val="0013278A"/>
    <w:rsid w:val="001330D0"/>
    <w:rsid w:val="00133523"/>
    <w:rsid w:val="00133837"/>
    <w:rsid w:val="00133AC7"/>
    <w:rsid w:val="00133C4A"/>
    <w:rsid w:val="00133E5F"/>
    <w:rsid w:val="001345F0"/>
    <w:rsid w:val="0013467C"/>
    <w:rsid w:val="00134B1E"/>
    <w:rsid w:val="00134D08"/>
    <w:rsid w:val="00134E8C"/>
    <w:rsid w:val="00134F04"/>
    <w:rsid w:val="00135253"/>
    <w:rsid w:val="00135292"/>
    <w:rsid w:val="001354BD"/>
    <w:rsid w:val="001358B1"/>
    <w:rsid w:val="00135A95"/>
    <w:rsid w:val="00135CE1"/>
    <w:rsid w:val="00135D11"/>
    <w:rsid w:val="00136469"/>
    <w:rsid w:val="00136482"/>
    <w:rsid w:val="001365A3"/>
    <w:rsid w:val="0013688C"/>
    <w:rsid w:val="001368CC"/>
    <w:rsid w:val="001368DD"/>
    <w:rsid w:val="00136E62"/>
    <w:rsid w:val="00136FE4"/>
    <w:rsid w:val="0013713C"/>
    <w:rsid w:val="00137245"/>
    <w:rsid w:val="00137748"/>
    <w:rsid w:val="0013799A"/>
    <w:rsid w:val="001379C9"/>
    <w:rsid w:val="00137A80"/>
    <w:rsid w:val="00137C73"/>
    <w:rsid w:val="00137DE9"/>
    <w:rsid w:val="00137F8D"/>
    <w:rsid w:val="0014041E"/>
    <w:rsid w:val="00140513"/>
    <w:rsid w:val="00140A29"/>
    <w:rsid w:val="00140FA9"/>
    <w:rsid w:val="00141102"/>
    <w:rsid w:val="001417BC"/>
    <w:rsid w:val="00141BB6"/>
    <w:rsid w:val="00141BC1"/>
    <w:rsid w:val="00141EF3"/>
    <w:rsid w:val="00142129"/>
    <w:rsid w:val="00142168"/>
    <w:rsid w:val="001425BC"/>
    <w:rsid w:val="001427FD"/>
    <w:rsid w:val="001428E1"/>
    <w:rsid w:val="00142E91"/>
    <w:rsid w:val="0014301C"/>
    <w:rsid w:val="001432F2"/>
    <w:rsid w:val="0014332B"/>
    <w:rsid w:val="0014342F"/>
    <w:rsid w:val="00143466"/>
    <w:rsid w:val="001435EA"/>
    <w:rsid w:val="001438A9"/>
    <w:rsid w:val="00143F59"/>
    <w:rsid w:val="00143FAF"/>
    <w:rsid w:val="00144239"/>
    <w:rsid w:val="00144504"/>
    <w:rsid w:val="00144569"/>
    <w:rsid w:val="00144783"/>
    <w:rsid w:val="00144883"/>
    <w:rsid w:val="001448C9"/>
    <w:rsid w:val="00144B4D"/>
    <w:rsid w:val="00144B53"/>
    <w:rsid w:val="00145008"/>
    <w:rsid w:val="001450B7"/>
    <w:rsid w:val="0014533D"/>
    <w:rsid w:val="0014535F"/>
    <w:rsid w:val="00145875"/>
    <w:rsid w:val="00145953"/>
    <w:rsid w:val="00145AB2"/>
    <w:rsid w:val="0014606C"/>
    <w:rsid w:val="001460BA"/>
    <w:rsid w:val="001463E2"/>
    <w:rsid w:val="00146587"/>
    <w:rsid w:val="00146898"/>
    <w:rsid w:val="00146F19"/>
    <w:rsid w:val="0014702F"/>
    <w:rsid w:val="001471BB"/>
    <w:rsid w:val="00147634"/>
    <w:rsid w:val="0014777E"/>
    <w:rsid w:val="00147AAA"/>
    <w:rsid w:val="00147D7B"/>
    <w:rsid w:val="00147EAE"/>
    <w:rsid w:val="00150964"/>
    <w:rsid w:val="00150BC8"/>
    <w:rsid w:val="0015119A"/>
    <w:rsid w:val="001512B4"/>
    <w:rsid w:val="001512F9"/>
    <w:rsid w:val="001514ED"/>
    <w:rsid w:val="0015152C"/>
    <w:rsid w:val="00151A28"/>
    <w:rsid w:val="00151A49"/>
    <w:rsid w:val="00151BDF"/>
    <w:rsid w:val="00151C04"/>
    <w:rsid w:val="00151DCE"/>
    <w:rsid w:val="00151FFF"/>
    <w:rsid w:val="001521A5"/>
    <w:rsid w:val="00152232"/>
    <w:rsid w:val="00152389"/>
    <w:rsid w:val="00152710"/>
    <w:rsid w:val="0015273A"/>
    <w:rsid w:val="001528F8"/>
    <w:rsid w:val="00152A56"/>
    <w:rsid w:val="00152ACF"/>
    <w:rsid w:val="00152B13"/>
    <w:rsid w:val="00153394"/>
    <w:rsid w:val="001533DA"/>
    <w:rsid w:val="0015368B"/>
    <w:rsid w:val="00153772"/>
    <w:rsid w:val="00154160"/>
    <w:rsid w:val="00154560"/>
    <w:rsid w:val="00154B5C"/>
    <w:rsid w:val="00154B82"/>
    <w:rsid w:val="00154E5D"/>
    <w:rsid w:val="00154F60"/>
    <w:rsid w:val="00155053"/>
    <w:rsid w:val="0015535B"/>
    <w:rsid w:val="001556D6"/>
    <w:rsid w:val="00155721"/>
    <w:rsid w:val="0015578E"/>
    <w:rsid w:val="001557C9"/>
    <w:rsid w:val="00155A68"/>
    <w:rsid w:val="00155B43"/>
    <w:rsid w:val="00155F6D"/>
    <w:rsid w:val="00156235"/>
    <w:rsid w:val="001562C6"/>
    <w:rsid w:val="0015636F"/>
    <w:rsid w:val="00156714"/>
    <w:rsid w:val="0015693F"/>
    <w:rsid w:val="00156BCE"/>
    <w:rsid w:val="00156C9D"/>
    <w:rsid w:val="00156D8E"/>
    <w:rsid w:val="00156EA4"/>
    <w:rsid w:val="00156FE2"/>
    <w:rsid w:val="001572AF"/>
    <w:rsid w:val="00157389"/>
    <w:rsid w:val="001573C7"/>
    <w:rsid w:val="0015788A"/>
    <w:rsid w:val="001605BC"/>
    <w:rsid w:val="00160613"/>
    <w:rsid w:val="0016090C"/>
    <w:rsid w:val="0016091E"/>
    <w:rsid w:val="00160952"/>
    <w:rsid w:val="00160FB6"/>
    <w:rsid w:val="0016158D"/>
    <w:rsid w:val="001615BE"/>
    <w:rsid w:val="00161623"/>
    <w:rsid w:val="00161796"/>
    <w:rsid w:val="001618A9"/>
    <w:rsid w:val="00161DA3"/>
    <w:rsid w:val="00161DE8"/>
    <w:rsid w:val="00161FA4"/>
    <w:rsid w:val="001623C7"/>
    <w:rsid w:val="0016267A"/>
    <w:rsid w:val="0016272D"/>
    <w:rsid w:val="0016276F"/>
    <w:rsid w:val="0016295B"/>
    <w:rsid w:val="00162BCF"/>
    <w:rsid w:val="001632D0"/>
    <w:rsid w:val="00163995"/>
    <w:rsid w:val="00163A2B"/>
    <w:rsid w:val="00163C3F"/>
    <w:rsid w:val="00164A24"/>
    <w:rsid w:val="00164B4D"/>
    <w:rsid w:val="00164BFA"/>
    <w:rsid w:val="00164DC2"/>
    <w:rsid w:val="00164E07"/>
    <w:rsid w:val="00164E75"/>
    <w:rsid w:val="00165672"/>
    <w:rsid w:val="00165B77"/>
    <w:rsid w:val="00165D9D"/>
    <w:rsid w:val="00165EB6"/>
    <w:rsid w:val="00165EEC"/>
    <w:rsid w:val="00166156"/>
    <w:rsid w:val="00166169"/>
    <w:rsid w:val="0016621C"/>
    <w:rsid w:val="0016624B"/>
    <w:rsid w:val="0016628F"/>
    <w:rsid w:val="00166331"/>
    <w:rsid w:val="00166402"/>
    <w:rsid w:val="001664C4"/>
    <w:rsid w:val="0016661B"/>
    <w:rsid w:val="00166923"/>
    <w:rsid w:val="00166E4C"/>
    <w:rsid w:val="00167107"/>
    <w:rsid w:val="0016714D"/>
    <w:rsid w:val="00167214"/>
    <w:rsid w:val="001676AF"/>
    <w:rsid w:val="001677EB"/>
    <w:rsid w:val="0016786C"/>
    <w:rsid w:val="0016792D"/>
    <w:rsid w:val="00167AF9"/>
    <w:rsid w:val="0017026D"/>
    <w:rsid w:val="0017037C"/>
    <w:rsid w:val="001705DE"/>
    <w:rsid w:val="00170617"/>
    <w:rsid w:val="001706FA"/>
    <w:rsid w:val="00170864"/>
    <w:rsid w:val="001709B5"/>
    <w:rsid w:val="00170BE0"/>
    <w:rsid w:val="00170CCB"/>
    <w:rsid w:val="00170D0D"/>
    <w:rsid w:val="00170D3B"/>
    <w:rsid w:val="00170EFD"/>
    <w:rsid w:val="00171008"/>
    <w:rsid w:val="00171168"/>
    <w:rsid w:val="00171201"/>
    <w:rsid w:val="001713CB"/>
    <w:rsid w:val="001713CE"/>
    <w:rsid w:val="0017162A"/>
    <w:rsid w:val="00171803"/>
    <w:rsid w:val="00171BBA"/>
    <w:rsid w:val="00171CAD"/>
    <w:rsid w:val="00171EE6"/>
    <w:rsid w:val="00171F1F"/>
    <w:rsid w:val="00172254"/>
    <w:rsid w:val="001727E6"/>
    <w:rsid w:val="00172BF0"/>
    <w:rsid w:val="00172C2B"/>
    <w:rsid w:val="00172F89"/>
    <w:rsid w:val="00172FD3"/>
    <w:rsid w:val="0017314A"/>
    <w:rsid w:val="001733E0"/>
    <w:rsid w:val="001737E2"/>
    <w:rsid w:val="001739E5"/>
    <w:rsid w:val="00173B8E"/>
    <w:rsid w:val="00173C49"/>
    <w:rsid w:val="0017436B"/>
    <w:rsid w:val="00174415"/>
    <w:rsid w:val="001748B0"/>
    <w:rsid w:val="00174C49"/>
    <w:rsid w:val="00175132"/>
    <w:rsid w:val="00175257"/>
    <w:rsid w:val="001753DF"/>
    <w:rsid w:val="001755C2"/>
    <w:rsid w:val="00175751"/>
    <w:rsid w:val="0017590E"/>
    <w:rsid w:val="00175DC8"/>
    <w:rsid w:val="00175EC3"/>
    <w:rsid w:val="00176023"/>
    <w:rsid w:val="0017653E"/>
    <w:rsid w:val="0017695B"/>
    <w:rsid w:val="0017730D"/>
    <w:rsid w:val="00177382"/>
    <w:rsid w:val="001773B5"/>
    <w:rsid w:val="00177721"/>
    <w:rsid w:val="00177CEB"/>
    <w:rsid w:val="001801F6"/>
    <w:rsid w:val="00180275"/>
    <w:rsid w:val="00180627"/>
    <w:rsid w:val="0018085E"/>
    <w:rsid w:val="0018107C"/>
    <w:rsid w:val="00181159"/>
    <w:rsid w:val="001812E9"/>
    <w:rsid w:val="001814E0"/>
    <w:rsid w:val="001815B4"/>
    <w:rsid w:val="0018181A"/>
    <w:rsid w:val="00181A6F"/>
    <w:rsid w:val="00181CC2"/>
    <w:rsid w:val="001825FB"/>
    <w:rsid w:val="001828D5"/>
    <w:rsid w:val="0018296C"/>
    <w:rsid w:val="00182973"/>
    <w:rsid w:val="00182B69"/>
    <w:rsid w:val="00182E81"/>
    <w:rsid w:val="00182E9D"/>
    <w:rsid w:val="00182EC6"/>
    <w:rsid w:val="00183097"/>
    <w:rsid w:val="0018346B"/>
    <w:rsid w:val="001834CF"/>
    <w:rsid w:val="0018372C"/>
    <w:rsid w:val="001837CD"/>
    <w:rsid w:val="001838FC"/>
    <w:rsid w:val="00184166"/>
    <w:rsid w:val="0018434C"/>
    <w:rsid w:val="00184376"/>
    <w:rsid w:val="0018443E"/>
    <w:rsid w:val="001844D6"/>
    <w:rsid w:val="0018480A"/>
    <w:rsid w:val="00184881"/>
    <w:rsid w:val="00184923"/>
    <w:rsid w:val="0018528A"/>
    <w:rsid w:val="0018571B"/>
    <w:rsid w:val="00185813"/>
    <w:rsid w:val="00185A57"/>
    <w:rsid w:val="00185B5F"/>
    <w:rsid w:val="00185C6C"/>
    <w:rsid w:val="00185CAC"/>
    <w:rsid w:val="00185D05"/>
    <w:rsid w:val="00186501"/>
    <w:rsid w:val="00186575"/>
    <w:rsid w:val="00186704"/>
    <w:rsid w:val="00186752"/>
    <w:rsid w:val="00186781"/>
    <w:rsid w:val="001868CC"/>
    <w:rsid w:val="00186A58"/>
    <w:rsid w:val="00186AB1"/>
    <w:rsid w:val="00186B36"/>
    <w:rsid w:val="00186D15"/>
    <w:rsid w:val="00186DB2"/>
    <w:rsid w:val="00186DB3"/>
    <w:rsid w:val="00187053"/>
    <w:rsid w:val="00187195"/>
    <w:rsid w:val="0018727D"/>
    <w:rsid w:val="001875AB"/>
    <w:rsid w:val="001879CC"/>
    <w:rsid w:val="00187A0D"/>
    <w:rsid w:val="00190598"/>
    <w:rsid w:val="001914DC"/>
    <w:rsid w:val="00191547"/>
    <w:rsid w:val="00191AF1"/>
    <w:rsid w:val="00191C4C"/>
    <w:rsid w:val="0019210E"/>
    <w:rsid w:val="0019222F"/>
    <w:rsid w:val="00192366"/>
    <w:rsid w:val="001923F8"/>
    <w:rsid w:val="001924CD"/>
    <w:rsid w:val="0019279A"/>
    <w:rsid w:val="001928D0"/>
    <w:rsid w:val="00192F3F"/>
    <w:rsid w:val="001933C2"/>
    <w:rsid w:val="0019345E"/>
    <w:rsid w:val="001934F1"/>
    <w:rsid w:val="001935C8"/>
    <w:rsid w:val="00193836"/>
    <w:rsid w:val="0019384A"/>
    <w:rsid w:val="001939E4"/>
    <w:rsid w:val="001940B5"/>
    <w:rsid w:val="00194507"/>
    <w:rsid w:val="001949A1"/>
    <w:rsid w:val="00194C38"/>
    <w:rsid w:val="0019517B"/>
    <w:rsid w:val="00195252"/>
    <w:rsid w:val="0019559A"/>
    <w:rsid w:val="001955EB"/>
    <w:rsid w:val="00195644"/>
    <w:rsid w:val="001956B8"/>
    <w:rsid w:val="001958E6"/>
    <w:rsid w:val="00195A3C"/>
    <w:rsid w:val="00195E68"/>
    <w:rsid w:val="001962AA"/>
    <w:rsid w:val="001963E2"/>
    <w:rsid w:val="001965BA"/>
    <w:rsid w:val="00196637"/>
    <w:rsid w:val="001967E5"/>
    <w:rsid w:val="00196E59"/>
    <w:rsid w:val="0019756C"/>
    <w:rsid w:val="001977D9"/>
    <w:rsid w:val="00197874"/>
    <w:rsid w:val="00197A3F"/>
    <w:rsid w:val="00197B05"/>
    <w:rsid w:val="00197EB4"/>
    <w:rsid w:val="00197F35"/>
    <w:rsid w:val="00197FD6"/>
    <w:rsid w:val="001A0082"/>
    <w:rsid w:val="001A015A"/>
    <w:rsid w:val="001A0202"/>
    <w:rsid w:val="001A0B0C"/>
    <w:rsid w:val="001A0B42"/>
    <w:rsid w:val="001A0D01"/>
    <w:rsid w:val="001A0EFF"/>
    <w:rsid w:val="001A0F79"/>
    <w:rsid w:val="001A1238"/>
    <w:rsid w:val="001A13E4"/>
    <w:rsid w:val="001A1475"/>
    <w:rsid w:val="001A15BF"/>
    <w:rsid w:val="001A18C5"/>
    <w:rsid w:val="001A1C63"/>
    <w:rsid w:val="001A1C98"/>
    <w:rsid w:val="001A1D83"/>
    <w:rsid w:val="001A1FDC"/>
    <w:rsid w:val="001A1FFF"/>
    <w:rsid w:val="001A25DF"/>
    <w:rsid w:val="001A28D1"/>
    <w:rsid w:val="001A2E16"/>
    <w:rsid w:val="001A2E7E"/>
    <w:rsid w:val="001A2F00"/>
    <w:rsid w:val="001A3123"/>
    <w:rsid w:val="001A31B4"/>
    <w:rsid w:val="001A31F6"/>
    <w:rsid w:val="001A326C"/>
    <w:rsid w:val="001A3270"/>
    <w:rsid w:val="001A347A"/>
    <w:rsid w:val="001A43B3"/>
    <w:rsid w:val="001A479F"/>
    <w:rsid w:val="001A4812"/>
    <w:rsid w:val="001A49F1"/>
    <w:rsid w:val="001A4A70"/>
    <w:rsid w:val="001A4DA1"/>
    <w:rsid w:val="001A5206"/>
    <w:rsid w:val="001A52D5"/>
    <w:rsid w:val="001A52E9"/>
    <w:rsid w:val="001A53D5"/>
    <w:rsid w:val="001A5626"/>
    <w:rsid w:val="001A593B"/>
    <w:rsid w:val="001A59E9"/>
    <w:rsid w:val="001A5DF6"/>
    <w:rsid w:val="001A5F5B"/>
    <w:rsid w:val="001A5FC2"/>
    <w:rsid w:val="001A641A"/>
    <w:rsid w:val="001A6439"/>
    <w:rsid w:val="001A6576"/>
    <w:rsid w:val="001A65C9"/>
    <w:rsid w:val="001A68AB"/>
    <w:rsid w:val="001A6CB0"/>
    <w:rsid w:val="001A6CF4"/>
    <w:rsid w:val="001A6D01"/>
    <w:rsid w:val="001A735A"/>
    <w:rsid w:val="001A774B"/>
    <w:rsid w:val="001A77D7"/>
    <w:rsid w:val="001A7A85"/>
    <w:rsid w:val="001A7E16"/>
    <w:rsid w:val="001A7F83"/>
    <w:rsid w:val="001B0159"/>
    <w:rsid w:val="001B0392"/>
    <w:rsid w:val="001B04B6"/>
    <w:rsid w:val="001B05C8"/>
    <w:rsid w:val="001B0601"/>
    <w:rsid w:val="001B06C1"/>
    <w:rsid w:val="001B0736"/>
    <w:rsid w:val="001B09E7"/>
    <w:rsid w:val="001B09FD"/>
    <w:rsid w:val="001B0C8B"/>
    <w:rsid w:val="001B0CC2"/>
    <w:rsid w:val="001B0D7E"/>
    <w:rsid w:val="001B0EA5"/>
    <w:rsid w:val="001B1697"/>
    <w:rsid w:val="001B1A81"/>
    <w:rsid w:val="001B1B05"/>
    <w:rsid w:val="001B24CE"/>
    <w:rsid w:val="001B26C0"/>
    <w:rsid w:val="001B2709"/>
    <w:rsid w:val="001B29AA"/>
    <w:rsid w:val="001B3178"/>
    <w:rsid w:val="001B3241"/>
    <w:rsid w:val="001B3846"/>
    <w:rsid w:val="001B425E"/>
    <w:rsid w:val="001B446B"/>
    <w:rsid w:val="001B44BD"/>
    <w:rsid w:val="001B4BA2"/>
    <w:rsid w:val="001B4CB3"/>
    <w:rsid w:val="001B4D73"/>
    <w:rsid w:val="001B4FCF"/>
    <w:rsid w:val="001B54D1"/>
    <w:rsid w:val="001B5B97"/>
    <w:rsid w:val="001B5C49"/>
    <w:rsid w:val="001B5F79"/>
    <w:rsid w:val="001B60B3"/>
    <w:rsid w:val="001B62FE"/>
    <w:rsid w:val="001B6379"/>
    <w:rsid w:val="001B6456"/>
    <w:rsid w:val="001B72FB"/>
    <w:rsid w:val="001B7309"/>
    <w:rsid w:val="001B74AD"/>
    <w:rsid w:val="001B7847"/>
    <w:rsid w:val="001B7944"/>
    <w:rsid w:val="001B7A73"/>
    <w:rsid w:val="001B7C8F"/>
    <w:rsid w:val="001B7F17"/>
    <w:rsid w:val="001B7F30"/>
    <w:rsid w:val="001C0619"/>
    <w:rsid w:val="001C0829"/>
    <w:rsid w:val="001C0A37"/>
    <w:rsid w:val="001C0B2C"/>
    <w:rsid w:val="001C10FA"/>
    <w:rsid w:val="001C1115"/>
    <w:rsid w:val="001C2020"/>
    <w:rsid w:val="001C2283"/>
    <w:rsid w:val="001C22A4"/>
    <w:rsid w:val="001C23FF"/>
    <w:rsid w:val="001C2527"/>
    <w:rsid w:val="001C28CF"/>
    <w:rsid w:val="001C29EA"/>
    <w:rsid w:val="001C2C4D"/>
    <w:rsid w:val="001C300E"/>
    <w:rsid w:val="001C3525"/>
    <w:rsid w:val="001C3769"/>
    <w:rsid w:val="001C3AF9"/>
    <w:rsid w:val="001C3B3F"/>
    <w:rsid w:val="001C3D06"/>
    <w:rsid w:val="001C450F"/>
    <w:rsid w:val="001C487B"/>
    <w:rsid w:val="001C490D"/>
    <w:rsid w:val="001C4D57"/>
    <w:rsid w:val="001C4FBC"/>
    <w:rsid w:val="001C5256"/>
    <w:rsid w:val="001C54F9"/>
    <w:rsid w:val="001C5742"/>
    <w:rsid w:val="001C5A1B"/>
    <w:rsid w:val="001C6343"/>
    <w:rsid w:val="001C681D"/>
    <w:rsid w:val="001C6D02"/>
    <w:rsid w:val="001C6DBB"/>
    <w:rsid w:val="001C7066"/>
    <w:rsid w:val="001C70E5"/>
    <w:rsid w:val="001C711F"/>
    <w:rsid w:val="001C7210"/>
    <w:rsid w:val="001C73DC"/>
    <w:rsid w:val="001C7527"/>
    <w:rsid w:val="001C76B9"/>
    <w:rsid w:val="001C76DA"/>
    <w:rsid w:val="001C7770"/>
    <w:rsid w:val="001C796B"/>
    <w:rsid w:val="001C7D59"/>
    <w:rsid w:val="001C7E12"/>
    <w:rsid w:val="001C7E97"/>
    <w:rsid w:val="001D0056"/>
    <w:rsid w:val="001D01A1"/>
    <w:rsid w:val="001D02F9"/>
    <w:rsid w:val="001D039F"/>
    <w:rsid w:val="001D0B95"/>
    <w:rsid w:val="001D0E0A"/>
    <w:rsid w:val="001D1116"/>
    <w:rsid w:val="001D1140"/>
    <w:rsid w:val="001D11EF"/>
    <w:rsid w:val="001D15D7"/>
    <w:rsid w:val="001D174F"/>
    <w:rsid w:val="001D18C8"/>
    <w:rsid w:val="001D1A89"/>
    <w:rsid w:val="001D1CC5"/>
    <w:rsid w:val="001D2017"/>
    <w:rsid w:val="001D213E"/>
    <w:rsid w:val="001D21CA"/>
    <w:rsid w:val="001D2461"/>
    <w:rsid w:val="001D29BC"/>
    <w:rsid w:val="001D2E67"/>
    <w:rsid w:val="001D2F4A"/>
    <w:rsid w:val="001D311E"/>
    <w:rsid w:val="001D327C"/>
    <w:rsid w:val="001D36C6"/>
    <w:rsid w:val="001D371D"/>
    <w:rsid w:val="001D3CFD"/>
    <w:rsid w:val="001D456D"/>
    <w:rsid w:val="001D4687"/>
    <w:rsid w:val="001D49CC"/>
    <w:rsid w:val="001D4FAC"/>
    <w:rsid w:val="001D51C7"/>
    <w:rsid w:val="001D54D5"/>
    <w:rsid w:val="001D56B0"/>
    <w:rsid w:val="001D585D"/>
    <w:rsid w:val="001D5FCA"/>
    <w:rsid w:val="001D624D"/>
    <w:rsid w:val="001D6286"/>
    <w:rsid w:val="001D644A"/>
    <w:rsid w:val="001D6A9F"/>
    <w:rsid w:val="001D6B6A"/>
    <w:rsid w:val="001D6BA2"/>
    <w:rsid w:val="001D6E5F"/>
    <w:rsid w:val="001D720A"/>
    <w:rsid w:val="001D7270"/>
    <w:rsid w:val="001D744A"/>
    <w:rsid w:val="001D75DA"/>
    <w:rsid w:val="001D7645"/>
    <w:rsid w:val="001D7AB1"/>
    <w:rsid w:val="001D7C8A"/>
    <w:rsid w:val="001D7D35"/>
    <w:rsid w:val="001D7DFA"/>
    <w:rsid w:val="001E036B"/>
    <w:rsid w:val="001E072E"/>
    <w:rsid w:val="001E089D"/>
    <w:rsid w:val="001E0C2D"/>
    <w:rsid w:val="001E175B"/>
    <w:rsid w:val="001E1B56"/>
    <w:rsid w:val="001E1B80"/>
    <w:rsid w:val="001E2011"/>
    <w:rsid w:val="001E21C4"/>
    <w:rsid w:val="001E25AC"/>
    <w:rsid w:val="001E264F"/>
    <w:rsid w:val="001E2A3C"/>
    <w:rsid w:val="001E2A52"/>
    <w:rsid w:val="001E2A7F"/>
    <w:rsid w:val="001E2C5F"/>
    <w:rsid w:val="001E2D35"/>
    <w:rsid w:val="001E2D8C"/>
    <w:rsid w:val="001E2DBD"/>
    <w:rsid w:val="001E2DC5"/>
    <w:rsid w:val="001E341F"/>
    <w:rsid w:val="001E3510"/>
    <w:rsid w:val="001E35F4"/>
    <w:rsid w:val="001E3A07"/>
    <w:rsid w:val="001E3C0C"/>
    <w:rsid w:val="001E4013"/>
    <w:rsid w:val="001E40B9"/>
    <w:rsid w:val="001E416A"/>
    <w:rsid w:val="001E41DC"/>
    <w:rsid w:val="001E4239"/>
    <w:rsid w:val="001E428F"/>
    <w:rsid w:val="001E42CA"/>
    <w:rsid w:val="001E5087"/>
    <w:rsid w:val="001E52AE"/>
    <w:rsid w:val="001E536A"/>
    <w:rsid w:val="001E537F"/>
    <w:rsid w:val="001E563E"/>
    <w:rsid w:val="001E588B"/>
    <w:rsid w:val="001E5E85"/>
    <w:rsid w:val="001E5FAD"/>
    <w:rsid w:val="001E6690"/>
    <w:rsid w:val="001E6899"/>
    <w:rsid w:val="001E6E89"/>
    <w:rsid w:val="001E6F00"/>
    <w:rsid w:val="001E6FFD"/>
    <w:rsid w:val="001E70EF"/>
    <w:rsid w:val="001E722D"/>
    <w:rsid w:val="001E75DE"/>
    <w:rsid w:val="001E76CA"/>
    <w:rsid w:val="001F0276"/>
    <w:rsid w:val="001F0596"/>
    <w:rsid w:val="001F05F8"/>
    <w:rsid w:val="001F0821"/>
    <w:rsid w:val="001F0A31"/>
    <w:rsid w:val="001F0CBD"/>
    <w:rsid w:val="001F13D4"/>
    <w:rsid w:val="001F16B0"/>
    <w:rsid w:val="001F1937"/>
    <w:rsid w:val="001F1B69"/>
    <w:rsid w:val="001F1C3E"/>
    <w:rsid w:val="001F1F48"/>
    <w:rsid w:val="001F20AF"/>
    <w:rsid w:val="001F23B3"/>
    <w:rsid w:val="001F2446"/>
    <w:rsid w:val="001F26BF"/>
    <w:rsid w:val="001F2717"/>
    <w:rsid w:val="001F28ED"/>
    <w:rsid w:val="001F2DBE"/>
    <w:rsid w:val="001F3788"/>
    <w:rsid w:val="001F3889"/>
    <w:rsid w:val="001F3937"/>
    <w:rsid w:val="001F3C29"/>
    <w:rsid w:val="001F3E98"/>
    <w:rsid w:val="001F3EBD"/>
    <w:rsid w:val="001F438F"/>
    <w:rsid w:val="001F44C6"/>
    <w:rsid w:val="001F4516"/>
    <w:rsid w:val="001F4A8A"/>
    <w:rsid w:val="001F4D40"/>
    <w:rsid w:val="001F51C1"/>
    <w:rsid w:val="001F5465"/>
    <w:rsid w:val="001F555C"/>
    <w:rsid w:val="001F57DA"/>
    <w:rsid w:val="001F5E02"/>
    <w:rsid w:val="001F61F4"/>
    <w:rsid w:val="001F63DA"/>
    <w:rsid w:val="001F64AC"/>
    <w:rsid w:val="001F6BA2"/>
    <w:rsid w:val="001F6EB9"/>
    <w:rsid w:val="001F71AF"/>
    <w:rsid w:val="001F7311"/>
    <w:rsid w:val="001F738E"/>
    <w:rsid w:val="001F767D"/>
    <w:rsid w:val="001F774B"/>
    <w:rsid w:val="001F7A30"/>
    <w:rsid w:val="001F7E2D"/>
    <w:rsid w:val="0020080E"/>
    <w:rsid w:val="00200C31"/>
    <w:rsid w:val="00200D09"/>
    <w:rsid w:val="00200F14"/>
    <w:rsid w:val="0020143E"/>
    <w:rsid w:val="00201757"/>
    <w:rsid w:val="00201E47"/>
    <w:rsid w:val="00202144"/>
    <w:rsid w:val="00202157"/>
    <w:rsid w:val="0020230A"/>
    <w:rsid w:val="002027DA"/>
    <w:rsid w:val="00202A1C"/>
    <w:rsid w:val="00202EE7"/>
    <w:rsid w:val="00202F87"/>
    <w:rsid w:val="00203094"/>
    <w:rsid w:val="00203290"/>
    <w:rsid w:val="002032AE"/>
    <w:rsid w:val="002032D7"/>
    <w:rsid w:val="0020376B"/>
    <w:rsid w:val="00203AA1"/>
    <w:rsid w:val="00203CA9"/>
    <w:rsid w:val="00203CBF"/>
    <w:rsid w:val="0020455B"/>
    <w:rsid w:val="002046A1"/>
    <w:rsid w:val="00204B0C"/>
    <w:rsid w:val="00204BCD"/>
    <w:rsid w:val="00205132"/>
    <w:rsid w:val="00205195"/>
    <w:rsid w:val="00205321"/>
    <w:rsid w:val="0020569D"/>
    <w:rsid w:val="002058E1"/>
    <w:rsid w:val="00205B7F"/>
    <w:rsid w:val="00205E15"/>
    <w:rsid w:val="00205EC3"/>
    <w:rsid w:val="00205F03"/>
    <w:rsid w:val="002062ED"/>
    <w:rsid w:val="002062F5"/>
    <w:rsid w:val="0020652D"/>
    <w:rsid w:val="002065C1"/>
    <w:rsid w:val="00206637"/>
    <w:rsid w:val="0020690B"/>
    <w:rsid w:val="00206D49"/>
    <w:rsid w:val="00206E3E"/>
    <w:rsid w:val="002070D4"/>
    <w:rsid w:val="00207272"/>
    <w:rsid w:val="002072FD"/>
    <w:rsid w:val="002076D7"/>
    <w:rsid w:val="00207947"/>
    <w:rsid w:val="0020796B"/>
    <w:rsid w:val="00207AF3"/>
    <w:rsid w:val="00207CB8"/>
    <w:rsid w:val="00210358"/>
    <w:rsid w:val="002103FA"/>
    <w:rsid w:val="002104F0"/>
    <w:rsid w:val="00210599"/>
    <w:rsid w:val="0021065B"/>
    <w:rsid w:val="00210A49"/>
    <w:rsid w:val="00210C77"/>
    <w:rsid w:val="00211322"/>
    <w:rsid w:val="00211343"/>
    <w:rsid w:val="00211B30"/>
    <w:rsid w:val="00211C0F"/>
    <w:rsid w:val="00211DD3"/>
    <w:rsid w:val="00211DD6"/>
    <w:rsid w:val="00211E6A"/>
    <w:rsid w:val="00211E6E"/>
    <w:rsid w:val="00211ED1"/>
    <w:rsid w:val="00211FCE"/>
    <w:rsid w:val="002123A2"/>
    <w:rsid w:val="002125B3"/>
    <w:rsid w:val="002126C7"/>
    <w:rsid w:val="00212722"/>
    <w:rsid w:val="0021288D"/>
    <w:rsid w:val="00212904"/>
    <w:rsid w:val="00212A50"/>
    <w:rsid w:val="00212BF4"/>
    <w:rsid w:val="00213245"/>
    <w:rsid w:val="002132B7"/>
    <w:rsid w:val="002138BA"/>
    <w:rsid w:val="00213BB3"/>
    <w:rsid w:val="00213C37"/>
    <w:rsid w:val="00213E67"/>
    <w:rsid w:val="00213F76"/>
    <w:rsid w:val="00214011"/>
    <w:rsid w:val="002141FF"/>
    <w:rsid w:val="00214318"/>
    <w:rsid w:val="00214364"/>
    <w:rsid w:val="00214380"/>
    <w:rsid w:val="002146FD"/>
    <w:rsid w:val="00214809"/>
    <w:rsid w:val="002148E9"/>
    <w:rsid w:val="0021491F"/>
    <w:rsid w:val="00214C19"/>
    <w:rsid w:val="00214C39"/>
    <w:rsid w:val="00214EE7"/>
    <w:rsid w:val="00214F14"/>
    <w:rsid w:val="00214FD9"/>
    <w:rsid w:val="0021551A"/>
    <w:rsid w:val="0021563D"/>
    <w:rsid w:val="0021566B"/>
    <w:rsid w:val="0021579F"/>
    <w:rsid w:val="0021580A"/>
    <w:rsid w:val="0021580C"/>
    <w:rsid w:val="0021585C"/>
    <w:rsid w:val="002159C8"/>
    <w:rsid w:val="00215BD0"/>
    <w:rsid w:val="00215CAD"/>
    <w:rsid w:val="00215D1E"/>
    <w:rsid w:val="002161CF"/>
    <w:rsid w:val="002161EA"/>
    <w:rsid w:val="00216369"/>
    <w:rsid w:val="00216582"/>
    <w:rsid w:val="00216D00"/>
    <w:rsid w:val="00216DF3"/>
    <w:rsid w:val="00216EF8"/>
    <w:rsid w:val="00217294"/>
    <w:rsid w:val="0021730B"/>
    <w:rsid w:val="0021751F"/>
    <w:rsid w:val="002177EB"/>
    <w:rsid w:val="0021792C"/>
    <w:rsid w:val="00217B27"/>
    <w:rsid w:val="00217C29"/>
    <w:rsid w:val="00217D6D"/>
    <w:rsid w:val="00217DDD"/>
    <w:rsid w:val="00220545"/>
    <w:rsid w:val="00220645"/>
    <w:rsid w:val="00220646"/>
    <w:rsid w:val="002207B1"/>
    <w:rsid w:val="00220810"/>
    <w:rsid w:val="00220C15"/>
    <w:rsid w:val="00220D68"/>
    <w:rsid w:val="00220D76"/>
    <w:rsid w:val="00220D8C"/>
    <w:rsid w:val="00220F42"/>
    <w:rsid w:val="0022102C"/>
    <w:rsid w:val="00221125"/>
    <w:rsid w:val="002211E8"/>
    <w:rsid w:val="00221445"/>
    <w:rsid w:val="002216FE"/>
    <w:rsid w:val="002219A8"/>
    <w:rsid w:val="00221A28"/>
    <w:rsid w:val="00221BD4"/>
    <w:rsid w:val="00221CFA"/>
    <w:rsid w:val="00221E29"/>
    <w:rsid w:val="00221FA1"/>
    <w:rsid w:val="0022215C"/>
    <w:rsid w:val="002222E4"/>
    <w:rsid w:val="00222CC2"/>
    <w:rsid w:val="00223509"/>
    <w:rsid w:val="00223651"/>
    <w:rsid w:val="002237A7"/>
    <w:rsid w:val="00223824"/>
    <w:rsid w:val="002239B2"/>
    <w:rsid w:val="00223BAD"/>
    <w:rsid w:val="00224E95"/>
    <w:rsid w:val="002256B4"/>
    <w:rsid w:val="00225EC1"/>
    <w:rsid w:val="00225ED4"/>
    <w:rsid w:val="00226266"/>
    <w:rsid w:val="002265F1"/>
    <w:rsid w:val="002269C3"/>
    <w:rsid w:val="002270A6"/>
    <w:rsid w:val="0022734F"/>
    <w:rsid w:val="002274E3"/>
    <w:rsid w:val="002275D8"/>
    <w:rsid w:val="0022796D"/>
    <w:rsid w:val="00227CAE"/>
    <w:rsid w:val="00230267"/>
    <w:rsid w:val="002302EF"/>
    <w:rsid w:val="002304C4"/>
    <w:rsid w:val="002307A4"/>
    <w:rsid w:val="00230ED2"/>
    <w:rsid w:val="00230ED5"/>
    <w:rsid w:val="00231678"/>
    <w:rsid w:val="002316D9"/>
    <w:rsid w:val="002318B1"/>
    <w:rsid w:val="00231A71"/>
    <w:rsid w:val="00231C38"/>
    <w:rsid w:val="00231CBA"/>
    <w:rsid w:val="00232181"/>
    <w:rsid w:val="002321F2"/>
    <w:rsid w:val="00232446"/>
    <w:rsid w:val="0023246F"/>
    <w:rsid w:val="002324A3"/>
    <w:rsid w:val="002324B5"/>
    <w:rsid w:val="00232568"/>
    <w:rsid w:val="0023265A"/>
    <w:rsid w:val="002327B4"/>
    <w:rsid w:val="00232AA5"/>
    <w:rsid w:val="00232F11"/>
    <w:rsid w:val="0023305E"/>
    <w:rsid w:val="00233586"/>
    <w:rsid w:val="00233652"/>
    <w:rsid w:val="002337A5"/>
    <w:rsid w:val="00233AD5"/>
    <w:rsid w:val="00233C2F"/>
    <w:rsid w:val="002342C0"/>
    <w:rsid w:val="002342D5"/>
    <w:rsid w:val="002342D9"/>
    <w:rsid w:val="00234360"/>
    <w:rsid w:val="002343FF"/>
    <w:rsid w:val="002344A4"/>
    <w:rsid w:val="00234822"/>
    <w:rsid w:val="00234947"/>
    <w:rsid w:val="00234DA6"/>
    <w:rsid w:val="00234F4A"/>
    <w:rsid w:val="0023523F"/>
    <w:rsid w:val="002352FD"/>
    <w:rsid w:val="00235744"/>
    <w:rsid w:val="00235903"/>
    <w:rsid w:val="00235B0F"/>
    <w:rsid w:val="00235BE8"/>
    <w:rsid w:val="00235DA1"/>
    <w:rsid w:val="00235EED"/>
    <w:rsid w:val="00235F6E"/>
    <w:rsid w:val="0023640F"/>
    <w:rsid w:val="0023642A"/>
    <w:rsid w:val="002364A0"/>
    <w:rsid w:val="002365DF"/>
    <w:rsid w:val="002368BC"/>
    <w:rsid w:val="002373FC"/>
    <w:rsid w:val="00237930"/>
    <w:rsid w:val="0023794F"/>
    <w:rsid w:val="00237A09"/>
    <w:rsid w:val="00237AB4"/>
    <w:rsid w:val="00237B7D"/>
    <w:rsid w:val="00237BBD"/>
    <w:rsid w:val="00237BE0"/>
    <w:rsid w:val="00237EBC"/>
    <w:rsid w:val="00237EF0"/>
    <w:rsid w:val="00240062"/>
    <w:rsid w:val="002401AC"/>
    <w:rsid w:val="0024045C"/>
    <w:rsid w:val="00240564"/>
    <w:rsid w:val="0024074F"/>
    <w:rsid w:val="00240CEF"/>
    <w:rsid w:val="00241336"/>
    <w:rsid w:val="00241441"/>
    <w:rsid w:val="00241515"/>
    <w:rsid w:val="00241551"/>
    <w:rsid w:val="00241E0F"/>
    <w:rsid w:val="002420C5"/>
    <w:rsid w:val="00242127"/>
    <w:rsid w:val="00242CA9"/>
    <w:rsid w:val="00242DCF"/>
    <w:rsid w:val="00242F12"/>
    <w:rsid w:val="00242F51"/>
    <w:rsid w:val="00242FC1"/>
    <w:rsid w:val="002432F4"/>
    <w:rsid w:val="002434B9"/>
    <w:rsid w:val="002436C1"/>
    <w:rsid w:val="002438B8"/>
    <w:rsid w:val="002438FA"/>
    <w:rsid w:val="00243A30"/>
    <w:rsid w:val="00243B15"/>
    <w:rsid w:val="00243BD1"/>
    <w:rsid w:val="00243D66"/>
    <w:rsid w:val="0024406B"/>
    <w:rsid w:val="00244499"/>
    <w:rsid w:val="00244741"/>
    <w:rsid w:val="002449EC"/>
    <w:rsid w:val="00244A7E"/>
    <w:rsid w:val="00244AD3"/>
    <w:rsid w:val="00244E6B"/>
    <w:rsid w:val="00245146"/>
    <w:rsid w:val="00245D33"/>
    <w:rsid w:val="00245E95"/>
    <w:rsid w:val="00245EDE"/>
    <w:rsid w:val="00246281"/>
    <w:rsid w:val="00246708"/>
    <w:rsid w:val="00246754"/>
    <w:rsid w:val="002469D6"/>
    <w:rsid w:val="00247310"/>
    <w:rsid w:val="00247377"/>
    <w:rsid w:val="0024747E"/>
    <w:rsid w:val="0024755D"/>
    <w:rsid w:val="00247875"/>
    <w:rsid w:val="002479E0"/>
    <w:rsid w:val="00247C48"/>
    <w:rsid w:val="00247C8F"/>
    <w:rsid w:val="00247CC3"/>
    <w:rsid w:val="00247FEE"/>
    <w:rsid w:val="002502CE"/>
    <w:rsid w:val="00250943"/>
    <w:rsid w:val="002509D6"/>
    <w:rsid w:val="00250DED"/>
    <w:rsid w:val="00251219"/>
    <w:rsid w:val="0025127C"/>
    <w:rsid w:val="002512FB"/>
    <w:rsid w:val="00251362"/>
    <w:rsid w:val="002515A4"/>
    <w:rsid w:val="002518CC"/>
    <w:rsid w:val="00251B3B"/>
    <w:rsid w:val="00251B81"/>
    <w:rsid w:val="00251C09"/>
    <w:rsid w:val="00251D82"/>
    <w:rsid w:val="002520FA"/>
    <w:rsid w:val="002521AE"/>
    <w:rsid w:val="002521FB"/>
    <w:rsid w:val="002523BA"/>
    <w:rsid w:val="00252456"/>
    <w:rsid w:val="0025295B"/>
    <w:rsid w:val="00252E82"/>
    <w:rsid w:val="002531A2"/>
    <w:rsid w:val="002535D2"/>
    <w:rsid w:val="00253635"/>
    <w:rsid w:val="00253780"/>
    <w:rsid w:val="00253B29"/>
    <w:rsid w:val="00253B9B"/>
    <w:rsid w:val="00253EA8"/>
    <w:rsid w:val="0025406C"/>
    <w:rsid w:val="002540D7"/>
    <w:rsid w:val="00254377"/>
    <w:rsid w:val="002543A0"/>
    <w:rsid w:val="0025447F"/>
    <w:rsid w:val="002548A1"/>
    <w:rsid w:val="00254CB2"/>
    <w:rsid w:val="00254D02"/>
    <w:rsid w:val="00254FE9"/>
    <w:rsid w:val="00254FF7"/>
    <w:rsid w:val="002550E0"/>
    <w:rsid w:val="002551BB"/>
    <w:rsid w:val="002555FD"/>
    <w:rsid w:val="00255A6A"/>
    <w:rsid w:val="00256709"/>
    <w:rsid w:val="0025686C"/>
    <w:rsid w:val="002569B3"/>
    <w:rsid w:val="00256F35"/>
    <w:rsid w:val="00256F8E"/>
    <w:rsid w:val="00257186"/>
    <w:rsid w:val="00257229"/>
    <w:rsid w:val="002572CA"/>
    <w:rsid w:val="002576F0"/>
    <w:rsid w:val="00257761"/>
    <w:rsid w:val="00257C20"/>
    <w:rsid w:val="00257F3E"/>
    <w:rsid w:val="00257F9F"/>
    <w:rsid w:val="00260155"/>
    <w:rsid w:val="0026075D"/>
    <w:rsid w:val="00260C7F"/>
    <w:rsid w:val="00260EAA"/>
    <w:rsid w:val="002612A5"/>
    <w:rsid w:val="0026183B"/>
    <w:rsid w:val="00261B86"/>
    <w:rsid w:val="002623C2"/>
    <w:rsid w:val="00262966"/>
    <w:rsid w:val="00262C8B"/>
    <w:rsid w:val="00262D4D"/>
    <w:rsid w:val="00263117"/>
    <w:rsid w:val="00263337"/>
    <w:rsid w:val="002633E8"/>
    <w:rsid w:val="0026377F"/>
    <w:rsid w:val="00263785"/>
    <w:rsid w:val="002639A0"/>
    <w:rsid w:val="00263BDF"/>
    <w:rsid w:val="00263BF5"/>
    <w:rsid w:val="00263E45"/>
    <w:rsid w:val="0026453F"/>
    <w:rsid w:val="002649CC"/>
    <w:rsid w:val="00265024"/>
    <w:rsid w:val="0026504B"/>
    <w:rsid w:val="002650B0"/>
    <w:rsid w:val="0026528A"/>
    <w:rsid w:val="00265C2E"/>
    <w:rsid w:val="00265C9A"/>
    <w:rsid w:val="00265E63"/>
    <w:rsid w:val="00265F27"/>
    <w:rsid w:val="00265FCE"/>
    <w:rsid w:val="00266049"/>
    <w:rsid w:val="00266580"/>
    <w:rsid w:val="00266AA6"/>
    <w:rsid w:val="00266CCF"/>
    <w:rsid w:val="002673E3"/>
    <w:rsid w:val="00267B1B"/>
    <w:rsid w:val="00267D70"/>
    <w:rsid w:val="00267DF9"/>
    <w:rsid w:val="00267E25"/>
    <w:rsid w:val="00270011"/>
    <w:rsid w:val="0027046C"/>
    <w:rsid w:val="002704F7"/>
    <w:rsid w:val="00270777"/>
    <w:rsid w:val="00270AA2"/>
    <w:rsid w:val="00271308"/>
    <w:rsid w:val="00271325"/>
    <w:rsid w:val="002714D8"/>
    <w:rsid w:val="002716F6"/>
    <w:rsid w:val="002717EB"/>
    <w:rsid w:val="00271C14"/>
    <w:rsid w:val="00271F27"/>
    <w:rsid w:val="00271FD3"/>
    <w:rsid w:val="002722C3"/>
    <w:rsid w:val="0027237A"/>
    <w:rsid w:val="00272636"/>
    <w:rsid w:val="0027295D"/>
    <w:rsid w:val="00273410"/>
    <w:rsid w:val="002737AD"/>
    <w:rsid w:val="002737CE"/>
    <w:rsid w:val="0027383E"/>
    <w:rsid w:val="00273847"/>
    <w:rsid w:val="00273A9A"/>
    <w:rsid w:val="002741BE"/>
    <w:rsid w:val="0027450D"/>
    <w:rsid w:val="002745E4"/>
    <w:rsid w:val="00274FC5"/>
    <w:rsid w:val="00275197"/>
    <w:rsid w:val="002752D6"/>
    <w:rsid w:val="00275424"/>
    <w:rsid w:val="0027546F"/>
    <w:rsid w:val="00275505"/>
    <w:rsid w:val="002756D3"/>
    <w:rsid w:val="002758DA"/>
    <w:rsid w:val="00275A96"/>
    <w:rsid w:val="00275F61"/>
    <w:rsid w:val="00276091"/>
    <w:rsid w:val="002760D3"/>
    <w:rsid w:val="0027616E"/>
    <w:rsid w:val="0027633B"/>
    <w:rsid w:val="0027635B"/>
    <w:rsid w:val="00276C26"/>
    <w:rsid w:val="00277064"/>
    <w:rsid w:val="00277387"/>
    <w:rsid w:val="0027755A"/>
    <w:rsid w:val="0027765B"/>
    <w:rsid w:val="00277985"/>
    <w:rsid w:val="00280462"/>
    <w:rsid w:val="00280807"/>
    <w:rsid w:val="0028104B"/>
    <w:rsid w:val="002812C7"/>
    <w:rsid w:val="00281581"/>
    <w:rsid w:val="00281C9E"/>
    <w:rsid w:val="00282292"/>
    <w:rsid w:val="00282330"/>
    <w:rsid w:val="0028236E"/>
    <w:rsid w:val="0028244D"/>
    <w:rsid w:val="002826C4"/>
    <w:rsid w:val="00282831"/>
    <w:rsid w:val="00282888"/>
    <w:rsid w:val="00282935"/>
    <w:rsid w:val="00282A87"/>
    <w:rsid w:val="00282CE1"/>
    <w:rsid w:val="00282DF8"/>
    <w:rsid w:val="00283285"/>
    <w:rsid w:val="002835BA"/>
    <w:rsid w:val="002836FB"/>
    <w:rsid w:val="00283829"/>
    <w:rsid w:val="00283A7A"/>
    <w:rsid w:val="00283B03"/>
    <w:rsid w:val="00284000"/>
    <w:rsid w:val="00284163"/>
    <w:rsid w:val="00284438"/>
    <w:rsid w:val="00284704"/>
    <w:rsid w:val="00284AA0"/>
    <w:rsid w:val="00285084"/>
    <w:rsid w:val="002854B6"/>
    <w:rsid w:val="002856D3"/>
    <w:rsid w:val="00285725"/>
    <w:rsid w:val="002858EF"/>
    <w:rsid w:val="00285AF1"/>
    <w:rsid w:val="00285ECD"/>
    <w:rsid w:val="00286159"/>
    <w:rsid w:val="002864C5"/>
    <w:rsid w:val="00286502"/>
    <w:rsid w:val="002865DF"/>
    <w:rsid w:val="00286708"/>
    <w:rsid w:val="00286A7F"/>
    <w:rsid w:val="00286B4D"/>
    <w:rsid w:val="00286D50"/>
    <w:rsid w:val="00286D84"/>
    <w:rsid w:val="00286FB6"/>
    <w:rsid w:val="002873AB"/>
    <w:rsid w:val="002879EE"/>
    <w:rsid w:val="00287C50"/>
    <w:rsid w:val="00287CAB"/>
    <w:rsid w:val="00290032"/>
    <w:rsid w:val="002903AF"/>
    <w:rsid w:val="0029044E"/>
    <w:rsid w:val="002904EE"/>
    <w:rsid w:val="002904EF"/>
    <w:rsid w:val="002905F1"/>
    <w:rsid w:val="002906FE"/>
    <w:rsid w:val="00290BA4"/>
    <w:rsid w:val="00290C40"/>
    <w:rsid w:val="00290C70"/>
    <w:rsid w:val="00290D62"/>
    <w:rsid w:val="00290E96"/>
    <w:rsid w:val="002913F1"/>
    <w:rsid w:val="002914F6"/>
    <w:rsid w:val="00291516"/>
    <w:rsid w:val="00291793"/>
    <w:rsid w:val="00291A4E"/>
    <w:rsid w:val="00291A64"/>
    <w:rsid w:val="00291A6D"/>
    <w:rsid w:val="00291DDE"/>
    <w:rsid w:val="00291F96"/>
    <w:rsid w:val="002920FC"/>
    <w:rsid w:val="002925CB"/>
    <w:rsid w:val="0029282D"/>
    <w:rsid w:val="002928DB"/>
    <w:rsid w:val="00292AA9"/>
    <w:rsid w:val="00292C76"/>
    <w:rsid w:val="00292F19"/>
    <w:rsid w:val="00293227"/>
    <w:rsid w:val="0029340E"/>
    <w:rsid w:val="0029364B"/>
    <w:rsid w:val="00293844"/>
    <w:rsid w:val="002938A0"/>
    <w:rsid w:val="00293C5F"/>
    <w:rsid w:val="00293E4C"/>
    <w:rsid w:val="00293E62"/>
    <w:rsid w:val="00293EA4"/>
    <w:rsid w:val="002941ED"/>
    <w:rsid w:val="0029429D"/>
    <w:rsid w:val="002942C2"/>
    <w:rsid w:val="00294518"/>
    <w:rsid w:val="002948B1"/>
    <w:rsid w:val="00294FF3"/>
    <w:rsid w:val="00295C7E"/>
    <w:rsid w:val="00295D7E"/>
    <w:rsid w:val="00295D9B"/>
    <w:rsid w:val="00295FA1"/>
    <w:rsid w:val="0029602D"/>
    <w:rsid w:val="00296175"/>
    <w:rsid w:val="002961EE"/>
    <w:rsid w:val="002962F0"/>
    <w:rsid w:val="0029634D"/>
    <w:rsid w:val="00296D32"/>
    <w:rsid w:val="00296E0F"/>
    <w:rsid w:val="00296E70"/>
    <w:rsid w:val="00297089"/>
    <w:rsid w:val="002970B7"/>
    <w:rsid w:val="0029731F"/>
    <w:rsid w:val="00297A37"/>
    <w:rsid w:val="00297AD1"/>
    <w:rsid w:val="00297CE2"/>
    <w:rsid w:val="002A03BF"/>
    <w:rsid w:val="002A08CB"/>
    <w:rsid w:val="002A0952"/>
    <w:rsid w:val="002A099D"/>
    <w:rsid w:val="002A0B76"/>
    <w:rsid w:val="002A1019"/>
    <w:rsid w:val="002A1287"/>
    <w:rsid w:val="002A13E2"/>
    <w:rsid w:val="002A1567"/>
    <w:rsid w:val="002A161C"/>
    <w:rsid w:val="002A16D4"/>
    <w:rsid w:val="002A22C3"/>
    <w:rsid w:val="002A238A"/>
    <w:rsid w:val="002A2548"/>
    <w:rsid w:val="002A28CB"/>
    <w:rsid w:val="002A2B73"/>
    <w:rsid w:val="002A2BAC"/>
    <w:rsid w:val="002A2D9D"/>
    <w:rsid w:val="002A2E39"/>
    <w:rsid w:val="002A2FBE"/>
    <w:rsid w:val="002A318B"/>
    <w:rsid w:val="002A33C7"/>
    <w:rsid w:val="002A3556"/>
    <w:rsid w:val="002A3D07"/>
    <w:rsid w:val="002A41ED"/>
    <w:rsid w:val="002A4445"/>
    <w:rsid w:val="002A4544"/>
    <w:rsid w:val="002A47E7"/>
    <w:rsid w:val="002A493B"/>
    <w:rsid w:val="002A49BE"/>
    <w:rsid w:val="002A4AC5"/>
    <w:rsid w:val="002A4B2C"/>
    <w:rsid w:val="002A4B8B"/>
    <w:rsid w:val="002A4C4A"/>
    <w:rsid w:val="002A4D8C"/>
    <w:rsid w:val="002A4F5D"/>
    <w:rsid w:val="002A4F66"/>
    <w:rsid w:val="002A536A"/>
    <w:rsid w:val="002A585F"/>
    <w:rsid w:val="002A60D8"/>
    <w:rsid w:val="002A6429"/>
    <w:rsid w:val="002A6506"/>
    <w:rsid w:val="002A67DC"/>
    <w:rsid w:val="002A697C"/>
    <w:rsid w:val="002A6AE3"/>
    <w:rsid w:val="002A6CCC"/>
    <w:rsid w:val="002A6F30"/>
    <w:rsid w:val="002A768A"/>
    <w:rsid w:val="002A78F1"/>
    <w:rsid w:val="002A7918"/>
    <w:rsid w:val="002A7A71"/>
    <w:rsid w:val="002A7C81"/>
    <w:rsid w:val="002A7E38"/>
    <w:rsid w:val="002A7F3D"/>
    <w:rsid w:val="002A7FAC"/>
    <w:rsid w:val="002B011F"/>
    <w:rsid w:val="002B04F6"/>
    <w:rsid w:val="002B08C4"/>
    <w:rsid w:val="002B0A5D"/>
    <w:rsid w:val="002B0C85"/>
    <w:rsid w:val="002B0FFC"/>
    <w:rsid w:val="002B10BC"/>
    <w:rsid w:val="002B12EC"/>
    <w:rsid w:val="002B1409"/>
    <w:rsid w:val="002B184E"/>
    <w:rsid w:val="002B1A50"/>
    <w:rsid w:val="002B1B12"/>
    <w:rsid w:val="002B1B29"/>
    <w:rsid w:val="002B1D4B"/>
    <w:rsid w:val="002B1EBA"/>
    <w:rsid w:val="002B1EFD"/>
    <w:rsid w:val="002B21EB"/>
    <w:rsid w:val="002B2333"/>
    <w:rsid w:val="002B24BA"/>
    <w:rsid w:val="002B27A1"/>
    <w:rsid w:val="002B2995"/>
    <w:rsid w:val="002B2A71"/>
    <w:rsid w:val="002B3107"/>
    <w:rsid w:val="002B3340"/>
    <w:rsid w:val="002B33EF"/>
    <w:rsid w:val="002B35A5"/>
    <w:rsid w:val="002B367F"/>
    <w:rsid w:val="002B3A4E"/>
    <w:rsid w:val="002B3B05"/>
    <w:rsid w:val="002B3F33"/>
    <w:rsid w:val="002B3F9C"/>
    <w:rsid w:val="002B408C"/>
    <w:rsid w:val="002B42D5"/>
    <w:rsid w:val="002B4472"/>
    <w:rsid w:val="002B46EA"/>
    <w:rsid w:val="002B4B7A"/>
    <w:rsid w:val="002B51CB"/>
    <w:rsid w:val="002B534F"/>
    <w:rsid w:val="002B5568"/>
    <w:rsid w:val="002B5778"/>
    <w:rsid w:val="002B57DE"/>
    <w:rsid w:val="002B589F"/>
    <w:rsid w:val="002B5AF1"/>
    <w:rsid w:val="002B5D59"/>
    <w:rsid w:val="002B6087"/>
    <w:rsid w:val="002B6371"/>
    <w:rsid w:val="002B660C"/>
    <w:rsid w:val="002B6CA8"/>
    <w:rsid w:val="002B6D08"/>
    <w:rsid w:val="002B6D7D"/>
    <w:rsid w:val="002B720D"/>
    <w:rsid w:val="002B72A3"/>
    <w:rsid w:val="002B7406"/>
    <w:rsid w:val="002B768F"/>
    <w:rsid w:val="002B76BA"/>
    <w:rsid w:val="002B7914"/>
    <w:rsid w:val="002B79F4"/>
    <w:rsid w:val="002B7A60"/>
    <w:rsid w:val="002B7B68"/>
    <w:rsid w:val="002C025F"/>
    <w:rsid w:val="002C071C"/>
    <w:rsid w:val="002C0877"/>
    <w:rsid w:val="002C0933"/>
    <w:rsid w:val="002C0AD1"/>
    <w:rsid w:val="002C0C47"/>
    <w:rsid w:val="002C12BC"/>
    <w:rsid w:val="002C1808"/>
    <w:rsid w:val="002C19EA"/>
    <w:rsid w:val="002C1A32"/>
    <w:rsid w:val="002C2031"/>
    <w:rsid w:val="002C2681"/>
    <w:rsid w:val="002C2748"/>
    <w:rsid w:val="002C284C"/>
    <w:rsid w:val="002C2E7E"/>
    <w:rsid w:val="002C334D"/>
    <w:rsid w:val="002C3395"/>
    <w:rsid w:val="002C351B"/>
    <w:rsid w:val="002C3651"/>
    <w:rsid w:val="002C3665"/>
    <w:rsid w:val="002C3B9F"/>
    <w:rsid w:val="002C3EB3"/>
    <w:rsid w:val="002C3EE9"/>
    <w:rsid w:val="002C4168"/>
    <w:rsid w:val="002C4361"/>
    <w:rsid w:val="002C44D5"/>
    <w:rsid w:val="002C4580"/>
    <w:rsid w:val="002C4A67"/>
    <w:rsid w:val="002C4C10"/>
    <w:rsid w:val="002C4D12"/>
    <w:rsid w:val="002C4D7A"/>
    <w:rsid w:val="002C4DEE"/>
    <w:rsid w:val="002C5087"/>
    <w:rsid w:val="002C5163"/>
    <w:rsid w:val="002C55E6"/>
    <w:rsid w:val="002C55F5"/>
    <w:rsid w:val="002C5930"/>
    <w:rsid w:val="002C59CA"/>
    <w:rsid w:val="002C5EA0"/>
    <w:rsid w:val="002C61DB"/>
    <w:rsid w:val="002C6258"/>
    <w:rsid w:val="002C64A8"/>
    <w:rsid w:val="002C6A13"/>
    <w:rsid w:val="002C6A16"/>
    <w:rsid w:val="002C6C11"/>
    <w:rsid w:val="002C6F0A"/>
    <w:rsid w:val="002C70DA"/>
    <w:rsid w:val="002C70F4"/>
    <w:rsid w:val="002C7307"/>
    <w:rsid w:val="002C77D5"/>
    <w:rsid w:val="002C795B"/>
    <w:rsid w:val="002C7AF1"/>
    <w:rsid w:val="002C7F88"/>
    <w:rsid w:val="002C7FD1"/>
    <w:rsid w:val="002D0135"/>
    <w:rsid w:val="002D02A0"/>
    <w:rsid w:val="002D09DA"/>
    <w:rsid w:val="002D1182"/>
    <w:rsid w:val="002D1610"/>
    <w:rsid w:val="002D1753"/>
    <w:rsid w:val="002D1804"/>
    <w:rsid w:val="002D1B6F"/>
    <w:rsid w:val="002D1B8A"/>
    <w:rsid w:val="002D1BE9"/>
    <w:rsid w:val="002D1D51"/>
    <w:rsid w:val="002D2003"/>
    <w:rsid w:val="002D2155"/>
    <w:rsid w:val="002D248F"/>
    <w:rsid w:val="002D28DC"/>
    <w:rsid w:val="002D29D9"/>
    <w:rsid w:val="002D2BC7"/>
    <w:rsid w:val="002D2CB3"/>
    <w:rsid w:val="002D3265"/>
    <w:rsid w:val="002D3724"/>
    <w:rsid w:val="002D3FFC"/>
    <w:rsid w:val="002D4850"/>
    <w:rsid w:val="002D4A06"/>
    <w:rsid w:val="002D4CAE"/>
    <w:rsid w:val="002D4EF1"/>
    <w:rsid w:val="002D53FE"/>
    <w:rsid w:val="002D58DE"/>
    <w:rsid w:val="002D5A45"/>
    <w:rsid w:val="002D5D17"/>
    <w:rsid w:val="002D5D18"/>
    <w:rsid w:val="002D60F2"/>
    <w:rsid w:val="002D6909"/>
    <w:rsid w:val="002D69F4"/>
    <w:rsid w:val="002D6D55"/>
    <w:rsid w:val="002D71C4"/>
    <w:rsid w:val="002D7242"/>
    <w:rsid w:val="002D73E7"/>
    <w:rsid w:val="002D7611"/>
    <w:rsid w:val="002D7E35"/>
    <w:rsid w:val="002E0630"/>
    <w:rsid w:val="002E0852"/>
    <w:rsid w:val="002E0953"/>
    <w:rsid w:val="002E0B5C"/>
    <w:rsid w:val="002E0CFC"/>
    <w:rsid w:val="002E0EFA"/>
    <w:rsid w:val="002E11F7"/>
    <w:rsid w:val="002E120D"/>
    <w:rsid w:val="002E1233"/>
    <w:rsid w:val="002E12BF"/>
    <w:rsid w:val="002E1433"/>
    <w:rsid w:val="002E1489"/>
    <w:rsid w:val="002E1587"/>
    <w:rsid w:val="002E1658"/>
    <w:rsid w:val="002E175E"/>
    <w:rsid w:val="002E1BA4"/>
    <w:rsid w:val="002E2174"/>
    <w:rsid w:val="002E221D"/>
    <w:rsid w:val="002E2492"/>
    <w:rsid w:val="002E25C1"/>
    <w:rsid w:val="002E2677"/>
    <w:rsid w:val="002E297C"/>
    <w:rsid w:val="002E2DDA"/>
    <w:rsid w:val="002E2DE2"/>
    <w:rsid w:val="002E345E"/>
    <w:rsid w:val="002E3764"/>
    <w:rsid w:val="002E37C0"/>
    <w:rsid w:val="002E3CEF"/>
    <w:rsid w:val="002E3D97"/>
    <w:rsid w:val="002E449D"/>
    <w:rsid w:val="002E49D7"/>
    <w:rsid w:val="002E4BC6"/>
    <w:rsid w:val="002E4F4A"/>
    <w:rsid w:val="002E5009"/>
    <w:rsid w:val="002E520D"/>
    <w:rsid w:val="002E53A1"/>
    <w:rsid w:val="002E5502"/>
    <w:rsid w:val="002E5999"/>
    <w:rsid w:val="002E5AA8"/>
    <w:rsid w:val="002E5B07"/>
    <w:rsid w:val="002E5E25"/>
    <w:rsid w:val="002E5F8C"/>
    <w:rsid w:val="002E5FE0"/>
    <w:rsid w:val="002E62E3"/>
    <w:rsid w:val="002E675A"/>
    <w:rsid w:val="002E67C8"/>
    <w:rsid w:val="002E6902"/>
    <w:rsid w:val="002E6CAE"/>
    <w:rsid w:val="002E6CE2"/>
    <w:rsid w:val="002E6D40"/>
    <w:rsid w:val="002E70AF"/>
    <w:rsid w:val="002E7247"/>
    <w:rsid w:val="002E74A0"/>
    <w:rsid w:val="002E7914"/>
    <w:rsid w:val="002E7950"/>
    <w:rsid w:val="002E7A53"/>
    <w:rsid w:val="002E7A83"/>
    <w:rsid w:val="002E7F01"/>
    <w:rsid w:val="002F02A5"/>
    <w:rsid w:val="002F030B"/>
    <w:rsid w:val="002F07E0"/>
    <w:rsid w:val="002F0999"/>
    <w:rsid w:val="002F0FE9"/>
    <w:rsid w:val="002F13DF"/>
    <w:rsid w:val="002F1CD5"/>
    <w:rsid w:val="002F2027"/>
    <w:rsid w:val="002F2033"/>
    <w:rsid w:val="002F2209"/>
    <w:rsid w:val="002F25B9"/>
    <w:rsid w:val="002F27A4"/>
    <w:rsid w:val="002F29E7"/>
    <w:rsid w:val="002F2C47"/>
    <w:rsid w:val="002F2CBF"/>
    <w:rsid w:val="002F3041"/>
    <w:rsid w:val="002F34FD"/>
    <w:rsid w:val="002F3698"/>
    <w:rsid w:val="002F39C7"/>
    <w:rsid w:val="002F3AF5"/>
    <w:rsid w:val="002F3C25"/>
    <w:rsid w:val="002F3C6C"/>
    <w:rsid w:val="002F3D10"/>
    <w:rsid w:val="002F3E0A"/>
    <w:rsid w:val="002F447F"/>
    <w:rsid w:val="002F4A3C"/>
    <w:rsid w:val="002F4A5E"/>
    <w:rsid w:val="002F4B9F"/>
    <w:rsid w:val="002F5388"/>
    <w:rsid w:val="002F54C2"/>
    <w:rsid w:val="002F55F0"/>
    <w:rsid w:val="002F5682"/>
    <w:rsid w:val="002F5B9A"/>
    <w:rsid w:val="002F5D29"/>
    <w:rsid w:val="002F5DC4"/>
    <w:rsid w:val="002F658B"/>
    <w:rsid w:val="002F675C"/>
    <w:rsid w:val="002F67E5"/>
    <w:rsid w:val="002F6AD2"/>
    <w:rsid w:val="002F6E01"/>
    <w:rsid w:val="002F6ECF"/>
    <w:rsid w:val="002F7665"/>
    <w:rsid w:val="002F7860"/>
    <w:rsid w:val="00300129"/>
    <w:rsid w:val="00300570"/>
    <w:rsid w:val="0030059F"/>
    <w:rsid w:val="00300784"/>
    <w:rsid w:val="003009CD"/>
    <w:rsid w:val="003009E0"/>
    <w:rsid w:val="00300D60"/>
    <w:rsid w:val="0030103D"/>
    <w:rsid w:val="00301082"/>
    <w:rsid w:val="00301215"/>
    <w:rsid w:val="0030126B"/>
    <w:rsid w:val="00301630"/>
    <w:rsid w:val="003017AA"/>
    <w:rsid w:val="00301A5E"/>
    <w:rsid w:val="00301CC6"/>
    <w:rsid w:val="00301FB7"/>
    <w:rsid w:val="0030217E"/>
    <w:rsid w:val="00302411"/>
    <w:rsid w:val="00302AD0"/>
    <w:rsid w:val="00302BDE"/>
    <w:rsid w:val="00302C36"/>
    <w:rsid w:val="00302F4B"/>
    <w:rsid w:val="00303067"/>
    <w:rsid w:val="003032E4"/>
    <w:rsid w:val="0030359A"/>
    <w:rsid w:val="003037E5"/>
    <w:rsid w:val="0030393F"/>
    <w:rsid w:val="00303CBE"/>
    <w:rsid w:val="00303F4D"/>
    <w:rsid w:val="003041D9"/>
    <w:rsid w:val="00304596"/>
    <w:rsid w:val="0030478A"/>
    <w:rsid w:val="003048C3"/>
    <w:rsid w:val="00304E36"/>
    <w:rsid w:val="00304EAD"/>
    <w:rsid w:val="003051F9"/>
    <w:rsid w:val="003057E9"/>
    <w:rsid w:val="00305BE7"/>
    <w:rsid w:val="0030605F"/>
    <w:rsid w:val="003060A6"/>
    <w:rsid w:val="00306246"/>
    <w:rsid w:val="00306267"/>
    <w:rsid w:val="0030630A"/>
    <w:rsid w:val="00306489"/>
    <w:rsid w:val="003066E0"/>
    <w:rsid w:val="003067CA"/>
    <w:rsid w:val="003067D6"/>
    <w:rsid w:val="00306A55"/>
    <w:rsid w:val="00306B96"/>
    <w:rsid w:val="00306BCF"/>
    <w:rsid w:val="00306F1C"/>
    <w:rsid w:val="00306F27"/>
    <w:rsid w:val="003070A0"/>
    <w:rsid w:val="00307261"/>
    <w:rsid w:val="0030731E"/>
    <w:rsid w:val="003073E5"/>
    <w:rsid w:val="00307407"/>
    <w:rsid w:val="00307853"/>
    <w:rsid w:val="0030793F"/>
    <w:rsid w:val="00307A43"/>
    <w:rsid w:val="00307B8D"/>
    <w:rsid w:val="00307BD7"/>
    <w:rsid w:val="00307D66"/>
    <w:rsid w:val="003103EC"/>
    <w:rsid w:val="00310421"/>
    <w:rsid w:val="00310519"/>
    <w:rsid w:val="0031059D"/>
    <w:rsid w:val="00310C07"/>
    <w:rsid w:val="00310C5B"/>
    <w:rsid w:val="00311026"/>
    <w:rsid w:val="0031141B"/>
    <w:rsid w:val="00311432"/>
    <w:rsid w:val="003118FC"/>
    <w:rsid w:val="003118FE"/>
    <w:rsid w:val="00311BF0"/>
    <w:rsid w:val="00312387"/>
    <w:rsid w:val="0031285F"/>
    <w:rsid w:val="00312D02"/>
    <w:rsid w:val="00312F2D"/>
    <w:rsid w:val="003132D8"/>
    <w:rsid w:val="003132F9"/>
    <w:rsid w:val="00313529"/>
    <w:rsid w:val="003138D3"/>
    <w:rsid w:val="00313A53"/>
    <w:rsid w:val="00313DCB"/>
    <w:rsid w:val="00313EA3"/>
    <w:rsid w:val="00314009"/>
    <w:rsid w:val="00314116"/>
    <w:rsid w:val="0031455E"/>
    <w:rsid w:val="00314678"/>
    <w:rsid w:val="00314679"/>
    <w:rsid w:val="00314A16"/>
    <w:rsid w:val="00314BFF"/>
    <w:rsid w:val="00314DCE"/>
    <w:rsid w:val="00314F53"/>
    <w:rsid w:val="00315484"/>
    <w:rsid w:val="00316343"/>
    <w:rsid w:val="00316820"/>
    <w:rsid w:val="003168F1"/>
    <w:rsid w:val="00316925"/>
    <w:rsid w:val="00316BA3"/>
    <w:rsid w:val="00316CE3"/>
    <w:rsid w:val="003170A4"/>
    <w:rsid w:val="003172E9"/>
    <w:rsid w:val="003173ED"/>
    <w:rsid w:val="0031768E"/>
    <w:rsid w:val="00317730"/>
    <w:rsid w:val="00317878"/>
    <w:rsid w:val="003178DA"/>
    <w:rsid w:val="00317AD6"/>
    <w:rsid w:val="0032015C"/>
    <w:rsid w:val="003205BF"/>
    <w:rsid w:val="0032061B"/>
    <w:rsid w:val="0032065D"/>
    <w:rsid w:val="00320B7D"/>
    <w:rsid w:val="00320BDF"/>
    <w:rsid w:val="00320D52"/>
    <w:rsid w:val="00320D7E"/>
    <w:rsid w:val="00320F8D"/>
    <w:rsid w:val="00320FA8"/>
    <w:rsid w:val="0032110C"/>
    <w:rsid w:val="003211D1"/>
    <w:rsid w:val="00321382"/>
    <w:rsid w:val="003214BC"/>
    <w:rsid w:val="003214F0"/>
    <w:rsid w:val="00321934"/>
    <w:rsid w:val="00321B17"/>
    <w:rsid w:val="00321B63"/>
    <w:rsid w:val="00321C9D"/>
    <w:rsid w:val="00321DBC"/>
    <w:rsid w:val="00321E5C"/>
    <w:rsid w:val="00321FC8"/>
    <w:rsid w:val="00322031"/>
    <w:rsid w:val="0032220C"/>
    <w:rsid w:val="00322356"/>
    <w:rsid w:val="0032237B"/>
    <w:rsid w:val="00322842"/>
    <w:rsid w:val="00322C6B"/>
    <w:rsid w:val="00323012"/>
    <w:rsid w:val="00323E1B"/>
    <w:rsid w:val="00323E5C"/>
    <w:rsid w:val="00323EE8"/>
    <w:rsid w:val="0032430B"/>
    <w:rsid w:val="003243B6"/>
    <w:rsid w:val="003247D9"/>
    <w:rsid w:val="003249AE"/>
    <w:rsid w:val="00324C5A"/>
    <w:rsid w:val="00324FB3"/>
    <w:rsid w:val="00325103"/>
    <w:rsid w:val="00325171"/>
    <w:rsid w:val="00325351"/>
    <w:rsid w:val="00325601"/>
    <w:rsid w:val="00325C57"/>
    <w:rsid w:val="00325C97"/>
    <w:rsid w:val="00325E13"/>
    <w:rsid w:val="00325E36"/>
    <w:rsid w:val="00326C90"/>
    <w:rsid w:val="00326F36"/>
    <w:rsid w:val="00326F4D"/>
    <w:rsid w:val="00327347"/>
    <w:rsid w:val="0032740F"/>
    <w:rsid w:val="0032752B"/>
    <w:rsid w:val="003279E0"/>
    <w:rsid w:val="00327B98"/>
    <w:rsid w:val="00327D27"/>
    <w:rsid w:val="00327DA9"/>
    <w:rsid w:val="00327F50"/>
    <w:rsid w:val="00330598"/>
    <w:rsid w:val="00330C19"/>
    <w:rsid w:val="00330D56"/>
    <w:rsid w:val="00330F4D"/>
    <w:rsid w:val="00330FE7"/>
    <w:rsid w:val="0033102F"/>
    <w:rsid w:val="003311F9"/>
    <w:rsid w:val="00331213"/>
    <w:rsid w:val="00331353"/>
    <w:rsid w:val="0033188C"/>
    <w:rsid w:val="003318AF"/>
    <w:rsid w:val="00331997"/>
    <w:rsid w:val="003321BB"/>
    <w:rsid w:val="00332381"/>
    <w:rsid w:val="003324D0"/>
    <w:rsid w:val="003326A7"/>
    <w:rsid w:val="00332757"/>
    <w:rsid w:val="0033278D"/>
    <w:rsid w:val="00332B2B"/>
    <w:rsid w:val="00332BDD"/>
    <w:rsid w:val="00333BC9"/>
    <w:rsid w:val="00333CF5"/>
    <w:rsid w:val="00333D08"/>
    <w:rsid w:val="00333F3C"/>
    <w:rsid w:val="0033407C"/>
    <w:rsid w:val="00334C8C"/>
    <w:rsid w:val="00334D6E"/>
    <w:rsid w:val="00334D99"/>
    <w:rsid w:val="00334DF4"/>
    <w:rsid w:val="00335015"/>
    <w:rsid w:val="00335395"/>
    <w:rsid w:val="00335846"/>
    <w:rsid w:val="0033588C"/>
    <w:rsid w:val="00335925"/>
    <w:rsid w:val="00335E25"/>
    <w:rsid w:val="00336006"/>
    <w:rsid w:val="00336078"/>
    <w:rsid w:val="00336375"/>
    <w:rsid w:val="003368A8"/>
    <w:rsid w:val="00336F77"/>
    <w:rsid w:val="0033733C"/>
    <w:rsid w:val="003373BB"/>
    <w:rsid w:val="00337519"/>
    <w:rsid w:val="0033759A"/>
    <w:rsid w:val="00337B19"/>
    <w:rsid w:val="00340307"/>
    <w:rsid w:val="0034079C"/>
    <w:rsid w:val="003409FE"/>
    <w:rsid w:val="00340AE5"/>
    <w:rsid w:val="00340D71"/>
    <w:rsid w:val="00340D81"/>
    <w:rsid w:val="00340F18"/>
    <w:rsid w:val="00340F7F"/>
    <w:rsid w:val="00341167"/>
    <w:rsid w:val="003412D7"/>
    <w:rsid w:val="00341363"/>
    <w:rsid w:val="003414B8"/>
    <w:rsid w:val="0034150B"/>
    <w:rsid w:val="00341519"/>
    <w:rsid w:val="003415E8"/>
    <w:rsid w:val="00341899"/>
    <w:rsid w:val="0034191B"/>
    <w:rsid w:val="00341D96"/>
    <w:rsid w:val="0034206B"/>
    <w:rsid w:val="003421CE"/>
    <w:rsid w:val="00342366"/>
    <w:rsid w:val="0034243B"/>
    <w:rsid w:val="00342587"/>
    <w:rsid w:val="0034272A"/>
    <w:rsid w:val="00342F85"/>
    <w:rsid w:val="00343876"/>
    <w:rsid w:val="00343E75"/>
    <w:rsid w:val="00343EA3"/>
    <w:rsid w:val="00344030"/>
    <w:rsid w:val="00344873"/>
    <w:rsid w:val="0034493E"/>
    <w:rsid w:val="0034494B"/>
    <w:rsid w:val="00344EB9"/>
    <w:rsid w:val="003450F6"/>
    <w:rsid w:val="00345273"/>
    <w:rsid w:val="0034574C"/>
    <w:rsid w:val="00345938"/>
    <w:rsid w:val="00345973"/>
    <w:rsid w:val="00345AEA"/>
    <w:rsid w:val="00345D22"/>
    <w:rsid w:val="00345E67"/>
    <w:rsid w:val="0034621A"/>
    <w:rsid w:val="00346BBC"/>
    <w:rsid w:val="00346C6D"/>
    <w:rsid w:val="00346E38"/>
    <w:rsid w:val="00346FF4"/>
    <w:rsid w:val="00347051"/>
    <w:rsid w:val="0034709C"/>
    <w:rsid w:val="0034732C"/>
    <w:rsid w:val="00347346"/>
    <w:rsid w:val="0034767B"/>
    <w:rsid w:val="00347B12"/>
    <w:rsid w:val="00347B51"/>
    <w:rsid w:val="00347B6D"/>
    <w:rsid w:val="0035017A"/>
    <w:rsid w:val="0035039A"/>
    <w:rsid w:val="003503FC"/>
    <w:rsid w:val="00350402"/>
    <w:rsid w:val="00350958"/>
    <w:rsid w:val="00350966"/>
    <w:rsid w:val="00350AE7"/>
    <w:rsid w:val="00350BFB"/>
    <w:rsid w:val="00351260"/>
    <w:rsid w:val="00351A87"/>
    <w:rsid w:val="00351D05"/>
    <w:rsid w:val="003521B7"/>
    <w:rsid w:val="00352778"/>
    <w:rsid w:val="00352947"/>
    <w:rsid w:val="00352968"/>
    <w:rsid w:val="003529D6"/>
    <w:rsid w:val="00352C7E"/>
    <w:rsid w:val="00353285"/>
    <w:rsid w:val="0035330B"/>
    <w:rsid w:val="003535A1"/>
    <w:rsid w:val="003535F7"/>
    <w:rsid w:val="003539F0"/>
    <w:rsid w:val="00353BC1"/>
    <w:rsid w:val="00353FC1"/>
    <w:rsid w:val="0035475C"/>
    <w:rsid w:val="00354AE6"/>
    <w:rsid w:val="00354C1B"/>
    <w:rsid w:val="0035514C"/>
    <w:rsid w:val="0035519D"/>
    <w:rsid w:val="0035529A"/>
    <w:rsid w:val="00355524"/>
    <w:rsid w:val="00355750"/>
    <w:rsid w:val="00355CB1"/>
    <w:rsid w:val="0035638E"/>
    <w:rsid w:val="00356818"/>
    <w:rsid w:val="00356B23"/>
    <w:rsid w:val="0035711B"/>
    <w:rsid w:val="0035759D"/>
    <w:rsid w:val="0035765A"/>
    <w:rsid w:val="00357787"/>
    <w:rsid w:val="003577C0"/>
    <w:rsid w:val="003577F5"/>
    <w:rsid w:val="00357855"/>
    <w:rsid w:val="003579E5"/>
    <w:rsid w:val="00357DFD"/>
    <w:rsid w:val="00357E93"/>
    <w:rsid w:val="00357F84"/>
    <w:rsid w:val="00360350"/>
    <w:rsid w:val="0036061A"/>
    <w:rsid w:val="00360C3A"/>
    <w:rsid w:val="00360E8A"/>
    <w:rsid w:val="00361193"/>
    <w:rsid w:val="003611E1"/>
    <w:rsid w:val="0036128C"/>
    <w:rsid w:val="003612BF"/>
    <w:rsid w:val="0036151E"/>
    <w:rsid w:val="00361778"/>
    <w:rsid w:val="00361A82"/>
    <w:rsid w:val="00361C42"/>
    <w:rsid w:val="0036213D"/>
    <w:rsid w:val="003621D9"/>
    <w:rsid w:val="003621F6"/>
    <w:rsid w:val="003629DE"/>
    <w:rsid w:val="00362CDB"/>
    <w:rsid w:val="00362F41"/>
    <w:rsid w:val="00363020"/>
    <w:rsid w:val="00363765"/>
    <w:rsid w:val="0036378F"/>
    <w:rsid w:val="00363B4C"/>
    <w:rsid w:val="00363E04"/>
    <w:rsid w:val="0036421F"/>
    <w:rsid w:val="003645EF"/>
    <w:rsid w:val="003647CD"/>
    <w:rsid w:val="00364810"/>
    <w:rsid w:val="00364870"/>
    <w:rsid w:val="00364ADD"/>
    <w:rsid w:val="00364C22"/>
    <w:rsid w:val="00365045"/>
    <w:rsid w:val="00365384"/>
    <w:rsid w:val="003654EA"/>
    <w:rsid w:val="003657B8"/>
    <w:rsid w:val="00365AB9"/>
    <w:rsid w:val="00365E85"/>
    <w:rsid w:val="00365FB9"/>
    <w:rsid w:val="00366040"/>
    <w:rsid w:val="003662A5"/>
    <w:rsid w:val="003662BF"/>
    <w:rsid w:val="003663FA"/>
    <w:rsid w:val="00366E59"/>
    <w:rsid w:val="00367321"/>
    <w:rsid w:val="003676AD"/>
    <w:rsid w:val="00367974"/>
    <w:rsid w:val="00367A66"/>
    <w:rsid w:val="00367C97"/>
    <w:rsid w:val="00367E55"/>
    <w:rsid w:val="0037064D"/>
    <w:rsid w:val="00370723"/>
    <w:rsid w:val="0037126C"/>
    <w:rsid w:val="0037144E"/>
    <w:rsid w:val="003718DD"/>
    <w:rsid w:val="003718E1"/>
    <w:rsid w:val="00371A31"/>
    <w:rsid w:val="00371E15"/>
    <w:rsid w:val="00371F78"/>
    <w:rsid w:val="00372067"/>
    <w:rsid w:val="003722D6"/>
    <w:rsid w:val="0037231B"/>
    <w:rsid w:val="0037287D"/>
    <w:rsid w:val="00372895"/>
    <w:rsid w:val="00372898"/>
    <w:rsid w:val="003728B4"/>
    <w:rsid w:val="003728DF"/>
    <w:rsid w:val="0037297D"/>
    <w:rsid w:val="00372AE7"/>
    <w:rsid w:val="00372EE9"/>
    <w:rsid w:val="00372F04"/>
    <w:rsid w:val="00373548"/>
    <w:rsid w:val="0037392F"/>
    <w:rsid w:val="00373ABD"/>
    <w:rsid w:val="00373D3F"/>
    <w:rsid w:val="00373D4C"/>
    <w:rsid w:val="00373E93"/>
    <w:rsid w:val="00373F04"/>
    <w:rsid w:val="0037412B"/>
    <w:rsid w:val="0037441E"/>
    <w:rsid w:val="003744E0"/>
    <w:rsid w:val="003745F0"/>
    <w:rsid w:val="00374BFA"/>
    <w:rsid w:val="00374C0A"/>
    <w:rsid w:val="00374DB7"/>
    <w:rsid w:val="00374E05"/>
    <w:rsid w:val="00374EC7"/>
    <w:rsid w:val="00374FA9"/>
    <w:rsid w:val="00374FBF"/>
    <w:rsid w:val="0037500D"/>
    <w:rsid w:val="0037533E"/>
    <w:rsid w:val="0037559F"/>
    <w:rsid w:val="003756F9"/>
    <w:rsid w:val="00375A84"/>
    <w:rsid w:val="00375D0E"/>
    <w:rsid w:val="0037621C"/>
    <w:rsid w:val="00376237"/>
    <w:rsid w:val="00376649"/>
    <w:rsid w:val="00376679"/>
    <w:rsid w:val="003777C8"/>
    <w:rsid w:val="00377D9C"/>
    <w:rsid w:val="00380110"/>
    <w:rsid w:val="0038014D"/>
    <w:rsid w:val="0038029F"/>
    <w:rsid w:val="003802F8"/>
    <w:rsid w:val="003803DD"/>
    <w:rsid w:val="003806A8"/>
    <w:rsid w:val="003807DC"/>
    <w:rsid w:val="00380902"/>
    <w:rsid w:val="00380C1C"/>
    <w:rsid w:val="00380C8C"/>
    <w:rsid w:val="00380D01"/>
    <w:rsid w:val="00380F59"/>
    <w:rsid w:val="0038108B"/>
    <w:rsid w:val="003811AE"/>
    <w:rsid w:val="0038124D"/>
    <w:rsid w:val="0038149A"/>
    <w:rsid w:val="003814D7"/>
    <w:rsid w:val="0038154E"/>
    <w:rsid w:val="00381617"/>
    <w:rsid w:val="003816E3"/>
    <w:rsid w:val="00381F12"/>
    <w:rsid w:val="00381FBA"/>
    <w:rsid w:val="00382868"/>
    <w:rsid w:val="00382ACC"/>
    <w:rsid w:val="00382E05"/>
    <w:rsid w:val="00382EC1"/>
    <w:rsid w:val="003830CE"/>
    <w:rsid w:val="003831CE"/>
    <w:rsid w:val="0038358E"/>
    <w:rsid w:val="00383BE7"/>
    <w:rsid w:val="00383FB7"/>
    <w:rsid w:val="00384402"/>
    <w:rsid w:val="00384497"/>
    <w:rsid w:val="00384513"/>
    <w:rsid w:val="00384775"/>
    <w:rsid w:val="00384BCF"/>
    <w:rsid w:val="00384C3F"/>
    <w:rsid w:val="0038518F"/>
    <w:rsid w:val="003853DC"/>
    <w:rsid w:val="003860CE"/>
    <w:rsid w:val="00386865"/>
    <w:rsid w:val="00386975"/>
    <w:rsid w:val="003869BA"/>
    <w:rsid w:val="003871C0"/>
    <w:rsid w:val="0038760F"/>
    <w:rsid w:val="003876B9"/>
    <w:rsid w:val="00387830"/>
    <w:rsid w:val="00387856"/>
    <w:rsid w:val="0038792D"/>
    <w:rsid w:val="00387B1B"/>
    <w:rsid w:val="00387B39"/>
    <w:rsid w:val="00387F7C"/>
    <w:rsid w:val="00390381"/>
    <w:rsid w:val="003904F8"/>
    <w:rsid w:val="003914A2"/>
    <w:rsid w:val="003916AF"/>
    <w:rsid w:val="00391753"/>
    <w:rsid w:val="00391A7F"/>
    <w:rsid w:val="00391AF5"/>
    <w:rsid w:val="00391EA3"/>
    <w:rsid w:val="00392376"/>
    <w:rsid w:val="00392629"/>
    <w:rsid w:val="00392A59"/>
    <w:rsid w:val="00392C28"/>
    <w:rsid w:val="00392E2F"/>
    <w:rsid w:val="00392E99"/>
    <w:rsid w:val="00392EE0"/>
    <w:rsid w:val="00393108"/>
    <w:rsid w:val="0039317E"/>
    <w:rsid w:val="003931F1"/>
    <w:rsid w:val="00393219"/>
    <w:rsid w:val="0039332D"/>
    <w:rsid w:val="00393C81"/>
    <w:rsid w:val="00393E22"/>
    <w:rsid w:val="00393F9B"/>
    <w:rsid w:val="003940BF"/>
    <w:rsid w:val="003942DB"/>
    <w:rsid w:val="003944A8"/>
    <w:rsid w:val="003944CE"/>
    <w:rsid w:val="00394569"/>
    <w:rsid w:val="003945A9"/>
    <w:rsid w:val="003949E3"/>
    <w:rsid w:val="00394D10"/>
    <w:rsid w:val="00394EF2"/>
    <w:rsid w:val="00395250"/>
    <w:rsid w:val="003954C7"/>
    <w:rsid w:val="003955E4"/>
    <w:rsid w:val="00395668"/>
    <w:rsid w:val="00395733"/>
    <w:rsid w:val="003957D3"/>
    <w:rsid w:val="003958EE"/>
    <w:rsid w:val="00395A8A"/>
    <w:rsid w:val="00395E5F"/>
    <w:rsid w:val="003960D6"/>
    <w:rsid w:val="00397354"/>
    <w:rsid w:val="00397473"/>
    <w:rsid w:val="00397A65"/>
    <w:rsid w:val="00397A8B"/>
    <w:rsid w:val="00397A9E"/>
    <w:rsid w:val="00397AF7"/>
    <w:rsid w:val="003A018B"/>
    <w:rsid w:val="003A01EB"/>
    <w:rsid w:val="003A04BA"/>
    <w:rsid w:val="003A08F5"/>
    <w:rsid w:val="003A0968"/>
    <w:rsid w:val="003A0E0C"/>
    <w:rsid w:val="003A125D"/>
    <w:rsid w:val="003A1672"/>
    <w:rsid w:val="003A17B0"/>
    <w:rsid w:val="003A1F37"/>
    <w:rsid w:val="003A23D9"/>
    <w:rsid w:val="003A24BE"/>
    <w:rsid w:val="003A2A23"/>
    <w:rsid w:val="003A2BAA"/>
    <w:rsid w:val="003A2C25"/>
    <w:rsid w:val="003A2CCC"/>
    <w:rsid w:val="003A2DA6"/>
    <w:rsid w:val="003A3058"/>
    <w:rsid w:val="003A319B"/>
    <w:rsid w:val="003A32F0"/>
    <w:rsid w:val="003A3366"/>
    <w:rsid w:val="003A339D"/>
    <w:rsid w:val="003A3CBE"/>
    <w:rsid w:val="003A3FD2"/>
    <w:rsid w:val="003A4134"/>
    <w:rsid w:val="003A42C3"/>
    <w:rsid w:val="003A4394"/>
    <w:rsid w:val="003A440C"/>
    <w:rsid w:val="003A4429"/>
    <w:rsid w:val="003A47A0"/>
    <w:rsid w:val="003A4897"/>
    <w:rsid w:val="003A4A49"/>
    <w:rsid w:val="003A4EC5"/>
    <w:rsid w:val="003A535E"/>
    <w:rsid w:val="003A53F2"/>
    <w:rsid w:val="003A59F3"/>
    <w:rsid w:val="003A5C30"/>
    <w:rsid w:val="003A5C35"/>
    <w:rsid w:val="003A5FDB"/>
    <w:rsid w:val="003A64D6"/>
    <w:rsid w:val="003A6611"/>
    <w:rsid w:val="003A6CD2"/>
    <w:rsid w:val="003A6E67"/>
    <w:rsid w:val="003A74AE"/>
    <w:rsid w:val="003A752E"/>
    <w:rsid w:val="003A7772"/>
    <w:rsid w:val="003A782E"/>
    <w:rsid w:val="003A7DCF"/>
    <w:rsid w:val="003A7F30"/>
    <w:rsid w:val="003A7F56"/>
    <w:rsid w:val="003A7F9B"/>
    <w:rsid w:val="003B0876"/>
    <w:rsid w:val="003B0A9F"/>
    <w:rsid w:val="003B0F85"/>
    <w:rsid w:val="003B1099"/>
    <w:rsid w:val="003B10E8"/>
    <w:rsid w:val="003B166B"/>
    <w:rsid w:val="003B17CF"/>
    <w:rsid w:val="003B1B8A"/>
    <w:rsid w:val="003B2481"/>
    <w:rsid w:val="003B2570"/>
    <w:rsid w:val="003B25C5"/>
    <w:rsid w:val="003B2800"/>
    <w:rsid w:val="003B2844"/>
    <w:rsid w:val="003B2885"/>
    <w:rsid w:val="003B28FD"/>
    <w:rsid w:val="003B2905"/>
    <w:rsid w:val="003B2907"/>
    <w:rsid w:val="003B2E39"/>
    <w:rsid w:val="003B2E54"/>
    <w:rsid w:val="003B31CF"/>
    <w:rsid w:val="003B3DA5"/>
    <w:rsid w:val="003B452B"/>
    <w:rsid w:val="003B4813"/>
    <w:rsid w:val="003B492D"/>
    <w:rsid w:val="003B4F77"/>
    <w:rsid w:val="003B50C9"/>
    <w:rsid w:val="003B51B3"/>
    <w:rsid w:val="003B51F1"/>
    <w:rsid w:val="003B5911"/>
    <w:rsid w:val="003B5C4D"/>
    <w:rsid w:val="003B5C8F"/>
    <w:rsid w:val="003B5E44"/>
    <w:rsid w:val="003B645F"/>
    <w:rsid w:val="003B65AD"/>
    <w:rsid w:val="003B6775"/>
    <w:rsid w:val="003B68C6"/>
    <w:rsid w:val="003B6D6D"/>
    <w:rsid w:val="003B6DBF"/>
    <w:rsid w:val="003B6FF0"/>
    <w:rsid w:val="003B7021"/>
    <w:rsid w:val="003B71A1"/>
    <w:rsid w:val="003B72FD"/>
    <w:rsid w:val="003B7469"/>
    <w:rsid w:val="003B747D"/>
    <w:rsid w:val="003B751D"/>
    <w:rsid w:val="003B75A8"/>
    <w:rsid w:val="003B7AA0"/>
    <w:rsid w:val="003B7C01"/>
    <w:rsid w:val="003C0368"/>
    <w:rsid w:val="003C04AF"/>
    <w:rsid w:val="003C0607"/>
    <w:rsid w:val="003C073A"/>
    <w:rsid w:val="003C0CE6"/>
    <w:rsid w:val="003C1046"/>
    <w:rsid w:val="003C135B"/>
    <w:rsid w:val="003C13A2"/>
    <w:rsid w:val="003C142C"/>
    <w:rsid w:val="003C19CD"/>
    <w:rsid w:val="003C2146"/>
    <w:rsid w:val="003C2706"/>
    <w:rsid w:val="003C28B6"/>
    <w:rsid w:val="003C2B79"/>
    <w:rsid w:val="003C2C0C"/>
    <w:rsid w:val="003C2CB0"/>
    <w:rsid w:val="003C2E27"/>
    <w:rsid w:val="003C302E"/>
    <w:rsid w:val="003C319A"/>
    <w:rsid w:val="003C31D2"/>
    <w:rsid w:val="003C3561"/>
    <w:rsid w:val="003C3824"/>
    <w:rsid w:val="003C384B"/>
    <w:rsid w:val="003C3CD4"/>
    <w:rsid w:val="003C3D30"/>
    <w:rsid w:val="003C3D85"/>
    <w:rsid w:val="003C4036"/>
    <w:rsid w:val="003C447F"/>
    <w:rsid w:val="003C4650"/>
    <w:rsid w:val="003C4872"/>
    <w:rsid w:val="003C4E14"/>
    <w:rsid w:val="003C4E25"/>
    <w:rsid w:val="003C515B"/>
    <w:rsid w:val="003C51BF"/>
    <w:rsid w:val="003C51F4"/>
    <w:rsid w:val="003C5207"/>
    <w:rsid w:val="003C5297"/>
    <w:rsid w:val="003C547B"/>
    <w:rsid w:val="003C559C"/>
    <w:rsid w:val="003C5789"/>
    <w:rsid w:val="003C583C"/>
    <w:rsid w:val="003C58A4"/>
    <w:rsid w:val="003C5A05"/>
    <w:rsid w:val="003C5AE4"/>
    <w:rsid w:val="003C5F2F"/>
    <w:rsid w:val="003C6033"/>
    <w:rsid w:val="003C61A7"/>
    <w:rsid w:val="003C6279"/>
    <w:rsid w:val="003C63D9"/>
    <w:rsid w:val="003C63FC"/>
    <w:rsid w:val="003C66AB"/>
    <w:rsid w:val="003C6954"/>
    <w:rsid w:val="003C6BEB"/>
    <w:rsid w:val="003C6C49"/>
    <w:rsid w:val="003C6F50"/>
    <w:rsid w:val="003C72C7"/>
    <w:rsid w:val="003C741F"/>
    <w:rsid w:val="003C7565"/>
    <w:rsid w:val="003C778E"/>
    <w:rsid w:val="003C7A7C"/>
    <w:rsid w:val="003C7AB7"/>
    <w:rsid w:val="003C7D8E"/>
    <w:rsid w:val="003D02A1"/>
    <w:rsid w:val="003D0463"/>
    <w:rsid w:val="003D0540"/>
    <w:rsid w:val="003D0AB9"/>
    <w:rsid w:val="003D0C28"/>
    <w:rsid w:val="003D0E75"/>
    <w:rsid w:val="003D0EAE"/>
    <w:rsid w:val="003D13AE"/>
    <w:rsid w:val="003D1464"/>
    <w:rsid w:val="003D14AE"/>
    <w:rsid w:val="003D167A"/>
    <w:rsid w:val="003D2108"/>
    <w:rsid w:val="003D284D"/>
    <w:rsid w:val="003D2DB4"/>
    <w:rsid w:val="003D3007"/>
    <w:rsid w:val="003D30EA"/>
    <w:rsid w:val="003D333D"/>
    <w:rsid w:val="003D34B8"/>
    <w:rsid w:val="003D35F4"/>
    <w:rsid w:val="003D3606"/>
    <w:rsid w:val="003D3B0F"/>
    <w:rsid w:val="003D3E6B"/>
    <w:rsid w:val="003D3E85"/>
    <w:rsid w:val="003D3F92"/>
    <w:rsid w:val="003D4046"/>
    <w:rsid w:val="003D412D"/>
    <w:rsid w:val="003D428F"/>
    <w:rsid w:val="003D42AE"/>
    <w:rsid w:val="003D43A8"/>
    <w:rsid w:val="003D4448"/>
    <w:rsid w:val="003D45C8"/>
    <w:rsid w:val="003D4A21"/>
    <w:rsid w:val="003D4A64"/>
    <w:rsid w:val="003D4BCB"/>
    <w:rsid w:val="003D4EB7"/>
    <w:rsid w:val="003D4FA1"/>
    <w:rsid w:val="003D523E"/>
    <w:rsid w:val="003D5327"/>
    <w:rsid w:val="003D5691"/>
    <w:rsid w:val="003D58D8"/>
    <w:rsid w:val="003D5A85"/>
    <w:rsid w:val="003D5AA0"/>
    <w:rsid w:val="003D5EF6"/>
    <w:rsid w:val="003D5F42"/>
    <w:rsid w:val="003D5F89"/>
    <w:rsid w:val="003D626F"/>
    <w:rsid w:val="003D63AE"/>
    <w:rsid w:val="003D6482"/>
    <w:rsid w:val="003D6733"/>
    <w:rsid w:val="003D6905"/>
    <w:rsid w:val="003D6B6E"/>
    <w:rsid w:val="003D6E0A"/>
    <w:rsid w:val="003D6F1F"/>
    <w:rsid w:val="003D6F39"/>
    <w:rsid w:val="003D7213"/>
    <w:rsid w:val="003D733F"/>
    <w:rsid w:val="003D74E1"/>
    <w:rsid w:val="003D7637"/>
    <w:rsid w:val="003D7BDD"/>
    <w:rsid w:val="003D7C8E"/>
    <w:rsid w:val="003E004C"/>
    <w:rsid w:val="003E00D3"/>
    <w:rsid w:val="003E012A"/>
    <w:rsid w:val="003E0777"/>
    <w:rsid w:val="003E085D"/>
    <w:rsid w:val="003E0AE0"/>
    <w:rsid w:val="003E1003"/>
    <w:rsid w:val="003E13C4"/>
    <w:rsid w:val="003E1609"/>
    <w:rsid w:val="003E1BA3"/>
    <w:rsid w:val="003E20E4"/>
    <w:rsid w:val="003E21B6"/>
    <w:rsid w:val="003E2253"/>
    <w:rsid w:val="003E286A"/>
    <w:rsid w:val="003E295F"/>
    <w:rsid w:val="003E2C86"/>
    <w:rsid w:val="003E2E4A"/>
    <w:rsid w:val="003E2F0D"/>
    <w:rsid w:val="003E3020"/>
    <w:rsid w:val="003E31B2"/>
    <w:rsid w:val="003E3368"/>
    <w:rsid w:val="003E3589"/>
    <w:rsid w:val="003E35FD"/>
    <w:rsid w:val="003E385F"/>
    <w:rsid w:val="003E3919"/>
    <w:rsid w:val="003E3958"/>
    <w:rsid w:val="003E3D71"/>
    <w:rsid w:val="003E3D7D"/>
    <w:rsid w:val="003E3D8B"/>
    <w:rsid w:val="003E3DDE"/>
    <w:rsid w:val="003E3F15"/>
    <w:rsid w:val="003E4353"/>
    <w:rsid w:val="003E4674"/>
    <w:rsid w:val="003E4759"/>
    <w:rsid w:val="003E48DF"/>
    <w:rsid w:val="003E4CF3"/>
    <w:rsid w:val="003E4DFB"/>
    <w:rsid w:val="003E4F84"/>
    <w:rsid w:val="003E51C4"/>
    <w:rsid w:val="003E5434"/>
    <w:rsid w:val="003E5626"/>
    <w:rsid w:val="003E5A42"/>
    <w:rsid w:val="003E5DDE"/>
    <w:rsid w:val="003E60D7"/>
    <w:rsid w:val="003E6821"/>
    <w:rsid w:val="003E6877"/>
    <w:rsid w:val="003E6E38"/>
    <w:rsid w:val="003E6F1E"/>
    <w:rsid w:val="003E6F81"/>
    <w:rsid w:val="003E7076"/>
    <w:rsid w:val="003E71F2"/>
    <w:rsid w:val="003E71F8"/>
    <w:rsid w:val="003E72D4"/>
    <w:rsid w:val="003E734D"/>
    <w:rsid w:val="003E73F5"/>
    <w:rsid w:val="003E786D"/>
    <w:rsid w:val="003E7AAE"/>
    <w:rsid w:val="003E7B65"/>
    <w:rsid w:val="003E7F95"/>
    <w:rsid w:val="003F015E"/>
    <w:rsid w:val="003F0241"/>
    <w:rsid w:val="003F0730"/>
    <w:rsid w:val="003F07E7"/>
    <w:rsid w:val="003F086D"/>
    <w:rsid w:val="003F090E"/>
    <w:rsid w:val="003F0B00"/>
    <w:rsid w:val="003F0C55"/>
    <w:rsid w:val="003F0EDA"/>
    <w:rsid w:val="003F1155"/>
    <w:rsid w:val="003F1670"/>
    <w:rsid w:val="003F1DF6"/>
    <w:rsid w:val="003F1F59"/>
    <w:rsid w:val="003F202B"/>
    <w:rsid w:val="003F2073"/>
    <w:rsid w:val="003F20F9"/>
    <w:rsid w:val="003F250D"/>
    <w:rsid w:val="003F25D7"/>
    <w:rsid w:val="003F2711"/>
    <w:rsid w:val="003F2A9C"/>
    <w:rsid w:val="003F2AD8"/>
    <w:rsid w:val="003F2B44"/>
    <w:rsid w:val="003F2B4D"/>
    <w:rsid w:val="003F3B18"/>
    <w:rsid w:val="003F3E22"/>
    <w:rsid w:val="003F3E8E"/>
    <w:rsid w:val="003F4336"/>
    <w:rsid w:val="003F43FE"/>
    <w:rsid w:val="003F526D"/>
    <w:rsid w:val="003F53EE"/>
    <w:rsid w:val="003F55ED"/>
    <w:rsid w:val="003F5C80"/>
    <w:rsid w:val="003F5EC0"/>
    <w:rsid w:val="003F5F87"/>
    <w:rsid w:val="003F602A"/>
    <w:rsid w:val="003F63E0"/>
    <w:rsid w:val="003F6486"/>
    <w:rsid w:val="003F6CE4"/>
    <w:rsid w:val="003F6D5E"/>
    <w:rsid w:val="003F705A"/>
    <w:rsid w:val="003F7236"/>
    <w:rsid w:val="003F7438"/>
    <w:rsid w:val="003F78B7"/>
    <w:rsid w:val="003F7B0E"/>
    <w:rsid w:val="003F7F8C"/>
    <w:rsid w:val="003F7FDE"/>
    <w:rsid w:val="00400043"/>
    <w:rsid w:val="004000D0"/>
    <w:rsid w:val="00400154"/>
    <w:rsid w:val="004002B0"/>
    <w:rsid w:val="004003B0"/>
    <w:rsid w:val="00400435"/>
    <w:rsid w:val="004004C1"/>
    <w:rsid w:val="00400AC4"/>
    <w:rsid w:val="00400C52"/>
    <w:rsid w:val="00400D12"/>
    <w:rsid w:val="00400EE0"/>
    <w:rsid w:val="004012A7"/>
    <w:rsid w:val="004015BB"/>
    <w:rsid w:val="00401771"/>
    <w:rsid w:val="00401931"/>
    <w:rsid w:val="00401A7E"/>
    <w:rsid w:val="00401AA0"/>
    <w:rsid w:val="00401F83"/>
    <w:rsid w:val="00402068"/>
    <w:rsid w:val="00402166"/>
    <w:rsid w:val="004023E6"/>
    <w:rsid w:val="00402659"/>
    <w:rsid w:val="00402A5C"/>
    <w:rsid w:val="00402EE7"/>
    <w:rsid w:val="00402F8A"/>
    <w:rsid w:val="00403552"/>
    <w:rsid w:val="004036AF"/>
    <w:rsid w:val="00403A05"/>
    <w:rsid w:val="00403A64"/>
    <w:rsid w:val="00403C48"/>
    <w:rsid w:val="00403E26"/>
    <w:rsid w:val="00404054"/>
    <w:rsid w:val="00404071"/>
    <w:rsid w:val="00404A0E"/>
    <w:rsid w:val="00404A52"/>
    <w:rsid w:val="00404CC4"/>
    <w:rsid w:val="00404CFC"/>
    <w:rsid w:val="00404ED5"/>
    <w:rsid w:val="004050E2"/>
    <w:rsid w:val="0040515F"/>
    <w:rsid w:val="004056D9"/>
    <w:rsid w:val="00405723"/>
    <w:rsid w:val="00405A80"/>
    <w:rsid w:val="00405A86"/>
    <w:rsid w:val="00405AAB"/>
    <w:rsid w:val="00405E05"/>
    <w:rsid w:val="004064EF"/>
    <w:rsid w:val="00406509"/>
    <w:rsid w:val="004069AA"/>
    <w:rsid w:val="00406E4C"/>
    <w:rsid w:val="00406EA7"/>
    <w:rsid w:val="00406F64"/>
    <w:rsid w:val="00407010"/>
    <w:rsid w:val="00407758"/>
    <w:rsid w:val="004077EF"/>
    <w:rsid w:val="00407B35"/>
    <w:rsid w:val="00407B48"/>
    <w:rsid w:val="00407C75"/>
    <w:rsid w:val="00407D39"/>
    <w:rsid w:val="00407F67"/>
    <w:rsid w:val="0041034A"/>
    <w:rsid w:val="00410431"/>
    <w:rsid w:val="004104A8"/>
    <w:rsid w:val="00410B4C"/>
    <w:rsid w:val="00410E69"/>
    <w:rsid w:val="00411206"/>
    <w:rsid w:val="004112FE"/>
    <w:rsid w:val="00411568"/>
    <w:rsid w:val="00411FE5"/>
    <w:rsid w:val="00412018"/>
    <w:rsid w:val="0041235E"/>
    <w:rsid w:val="0041307B"/>
    <w:rsid w:val="004132AA"/>
    <w:rsid w:val="00413463"/>
    <w:rsid w:val="00413468"/>
    <w:rsid w:val="00413A8B"/>
    <w:rsid w:val="00413C29"/>
    <w:rsid w:val="0041400C"/>
    <w:rsid w:val="004140B1"/>
    <w:rsid w:val="004141D1"/>
    <w:rsid w:val="004141F6"/>
    <w:rsid w:val="00414690"/>
    <w:rsid w:val="00414819"/>
    <w:rsid w:val="00414A20"/>
    <w:rsid w:val="00414CC8"/>
    <w:rsid w:val="00414CD8"/>
    <w:rsid w:val="00414F6F"/>
    <w:rsid w:val="00415061"/>
    <w:rsid w:val="00415580"/>
    <w:rsid w:val="0041582E"/>
    <w:rsid w:val="00415A3D"/>
    <w:rsid w:val="00415AB4"/>
    <w:rsid w:val="00415C3B"/>
    <w:rsid w:val="00415EEA"/>
    <w:rsid w:val="00415FDB"/>
    <w:rsid w:val="00416095"/>
    <w:rsid w:val="004161EE"/>
    <w:rsid w:val="004164FB"/>
    <w:rsid w:val="004166F8"/>
    <w:rsid w:val="0041699A"/>
    <w:rsid w:val="00416B6D"/>
    <w:rsid w:val="00416BFA"/>
    <w:rsid w:val="00416D76"/>
    <w:rsid w:val="00416F50"/>
    <w:rsid w:val="00416FA3"/>
    <w:rsid w:val="0041700E"/>
    <w:rsid w:val="00417559"/>
    <w:rsid w:val="004175E4"/>
    <w:rsid w:val="0041770F"/>
    <w:rsid w:val="004177C0"/>
    <w:rsid w:val="004177D9"/>
    <w:rsid w:val="00417C9B"/>
    <w:rsid w:val="00417CD6"/>
    <w:rsid w:val="0042036F"/>
    <w:rsid w:val="00420406"/>
    <w:rsid w:val="004204CB"/>
    <w:rsid w:val="0042054B"/>
    <w:rsid w:val="0042096C"/>
    <w:rsid w:val="004209FE"/>
    <w:rsid w:val="00420E6C"/>
    <w:rsid w:val="00420F18"/>
    <w:rsid w:val="00421463"/>
    <w:rsid w:val="0042178E"/>
    <w:rsid w:val="004218A6"/>
    <w:rsid w:val="004218D1"/>
    <w:rsid w:val="00421B96"/>
    <w:rsid w:val="00421B9D"/>
    <w:rsid w:val="00421EDE"/>
    <w:rsid w:val="00421F83"/>
    <w:rsid w:val="0042249B"/>
    <w:rsid w:val="004227AB"/>
    <w:rsid w:val="00422BD1"/>
    <w:rsid w:val="00422C1B"/>
    <w:rsid w:val="004232A7"/>
    <w:rsid w:val="0042330F"/>
    <w:rsid w:val="00423398"/>
    <w:rsid w:val="004236AB"/>
    <w:rsid w:val="004238DD"/>
    <w:rsid w:val="00423938"/>
    <w:rsid w:val="00423CD9"/>
    <w:rsid w:val="00423E86"/>
    <w:rsid w:val="00424364"/>
    <w:rsid w:val="0042450D"/>
    <w:rsid w:val="0042499C"/>
    <w:rsid w:val="00424CF8"/>
    <w:rsid w:val="00424D9D"/>
    <w:rsid w:val="00424EB0"/>
    <w:rsid w:val="00425161"/>
    <w:rsid w:val="004251CD"/>
    <w:rsid w:val="00425328"/>
    <w:rsid w:val="0042533D"/>
    <w:rsid w:val="00425776"/>
    <w:rsid w:val="004258FD"/>
    <w:rsid w:val="004259AA"/>
    <w:rsid w:val="00425BAA"/>
    <w:rsid w:val="00426215"/>
    <w:rsid w:val="00426729"/>
    <w:rsid w:val="0042680A"/>
    <w:rsid w:val="00426FAE"/>
    <w:rsid w:val="00426FBA"/>
    <w:rsid w:val="004270B0"/>
    <w:rsid w:val="0042717E"/>
    <w:rsid w:val="0042728C"/>
    <w:rsid w:val="004274C9"/>
    <w:rsid w:val="004274D7"/>
    <w:rsid w:val="004278DB"/>
    <w:rsid w:val="00427A84"/>
    <w:rsid w:val="00427B5B"/>
    <w:rsid w:val="00427C03"/>
    <w:rsid w:val="00427D0F"/>
    <w:rsid w:val="00427F92"/>
    <w:rsid w:val="004301F5"/>
    <w:rsid w:val="0043024B"/>
    <w:rsid w:val="0043037B"/>
    <w:rsid w:val="004305BA"/>
    <w:rsid w:val="004305CA"/>
    <w:rsid w:val="0043069B"/>
    <w:rsid w:val="004306B4"/>
    <w:rsid w:val="004307C0"/>
    <w:rsid w:val="00430C1F"/>
    <w:rsid w:val="00430E03"/>
    <w:rsid w:val="00430ED4"/>
    <w:rsid w:val="00431044"/>
    <w:rsid w:val="00431054"/>
    <w:rsid w:val="0043128D"/>
    <w:rsid w:val="0043133A"/>
    <w:rsid w:val="004319B5"/>
    <w:rsid w:val="00431BAA"/>
    <w:rsid w:val="00431DD8"/>
    <w:rsid w:val="00431EDE"/>
    <w:rsid w:val="00431F34"/>
    <w:rsid w:val="0043251A"/>
    <w:rsid w:val="00432A01"/>
    <w:rsid w:val="00432F68"/>
    <w:rsid w:val="00433119"/>
    <w:rsid w:val="0043341C"/>
    <w:rsid w:val="00433458"/>
    <w:rsid w:val="00433C86"/>
    <w:rsid w:val="00433DEB"/>
    <w:rsid w:val="004341C8"/>
    <w:rsid w:val="00434623"/>
    <w:rsid w:val="0043464B"/>
    <w:rsid w:val="004346FF"/>
    <w:rsid w:val="004349CA"/>
    <w:rsid w:val="00434A03"/>
    <w:rsid w:val="004351E4"/>
    <w:rsid w:val="004356F4"/>
    <w:rsid w:val="0043585E"/>
    <w:rsid w:val="00435AEB"/>
    <w:rsid w:val="00435B06"/>
    <w:rsid w:val="00436221"/>
    <w:rsid w:val="00436224"/>
    <w:rsid w:val="00436651"/>
    <w:rsid w:val="00436781"/>
    <w:rsid w:val="00436FB4"/>
    <w:rsid w:val="00437131"/>
    <w:rsid w:val="004373A2"/>
    <w:rsid w:val="00437470"/>
    <w:rsid w:val="004376DE"/>
    <w:rsid w:val="0043795C"/>
    <w:rsid w:val="0043796B"/>
    <w:rsid w:val="00437C77"/>
    <w:rsid w:val="00437D55"/>
    <w:rsid w:val="004402F0"/>
    <w:rsid w:val="004406E0"/>
    <w:rsid w:val="0044085B"/>
    <w:rsid w:val="00440A33"/>
    <w:rsid w:val="00440A47"/>
    <w:rsid w:val="00440C8D"/>
    <w:rsid w:val="00440CBF"/>
    <w:rsid w:val="0044106F"/>
    <w:rsid w:val="004410FD"/>
    <w:rsid w:val="00441219"/>
    <w:rsid w:val="00441233"/>
    <w:rsid w:val="00441481"/>
    <w:rsid w:val="0044153D"/>
    <w:rsid w:val="0044166F"/>
    <w:rsid w:val="004417D0"/>
    <w:rsid w:val="004418A7"/>
    <w:rsid w:val="00441DED"/>
    <w:rsid w:val="00442057"/>
    <w:rsid w:val="004420A5"/>
    <w:rsid w:val="0044225D"/>
    <w:rsid w:val="0044244E"/>
    <w:rsid w:val="00442894"/>
    <w:rsid w:val="00442A20"/>
    <w:rsid w:val="00442C3F"/>
    <w:rsid w:val="00442DB9"/>
    <w:rsid w:val="00442DE4"/>
    <w:rsid w:val="0044335E"/>
    <w:rsid w:val="004433EC"/>
    <w:rsid w:val="0044346A"/>
    <w:rsid w:val="004435EA"/>
    <w:rsid w:val="004435EC"/>
    <w:rsid w:val="004437BF"/>
    <w:rsid w:val="00443928"/>
    <w:rsid w:val="00443BF7"/>
    <w:rsid w:val="00443ECC"/>
    <w:rsid w:val="00444131"/>
    <w:rsid w:val="0044429D"/>
    <w:rsid w:val="0044469F"/>
    <w:rsid w:val="00444877"/>
    <w:rsid w:val="004449E9"/>
    <w:rsid w:val="00444A90"/>
    <w:rsid w:val="004450BB"/>
    <w:rsid w:val="0044512C"/>
    <w:rsid w:val="00445380"/>
    <w:rsid w:val="004453F1"/>
    <w:rsid w:val="00445912"/>
    <w:rsid w:val="00445A47"/>
    <w:rsid w:val="00445CF0"/>
    <w:rsid w:val="00445D51"/>
    <w:rsid w:val="00445E50"/>
    <w:rsid w:val="00446556"/>
    <w:rsid w:val="00446830"/>
    <w:rsid w:val="00446962"/>
    <w:rsid w:val="00446AD1"/>
    <w:rsid w:val="00446D04"/>
    <w:rsid w:val="00446DC8"/>
    <w:rsid w:val="00446E91"/>
    <w:rsid w:val="00446FB1"/>
    <w:rsid w:val="00447686"/>
    <w:rsid w:val="004477AD"/>
    <w:rsid w:val="00447F89"/>
    <w:rsid w:val="00450702"/>
    <w:rsid w:val="0045077B"/>
    <w:rsid w:val="00450950"/>
    <w:rsid w:val="00450AE6"/>
    <w:rsid w:val="00450EE7"/>
    <w:rsid w:val="00450F13"/>
    <w:rsid w:val="004512D4"/>
    <w:rsid w:val="004513BF"/>
    <w:rsid w:val="00451460"/>
    <w:rsid w:val="00451C1C"/>
    <w:rsid w:val="00451E17"/>
    <w:rsid w:val="00451E21"/>
    <w:rsid w:val="00451E38"/>
    <w:rsid w:val="00452071"/>
    <w:rsid w:val="00452161"/>
    <w:rsid w:val="004521B0"/>
    <w:rsid w:val="0045291C"/>
    <w:rsid w:val="00452E99"/>
    <w:rsid w:val="004537AD"/>
    <w:rsid w:val="00453FC4"/>
    <w:rsid w:val="0045435A"/>
    <w:rsid w:val="00454498"/>
    <w:rsid w:val="00454759"/>
    <w:rsid w:val="00454FFC"/>
    <w:rsid w:val="00455331"/>
    <w:rsid w:val="004553B2"/>
    <w:rsid w:val="004554FD"/>
    <w:rsid w:val="004555CE"/>
    <w:rsid w:val="00455696"/>
    <w:rsid w:val="004556A2"/>
    <w:rsid w:val="00455709"/>
    <w:rsid w:val="0045585E"/>
    <w:rsid w:val="0045598E"/>
    <w:rsid w:val="00455CEF"/>
    <w:rsid w:val="00455F61"/>
    <w:rsid w:val="0045604F"/>
    <w:rsid w:val="004563AF"/>
    <w:rsid w:val="0045670E"/>
    <w:rsid w:val="00456C28"/>
    <w:rsid w:val="00456D95"/>
    <w:rsid w:val="00456F20"/>
    <w:rsid w:val="00457A7F"/>
    <w:rsid w:val="0046020B"/>
    <w:rsid w:val="0046058F"/>
    <w:rsid w:val="00460C99"/>
    <w:rsid w:val="00460E0E"/>
    <w:rsid w:val="00460FA2"/>
    <w:rsid w:val="00460FB0"/>
    <w:rsid w:val="0046102B"/>
    <w:rsid w:val="0046149F"/>
    <w:rsid w:val="004614B8"/>
    <w:rsid w:val="00461A33"/>
    <w:rsid w:val="00461BB7"/>
    <w:rsid w:val="004620BD"/>
    <w:rsid w:val="0046252B"/>
    <w:rsid w:val="00462559"/>
    <w:rsid w:val="004628AD"/>
    <w:rsid w:val="00462B2F"/>
    <w:rsid w:val="00462B98"/>
    <w:rsid w:val="00462BBA"/>
    <w:rsid w:val="00462DC6"/>
    <w:rsid w:val="00462E56"/>
    <w:rsid w:val="00462EDC"/>
    <w:rsid w:val="00463459"/>
    <w:rsid w:val="0046351B"/>
    <w:rsid w:val="004638E0"/>
    <w:rsid w:val="00463CF9"/>
    <w:rsid w:val="00463DFA"/>
    <w:rsid w:val="00463EA3"/>
    <w:rsid w:val="004648BA"/>
    <w:rsid w:val="00464AD2"/>
    <w:rsid w:val="00464DBC"/>
    <w:rsid w:val="00464FB3"/>
    <w:rsid w:val="0046510A"/>
    <w:rsid w:val="0046562D"/>
    <w:rsid w:val="0046582C"/>
    <w:rsid w:val="00465988"/>
    <w:rsid w:val="00465D71"/>
    <w:rsid w:val="00465DAA"/>
    <w:rsid w:val="00465DBB"/>
    <w:rsid w:val="00466072"/>
    <w:rsid w:val="004661FF"/>
    <w:rsid w:val="00466460"/>
    <w:rsid w:val="004664E1"/>
    <w:rsid w:val="004666B3"/>
    <w:rsid w:val="004668EF"/>
    <w:rsid w:val="00466C59"/>
    <w:rsid w:val="004670EB"/>
    <w:rsid w:val="00467187"/>
    <w:rsid w:val="004672D6"/>
    <w:rsid w:val="004674E4"/>
    <w:rsid w:val="004679FC"/>
    <w:rsid w:val="00467C42"/>
    <w:rsid w:val="00467CBB"/>
    <w:rsid w:val="004704A6"/>
    <w:rsid w:val="00470655"/>
    <w:rsid w:val="004707D6"/>
    <w:rsid w:val="0047097E"/>
    <w:rsid w:val="00470ACE"/>
    <w:rsid w:val="00471001"/>
    <w:rsid w:val="00471118"/>
    <w:rsid w:val="00471946"/>
    <w:rsid w:val="004719B8"/>
    <w:rsid w:val="00471A84"/>
    <w:rsid w:val="00471C0F"/>
    <w:rsid w:val="004721CC"/>
    <w:rsid w:val="004728FE"/>
    <w:rsid w:val="00472906"/>
    <w:rsid w:val="00472A8E"/>
    <w:rsid w:val="00472CBA"/>
    <w:rsid w:val="00472F78"/>
    <w:rsid w:val="00473378"/>
    <w:rsid w:val="00473415"/>
    <w:rsid w:val="00473734"/>
    <w:rsid w:val="00473927"/>
    <w:rsid w:val="00473A07"/>
    <w:rsid w:val="00473FAE"/>
    <w:rsid w:val="00474117"/>
    <w:rsid w:val="00474411"/>
    <w:rsid w:val="004746C4"/>
    <w:rsid w:val="00474910"/>
    <w:rsid w:val="00474943"/>
    <w:rsid w:val="00474A93"/>
    <w:rsid w:val="00474D67"/>
    <w:rsid w:val="00474DD3"/>
    <w:rsid w:val="004751E2"/>
    <w:rsid w:val="00475244"/>
    <w:rsid w:val="00475281"/>
    <w:rsid w:val="004755AE"/>
    <w:rsid w:val="00475625"/>
    <w:rsid w:val="004758DE"/>
    <w:rsid w:val="00475AC8"/>
    <w:rsid w:val="00475ACF"/>
    <w:rsid w:val="00475B19"/>
    <w:rsid w:val="00475FF7"/>
    <w:rsid w:val="00476072"/>
    <w:rsid w:val="00476605"/>
    <w:rsid w:val="004767C4"/>
    <w:rsid w:val="00476AC5"/>
    <w:rsid w:val="00476B64"/>
    <w:rsid w:val="0047706E"/>
    <w:rsid w:val="004771B5"/>
    <w:rsid w:val="0047780A"/>
    <w:rsid w:val="004778C9"/>
    <w:rsid w:val="00477958"/>
    <w:rsid w:val="004779CF"/>
    <w:rsid w:val="00477AEC"/>
    <w:rsid w:val="00477FAC"/>
    <w:rsid w:val="004802F2"/>
    <w:rsid w:val="004808AF"/>
    <w:rsid w:val="00480D94"/>
    <w:rsid w:val="00481084"/>
    <w:rsid w:val="00481562"/>
    <w:rsid w:val="00481584"/>
    <w:rsid w:val="00481617"/>
    <w:rsid w:val="00481646"/>
    <w:rsid w:val="004816C5"/>
    <w:rsid w:val="004819E1"/>
    <w:rsid w:val="00481BD1"/>
    <w:rsid w:val="00481E9E"/>
    <w:rsid w:val="0048200B"/>
    <w:rsid w:val="004825FA"/>
    <w:rsid w:val="00482AEE"/>
    <w:rsid w:val="00482B97"/>
    <w:rsid w:val="00482C06"/>
    <w:rsid w:val="00483026"/>
    <w:rsid w:val="004831A8"/>
    <w:rsid w:val="004832A7"/>
    <w:rsid w:val="004835D6"/>
    <w:rsid w:val="0048385A"/>
    <w:rsid w:val="004838B9"/>
    <w:rsid w:val="00483C15"/>
    <w:rsid w:val="00483CDD"/>
    <w:rsid w:val="00483D07"/>
    <w:rsid w:val="00483D71"/>
    <w:rsid w:val="0048489E"/>
    <w:rsid w:val="00484C3D"/>
    <w:rsid w:val="00484EB5"/>
    <w:rsid w:val="00484EF3"/>
    <w:rsid w:val="004850BC"/>
    <w:rsid w:val="0048518C"/>
    <w:rsid w:val="00485256"/>
    <w:rsid w:val="004852AA"/>
    <w:rsid w:val="004853A3"/>
    <w:rsid w:val="004853B2"/>
    <w:rsid w:val="00485937"/>
    <w:rsid w:val="00485A8C"/>
    <w:rsid w:val="00485CA6"/>
    <w:rsid w:val="00485E50"/>
    <w:rsid w:val="004862A7"/>
    <w:rsid w:val="00486816"/>
    <w:rsid w:val="00486B1C"/>
    <w:rsid w:val="00486B3B"/>
    <w:rsid w:val="00486CAE"/>
    <w:rsid w:val="004872C7"/>
    <w:rsid w:val="004876BC"/>
    <w:rsid w:val="0048786E"/>
    <w:rsid w:val="00487A31"/>
    <w:rsid w:val="00487A72"/>
    <w:rsid w:val="00487AF9"/>
    <w:rsid w:val="00487B08"/>
    <w:rsid w:val="00487E36"/>
    <w:rsid w:val="00487FE8"/>
    <w:rsid w:val="00490151"/>
    <w:rsid w:val="0049050F"/>
    <w:rsid w:val="00490851"/>
    <w:rsid w:val="00491103"/>
    <w:rsid w:val="00491159"/>
    <w:rsid w:val="004911BE"/>
    <w:rsid w:val="00491223"/>
    <w:rsid w:val="004913A8"/>
    <w:rsid w:val="00491600"/>
    <w:rsid w:val="0049182D"/>
    <w:rsid w:val="0049190B"/>
    <w:rsid w:val="00491D74"/>
    <w:rsid w:val="00491D79"/>
    <w:rsid w:val="00491F73"/>
    <w:rsid w:val="00491FF3"/>
    <w:rsid w:val="0049290E"/>
    <w:rsid w:val="00492A47"/>
    <w:rsid w:val="00492A59"/>
    <w:rsid w:val="00492B34"/>
    <w:rsid w:val="00493049"/>
    <w:rsid w:val="00493204"/>
    <w:rsid w:val="0049321B"/>
    <w:rsid w:val="0049325A"/>
    <w:rsid w:val="004933E3"/>
    <w:rsid w:val="004937E3"/>
    <w:rsid w:val="00493891"/>
    <w:rsid w:val="00493A4C"/>
    <w:rsid w:val="00493A73"/>
    <w:rsid w:val="00493D06"/>
    <w:rsid w:val="00493DB6"/>
    <w:rsid w:val="00493F63"/>
    <w:rsid w:val="004946A7"/>
    <w:rsid w:val="004946F5"/>
    <w:rsid w:val="00494AE8"/>
    <w:rsid w:val="004956B1"/>
    <w:rsid w:val="004956F7"/>
    <w:rsid w:val="004969C2"/>
    <w:rsid w:val="00496AC4"/>
    <w:rsid w:val="00496B25"/>
    <w:rsid w:val="00496B69"/>
    <w:rsid w:val="00496BC0"/>
    <w:rsid w:val="00496E1A"/>
    <w:rsid w:val="00496E75"/>
    <w:rsid w:val="00496F38"/>
    <w:rsid w:val="004970AA"/>
    <w:rsid w:val="004970D6"/>
    <w:rsid w:val="004974B7"/>
    <w:rsid w:val="00497801"/>
    <w:rsid w:val="0049788B"/>
    <w:rsid w:val="00497E51"/>
    <w:rsid w:val="004A05FD"/>
    <w:rsid w:val="004A0736"/>
    <w:rsid w:val="004A08F9"/>
    <w:rsid w:val="004A09EF"/>
    <w:rsid w:val="004A09F8"/>
    <w:rsid w:val="004A0D5B"/>
    <w:rsid w:val="004A0D6E"/>
    <w:rsid w:val="004A0EB1"/>
    <w:rsid w:val="004A0F3F"/>
    <w:rsid w:val="004A1353"/>
    <w:rsid w:val="004A145C"/>
    <w:rsid w:val="004A15DE"/>
    <w:rsid w:val="004A15E9"/>
    <w:rsid w:val="004A1930"/>
    <w:rsid w:val="004A19E3"/>
    <w:rsid w:val="004A1D10"/>
    <w:rsid w:val="004A2221"/>
    <w:rsid w:val="004A23BA"/>
    <w:rsid w:val="004A2704"/>
    <w:rsid w:val="004A2B23"/>
    <w:rsid w:val="004A306B"/>
    <w:rsid w:val="004A366E"/>
    <w:rsid w:val="004A3935"/>
    <w:rsid w:val="004A3CB2"/>
    <w:rsid w:val="004A3DA8"/>
    <w:rsid w:val="004A3DBE"/>
    <w:rsid w:val="004A45E1"/>
    <w:rsid w:val="004A467D"/>
    <w:rsid w:val="004A467E"/>
    <w:rsid w:val="004A4C67"/>
    <w:rsid w:val="004A53F5"/>
    <w:rsid w:val="004A58BA"/>
    <w:rsid w:val="004A599B"/>
    <w:rsid w:val="004A59C0"/>
    <w:rsid w:val="004A5EFD"/>
    <w:rsid w:val="004A5F47"/>
    <w:rsid w:val="004A64DC"/>
    <w:rsid w:val="004A6A6F"/>
    <w:rsid w:val="004A6B5F"/>
    <w:rsid w:val="004A6E1D"/>
    <w:rsid w:val="004A6E75"/>
    <w:rsid w:val="004A7A32"/>
    <w:rsid w:val="004B00BD"/>
    <w:rsid w:val="004B0267"/>
    <w:rsid w:val="004B0808"/>
    <w:rsid w:val="004B0882"/>
    <w:rsid w:val="004B091A"/>
    <w:rsid w:val="004B0F5F"/>
    <w:rsid w:val="004B1171"/>
    <w:rsid w:val="004B1468"/>
    <w:rsid w:val="004B157B"/>
    <w:rsid w:val="004B16DD"/>
    <w:rsid w:val="004B18D9"/>
    <w:rsid w:val="004B1A9B"/>
    <w:rsid w:val="004B1F1A"/>
    <w:rsid w:val="004B2121"/>
    <w:rsid w:val="004B21BE"/>
    <w:rsid w:val="004B234F"/>
    <w:rsid w:val="004B2743"/>
    <w:rsid w:val="004B2967"/>
    <w:rsid w:val="004B2ACF"/>
    <w:rsid w:val="004B2ADC"/>
    <w:rsid w:val="004B2B2E"/>
    <w:rsid w:val="004B2FE9"/>
    <w:rsid w:val="004B3202"/>
    <w:rsid w:val="004B3309"/>
    <w:rsid w:val="004B3926"/>
    <w:rsid w:val="004B3AC6"/>
    <w:rsid w:val="004B3B9F"/>
    <w:rsid w:val="004B3E1B"/>
    <w:rsid w:val="004B3E44"/>
    <w:rsid w:val="004B3F82"/>
    <w:rsid w:val="004B4028"/>
    <w:rsid w:val="004B4751"/>
    <w:rsid w:val="004B4A78"/>
    <w:rsid w:val="004B5144"/>
    <w:rsid w:val="004B526A"/>
    <w:rsid w:val="004B5299"/>
    <w:rsid w:val="004B5555"/>
    <w:rsid w:val="004B5630"/>
    <w:rsid w:val="004B5660"/>
    <w:rsid w:val="004B5C4F"/>
    <w:rsid w:val="004B5E30"/>
    <w:rsid w:val="004B6310"/>
    <w:rsid w:val="004B6591"/>
    <w:rsid w:val="004B686A"/>
    <w:rsid w:val="004B6D1D"/>
    <w:rsid w:val="004B6F2C"/>
    <w:rsid w:val="004B6FCD"/>
    <w:rsid w:val="004B7235"/>
    <w:rsid w:val="004B77DD"/>
    <w:rsid w:val="004B78E3"/>
    <w:rsid w:val="004B7A35"/>
    <w:rsid w:val="004B7BC3"/>
    <w:rsid w:val="004B7D8C"/>
    <w:rsid w:val="004C0063"/>
    <w:rsid w:val="004C059F"/>
    <w:rsid w:val="004C069B"/>
    <w:rsid w:val="004C075F"/>
    <w:rsid w:val="004C0C9C"/>
    <w:rsid w:val="004C0E5B"/>
    <w:rsid w:val="004C12C5"/>
    <w:rsid w:val="004C1667"/>
    <w:rsid w:val="004C1A7D"/>
    <w:rsid w:val="004C1E10"/>
    <w:rsid w:val="004C1E8E"/>
    <w:rsid w:val="004C1F17"/>
    <w:rsid w:val="004C1F45"/>
    <w:rsid w:val="004C23AD"/>
    <w:rsid w:val="004C25C6"/>
    <w:rsid w:val="004C2630"/>
    <w:rsid w:val="004C2964"/>
    <w:rsid w:val="004C2A06"/>
    <w:rsid w:val="004C2B27"/>
    <w:rsid w:val="004C2B73"/>
    <w:rsid w:val="004C2CF4"/>
    <w:rsid w:val="004C2D6B"/>
    <w:rsid w:val="004C2F61"/>
    <w:rsid w:val="004C31BC"/>
    <w:rsid w:val="004C3368"/>
    <w:rsid w:val="004C3609"/>
    <w:rsid w:val="004C3A38"/>
    <w:rsid w:val="004C4064"/>
    <w:rsid w:val="004C41CE"/>
    <w:rsid w:val="004C4366"/>
    <w:rsid w:val="004C45A9"/>
    <w:rsid w:val="004C4632"/>
    <w:rsid w:val="004C474C"/>
    <w:rsid w:val="004C484F"/>
    <w:rsid w:val="004C4987"/>
    <w:rsid w:val="004C4A77"/>
    <w:rsid w:val="004C4AE6"/>
    <w:rsid w:val="004C4C01"/>
    <w:rsid w:val="004C5118"/>
    <w:rsid w:val="004C5154"/>
    <w:rsid w:val="004C52C0"/>
    <w:rsid w:val="004C53D0"/>
    <w:rsid w:val="004C5468"/>
    <w:rsid w:val="004C5672"/>
    <w:rsid w:val="004C58D4"/>
    <w:rsid w:val="004C5C9B"/>
    <w:rsid w:val="004C632D"/>
    <w:rsid w:val="004C642B"/>
    <w:rsid w:val="004C6618"/>
    <w:rsid w:val="004C6825"/>
    <w:rsid w:val="004C694A"/>
    <w:rsid w:val="004C6B93"/>
    <w:rsid w:val="004C731B"/>
    <w:rsid w:val="004C73A6"/>
    <w:rsid w:val="004C773A"/>
    <w:rsid w:val="004C77BD"/>
    <w:rsid w:val="004C77EE"/>
    <w:rsid w:val="004C791D"/>
    <w:rsid w:val="004C7EE6"/>
    <w:rsid w:val="004D040E"/>
    <w:rsid w:val="004D077C"/>
    <w:rsid w:val="004D09DB"/>
    <w:rsid w:val="004D0DF0"/>
    <w:rsid w:val="004D108A"/>
    <w:rsid w:val="004D1462"/>
    <w:rsid w:val="004D1641"/>
    <w:rsid w:val="004D1642"/>
    <w:rsid w:val="004D1BF9"/>
    <w:rsid w:val="004D1C19"/>
    <w:rsid w:val="004D1E2F"/>
    <w:rsid w:val="004D1F15"/>
    <w:rsid w:val="004D2478"/>
    <w:rsid w:val="004D26AF"/>
    <w:rsid w:val="004D2756"/>
    <w:rsid w:val="004D2C50"/>
    <w:rsid w:val="004D2CC1"/>
    <w:rsid w:val="004D2E1B"/>
    <w:rsid w:val="004D3279"/>
    <w:rsid w:val="004D3341"/>
    <w:rsid w:val="004D34BE"/>
    <w:rsid w:val="004D376B"/>
    <w:rsid w:val="004D3878"/>
    <w:rsid w:val="004D3966"/>
    <w:rsid w:val="004D3B49"/>
    <w:rsid w:val="004D3B9B"/>
    <w:rsid w:val="004D3D6A"/>
    <w:rsid w:val="004D47E0"/>
    <w:rsid w:val="004D4A68"/>
    <w:rsid w:val="004D4A8E"/>
    <w:rsid w:val="004D4CDC"/>
    <w:rsid w:val="004D4E01"/>
    <w:rsid w:val="004D544B"/>
    <w:rsid w:val="004D5530"/>
    <w:rsid w:val="004D59FC"/>
    <w:rsid w:val="004D5DCF"/>
    <w:rsid w:val="004D64D4"/>
    <w:rsid w:val="004D651E"/>
    <w:rsid w:val="004D6731"/>
    <w:rsid w:val="004D69F9"/>
    <w:rsid w:val="004D71A4"/>
    <w:rsid w:val="004D779E"/>
    <w:rsid w:val="004D78BB"/>
    <w:rsid w:val="004D7FB1"/>
    <w:rsid w:val="004E016B"/>
    <w:rsid w:val="004E0BC0"/>
    <w:rsid w:val="004E0D6D"/>
    <w:rsid w:val="004E0E3A"/>
    <w:rsid w:val="004E101C"/>
    <w:rsid w:val="004E122A"/>
    <w:rsid w:val="004E15DD"/>
    <w:rsid w:val="004E1798"/>
    <w:rsid w:val="004E1A66"/>
    <w:rsid w:val="004E1C77"/>
    <w:rsid w:val="004E20DA"/>
    <w:rsid w:val="004E230D"/>
    <w:rsid w:val="004E2676"/>
    <w:rsid w:val="004E26BB"/>
    <w:rsid w:val="004E2B44"/>
    <w:rsid w:val="004E30D4"/>
    <w:rsid w:val="004E3169"/>
    <w:rsid w:val="004E32E5"/>
    <w:rsid w:val="004E35DF"/>
    <w:rsid w:val="004E389E"/>
    <w:rsid w:val="004E3AAF"/>
    <w:rsid w:val="004E3ABD"/>
    <w:rsid w:val="004E3DC5"/>
    <w:rsid w:val="004E4961"/>
    <w:rsid w:val="004E4BDA"/>
    <w:rsid w:val="004E4E86"/>
    <w:rsid w:val="004E5264"/>
    <w:rsid w:val="004E52FC"/>
    <w:rsid w:val="004E537B"/>
    <w:rsid w:val="004E54B1"/>
    <w:rsid w:val="004E5AEF"/>
    <w:rsid w:val="004E60CC"/>
    <w:rsid w:val="004E6224"/>
    <w:rsid w:val="004E6AF8"/>
    <w:rsid w:val="004E6C19"/>
    <w:rsid w:val="004E6CE4"/>
    <w:rsid w:val="004E6D71"/>
    <w:rsid w:val="004E6D85"/>
    <w:rsid w:val="004E715D"/>
    <w:rsid w:val="004E7396"/>
    <w:rsid w:val="004E7542"/>
    <w:rsid w:val="004E75A9"/>
    <w:rsid w:val="004E77C8"/>
    <w:rsid w:val="004E7D40"/>
    <w:rsid w:val="004E7EBE"/>
    <w:rsid w:val="004F0068"/>
    <w:rsid w:val="004F044C"/>
    <w:rsid w:val="004F056F"/>
    <w:rsid w:val="004F05F6"/>
    <w:rsid w:val="004F08A3"/>
    <w:rsid w:val="004F0FC2"/>
    <w:rsid w:val="004F11AC"/>
    <w:rsid w:val="004F1312"/>
    <w:rsid w:val="004F13D1"/>
    <w:rsid w:val="004F13F1"/>
    <w:rsid w:val="004F1674"/>
    <w:rsid w:val="004F1AA9"/>
    <w:rsid w:val="004F1E9B"/>
    <w:rsid w:val="004F1FAD"/>
    <w:rsid w:val="004F2387"/>
    <w:rsid w:val="004F25AB"/>
    <w:rsid w:val="004F26C4"/>
    <w:rsid w:val="004F276A"/>
    <w:rsid w:val="004F2AD8"/>
    <w:rsid w:val="004F2D7B"/>
    <w:rsid w:val="004F2DAB"/>
    <w:rsid w:val="004F2DB4"/>
    <w:rsid w:val="004F32BB"/>
    <w:rsid w:val="004F32E2"/>
    <w:rsid w:val="004F388E"/>
    <w:rsid w:val="004F3B0F"/>
    <w:rsid w:val="004F3B34"/>
    <w:rsid w:val="004F3F8D"/>
    <w:rsid w:val="004F40A5"/>
    <w:rsid w:val="004F4531"/>
    <w:rsid w:val="004F4682"/>
    <w:rsid w:val="004F49BD"/>
    <w:rsid w:val="004F4AA6"/>
    <w:rsid w:val="004F4ABD"/>
    <w:rsid w:val="004F4AE4"/>
    <w:rsid w:val="004F4AF1"/>
    <w:rsid w:val="004F4F75"/>
    <w:rsid w:val="004F51B8"/>
    <w:rsid w:val="004F523B"/>
    <w:rsid w:val="004F57AB"/>
    <w:rsid w:val="004F6254"/>
    <w:rsid w:val="004F62E6"/>
    <w:rsid w:val="004F652B"/>
    <w:rsid w:val="004F65EE"/>
    <w:rsid w:val="004F68B8"/>
    <w:rsid w:val="004F6A4E"/>
    <w:rsid w:val="004F6C42"/>
    <w:rsid w:val="004F6D90"/>
    <w:rsid w:val="004F6E6A"/>
    <w:rsid w:val="004F6ECC"/>
    <w:rsid w:val="004F7055"/>
    <w:rsid w:val="004F72C7"/>
    <w:rsid w:val="004F7441"/>
    <w:rsid w:val="004F797C"/>
    <w:rsid w:val="004F7D00"/>
    <w:rsid w:val="004F7E92"/>
    <w:rsid w:val="005006EE"/>
    <w:rsid w:val="00500989"/>
    <w:rsid w:val="00500C28"/>
    <w:rsid w:val="00501004"/>
    <w:rsid w:val="00501039"/>
    <w:rsid w:val="0050174F"/>
    <w:rsid w:val="0050178E"/>
    <w:rsid w:val="00501E5B"/>
    <w:rsid w:val="005023A1"/>
    <w:rsid w:val="0050249E"/>
    <w:rsid w:val="00502514"/>
    <w:rsid w:val="0050254D"/>
    <w:rsid w:val="0050281E"/>
    <w:rsid w:val="00502C50"/>
    <w:rsid w:val="00502D03"/>
    <w:rsid w:val="00503017"/>
    <w:rsid w:val="0050322F"/>
    <w:rsid w:val="005036B1"/>
    <w:rsid w:val="005037FB"/>
    <w:rsid w:val="005039E5"/>
    <w:rsid w:val="00503AFD"/>
    <w:rsid w:val="00503BD6"/>
    <w:rsid w:val="00503C37"/>
    <w:rsid w:val="00503E85"/>
    <w:rsid w:val="005048C6"/>
    <w:rsid w:val="00504A1D"/>
    <w:rsid w:val="005052DB"/>
    <w:rsid w:val="00505578"/>
    <w:rsid w:val="00505A93"/>
    <w:rsid w:val="00505D7E"/>
    <w:rsid w:val="005065F0"/>
    <w:rsid w:val="00507184"/>
    <w:rsid w:val="0050777E"/>
    <w:rsid w:val="0050787E"/>
    <w:rsid w:val="00507A23"/>
    <w:rsid w:val="00507A49"/>
    <w:rsid w:val="00507B6E"/>
    <w:rsid w:val="00507C32"/>
    <w:rsid w:val="00507C73"/>
    <w:rsid w:val="00507DDB"/>
    <w:rsid w:val="005100B0"/>
    <w:rsid w:val="005100F5"/>
    <w:rsid w:val="005105CE"/>
    <w:rsid w:val="00510683"/>
    <w:rsid w:val="005109E8"/>
    <w:rsid w:val="00510EF8"/>
    <w:rsid w:val="005113C5"/>
    <w:rsid w:val="0051147D"/>
    <w:rsid w:val="0051156F"/>
    <w:rsid w:val="00511601"/>
    <w:rsid w:val="005116AF"/>
    <w:rsid w:val="00511810"/>
    <w:rsid w:val="0051184B"/>
    <w:rsid w:val="00511AFD"/>
    <w:rsid w:val="00511B02"/>
    <w:rsid w:val="00511F50"/>
    <w:rsid w:val="00511FE2"/>
    <w:rsid w:val="00512155"/>
    <w:rsid w:val="00512721"/>
    <w:rsid w:val="0051286B"/>
    <w:rsid w:val="00512D16"/>
    <w:rsid w:val="00512D25"/>
    <w:rsid w:val="00513332"/>
    <w:rsid w:val="005134E1"/>
    <w:rsid w:val="005137AB"/>
    <w:rsid w:val="005138FC"/>
    <w:rsid w:val="00513A7E"/>
    <w:rsid w:val="00513CE0"/>
    <w:rsid w:val="00513EC6"/>
    <w:rsid w:val="00514234"/>
    <w:rsid w:val="0051442E"/>
    <w:rsid w:val="005144EE"/>
    <w:rsid w:val="005146DC"/>
    <w:rsid w:val="0051495A"/>
    <w:rsid w:val="00514A17"/>
    <w:rsid w:val="00514BE6"/>
    <w:rsid w:val="00514C8C"/>
    <w:rsid w:val="00514CFA"/>
    <w:rsid w:val="00515372"/>
    <w:rsid w:val="0051567C"/>
    <w:rsid w:val="005157DA"/>
    <w:rsid w:val="005158F3"/>
    <w:rsid w:val="005159B0"/>
    <w:rsid w:val="00515DFA"/>
    <w:rsid w:val="005161BC"/>
    <w:rsid w:val="00516BA8"/>
    <w:rsid w:val="00516EB4"/>
    <w:rsid w:val="0051750E"/>
    <w:rsid w:val="00517967"/>
    <w:rsid w:val="00517BAB"/>
    <w:rsid w:val="005201FE"/>
    <w:rsid w:val="005202A4"/>
    <w:rsid w:val="00520566"/>
    <w:rsid w:val="005205F7"/>
    <w:rsid w:val="00520682"/>
    <w:rsid w:val="00520AA0"/>
    <w:rsid w:val="0052145B"/>
    <w:rsid w:val="005216D7"/>
    <w:rsid w:val="00521B7F"/>
    <w:rsid w:val="00521BA4"/>
    <w:rsid w:val="0052238E"/>
    <w:rsid w:val="005223C1"/>
    <w:rsid w:val="005225E0"/>
    <w:rsid w:val="00522C6C"/>
    <w:rsid w:val="00522C97"/>
    <w:rsid w:val="00522CD2"/>
    <w:rsid w:val="00522FD2"/>
    <w:rsid w:val="0052315E"/>
    <w:rsid w:val="005232FE"/>
    <w:rsid w:val="0052370C"/>
    <w:rsid w:val="0052387D"/>
    <w:rsid w:val="00523C90"/>
    <w:rsid w:val="00524552"/>
    <w:rsid w:val="00524976"/>
    <w:rsid w:val="00524BEE"/>
    <w:rsid w:val="005250B4"/>
    <w:rsid w:val="005251DE"/>
    <w:rsid w:val="00525335"/>
    <w:rsid w:val="00525528"/>
    <w:rsid w:val="00525AE3"/>
    <w:rsid w:val="00525BBA"/>
    <w:rsid w:val="00525BE0"/>
    <w:rsid w:val="00525FEA"/>
    <w:rsid w:val="005262A2"/>
    <w:rsid w:val="00526479"/>
    <w:rsid w:val="00526C3A"/>
    <w:rsid w:val="00526D61"/>
    <w:rsid w:val="00526DE3"/>
    <w:rsid w:val="00526F27"/>
    <w:rsid w:val="00526F66"/>
    <w:rsid w:val="00527019"/>
    <w:rsid w:val="00527091"/>
    <w:rsid w:val="005270E1"/>
    <w:rsid w:val="005272C2"/>
    <w:rsid w:val="005272DF"/>
    <w:rsid w:val="00527388"/>
    <w:rsid w:val="00527407"/>
    <w:rsid w:val="00527446"/>
    <w:rsid w:val="0052747A"/>
    <w:rsid w:val="005274E5"/>
    <w:rsid w:val="005274ED"/>
    <w:rsid w:val="005275F2"/>
    <w:rsid w:val="0052766D"/>
    <w:rsid w:val="005279AC"/>
    <w:rsid w:val="00530566"/>
    <w:rsid w:val="005305EC"/>
    <w:rsid w:val="00530AC8"/>
    <w:rsid w:val="00530B74"/>
    <w:rsid w:val="00530C60"/>
    <w:rsid w:val="00530D75"/>
    <w:rsid w:val="005312F1"/>
    <w:rsid w:val="0053133F"/>
    <w:rsid w:val="00531529"/>
    <w:rsid w:val="00531E3C"/>
    <w:rsid w:val="00531ED7"/>
    <w:rsid w:val="0053249E"/>
    <w:rsid w:val="00532666"/>
    <w:rsid w:val="0053278D"/>
    <w:rsid w:val="00532BBB"/>
    <w:rsid w:val="00532D6A"/>
    <w:rsid w:val="0053323A"/>
    <w:rsid w:val="0053347C"/>
    <w:rsid w:val="005334DA"/>
    <w:rsid w:val="005335EC"/>
    <w:rsid w:val="00533763"/>
    <w:rsid w:val="005337A4"/>
    <w:rsid w:val="0053389D"/>
    <w:rsid w:val="0053418D"/>
    <w:rsid w:val="005341ED"/>
    <w:rsid w:val="00534271"/>
    <w:rsid w:val="0053432C"/>
    <w:rsid w:val="005345A6"/>
    <w:rsid w:val="00534718"/>
    <w:rsid w:val="0053496C"/>
    <w:rsid w:val="00534A47"/>
    <w:rsid w:val="00534F94"/>
    <w:rsid w:val="0053533E"/>
    <w:rsid w:val="00535383"/>
    <w:rsid w:val="00535572"/>
    <w:rsid w:val="0053573A"/>
    <w:rsid w:val="005358D3"/>
    <w:rsid w:val="00535E17"/>
    <w:rsid w:val="00536399"/>
    <w:rsid w:val="005363FE"/>
    <w:rsid w:val="0053668B"/>
    <w:rsid w:val="00536690"/>
    <w:rsid w:val="0053678E"/>
    <w:rsid w:val="00536A3E"/>
    <w:rsid w:val="00536AE4"/>
    <w:rsid w:val="00536D35"/>
    <w:rsid w:val="00536E21"/>
    <w:rsid w:val="005371A3"/>
    <w:rsid w:val="00537420"/>
    <w:rsid w:val="005374D5"/>
    <w:rsid w:val="0053754E"/>
    <w:rsid w:val="00537845"/>
    <w:rsid w:val="00537C7C"/>
    <w:rsid w:val="00537E0E"/>
    <w:rsid w:val="00537F5A"/>
    <w:rsid w:val="00537F9E"/>
    <w:rsid w:val="0054001E"/>
    <w:rsid w:val="0054079F"/>
    <w:rsid w:val="00540CE9"/>
    <w:rsid w:val="0054110C"/>
    <w:rsid w:val="00541277"/>
    <w:rsid w:val="0054144F"/>
    <w:rsid w:val="0054150E"/>
    <w:rsid w:val="0054151B"/>
    <w:rsid w:val="0054199E"/>
    <w:rsid w:val="00541FC2"/>
    <w:rsid w:val="00541FE7"/>
    <w:rsid w:val="005421AD"/>
    <w:rsid w:val="0054222D"/>
    <w:rsid w:val="00542266"/>
    <w:rsid w:val="005423BF"/>
    <w:rsid w:val="005424AE"/>
    <w:rsid w:val="00542B04"/>
    <w:rsid w:val="00542E70"/>
    <w:rsid w:val="00542FE8"/>
    <w:rsid w:val="00543047"/>
    <w:rsid w:val="005432F5"/>
    <w:rsid w:val="00543719"/>
    <w:rsid w:val="00543BBC"/>
    <w:rsid w:val="00543BD6"/>
    <w:rsid w:val="00543C74"/>
    <w:rsid w:val="00543CCF"/>
    <w:rsid w:val="0054409D"/>
    <w:rsid w:val="005441C7"/>
    <w:rsid w:val="0054429C"/>
    <w:rsid w:val="00544394"/>
    <w:rsid w:val="005443F1"/>
    <w:rsid w:val="0054440A"/>
    <w:rsid w:val="00544506"/>
    <w:rsid w:val="00545235"/>
    <w:rsid w:val="005452D5"/>
    <w:rsid w:val="0054545C"/>
    <w:rsid w:val="005457B3"/>
    <w:rsid w:val="00545C28"/>
    <w:rsid w:val="00545DF3"/>
    <w:rsid w:val="00545EF9"/>
    <w:rsid w:val="0054644A"/>
    <w:rsid w:val="0054665D"/>
    <w:rsid w:val="00546BB4"/>
    <w:rsid w:val="005474C7"/>
    <w:rsid w:val="00547592"/>
    <w:rsid w:val="0054776B"/>
    <w:rsid w:val="00547A92"/>
    <w:rsid w:val="00547D78"/>
    <w:rsid w:val="00547E15"/>
    <w:rsid w:val="00547EEF"/>
    <w:rsid w:val="00547F27"/>
    <w:rsid w:val="005500CD"/>
    <w:rsid w:val="0055027A"/>
    <w:rsid w:val="00550816"/>
    <w:rsid w:val="00550C67"/>
    <w:rsid w:val="005510E5"/>
    <w:rsid w:val="00551307"/>
    <w:rsid w:val="0055190D"/>
    <w:rsid w:val="00551B81"/>
    <w:rsid w:val="00551C85"/>
    <w:rsid w:val="00551E4D"/>
    <w:rsid w:val="00551E73"/>
    <w:rsid w:val="0055221F"/>
    <w:rsid w:val="00552377"/>
    <w:rsid w:val="00552D56"/>
    <w:rsid w:val="00552F24"/>
    <w:rsid w:val="005533D9"/>
    <w:rsid w:val="005534B3"/>
    <w:rsid w:val="00553690"/>
    <w:rsid w:val="00553749"/>
    <w:rsid w:val="00553833"/>
    <w:rsid w:val="00553C20"/>
    <w:rsid w:val="00553CF0"/>
    <w:rsid w:val="005546D2"/>
    <w:rsid w:val="00554BF9"/>
    <w:rsid w:val="00554D3B"/>
    <w:rsid w:val="005550F0"/>
    <w:rsid w:val="0055518A"/>
    <w:rsid w:val="005555C2"/>
    <w:rsid w:val="00555E84"/>
    <w:rsid w:val="0055617D"/>
    <w:rsid w:val="00556198"/>
    <w:rsid w:val="00556312"/>
    <w:rsid w:val="0055647D"/>
    <w:rsid w:val="00556AA7"/>
    <w:rsid w:val="00556D97"/>
    <w:rsid w:val="00556F06"/>
    <w:rsid w:val="0055753C"/>
    <w:rsid w:val="005578CC"/>
    <w:rsid w:val="00557C1A"/>
    <w:rsid w:val="00560104"/>
    <w:rsid w:val="00560234"/>
    <w:rsid w:val="005606FD"/>
    <w:rsid w:val="00560DF2"/>
    <w:rsid w:val="00560ED2"/>
    <w:rsid w:val="00560F00"/>
    <w:rsid w:val="0056118B"/>
    <w:rsid w:val="00561388"/>
    <w:rsid w:val="00561969"/>
    <w:rsid w:val="005619B0"/>
    <w:rsid w:val="00561B70"/>
    <w:rsid w:val="00561B75"/>
    <w:rsid w:val="00561C50"/>
    <w:rsid w:val="00562124"/>
    <w:rsid w:val="0056232C"/>
    <w:rsid w:val="0056247F"/>
    <w:rsid w:val="00562534"/>
    <w:rsid w:val="00562EC6"/>
    <w:rsid w:val="00563071"/>
    <w:rsid w:val="00563A14"/>
    <w:rsid w:val="005644BC"/>
    <w:rsid w:val="00564573"/>
    <w:rsid w:val="0056480C"/>
    <w:rsid w:val="005648C4"/>
    <w:rsid w:val="00564E8A"/>
    <w:rsid w:val="00565115"/>
    <w:rsid w:val="005651CA"/>
    <w:rsid w:val="00565565"/>
    <w:rsid w:val="0056564B"/>
    <w:rsid w:val="005656AA"/>
    <w:rsid w:val="0056595D"/>
    <w:rsid w:val="005662CD"/>
    <w:rsid w:val="005662D4"/>
    <w:rsid w:val="005666F8"/>
    <w:rsid w:val="00566899"/>
    <w:rsid w:val="005668E8"/>
    <w:rsid w:val="00566EDA"/>
    <w:rsid w:val="00567006"/>
    <w:rsid w:val="00567319"/>
    <w:rsid w:val="00567840"/>
    <w:rsid w:val="005703A3"/>
    <w:rsid w:val="00570539"/>
    <w:rsid w:val="0057055A"/>
    <w:rsid w:val="00570636"/>
    <w:rsid w:val="00570AAD"/>
    <w:rsid w:val="00570AB2"/>
    <w:rsid w:val="00570C03"/>
    <w:rsid w:val="00570C71"/>
    <w:rsid w:val="00571559"/>
    <w:rsid w:val="005717B0"/>
    <w:rsid w:val="005718AE"/>
    <w:rsid w:val="00571B50"/>
    <w:rsid w:val="00571FD3"/>
    <w:rsid w:val="0057208B"/>
    <w:rsid w:val="00572143"/>
    <w:rsid w:val="0057269F"/>
    <w:rsid w:val="0057315C"/>
    <w:rsid w:val="005731AF"/>
    <w:rsid w:val="005735B3"/>
    <w:rsid w:val="0057397B"/>
    <w:rsid w:val="005739D5"/>
    <w:rsid w:val="005739D7"/>
    <w:rsid w:val="00573CA1"/>
    <w:rsid w:val="005740D3"/>
    <w:rsid w:val="00574352"/>
    <w:rsid w:val="0057489F"/>
    <w:rsid w:val="00574AD0"/>
    <w:rsid w:val="00574BCF"/>
    <w:rsid w:val="00574F39"/>
    <w:rsid w:val="00574F79"/>
    <w:rsid w:val="00574FA0"/>
    <w:rsid w:val="00575143"/>
    <w:rsid w:val="005751BA"/>
    <w:rsid w:val="00575523"/>
    <w:rsid w:val="00575580"/>
    <w:rsid w:val="00575789"/>
    <w:rsid w:val="005758C2"/>
    <w:rsid w:val="00575D5B"/>
    <w:rsid w:val="00575EDF"/>
    <w:rsid w:val="00575F15"/>
    <w:rsid w:val="00576774"/>
    <w:rsid w:val="005769A8"/>
    <w:rsid w:val="005769B7"/>
    <w:rsid w:val="00576BB7"/>
    <w:rsid w:val="00576C8B"/>
    <w:rsid w:val="00576CC0"/>
    <w:rsid w:val="00576DC0"/>
    <w:rsid w:val="00576F21"/>
    <w:rsid w:val="00576F3D"/>
    <w:rsid w:val="005770AD"/>
    <w:rsid w:val="0057734F"/>
    <w:rsid w:val="00577498"/>
    <w:rsid w:val="0057761D"/>
    <w:rsid w:val="00577B3A"/>
    <w:rsid w:val="00577B47"/>
    <w:rsid w:val="00577BAD"/>
    <w:rsid w:val="00577BE4"/>
    <w:rsid w:val="00577CED"/>
    <w:rsid w:val="00577F0E"/>
    <w:rsid w:val="00580254"/>
    <w:rsid w:val="005808C7"/>
    <w:rsid w:val="00580B8D"/>
    <w:rsid w:val="00580BE1"/>
    <w:rsid w:val="0058105F"/>
    <w:rsid w:val="00581212"/>
    <w:rsid w:val="0058123A"/>
    <w:rsid w:val="00581517"/>
    <w:rsid w:val="0058191D"/>
    <w:rsid w:val="00581C80"/>
    <w:rsid w:val="00581DD0"/>
    <w:rsid w:val="00581DF4"/>
    <w:rsid w:val="00581E41"/>
    <w:rsid w:val="00581F73"/>
    <w:rsid w:val="00581FC5"/>
    <w:rsid w:val="00582481"/>
    <w:rsid w:val="005825CF"/>
    <w:rsid w:val="00582641"/>
    <w:rsid w:val="00582671"/>
    <w:rsid w:val="00582715"/>
    <w:rsid w:val="005827CA"/>
    <w:rsid w:val="00582820"/>
    <w:rsid w:val="0058387E"/>
    <w:rsid w:val="0058390C"/>
    <w:rsid w:val="00583C67"/>
    <w:rsid w:val="00583D19"/>
    <w:rsid w:val="00583F1E"/>
    <w:rsid w:val="00584634"/>
    <w:rsid w:val="005847A7"/>
    <w:rsid w:val="005847E8"/>
    <w:rsid w:val="00584B21"/>
    <w:rsid w:val="00584CFD"/>
    <w:rsid w:val="00584D85"/>
    <w:rsid w:val="00584DB5"/>
    <w:rsid w:val="005854B3"/>
    <w:rsid w:val="00585565"/>
    <w:rsid w:val="00585642"/>
    <w:rsid w:val="00585871"/>
    <w:rsid w:val="00585F6B"/>
    <w:rsid w:val="00585FE8"/>
    <w:rsid w:val="005866DA"/>
    <w:rsid w:val="005866FE"/>
    <w:rsid w:val="00586787"/>
    <w:rsid w:val="005867A4"/>
    <w:rsid w:val="00586835"/>
    <w:rsid w:val="00586A24"/>
    <w:rsid w:val="00586A95"/>
    <w:rsid w:val="00586AF2"/>
    <w:rsid w:val="00586DD9"/>
    <w:rsid w:val="00586DE1"/>
    <w:rsid w:val="00586FF3"/>
    <w:rsid w:val="0058723F"/>
    <w:rsid w:val="005872B1"/>
    <w:rsid w:val="00587635"/>
    <w:rsid w:val="005877E8"/>
    <w:rsid w:val="00587A36"/>
    <w:rsid w:val="00587BB9"/>
    <w:rsid w:val="00587BFD"/>
    <w:rsid w:val="00587C3A"/>
    <w:rsid w:val="00587D6D"/>
    <w:rsid w:val="00590507"/>
    <w:rsid w:val="00590555"/>
    <w:rsid w:val="005909F7"/>
    <w:rsid w:val="00590A8F"/>
    <w:rsid w:val="00590B5E"/>
    <w:rsid w:val="00590D42"/>
    <w:rsid w:val="00590D48"/>
    <w:rsid w:val="00591221"/>
    <w:rsid w:val="00591D38"/>
    <w:rsid w:val="00591DD1"/>
    <w:rsid w:val="00592204"/>
    <w:rsid w:val="005927A1"/>
    <w:rsid w:val="0059284E"/>
    <w:rsid w:val="005929E3"/>
    <w:rsid w:val="00592B37"/>
    <w:rsid w:val="00592D79"/>
    <w:rsid w:val="00592EC0"/>
    <w:rsid w:val="00592F0D"/>
    <w:rsid w:val="005930A8"/>
    <w:rsid w:val="00593278"/>
    <w:rsid w:val="005933CF"/>
    <w:rsid w:val="00593E45"/>
    <w:rsid w:val="0059402C"/>
    <w:rsid w:val="005940C2"/>
    <w:rsid w:val="005943D2"/>
    <w:rsid w:val="0059496B"/>
    <w:rsid w:val="00594A15"/>
    <w:rsid w:val="00594D1E"/>
    <w:rsid w:val="00594EF1"/>
    <w:rsid w:val="005951F4"/>
    <w:rsid w:val="005952D1"/>
    <w:rsid w:val="00595613"/>
    <w:rsid w:val="00595847"/>
    <w:rsid w:val="005958A1"/>
    <w:rsid w:val="00595CD7"/>
    <w:rsid w:val="00596209"/>
    <w:rsid w:val="00596475"/>
    <w:rsid w:val="00596DBD"/>
    <w:rsid w:val="00596EF4"/>
    <w:rsid w:val="005971F4"/>
    <w:rsid w:val="005974B8"/>
    <w:rsid w:val="00597760"/>
    <w:rsid w:val="005977A6"/>
    <w:rsid w:val="0059782C"/>
    <w:rsid w:val="00597830"/>
    <w:rsid w:val="005978D9"/>
    <w:rsid w:val="005A01AB"/>
    <w:rsid w:val="005A02FE"/>
    <w:rsid w:val="005A04B4"/>
    <w:rsid w:val="005A059F"/>
    <w:rsid w:val="005A1070"/>
    <w:rsid w:val="005A14E4"/>
    <w:rsid w:val="005A1712"/>
    <w:rsid w:val="005A180A"/>
    <w:rsid w:val="005A1867"/>
    <w:rsid w:val="005A18F0"/>
    <w:rsid w:val="005A1AD6"/>
    <w:rsid w:val="005A1B5D"/>
    <w:rsid w:val="005A212C"/>
    <w:rsid w:val="005A2401"/>
    <w:rsid w:val="005A2484"/>
    <w:rsid w:val="005A24AD"/>
    <w:rsid w:val="005A24ED"/>
    <w:rsid w:val="005A26D1"/>
    <w:rsid w:val="005A2770"/>
    <w:rsid w:val="005A28CA"/>
    <w:rsid w:val="005A28DE"/>
    <w:rsid w:val="005A295D"/>
    <w:rsid w:val="005A2EDB"/>
    <w:rsid w:val="005A2F19"/>
    <w:rsid w:val="005A2FF8"/>
    <w:rsid w:val="005A31C8"/>
    <w:rsid w:val="005A3581"/>
    <w:rsid w:val="005A3C5B"/>
    <w:rsid w:val="005A3E6D"/>
    <w:rsid w:val="005A41A1"/>
    <w:rsid w:val="005A47D0"/>
    <w:rsid w:val="005A4B60"/>
    <w:rsid w:val="005A4C71"/>
    <w:rsid w:val="005A4E50"/>
    <w:rsid w:val="005A4F1E"/>
    <w:rsid w:val="005A5006"/>
    <w:rsid w:val="005A5046"/>
    <w:rsid w:val="005A5319"/>
    <w:rsid w:val="005A54CB"/>
    <w:rsid w:val="005A5722"/>
    <w:rsid w:val="005A5F0E"/>
    <w:rsid w:val="005A5F7A"/>
    <w:rsid w:val="005A6353"/>
    <w:rsid w:val="005A6609"/>
    <w:rsid w:val="005A688F"/>
    <w:rsid w:val="005A6BE1"/>
    <w:rsid w:val="005A6E25"/>
    <w:rsid w:val="005A704E"/>
    <w:rsid w:val="005A736E"/>
    <w:rsid w:val="005A74D3"/>
    <w:rsid w:val="005A77CD"/>
    <w:rsid w:val="005A7AFF"/>
    <w:rsid w:val="005A7B57"/>
    <w:rsid w:val="005B0471"/>
    <w:rsid w:val="005B04A7"/>
    <w:rsid w:val="005B078E"/>
    <w:rsid w:val="005B0CC2"/>
    <w:rsid w:val="005B0F26"/>
    <w:rsid w:val="005B16AB"/>
    <w:rsid w:val="005B16C7"/>
    <w:rsid w:val="005B1B48"/>
    <w:rsid w:val="005B1BC4"/>
    <w:rsid w:val="005B22A9"/>
    <w:rsid w:val="005B22D1"/>
    <w:rsid w:val="005B27FB"/>
    <w:rsid w:val="005B2807"/>
    <w:rsid w:val="005B2C1D"/>
    <w:rsid w:val="005B2FBC"/>
    <w:rsid w:val="005B3018"/>
    <w:rsid w:val="005B3074"/>
    <w:rsid w:val="005B30C4"/>
    <w:rsid w:val="005B311A"/>
    <w:rsid w:val="005B3192"/>
    <w:rsid w:val="005B32B9"/>
    <w:rsid w:val="005B3475"/>
    <w:rsid w:val="005B3A15"/>
    <w:rsid w:val="005B3AD7"/>
    <w:rsid w:val="005B3B75"/>
    <w:rsid w:val="005B3BBE"/>
    <w:rsid w:val="005B416D"/>
    <w:rsid w:val="005B4174"/>
    <w:rsid w:val="005B431A"/>
    <w:rsid w:val="005B46DA"/>
    <w:rsid w:val="005B46FE"/>
    <w:rsid w:val="005B4EAC"/>
    <w:rsid w:val="005B4F0D"/>
    <w:rsid w:val="005B5460"/>
    <w:rsid w:val="005B55B4"/>
    <w:rsid w:val="005B56E4"/>
    <w:rsid w:val="005B5E0D"/>
    <w:rsid w:val="005B5F5E"/>
    <w:rsid w:val="005B6062"/>
    <w:rsid w:val="005B66CA"/>
    <w:rsid w:val="005B681A"/>
    <w:rsid w:val="005B68D4"/>
    <w:rsid w:val="005B6926"/>
    <w:rsid w:val="005B6B49"/>
    <w:rsid w:val="005B6EA2"/>
    <w:rsid w:val="005B7630"/>
    <w:rsid w:val="005B781D"/>
    <w:rsid w:val="005B7C74"/>
    <w:rsid w:val="005B7CF7"/>
    <w:rsid w:val="005B7E65"/>
    <w:rsid w:val="005B7E6F"/>
    <w:rsid w:val="005C0152"/>
    <w:rsid w:val="005C01AC"/>
    <w:rsid w:val="005C01C0"/>
    <w:rsid w:val="005C03DF"/>
    <w:rsid w:val="005C0530"/>
    <w:rsid w:val="005C05C3"/>
    <w:rsid w:val="005C0874"/>
    <w:rsid w:val="005C0E86"/>
    <w:rsid w:val="005C0F44"/>
    <w:rsid w:val="005C10D0"/>
    <w:rsid w:val="005C1661"/>
    <w:rsid w:val="005C180B"/>
    <w:rsid w:val="005C1A5A"/>
    <w:rsid w:val="005C1FB4"/>
    <w:rsid w:val="005C2C19"/>
    <w:rsid w:val="005C2C27"/>
    <w:rsid w:val="005C2C8C"/>
    <w:rsid w:val="005C2F52"/>
    <w:rsid w:val="005C30E8"/>
    <w:rsid w:val="005C3162"/>
    <w:rsid w:val="005C3A4F"/>
    <w:rsid w:val="005C3ABF"/>
    <w:rsid w:val="005C3D9A"/>
    <w:rsid w:val="005C3E4A"/>
    <w:rsid w:val="005C40AC"/>
    <w:rsid w:val="005C41CC"/>
    <w:rsid w:val="005C435F"/>
    <w:rsid w:val="005C4BA2"/>
    <w:rsid w:val="005C51F8"/>
    <w:rsid w:val="005C549D"/>
    <w:rsid w:val="005C58D2"/>
    <w:rsid w:val="005C5EE5"/>
    <w:rsid w:val="005C5F15"/>
    <w:rsid w:val="005C5FDA"/>
    <w:rsid w:val="005C60DC"/>
    <w:rsid w:val="005C6432"/>
    <w:rsid w:val="005C64CE"/>
    <w:rsid w:val="005C6630"/>
    <w:rsid w:val="005C669E"/>
    <w:rsid w:val="005C678A"/>
    <w:rsid w:val="005C69AC"/>
    <w:rsid w:val="005C6C83"/>
    <w:rsid w:val="005C6FA4"/>
    <w:rsid w:val="005C7006"/>
    <w:rsid w:val="005C701D"/>
    <w:rsid w:val="005C714E"/>
    <w:rsid w:val="005C7B72"/>
    <w:rsid w:val="005C7D71"/>
    <w:rsid w:val="005C7F43"/>
    <w:rsid w:val="005C7FF3"/>
    <w:rsid w:val="005D029A"/>
    <w:rsid w:val="005D02C8"/>
    <w:rsid w:val="005D0338"/>
    <w:rsid w:val="005D0C77"/>
    <w:rsid w:val="005D0D60"/>
    <w:rsid w:val="005D0F73"/>
    <w:rsid w:val="005D115D"/>
    <w:rsid w:val="005D1205"/>
    <w:rsid w:val="005D1575"/>
    <w:rsid w:val="005D18B8"/>
    <w:rsid w:val="005D1966"/>
    <w:rsid w:val="005D1BBF"/>
    <w:rsid w:val="005D1D4D"/>
    <w:rsid w:val="005D1D96"/>
    <w:rsid w:val="005D1ED4"/>
    <w:rsid w:val="005D2369"/>
    <w:rsid w:val="005D266A"/>
    <w:rsid w:val="005D2855"/>
    <w:rsid w:val="005D2ECF"/>
    <w:rsid w:val="005D30CF"/>
    <w:rsid w:val="005D310F"/>
    <w:rsid w:val="005D3350"/>
    <w:rsid w:val="005D38C9"/>
    <w:rsid w:val="005D3C29"/>
    <w:rsid w:val="005D3F58"/>
    <w:rsid w:val="005D3F82"/>
    <w:rsid w:val="005D44C9"/>
    <w:rsid w:val="005D450A"/>
    <w:rsid w:val="005D4DAF"/>
    <w:rsid w:val="005D4FE4"/>
    <w:rsid w:val="005D5002"/>
    <w:rsid w:val="005D5472"/>
    <w:rsid w:val="005D5486"/>
    <w:rsid w:val="005D54EC"/>
    <w:rsid w:val="005D5855"/>
    <w:rsid w:val="005D5917"/>
    <w:rsid w:val="005D59F5"/>
    <w:rsid w:val="005D5C64"/>
    <w:rsid w:val="005D5E5F"/>
    <w:rsid w:val="005D5E74"/>
    <w:rsid w:val="005D67C9"/>
    <w:rsid w:val="005D6B55"/>
    <w:rsid w:val="005D707A"/>
    <w:rsid w:val="005D7262"/>
    <w:rsid w:val="005D7575"/>
    <w:rsid w:val="005D7727"/>
    <w:rsid w:val="005D7DA6"/>
    <w:rsid w:val="005E0A55"/>
    <w:rsid w:val="005E0C5B"/>
    <w:rsid w:val="005E0DA9"/>
    <w:rsid w:val="005E1132"/>
    <w:rsid w:val="005E1339"/>
    <w:rsid w:val="005E1AD4"/>
    <w:rsid w:val="005E1CB9"/>
    <w:rsid w:val="005E1D68"/>
    <w:rsid w:val="005E2332"/>
    <w:rsid w:val="005E288D"/>
    <w:rsid w:val="005E29BC"/>
    <w:rsid w:val="005E2CA8"/>
    <w:rsid w:val="005E2D0F"/>
    <w:rsid w:val="005E3489"/>
    <w:rsid w:val="005E359C"/>
    <w:rsid w:val="005E35D2"/>
    <w:rsid w:val="005E39B2"/>
    <w:rsid w:val="005E3A69"/>
    <w:rsid w:val="005E3C0E"/>
    <w:rsid w:val="005E3DAC"/>
    <w:rsid w:val="005E40F0"/>
    <w:rsid w:val="005E4873"/>
    <w:rsid w:val="005E49F3"/>
    <w:rsid w:val="005E4A35"/>
    <w:rsid w:val="005E4C0E"/>
    <w:rsid w:val="005E4D92"/>
    <w:rsid w:val="005E53EC"/>
    <w:rsid w:val="005E5ED8"/>
    <w:rsid w:val="005E5F99"/>
    <w:rsid w:val="005E6038"/>
    <w:rsid w:val="005E68FF"/>
    <w:rsid w:val="005E69EA"/>
    <w:rsid w:val="005E6A30"/>
    <w:rsid w:val="005E6BA6"/>
    <w:rsid w:val="005E6E8B"/>
    <w:rsid w:val="005E704D"/>
    <w:rsid w:val="005E731A"/>
    <w:rsid w:val="005E74A9"/>
    <w:rsid w:val="005E7BC4"/>
    <w:rsid w:val="005E7DEF"/>
    <w:rsid w:val="005E7E7A"/>
    <w:rsid w:val="005F00EF"/>
    <w:rsid w:val="005F03F8"/>
    <w:rsid w:val="005F0675"/>
    <w:rsid w:val="005F07A9"/>
    <w:rsid w:val="005F0816"/>
    <w:rsid w:val="005F085C"/>
    <w:rsid w:val="005F09EB"/>
    <w:rsid w:val="005F11C6"/>
    <w:rsid w:val="005F142D"/>
    <w:rsid w:val="005F1728"/>
    <w:rsid w:val="005F1F06"/>
    <w:rsid w:val="005F2B0C"/>
    <w:rsid w:val="005F2D54"/>
    <w:rsid w:val="005F2E13"/>
    <w:rsid w:val="005F2EF5"/>
    <w:rsid w:val="005F2F6F"/>
    <w:rsid w:val="005F3024"/>
    <w:rsid w:val="005F3170"/>
    <w:rsid w:val="005F32B3"/>
    <w:rsid w:val="005F3566"/>
    <w:rsid w:val="005F3804"/>
    <w:rsid w:val="005F3A88"/>
    <w:rsid w:val="005F3B7F"/>
    <w:rsid w:val="005F43DA"/>
    <w:rsid w:val="005F4850"/>
    <w:rsid w:val="005F4FA0"/>
    <w:rsid w:val="005F511D"/>
    <w:rsid w:val="005F5224"/>
    <w:rsid w:val="005F52DB"/>
    <w:rsid w:val="005F543B"/>
    <w:rsid w:val="005F56FA"/>
    <w:rsid w:val="005F5A17"/>
    <w:rsid w:val="005F6237"/>
    <w:rsid w:val="005F6526"/>
    <w:rsid w:val="005F65A9"/>
    <w:rsid w:val="005F6936"/>
    <w:rsid w:val="005F69CC"/>
    <w:rsid w:val="005F6E81"/>
    <w:rsid w:val="005F7087"/>
    <w:rsid w:val="005F715F"/>
    <w:rsid w:val="005F765B"/>
    <w:rsid w:val="005F76F5"/>
    <w:rsid w:val="005F7787"/>
    <w:rsid w:val="005F77E8"/>
    <w:rsid w:val="005F7E16"/>
    <w:rsid w:val="005F7F0F"/>
    <w:rsid w:val="006005F2"/>
    <w:rsid w:val="00600670"/>
    <w:rsid w:val="006007D1"/>
    <w:rsid w:val="006011D3"/>
    <w:rsid w:val="0060171A"/>
    <w:rsid w:val="00601D10"/>
    <w:rsid w:val="00601F13"/>
    <w:rsid w:val="00602A13"/>
    <w:rsid w:val="00602B07"/>
    <w:rsid w:val="00602F13"/>
    <w:rsid w:val="00603321"/>
    <w:rsid w:val="00603617"/>
    <w:rsid w:val="00603756"/>
    <w:rsid w:val="006037B2"/>
    <w:rsid w:val="00603883"/>
    <w:rsid w:val="00603ADF"/>
    <w:rsid w:val="00603CDB"/>
    <w:rsid w:val="00603EDF"/>
    <w:rsid w:val="0060407D"/>
    <w:rsid w:val="00604242"/>
    <w:rsid w:val="006048A6"/>
    <w:rsid w:val="00604DA0"/>
    <w:rsid w:val="00605014"/>
    <w:rsid w:val="00605087"/>
    <w:rsid w:val="00605139"/>
    <w:rsid w:val="006051D6"/>
    <w:rsid w:val="0060546A"/>
    <w:rsid w:val="00605C7D"/>
    <w:rsid w:val="00605E05"/>
    <w:rsid w:val="00605E1C"/>
    <w:rsid w:val="00605FBD"/>
    <w:rsid w:val="00606059"/>
    <w:rsid w:val="00606191"/>
    <w:rsid w:val="0060663D"/>
    <w:rsid w:val="00606BCB"/>
    <w:rsid w:val="00606C01"/>
    <w:rsid w:val="00606D20"/>
    <w:rsid w:val="00607B38"/>
    <w:rsid w:val="00607C2E"/>
    <w:rsid w:val="00607DFE"/>
    <w:rsid w:val="00607E73"/>
    <w:rsid w:val="00607FA5"/>
    <w:rsid w:val="00610216"/>
    <w:rsid w:val="006102DD"/>
    <w:rsid w:val="0061031B"/>
    <w:rsid w:val="00610443"/>
    <w:rsid w:val="00610579"/>
    <w:rsid w:val="0061077E"/>
    <w:rsid w:val="00610782"/>
    <w:rsid w:val="0061079F"/>
    <w:rsid w:val="00610850"/>
    <w:rsid w:val="00610935"/>
    <w:rsid w:val="00610A2B"/>
    <w:rsid w:val="00610B09"/>
    <w:rsid w:val="00610B78"/>
    <w:rsid w:val="00611388"/>
    <w:rsid w:val="006116E5"/>
    <w:rsid w:val="00611A1A"/>
    <w:rsid w:val="00611A93"/>
    <w:rsid w:val="00611B18"/>
    <w:rsid w:val="00611B74"/>
    <w:rsid w:val="00611D04"/>
    <w:rsid w:val="00611F86"/>
    <w:rsid w:val="00611FE4"/>
    <w:rsid w:val="0061220A"/>
    <w:rsid w:val="0061241F"/>
    <w:rsid w:val="00612B23"/>
    <w:rsid w:val="00612C95"/>
    <w:rsid w:val="00612DA1"/>
    <w:rsid w:val="00612E09"/>
    <w:rsid w:val="00613526"/>
    <w:rsid w:val="00613788"/>
    <w:rsid w:val="006138C4"/>
    <w:rsid w:val="00613B97"/>
    <w:rsid w:val="00613CA0"/>
    <w:rsid w:val="0061442C"/>
    <w:rsid w:val="00614BF9"/>
    <w:rsid w:val="00614D79"/>
    <w:rsid w:val="006150F0"/>
    <w:rsid w:val="006153FF"/>
    <w:rsid w:val="006156B8"/>
    <w:rsid w:val="00615B0F"/>
    <w:rsid w:val="00615D49"/>
    <w:rsid w:val="00615E91"/>
    <w:rsid w:val="00615EAB"/>
    <w:rsid w:val="0061629D"/>
    <w:rsid w:val="006167C5"/>
    <w:rsid w:val="00616946"/>
    <w:rsid w:val="00616961"/>
    <w:rsid w:val="00616CF6"/>
    <w:rsid w:val="00616F5D"/>
    <w:rsid w:val="0061700D"/>
    <w:rsid w:val="006172A8"/>
    <w:rsid w:val="00617563"/>
    <w:rsid w:val="006175AF"/>
    <w:rsid w:val="0061798A"/>
    <w:rsid w:val="00617C5C"/>
    <w:rsid w:val="00617D21"/>
    <w:rsid w:val="00617F29"/>
    <w:rsid w:val="00620248"/>
    <w:rsid w:val="00620319"/>
    <w:rsid w:val="006204ED"/>
    <w:rsid w:val="00620597"/>
    <w:rsid w:val="006208BE"/>
    <w:rsid w:val="00620E3D"/>
    <w:rsid w:val="00620EEA"/>
    <w:rsid w:val="00620F74"/>
    <w:rsid w:val="00621B2B"/>
    <w:rsid w:val="00621E0C"/>
    <w:rsid w:val="0062212A"/>
    <w:rsid w:val="00622350"/>
    <w:rsid w:val="00622355"/>
    <w:rsid w:val="006223B6"/>
    <w:rsid w:val="00622657"/>
    <w:rsid w:val="0062276E"/>
    <w:rsid w:val="006229B8"/>
    <w:rsid w:val="00622BFC"/>
    <w:rsid w:val="00622F46"/>
    <w:rsid w:val="00622FF8"/>
    <w:rsid w:val="00623122"/>
    <w:rsid w:val="0062323A"/>
    <w:rsid w:val="006233FD"/>
    <w:rsid w:val="00623436"/>
    <w:rsid w:val="00623627"/>
    <w:rsid w:val="00623A9E"/>
    <w:rsid w:val="006247E4"/>
    <w:rsid w:val="006249A6"/>
    <w:rsid w:val="00624F53"/>
    <w:rsid w:val="00624F6A"/>
    <w:rsid w:val="0062589B"/>
    <w:rsid w:val="006258F1"/>
    <w:rsid w:val="00625C25"/>
    <w:rsid w:val="00625D3B"/>
    <w:rsid w:val="0062609E"/>
    <w:rsid w:val="0062652D"/>
    <w:rsid w:val="00626721"/>
    <w:rsid w:val="00626730"/>
    <w:rsid w:val="0062694D"/>
    <w:rsid w:val="006269B9"/>
    <w:rsid w:val="00626AEE"/>
    <w:rsid w:val="00626EDD"/>
    <w:rsid w:val="006274A0"/>
    <w:rsid w:val="00627565"/>
    <w:rsid w:val="00627C3E"/>
    <w:rsid w:val="00627D1B"/>
    <w:rsid w:val="006300D8"/>
    <w:rsid w:val="006306E6"/>
    <w:rsid w:val="0063076D"/>
    <w:rsid w:val="006308A0"/>
    <w:rsid w:val="00630ABF"/>
    <w:rsid w:val="00630D9D"/>
    <w:rsid w:val="00630F30"/>
    <w:rsid w:val="006310F3"/>
    <w:rsid w:val="006311E0"/>
    <w:rsid w:val="006315E0"/>
    <w:rsid w:val="0063162C"/>
    <w:rsid w:val="00631B93"/>
    <w:rsid w:val="00631D56"/>
    <w:rsid w:val="00631E90"/>
    <w:rsid w:val="00632409"/>
    <w:rsid w:val="00632861"/>
    <w:rsid w:val="00633717"/>
    <w:rsid w:val="00633A78"/>
    <w:rsid w:val="00633AAC"/>
    <w:rsid w:val="00633E5D"/>
    <w:rsid w:val="00633F5F"/>
    <w:rsid w:val="00634016"/>
    <w:rsid w:val="006341BA"/>
    <w:rsid w:val="006348A8"/>
    <w:rsid w:val="00634BEB"/>
    <w:rsid w:val="0063503E"/>
    <w:rsid w:val="00635261"/>
    <w:rsid w:val="00635525"/>
    <w:rsid w:val="00635A7B"/>
    <w:rsid w:val="0063604A"/>
    <w:rsid w:val="0063622F"/>
    <w:rsid w:val="00636488"/>
    <w:rsid w:val="006364ED"/>
    <w:rsid w:val="006367E4"/>
    <w:rsid w:val="00636BD4"/>
    <w:rsid w:val="006371F0"/>
    <w:rsid w:val="00637350"/>
    <w:rsid w:val="00637567"/>
    <w:rsid w:val="00637D99"/>
    <w:rsid w:val="00637DF8"/>
    <w:rsid w:val="00637F50"/>
    <w:rsid w:val="0064008E"/>
    <w:rsid w:val="006407B8"/>
    <w:rsid w:val="00640828"/>
    <w:rsid w:val="00640A69"/>
    <w:rsid w:val="00640C5B"/>
    <w:rsid w:val="00640CD2"/>
    <w:rsid w:val="006410BA"/>
    <w:rsid w:val="00641387"/>
    <w:rsid w:val="006413CD"/>
    <w:rsid w:val="0064168B"/>
    <w:rsid w:val="006416D5"/>
    <w:rsid w:val="00641735"/>
    <w:rsid w:val="006417AB"/>
    <w:rsid w:val="0064183F"/>
    <w:rsid w:val="006418E2"/>
    <w:rsid w:val="00641A49"/>
    <w:rsid w:val="00641C5F"/>
    <w:rsid w:val="00642028"/>
    <w:rsid w:val="006424B7"/>
    <w:rsid w:val="006429D4"/>
    <w:rsid w:val="00642D31"/>
    <w:rsid w:val="00642E6C"/>
    <w:rsid w:val="00642ECF"/>
    <w:rsid w:val="006432BC"/>
    <w:rsid w:val="00643BA2"/>
    <w:rsid w:val="00643BA6"/>
    <w:rsid w:val="00644219"/>
    <w:rsid w:val="00644232"/>
    <w:rsid w:val="006442FD"/>
    <w:rsid w:val="00644B60"/>
    <w:rsid w:val="00644D7F"/>
    <w:rsid w:val="00644FCD"/>
    <w:rsid w:val="00644FF1"/>
    <w:rsid w:val="006454EA"/>
    <w:rsid w:val="006458DE"/>
    <w:rsid w:val="00645A14"/>
    <w:rsid w:val="00645A2B"/>
    <w:rsid w:val="006460A5"/>
    <w:rsid w:val="00646118"/>
    <w:rsid w:val="0064645D"/>
    <w:rsid w:val="00646574"/>
    <w:rsid w:val="00646949"/>
    <w:rsid w:val="00647482"/>
    <w:rsid w:val="0064758E"/>
    <w:rsid w:val="006475CB"/>
    <w:rsid w:val="006477A3"/>
    <w:rsid w:val="00647B07"/>
    <w:rsid w:val="00647BB4"/>
    <w:rsid w:val="00647BC6"/>
    <w:rsid w:val="00647DE8"/>
    <w:rsid w:val="0065000A"/>
    <w:rsid w:val="0065006D"/>
    <w:rsid w:val="006503C8"/>
    <w:rsid w:val="006506DB"/>
    <w:rsid w:val="00650C75"/>
    <w:rsid w:val="00650FED"/>
    <w:rsid w:val="0065124E"/>
    <w:rsid w:val="006515A8"/>
    <w:rsid w:val="00651985"/>
    <w:rsid w:val="00651AD4"/>
    <w:rsid w:val="00651DC0"/>
    <w:rsid w:val="0065233A"/>
    <w:rsid w:val="006524CA"/>
    <w:rsid w:val="00652756"/>
    <w:rsid w:val="006527D2"/>
    <w:rsid w:val="0065292E"/>
    <w:rsid w:val="00652E62"/>
    <w:rsid w:val="00652EC8"/>
    <w:rsid w:val="00652F36"/>
    <w:rsid w:val="00652F70"/>
    <w:rsid w:val="00653092"/>
    <w:rsid w:val="00653410"/>
    <w:rsid w:val="0065346C"/>
    <w:rsid w:val="006535D1"/>
    <w:rsid w:val="00653D18"/>
    <w:rsid w:val="00653E40"/>
    <w:rsid w:val="00653F47"/>
    <w:rsid w:val="00654404"/>
    <w:rsid w:val="0065444E"/>
    <w:rsid w:val="00654D0A"/>
    <w:rsid w:val="00654D90"/>
    <w:rsid w:val="00654DD2"/>
    <w:rsid w:val="006556DE"/>
    <w:rsid w:val="006557AB"/>
    <w:rsid w:val="006559CA"/>
    <w:rsid w:val="006559F2"/>
    <w:rsid w:val="00655A96"/>
    <w:rsid w:val="00655F52"/>
    <w:rsid w:val="00656154"/>
    <w:rsid w:val="0065631D"/>
    <w:rsid w:val="0065639D"/>
    <w:rsid w:val="0065666D"/>
    <w:rsid w:val="006566B5"/>
    <w:rsid w:val="00656E19"/>
    <w:rsid w:val="00656FD4"/>
    <w:rsid w:val="006570C7"/>
    <w:rsid w:val="006574E3"/>
    <w:rsid w:val="0065779F"/>
    <w:rsid w:val="006577E6"/>
    <w:rsid w:val="00657ADE"/>
    <w:rsid w:val="00657B31"/>
    <w:rsid w:val="00657B35"/>
    <w:rsid w:val="00657FE5"/>
    <w:rsid w:val="006601E4"/>
    <w:rsid w:val="006603B1"/>
    <w:rsid w:val="006608F1"/>
    <w:rsid w:val="00660A59"/>
    <w:rsid w:val="00660AF3"/>
    <w:rsid w:val="00660C06"/>
    <w:rsid w:val="00660C93"/>
    <w:rsid w:val="00660D84"/>
    <w:rsid w:val="00660E57"/>
    <w:rsid w:val="00660EBE"/>
    <w:rsid w:val="00661371"/>
    <w:rsid w:val="00661ACE"/>
    <w:rsid w:val="00661CC0"/>
    <w:rsid w:val="006621A9"/>
    <w:rsid w:val="006624CB"/>
    <w:rsid w:val="00662630"/>
    <w:rsid w:val="0066271E"/>
    <w:rsid w:val="00662996"/>
    <w:rsid w:val="00662B34"/>
    <w:rsid w:val="00662CD3"/>
    <w:rsid w:val="00662CEF"/>
    <w:rsid w:val="00662CF3"/>
    <w:rsid w:val="0066359C"/>
    <w:rsid w:val="00663C6F"/>
    <w:rsid w:val="00663CEB"/>
    <w:rsid w:val="00663D04"/>
    <w:rsid w:val="00663D11"/>
    <w:rsid w:val="006641C2"/>
    <w:rsid w:val="00664783"/>
    <w:rsid w:val="00664990"/>
    <w:rsid w:val="00664BF1"/>
    <w:rsid w:val="00664D61"/>
    <w:rsid w:val="006654FA"/>
    <w:rsid w:val="00665539"/>
    <w:rsid w:val="00665662"/>
    <w:rsid w:val="0066570B"/>
    <w:rsid w:val="00665A67"/>
    <w:rsid w:val="00665B4B"/>
    <w:rsid w:val="00665F68"/>
    <w:rsid w:val="0066613F"/>
    <w:rsid w:val="0066625D"/>
    <w:rsid w:val="006669CE"/>
    <w:rsid w:val="00666A7D"/>
    <w:rsid w:val="00666AC3"/>
    <w:rsid w:val="00667303"/>
    <w:rsid w:val="0066799A"/>
    <w:rsid w:val="00667C3D"/>
    <w:rsid w:val="00667DE6"/>
    <w:rsid w:val="006701EA"/>
    <w:rsid w:val="006704F7"/>
    <w:rsid w:val="00670AAA"/>
    <w:rsid w:val="00670B6E"/>
    <w:rsid w:val="00671041"/>
    <w:rsid w:val="00671876"/>
    <w:rsid w:val="00671A46"/>
    <w:rsid w:val="00671D28"/>
    <w:rsid w:val="00671F06"/>
    <w:rsid w:val="00672561"/>
    <w:rsid w:val="00672716"/>
    <w:rsid w:val="00672834"/>
    <w:rsid w:val="006729CE"/>
    <w:rsid w:val="00672E38"/>
    <w:rsid w:val="00672F62"/>
    <w:rsid w:val="0067313B"/>
    <w:rsid w:val="0067326C"/>
    <w:rsid w:val="00673871"/>
    <w:rsid w:val="00673FCB"/>
    <w:rsid w:val="0067407E"/>
    <w:rsid w:val="00674355"/>
    <w:rsid w:val="0067476D"/>
    <w:rsid w:val="006748FB"/>
    <w:rsid w:val="00674A14"/>
    <w:rsid w:val="00674B12"/>
    <w:rsid w:val="00674B66"/>
    <w:rsid w:val="00674C45"/>
    <w:rsid w:val="00674EA3"/>
    <w:rsid w:val="006751CB"/>
    <w:rsid w:val="00675B93"/>
    <w:rsid w:val="006761E2"/>
    <w:rsid w:val="00676414"/>
    <w:rsid w:val="006769B7"/>
    <w:rsid w:val="00676A04"/>
    <w:rsid w:val="00676B89"/>
    <w:rsid w:val="006770AD"/>
    <w:rsid w:val="006770C5"/>
    <w:rsid w:val="006771A1"/>
    <w:rsid w:val="006774E2"/>
    <w:rsid w:val="006775A6"/>
    <w:rsid w:val="006776A0"/>
    <w:rsid w:val="00677778"/>
    <w:rsid w:val="00677DC0"/>
    <w:rsid w:val="00677DE4"/>
    <w:rsid w:val="0068037E"/>
    <w:rsid w:val="006803C6"/>
    <w:rsid w:val="00680426"/>
    <w:rsid w:val="00680606"/>
    <w:rsid w:val="0068065D"/>
    <w:rsid w:val="00680706"/>
    <w:rsid w:val="00680E37"/>
    <w:rsid w:val="00680F7B"/>
    <w:rsid w:val="00681054"/>
    <w:rsid w:val="006811B9"/>
    <w:rsid w:val="006813EA"/>
    <w:rsid w:val="00681962"/>
    <w:rsid w:val="00681AC3"/>
    <w:rsid w:val="00681BB6"/>
    <w:rsid w:val="00681C5A"/>
    <w:rsid w:val="00681E9B"/>
    <w:rsid w:val="00681EFF"/>
    <w:rsid w:val="00682296"/>
    <w:rsid w:val="00682453"/>
    <w:rsid w:val="0068245F"/>
    <w:rsid w:val="006829DE"/>
    <w:rsid w:val="00682A32"/>
    <w:rsid w:val="00682B07"/>
    <w:rsid w:val="00682CCD"/>
    <w:rsid w:val="00682E41"/>
    <w:rsid w:val="00682F0A"/>
    <w:rsid w:val="00682F8D"/>
    <w:rsid w:val="00682FBC"/>
    <w:rsid w:val="006831E9"/>
    <w:rsid w:val="00683277"/>
    <w:rsid w:val="006833BE"/>
    <w:rsid w:val="00683531"/>
    <w:rsid w:val="00683EF0"/>
    <w:rsid w:val="00684279"/>
    <w:rsid w:val="00684846"/>
    <w:rsid w:val="00684A6D"/>
    <w:rsid w:val="00684AED"/>
    <w:rsid w:val="00684AEF"/>
    <w:rsid w:val="00684F71"/>
    <w:rsid w:val="006853E8"/>
    <w:rsid w:val="00685A71"/>
    <w:rsid w:val="00685E79"/>
    <w:rsid w:val="0068696C"/>
    <w:rsid w:val="006869F0"/>
    <w:rsid w:val="00686B82"/>
    <w:rsid w:val="00686F0F"/>
    <w:rsid w:val="0068700C"/>
    <w:rsid w:val="006871AC"/>
    <w:rsid w:val="006871CD"/>
    <w:rsid w:val="006872FD"/>
    <w:rsid w:val="00687685"/>
    <w:rsid w:val="00687D56"/>
    <w:rsid w:val="00687D71"/>
    <w:rsid w:val="00687E63"/>
    <w:rsid w:val="0069021C"/>
    <w:rsid w:val="00690336"/>
    <w:rsid w:val="00690514"/>
    <w:rsid w:val="00690D97"/>
    <w:rsid w:val="00691031"/>
    <w:rsid w:val="00691232"/>
    <w:rsid w:val="00691270"/>
    <w:rsid w:val="006918E2"/>
    <w:rsid w:val="00691945"/>
    <w:rsid w:val="00691ED0"/>
    <w:rsid w:val="006921F4"/>
    <w:rsid w:val="00692548"/>
    <w:rsid w:val="0069257B"/>
    <w:rsid w:val="00692582"/>
    <w:rsid w:val="00692595"/>
    <w:rsid w:val="00692869"/>
    <w:rsid w:val="00693170"/>
    <w:rsid w:val="006931E4"/>
    <w:rsid w:val="00693285"/>
    <w:rsid w:val="00693742"/>
    <w:rsid w:val="00693B4A"/>
    <w:rsid w:val="00693E53"/>
    <w:rsid w:val="00693FEE"/>
    <w:rsid w:val="00694245"/>
    <w:rsid w:val="00694474"/>
    <w:rsid w:val="006949F1"/>
    <w:rsid w:val="00694E56"/>
    <w:rsid w:val="006953A6"/>
    <w:rsid w:val="006955ED"/>
    <w:rsid w:val="006957E6"/>
    <w:rsid w:val="00695ECE"/>
    <w:rsid w:val="0069697D"/>
    <w:rsid w:val="00696AED"/>
    <w:rsid w:val="00696B0D"/>
    <w:rsid w:val="00696C75"/>
    <w:rsid w:val="00697175"/>
    <w:rsid w:val="006971FE"/>
    <w:rsid w:val="00697449"/>
    <w:rsid w:val="00697690"/>
    <w:rsid w:val="006977EA"/>
    <w:rsid w:val="006977EE"/>
    <w:rsid w:val="00697C01"/>
    <w:rsid w:val="006A0026"/>
    <w:rsid w:val="006A015F"/>
    <w:rsid w:val="006A0562"/>
    <w:rsid w:val="006A0724"/>
    <w:rsid w:val="006A073F"/>
    <w:rsid w:val="006A0A00"/>
    <w:rsid w:val="006A0E25"/>
    <w:rsid w:val="006A0F3F"/>
    <w:rsid w:val="006A1230"/>
    <w:rsid w:val="006A13C0"/>
    <w:rsid w:val="006A13E1"/>
    <w:rsid w:val="006A239B"/>
    <w:rsid w:val="006A25DE"/>
    <w:rsid w:val="006A29CD"/>
    <w:rsid w:val="006A2C86"/>
    <w:rsid w:val="006A2FF9"/>
    <w:rsid w:val="006A30DA"/>
    <w:rsid w:val="006A32CD"/>
    <w:rsid w:val="006A339F"/>
    <w:rsid w:val="006A39F4"/>
    <w:rsid w:val="006A3D2C"/>
    <w:rsid w:val="006A451E"/>
    <w:rsid w:val="006A4A2C"/>
    <w:rsid w:val="006A4AD4"/>
    <w:rsid w:val="006A4B53"/>
    <w:rsid w:val="006A4C8C"/>
    <w:rsid w:val="006A4CEC"/>
    <w:rsid w:val="006A521A"/>
    <w:rsid w:val="006A5300"/>
    <w:rsid w:val="006A5590"/>
    <w:rsid w:val="006A5729"/>
    <w:rsid w:val="006A5794"/>
    <w:rsid w:val="006A5927"/>
    <w:rsid w:val="006A5A0E"/>
    <w:rsid w:val="006A5BFB"/>
    <w:rsid w:val="006A5DDF"/>
    <w:rsid w:val="006A6448"/>
    <w:rsid w:val="006A6947"/>
    <w:rsid w:val="006A6BC4"/>
    <w:rsid w:val="006A6D7A"/>
    <w:rsid w:val="006A728D"/>
    <w:rsid w:val="006A743D"/>
    <w:rsid w:val="006A7464"/>
    <w:rsid w:val="006A76CC"/>
    <w:rsid w:val="006A7A19"/>
    <w:rsid w:val="006A7D56"/>
    <w:rsid w:val="006A7F17"/>
    <w:rsid w:val="006B00FC"/>
    <w:rsid w:val="006B03AC"/>
    <w:rsid w:val="006B04EF"/>
    <w:rsid w:val="006B0B22"/>
    <w:rsid w:val="006B0BE7"/>
    <w:rsid w:val="006B0E1E"/>
    <w:rsid w:val="006B0F33"/>
    <w:rsid w:val="006B0F95"/>
    <w:rsid w:val="006B12A7"/>
    <w:rsid w:val="006B1359"/>
    <w:rsid w:val="006B1A87"/>
    <w:rsid w:val="006B1C0D"/>
    <w:rsid w:val="006B1C1A"/>
    <w:rsid w:val="006B2650"/>
    <w:rsid w:val="006B2731"/>
    <w:rsid w:val="006B292D"/>
    <w:rsid w:val="006B2FBC"/>
    <w:rsid w:val="006B30FD"/>
    <w:rsid w:val="006B3863"/>
    <w:rsid w:val="006B3AFB"/>
    <w:rsid w:val="006B3C5C"/>
    <w:rsid w:val="006B3E3A"/>
    <w:rsid w:val="006B4043"/>
    <w:rsid w:val="006B43A2"/>
    <w:rsid w:val="006B47AF"/>
    <w:rsid w:val="006B4B28"/>
    <w:rsid w:val="006B4D2B"/>
    <w:rsid w:val="006B4DA0"/>
    <w:rsid w:val="006B4E4F"/>
    <w:rsid w:val="006B4EF9"/>
    <w:rsid w:val="006B60FA"/>
    <w:rsid w:val="006B62A2"/>
    <w:rsid w:val="006B645C"/>
    <w:rsid w:val="006B6576"/>
    <w:rsid w:val="006B66E2"/>
    <w:rsid w:val="006B6ACB"/>
    <w:rsid w:val="006B6B6A"/>
    <w:rsid w:val="006B6C90"/>
    <w:rsid w:val="006B6DD8"/>
    <w:rsid w:val="006B6E0E"/>
    <w:rsid w:val="006B6F9B"/>
    <w:rsid w:val="006B75B6"/>
    <w:rsid w:val="006B792E"/>
    <w:rsid w:val="006B7C71"/>
    <w:rsid w:val="006B7C8E"/>
    <w:rsid w:val="006B7E84"/>
    <w:rsid w:val="006C0938"/>
    <w:rsid w:val="006C1481"/>
    <w:rsid w:val="006C1498"/>
    <w:rsid w:val="006C1503"/>
    <w:rsid w:val="006C16C4"/>
    <w:rsid w:val="006C1A77"/>
    <w:rsid w:val="006C1B65"/>
    <w:rsid w:val="006C1D43"/>
    <w:rsid w:val="006C1EB2"/>
    <w:rsid w:val="006C1FA1"/>
    <w:rsid w:val="006C200D"/>
    <w:rsid w:val="006C22C7"/>
    <w:rsid w:val="006C2657"/>
    <w:rsid w:val="006C2768"/>
    <w:rsid w:val="006C29D2"/>
    <w:rsid w:val="006C2BD3"/>
    <w:rsid w:val="006C2CCC"/>
    <w:rsid w:val="006C2E14"/>
    <w:rsid w:val="006C2F63"/>
    <w:rsid w:val="006C3052"/>
    <w:rsid w:val="006C30E6"/>
    <w:rsid w:val="006C3119"/>
    <w:rsid w:val="006C3597"/>
    <w:rsid w:val="006C3655"/>
    <w:rsid w:val="006C382C"/>
    <w:rsid w:val="006C3AFB"/>
    <w:rsid w:val="006C3F68"/>
    <w:rsid w:val="006C4735"/>
    <w:rsid w:val="006C49D8"/>
    <w:rsid w:val="006C4D90"/>
    <w:rsid w:val="006C50D7"/>
    <w:rsid w:val="006C5357"/>
    <w:rsid w:val="006C53E7"/>
    <w:rsid w:val="006C5764"/>
    <w:rsid w:val="006C5FF4"/>
    <w:rsid w:val="006C6138"/>
    <w:rsid w:val="006C616F"/>
    <w:rsid w:val="006C623C"/>
    <w:rsid w:val="006C66B7"/>
    <w:rsid w:val="006C68B9"/>
    <w:rsid w:val="006C6934"/>
    <w:rsid w:val="006C71B2"/>
    <w:rsid w:val="006C734F"/>
    <w:rsid w:val="006C74C2"/>
    <w:rsid w:val="006C777B"/>
    <w:rsid w:val="006C784D"/>
    <w:rsid w:val="006C7910"/>
    <w:rsid w:val="006C798A"/>
    <w:rsid w:val="006C79C8"/>
    <w:rsid w:val="006C7BBB"/>
    <w:rsid w:val="006C7CA2"/>
    <w:rsid w:val="006C7D17"/>
    <w:rsid w:val="006C7E56"/>
    <w:rsid w:val="006D059A"/>
    <w:rsid w:val="006D0685"/>
    <w:rsid w:val="006D06C8"/>
    <w:rsid w:val="006D07EE"/>
    <w:rsid w:val="006D08C2"/>
    <w:rsid w:val="006D08DD"/>
    <w:rsid w:val="006D0C9C"/>
    <w:rsid w:val="006D0CCC"/>
    <w:rsid w:val="006D0E0C"/>
    <w:rsid w:val="006D1024"/>
    <w:rsid w:val="006D107C"/>
    <w:rsid w:val="006D15FE"/>
    <w:rsid w:val="006D1712"/>
    <w:rsid w:val="006D1C4E"/>
    <w:rsid w:val="006D2137"/>
    <w:rsid w:val="006D287C"/>
    <w:rsid w:val="006D2928"/>
    <w:rsid w:val="006D2B73"/>
    <w:rsid w:val="006D2D5F"/>
    <w:rsid w:val="006D2E16"/>
    <w:rsid w:val="006D30B1"/>
    <w:rsid w:val="006D32F7"/>
    <w:rsid w:val="006D37BD"/>
    <w:rsid w:val="006D3C69"/>
    <w:rsid w:val="006D3D2C"/>
    <w:rsid w:val="006D3E9F"/>
    <w:rsid w:val="006D452B"/>
    <w:rsid w:val="006D46C0"/>
    <w:rsid w:val="006D48C7"/>
    <w:rsid w:val="006D4925"/>
    <w:rsid w:val="006D4DA4"/>
    <w:rsid w:val="006D4E5C"/>
    <w:rsid w:val="006D4E82"/>
    <w:rsid w:val="006D4F13"/>
    <w:rsid w:val="006D545A"/>
    <w:rsid w:val="006D55A6"/>
    <w:rsid w:val="006D56A9"/>
    <w:rsid w:val="006D5D53"/>
    <w:rsid w:val="006D5F2D"/>
    <w:rsid w:val="006D60A9"/>
    <w:rsid w:val="006D620C"/>
    <w:rsid w:val="006D63CB"/>
    <w:rsid w:val="006D66AE"/>
    <w:rsid w:val="006D6B46"/>
    <w:rsid w:val="006D6C5F"/>
    <w:rsid w:val="006D6E2E"/>
    <w:rsid w:val="006D6ED3"/>
    <w:rsid w:val="006D7147"/>
    <w:rsid w:val="006D71C0"/>
    <w:rsid w:val="006D75DA"/>
    <w:rsid w:val="006D75DC"/>
    <w:rsid w:val="006D778F"/>
    <w:rsid w:val="006D7803"/>
    <w:rsid w:val="006D7D5C"/>
    <w:rsid w:val="006E0589"/>
    <w:rsid w:val="006E06F3"/>
    <w:rsid w:val="006E087B"/>
    <w:rsid w:val="006E09FE"/>
    <w:rsid w:val="006E1395"/>
    <w:rsid w:val="006E1407"/>
    <w:rsid w:val="006E14BB"/>
    <w:rsid w:val="006E14F2"/>
    <w:rsid w:val="006E1786"/>
    <w:rsid w:val="006E1818"/>
    <w:rsid w:val="006E1892"/>
    <w:rsid w:val="006E196B"/>
    <w:rsid w:val="006E19E8"/>
    <w:rsid w:val="006E1ADD"/>
    <w:rsid w:val="006E1D6B"/>
    <w:rsid w:val="006E1E8C"/>
    <w:rsid w:val="006E1F99"/>
    <w:rsid w:val="006E21CC"/>
    <w:rsid w:val="006E21E8"/>
    <w:rsid w:val="006E2397"/>
    <w:rsid w:val="006E2628"/>
    <w:rsid w:val="006E27DC"/>
    <w:rsid w:val="006E295A"/>
    <w:rsid w:val="006E2B45"/>
    <w:rsid w:val="006E2D30"/>
    <w:rsid w:val="006E2E1A"/>
    <w:rsid w:val="006E35E5"/>
    <w:rsid w:val="006E3A07"/>
    <w:rsid w:val="006E3A4F"/>
    <w:rsid w:val="006E3AF7"/>
    <w:rsid w:val="006E3B7B"/>
    <w:rsid w:val="006E476B"/>
    <w:rsid w:val="006E482F"/>
    <w:rsid w:val="006E49BF"/>
    <w:rsid w:val="006E4BE0"/>
    <w:rsid w:val="006E521E"/>
    <w:rsid w:val="006E561B"/>
    <w:rsid w:val="006E5817"/>
    <w:rsid w:val="006E5BA8"/>
    <w:rsid w:val="006E5DBF"/>
    <w:rsid w:val="006E5EA2"/>
    <w:rsid w:val="006E61FF"/>
    <w:rsid w:val="006E621A"/>
    <w:rsid w:val="006E64A4"/>
    <w:rsid w:val="006E6A16"/>
    <w:rsid w:val="006E6B19"/>
    <w:rsid w:val="006E6E03"/>
    <w:rsid w:val="006E75B7"/>
    <w:rsid w:val="006E76C7"/>
    <w:rsid w:val="006E7792"/>
    <w:rsid w:val="006E7C5F"/>
    <w:rsid w:val="006E7C82"/>
    <w:rsid w:val="006E7CED"/>
    <w:rsid w:val="006E7F44"/>
    <w:rsid w:val="006E7F87"/>
    <w:rsid w:val="006F020F"/>
    <w:rsid w:val="006F0314"/>
    <w:rsid w:val="006F048F"/>
    <w:rsid w:val="006F04A4"/>
    <w:rsid w:val="006F0668"/>
    <w:rsid w:val="006F0FE4"/>
    <w:rsid w:val="006F13A9"/>
    <w:rsid w:val="006F1A05"/>
    <w:rsid w:val="006F1A76"/>
    <w:rsid w:val="006F1C5E"/>
    <w:rsid w:val="006F1C67"/>
    <w:rsid w:val="006F2147"/>
    <w:rsid w:val="006F215E"/>
    <w:rsid w:val="006F2238"/>
    <w:rsid w:val="006F25F5"/>
    <w:rsid w:val="006F26AE"/>
    <w:rsid w:val="006F291C"/>
    <w:rsid w:val="006F2ACD"/>
    <w:rsid w:val="006F2C31"/>
    <w:rsid w:val="006F2D51"/>
    <w:rsid w:val="006F322D"/>
    <w:rsid w:val="006F360D"/>
    <w:rsid w:val="006F3782"/>
    <w:rsid w:val="006F3840"/>
    <w:rsid w:val="006F390D"/>
    <w:rsid w:val="006F3B09"/>
    <w:rsid w:val="006F3C4F"/>
    <w:rsid w:val="006F3D91"/>
    <w:rsid w:val="006F3EB1"/>
    <w:rsid w:val="006F3EB6"/>
    <w:rsid w:val="006F4349"/>
    <w:rsid w:val="006F43A2"/>
    <w:rsid w:val="006F4981"/>
    <w:rsid w:val="006F4C5D"/>
    <w:rsid w:val="006F52FF"/>
    <w:rsid w:val="006F530D"/>
    <w:rsid w:val="006F5361"/>
    <w:rsid w:val="006F5446"/>
    <w:rsid w:val="006F5613"/>
    <w:rsid w:val="006F5842"/>
    <w:rsid w:val="006F58BC"/>
    <w:rsid w:val="006F5CCF"/>
    <w:rsid w:val="006F64BD"/>
    <w:rsid w:val="006F6684"/>
    <w:rsid w:val="006F693D"/>
    <w:rsid w:val="006F702E"/>
    <w:rsid w:val="006F71D4"/>
    <w:rsid w:val="006F7498"/>
    <w:rsid w:val="006F7506"/>
    <w:rsid w:val="006F7C41"/>
    <w:rsid w:val="006F7C8E"/>
    <w:rsid w:val="006F7E76"/>
    <w:rsid w:val="007004C3"/>
    <w:rsid w:val="0070080C"/>
    <w:rsid w:val="00700B83"/>
    <w:rsid w:val="00700CC5"/>
    <w:rsid w:val="007014D8"/>
    <w:rsid w:val="00701752"/>
    <w:rsid w:val="00701B52"/>
    <w:rsid w:val="00701DF8"/>
    <w:rsid w:val="0070208A"/>
    <w:rsid w:val="00702319"/>
    <w:rsid w:val="0070246F"/>
    <w:rsid w:val="0070263A"/>
    <w:rsid w:val="00702675"/>
    <w:rsid w:val="0070279E"/>
    <w:rsid w:val="0070289B"/>
    <w:rsid w:val="00702A65"/>
    <w:rsid w:val="00702FAB"/>
    <w:rsid w:val="0070321D"/>
    <w:rsid w:val="00703318"/>
    <w:rsid w:val="0070337B"/>
    <w:rsid w:val="0070343A"/>
    <w:rsid w:val="00703464"/>
    <w:rsid w:val="0070358B"/>
    <w:rsid w:val="0070384D"/>
    <w:rsid w:val="00703934"/>
    <w:rsid w:val="0070393D"/>
    <w:rsid w:val="007039AE"/>
    <w:rsid w:val="00703D04"/>
    <w:rsid w:val="00703FA9"/>
    <w:rsid w:val="00703FB5"/>
    <w:rsid w:val="0070414D"/>
    <w:rsid w:val="00704361"/>
    <w:rsid w:val="00704526"/>
    <w:rsid w:val="00704637"/>
    <w:rsid w:val="00704742"/>
    <w:rsid w:val="00704C0B"/>
    <w:rsid w:val="0070516A"/>
    <w:rsid w:val="007051F2"/>
    <w:rsid w:val="007052C8"/>
    <w:rsid w:val="0070540F"/>
    <w:rsid w:val="00705530"/>
    <w:rsid w:val="00705B40"/>
    <w:rsid w:val="007060E2"/>
    <w:rsid w:val="0070622E"/>
    <w:rsid w:val="0070633C"/>
    <w:rsid w:val="00706CA5"/>
    <w:rsid w:val="00707022"/>
    <w:rsid w:val="007070D3"/>
    <w:rsid w:val="007072D5"/>
    <w:rsid w:val="00707580"/>
    <w:rsid w:val="00707CF4"/>
    <w:rsid w:val="00707F69"/>
    <w:rsid w:val="00707FFC"/>
    <w:rsid w:val="0071003F"/>
    <w:rsid w:val="00710602"/>
    <w:rsid w:val="007106B1"/>
    <w:rsid w:val="00710725"/>
    <w:rsid w:val="0071078B"/>
    <w:rsid w:val="007108B0"/>
    <w:rsid w:val="007109BF"/>
    <w:rsid w:val="00710A25"/>
    <w:rsid w:val="00710CFE"/>
    <w:rsid w:val="00710D2B"/>
    <w:rsid w:val="00711252"/>
    <w:rsid w:val="00711531"/>
    <w:rsid w:val="00711806"/>
    <w:rsid w:val="0071195A"/>
    <w:rsid w:val="00711FB7"/>
    <w:rsid w:val="00712477"/>
    <w:rsid w:val="00712BA7"/>
    <w:rsid w:val="00712EE5"/>
    <w:rsid w:val="007136C3"/>
    <w:rsid w:val="00713827"/>
    <w:rsid w:val="00713852"/>
    <w:rsid w:val="00713929"/>
    <w:rsid w:val="00713A57"/>
    <w:rsid w:val="00713B0F"/>
    <w:rsid w:val="007140D6"/>
    <w:rsid w:val="00714164"/>
    <w:rsid w:val="007141E5"/>
    <w:rsid w:val="00714367"/>
    <w:rsid w:val="007143A1"/>
    <w:rsid w:val="007143D1"/>
    <w:rsid w:val="007144E7"/>
    <w:rsid w:val="0071453C"/>
    <w:rsid w:val="00714997"/>
    <w:rsid w:val="00714A37"/>
    <w:rsid w:val="00714F53"/>
    <w:rsid w:val="00714F99"/>
    <w:rsid w:val="00715123"/>
    <w:rsid w:val="0071576A"/>
    <w:rsid w:val="00715820"/>
    <w:rsid w:val="00715D68"/>
    <w:rsid w:val="00715FD3"/>
    <w:rsid w:val="00716403"/>
    <w:rsid w:val="007165A4"/>
    <w:rsid w:val="00716BF0"/>
    <w:rsid w:val="00716CD7"/>
    <w:rsid w:val="00716F48"/>
    <w:rsid w:val="00717045"/>
    <w:rsid w:val="00717A05"/>
    <w:rsid w:val="00717A9E"/>
    <w:rsid w:val="00717B1D"/>
    <w:rsid w:val="00717C43"/>
    <w:rsid w:val="00717C69"/>
    <w:rsid w:val="00717CCD"/>
    <w:rsid w:val="00717E12"/>
    <w:rsid w:val="00717E2C"/>
    <w:rsid w:val="00717F93"/>
    <w:rsid w:val="007204BD"/>
    <w:rsid w:val="007206F3"/>
    <w:rsid w:val="00720E97"/>
    <w:rsid w:val="00720EED"/>
    <w:rsid w:val="0072113D"/>
    <w:rsid w:val="0072182A"/>
    <w:rsid w:val="00721A2D"/>
    <w:rsid w:val="00721B3F"/>
    <w:rsid w:val="00721D51"/>
    <w:rsid w:val="00721F83"/>
    <w:rsid w:val="00721FFA"/>
    <w:rsid w:val="00722054"/>
    <w:rsid w:val="0072212A"/>
    <w:rsid w:val="007221C5"/>
    <w:rsid w:val="007221EC"/>
    <w:rsid w:val="007224D9"/>
    <w:rsid w:val="007225CF"/>
    <w:rsid w:val="00722C1C"/>
    <w:rsid w:val="00723471"/>
    <w:rsid w:val="00723638"/>
    <w:rsid w:val="007236C2"/>
    <w:rsid w:val="00723C61"/>
    <w:rsid w:val="00723D7B"/>
    <w:rsid w:val="00723E80"/>
    <w:rsid w:val="00724250"/>
    <w:rsid w:val="00724251"/>
    <w:rsid w:val="00724389"/>
    <w:rsid w:val="00724905"/>
    <w:rsid w:val="007249E2"/>
    <w:rsid w:val="00724AF3"/>
    <w:rsid w:val="00724B19"/>
    <w:rsid w:val="00724C94"/>
    <w:rsid w:val="00724F8E"/>
    <w:rsid w:val="0072505F"/>
    <w:rsid w:val="00725126"/>
    <w:rsid w:val="007251ED"/>
    <w:rsid w:val="00725AA7"/>
    <w:rsid w:val="00725B25"/>
    <w:rsid w:val="00725D0A"/>
    <w:rsid w:val="0072618F"/>
    <w:rsid w:val="007262F6"/>
    <w:rsid w:val="0072660A"/>
    <w:rsid w:val="0072664C"/>
    <w:rsid w:val="00726849"/>
    <w:rsid w:val="00726AF2"/>
    <w:rsid w:val="00726CF6"/>
    <w:rsid w:val="007272ED"/>
    <w:rsid w:val="0072731D"/>
    <w:rsid w:val="00727439"/>
    <w:rsid w:val="007276E0"/>
    <w:rsid w:val="00727868"/>
    <w:rsid w:val="0072786A"/>
    <w:rsid w:val="00727910"/>
    <w:rsid w:val="00727AC0"/>
    <w:rsid w:val="00727BD8"/>
    <w:rsid w:val="007304B5"/>
    <w:rsid w:val="00730665"/>
    <w:rsid w:val="00730710"/>
    <w:rsid w:val="0073075C"/>
    <w:rsid w:val="00730CC7"/>
    <w:rsid w:val="00730F1C"/>
    <w:rsid w:val="007313DA"/>
    <w:rsid w:val="007313FD"/>
    <w:rsid w:val="00731556"/>
    <w:rsid w:val="00731749"/>
    <w:rsid w:val="00731C35"/>
    <w:rsid w:val="00731F6A"/>
    <w:rsid w:val="00731F83"/>
    <w:rsid w:val="00732046"/>
    <w:rsid w:val="007324E2"/>
    <w:rsid w:val="007326E6"/>
    <w:rsid w:val="007327A5"/>
    <w:rsid w:val="00732B66"/>
    <w:rsid w:val="00732CC6"/>
    <w:rsid w:val="00733085"/>
    <w:rsid w:val="00733291"/>
    <w:rsid w:val="00733A2D"/>
    <w:rsid w:val="00733C36"/>
    <w:rsid w:val="00733CCB"/>
    <w:rsid w:val="00733D65"/>
    <w:rsid w:val="007344B5"/>
    <w:rsid w:val="007346FA"/>
    <w:rsid w:val="00734ED8"/>
    <w:rsid w:val="00735566"/>
    <w:rsid w:val="0073571F"/>
    <w:rsid w:val="007357FC"/>
    <w:rsid w:val="0073584F"/>
    <w:rsid w:val="00735958"/>
    <w:rsid w:val="00735A60"/>
    <w:rsid w:val="00736050"/>
    <w:rsid w:val="0073619B"/>
    <w:rsid w:val="0073662E"/>
    <w:rsid w:val="00736653"/>
    <w:rsid w:val="00736948"/>
    <w:rsid w:val="007370FF"/>
    <w:rsid w:val="00737123"/>
    <w:rsid w:val="007375B3"/>
    <w:rsid w:val="007377C7"/>
    <w:rsid w:val="0073788D"/>
    <w:rsid w:val="007378FC"/>
    <w:rsid w:val="00737EC6"/>
    <w:rsid w:val="00740456"/>
    <w:rsid w:val="0074063A"/>
    <w:rsid w:val="00740B41"/>
    <w:rsid w:val="00740B75"/>
    <w:rsid w:val="00741055"/>
    <w:rsid w:val="00741168"/>
    <w:rsid w:val="00741540"/>
    <w:rsid w:val="007424B9"/>
    <w:rsid w:val="007424DE"/>
    <w:rsid w:val="00742AF5"/>
    <w:rsid w:val="00742B92"/>
    <w:rsid w:val="0074301B"/>
    <w:rsid w:val="007434BB"/>
    <w:rsid w:val="00743508"/>
    <w:rsid w:val="00743995"/>
    <w:rsid w:val="00743BB3"/>
    <w:rsid w:val="00743C62"/>
    <w:rsid w:val="00743DEF"/>
    <w:rsid w:val="00744083"/>
    <w:rsid w:val="0074447A"/>
    <w:rsid w:val="007444B9"/>
    <w:rsid w:val="0074459F"/>
    <w:rsid w:val="0074464D"/>
    <w:rsid w:val="00745003"/>
    <w:rsid w:val="00745281"/>
    <w:rsid w:val="007452E8"/>
    <w:rsid w:val="007453F4"/>
    <w:rsid w:val="0074586D"/>
    <w:rsid w:val="007459D4"/>
    <w:rsid w:val="00745B44"/>
    <w:rsid w:val="00745D05"/>
    <w:rsid w:val="00745E91"/>
    <w:rsid w:val="00745F33"/>
    <w:rsid w:val="00746013"/>
    <w:rsid w:val="007460A6"/>
    <w:rsid w:val="007460D9"/>
    <w:rsid w:val="0074642B"/>
    <w:rsid w:val="0074663F"/>
    <w:rsid w:val="00746D01"/>
    <w:rsid w:val="00747678"/>
    <w:rsid w:val="007476F1"/>
    <w:rsid w:val="0074779E"/>
    <w:rsid w:val="0074797C"/>
    <w:rsid w:val="00747B41"/>
    <w:rsid w:val="00747D83"/>
    <w:rsid w:val="007505D9"/>
    <w:rsid w:val="0075060B"/>
    <w:rsid w:val="00750682"/>
    <w:rsid w:val="00750B26"/>
    <w:rsid w:val="00750D81"/>
    <w:rsid w:val="007510D2"/>
    <w:rsid w:val="00751158"/>
    <w:rsid w:val="007511FD"/>
    <w:rsid w:val="0075137E"/>
    <w:rsid w:val="007517F2"/>
    <w:rsid w:val="00751910"/>
    <w:rsid w:val="00751A48"/>
    <w:rsid w:val="00751AD7"/>
    <w:rsid w:val="00751B4F"/>
    <w:rsid w:val="00752776"/>
    <w:rsid w:val="007528E7"/>
    <w:rsid w:val="0075296A"/>
    <w:rsid w:val="00752977"/>
    <w:rsid w:val="007529A6"/>
    <w:rsid w:val="00752A35"/>
    <w:rsid w:val="007532D4"/>
    <w:rsid w:val="007533F3"/>
    <w:rsid w:val="00753C46"/>
    <w:rsid w:val="00753FB6"/>
    <w:rsid w:val="00754913"/>
    <w:rsid w:val="00754BF7"/>
    <w:rsid w:val="00754D2B"/>
    <w:rsid w:val="00754F09"/>
    <w:rsid w:val="00755106"/>
    <w:rsid w:val="007553DB"/>
    <w:rsid w:val="007554B0"/>
    <w:rsid w:val="00755752"/>
    <w:rsid w:val="0075580E"/>
    <w:rsid w:val="0075584D"/>
    <w:rsid w:val="007558C2"/>
    <w:rsid w:val="00755CDD"/>
    <w:rsid w:val="00755E3A"/>
    <w:rsid w:val="00756BCE"/>
    <w:rsid w:val="00756E50"/>
    <w:rsid w:val="0075717D"/>
    <w:rsid w:val="00757244"/>
    <w:rsid w:val="007572FB"/>
    <w:rsid w:val="0075770A"/>
    <w:rsid w:val="00757764"/>
    <w:rsid w:val="00757774"/>
    <w:rsid w:val="0075796A"/>
    <w:rsid w:val="00757AFB"/>
    <w:rsid w:val="00760429"/>
    <w:rsid w:val="007605A8"/>
    <w:rsid w:val="00760AEA"/>
    <w:rsid w:val="00760E1D"/>
    <w:rsid w:val="0076107F"/>
    <w:rsid w:val="00761338"/>
    <w:rsid w:val="007616E4"/>
    <w:rsid w:val="00762252"/>
    <w:rsid w:val="00762BA5"/>
    <w:rsid w:val="0076306E"/>
    <w:rsid w:val="0076321F"/>
    <w:rsid w:val="0076377E"/>
    <w:rsid w:val="00763948"/>
    <w:rsid w:val="007642A0"/>
    <w:rsid w:val="0076472F"/>
    <w:rsid w:val="00764C03"/>
    <w:rsid w:val="00764D05"/>
    <w:rsid w:val="00764D86"/>
    <w:rsid w:val="00764F88"/>
    <w:rsid w:val="00765006"/>
    <w:rsid w:val="0076547A"/>
    <w:rsid w:val="0076572E"/>
    <w:rsid w:val="00765A3F"/>
    <w:rsid w:val="00765C39"/>
    <w:rsid w:val="00765D24"/>
    <w:rsid w:val="00765EC6"/>
    <w:rsid w:val="00765F12"/>
    <w:rsid w:val="00766D76"/>
    <w:rsid w:val="00766E67"/>
    <w:rsid w:val="00767138"/>
    <w:rsid w:val="0076757B"/>
    <w:rsid w:val="00767BA1"/>
    <w:rsid w:val="00770644"/>
    <w:rsid w:val="007706C9"/>
    <w:rsid w:val="00770881"/>
    <w:rsid w:val="00770ADB"/>
    <w:rsid w:val="00770B72"/>
    <w:rsid w:val="00770BF2"/>
    <w:rsid w:val="00770F2B"/>
    <w:rsid w:val="007717BA"/>
    <w:rsid w:val="007718B4"/>
    <w:rsid w:val="007718F9"/>
    <w:rsid w:val="00771FF7"/>
    <w:rsid w:val="00772152"/>
    <w:rsid w:val="00772473"/>
    <w:rsid w:val="0077263D"/>
    <w:rsid w:val="00772E3B"/>
    <w:rsid w:val="0077370D"/>
    <w:rsid w:val="00773908"/>
    <w:rsid w:val="00773CCE"/>
    <w:rsid w:val="0077426C"/>
    <w:rsid w:val="00774380"/>
    <w:rsid w:val="007744F8"/>
    <w:rsid w:val="0077497B"/>
    <w:rsid w:val="00774A98"/>
    <w:rsid w:val="00774E3E"/>
    <w:rsid w:val="00774EA8"/>
    <w:rsid w:val="00774F14"/>
    <w:rsid w:val="00775302"/>
    <w:rsid w:val="00775363"/>
    <w:rsid w:val="007754D7"/>
    <w:rsid w:val="007757FD"/>
    <w:rsid w:val="00775BDD"/>
    <w:rsid w:val="007768BB"/>
    <w:rsid w:val="0077698A"/>
    <w:rsid w:val="00776F26"/>
    <w:rsid w:val="00776F73"/>
    <w:rsid w:val="0077749C"/>
    <w:rsid w:val="0077757C"/>
    <w:rsid w:val="007777D5"/>
    <w:rsid w:val="0077786D"/>
    <w:rsid w:val="00777D82"/>
    <w:rsid w:val="00777D8B"/>
    <w:rsid w:val="00777DF1"/>
    <w:rsid w:val="00777FF7"/>
    <w:rsid w:val="0078020C"/>
    <w:rsid w:val="00780A27"/>
    <w:rsid w:val="00780A38"/>
    <w:rsid w:val="00780A6E"/>
    <w:rsid w:val="00780ABD"/>
    <w:rsid w:val="00780B02"/>
    <w:rsid w:val="007810DE"/>
    <w:rsid w:val="00781257"/>
    <w:rsid w:val="00781606"/>
    <w:rsid w:val="007817B9"/>
    <w:rsid w:val="007818B9"/>
    <w:rsid w:val="00781BD8"/>
    <w:rsid w:val="00781D1D"/>
    <w:rsid w:val="00781F03"/>
    <w:rsid w:val="007822BB"/>
    <w:rsid w:val="00782516"/>
    <w:rsid w:val="00782729"/>
    <w:rsid w:val="00782A77"/>
    <w:rsid w:val="00782D1C"/>
    <w:rsid w:val="00782D5F"/>
    <w:rsid w:val="00782DD2"/>
    <w:rsid w:val="00782F89"/>
    <w:rsid w:val="00783069"/>
    <w:rsid w:val="0078315A"/>
    <w:rsid w:val="007833FC"/>
    <w:rsid w:val="00783445"/>
    <w:rsid w:val="0078376D"/>
    <w:rsid w:val="0078389F"/>
    <w:rsid w:val="007840FA"/>
    <w:rsid w:val="00784582"/>
    <w:rsid w:val="00784AA9"/>
    <w:rsid w:val="00784E4F"/>
    <w:rsid w:val="00785552"/>
    <w:rsid w:val="0078566A"/>
    <w:rsid w:val="007856AE"/>
    <w:rsid w:val="00785728"/>
    <w:rsid w:val="0078580F"/>
    <w:rsid w:val="007860CD"/>
    <w:rsid w:val="007863F5"/>
    <w:rsid w:val="00786796"/>
    <w:rsid w:val="007869A7"/>
    <w:rsid w:val="00786B61"/>
    <w:rsid w:val="00786D25"/>
    <w:rsid w:val="00786D8B"/>
    <w:rsid w:val="00786EEF"/>
    <w:rsid w:val="00786F99"/>
    <w:rsid w:val="007871B5"/>
    <w:rsid w:val="007872E6"/>
    <w:rsid w:val="007872F5"/>
    <w:rsid w:val="00787304"/>
    <w:rsid w:val="007874FE"/>
    <w:rsid w:val="00787550"/>
    <w:rsid w:val="00787620"/>
    <w:rsid w:val="0078764B"/>
    <w:rsid w:val="007876EB"/>
    <w:rsid w:val="00787888"/>
    <w:rsid w:val="00787DB8"/>
    <w:rsid w:val="00790421"/>
    <w:rsid w:val="007905F5"/>
    <w:rsid w:val="007906E7"/>
    <w:rsid w:val="00790721"/>
    <w:rsid w:val="007907D5"/>
    <w:rsid w:val="007907DB"/>
    <w:rsid w:val="00790818"/>
    <w:rsid w:val="007909FE"/>
    <w:rsid w:val="00790ABB"/>
    <w:rsid w:val="00790E2E"/>
    <w:rsid w:val="0079127E"/>
    <w:rsid w:val="00791747"/>
    <w:rsid w:val="007920E1"/>
    <w:rsid w:val="007921B0"/>
    <w:rsid w:val="007922E5"/>
    <w:rsid w:val="00792719"/>
    <w:rsid w:val="007927E9"/>
    <w:rsid w:val="00792897"/>
    <w:rsid w:val="0079295D"/>
    <w:rsid w:val="0079301E"/>
    <w:rsid w:val="007930EC"/>
    <w:rsid w:val="00793242"/>
    <w:rsid w:val="00793341"/>
    <w:rsid w:val="00793999"/>
    <w:rsid w:val="00793C25"/>
    <w:rsid w:val="00793E91"/>
    <w:rsid w:val="00794A4B"/>
    <w:rsid w:val="00795211"/>
    <w:rsid w:val="007953F2"/>
    <w:rsid w:val="007955F5"/>
    <w:rsid w:val="0079576E"/>
    <w:rsid w:val="00795FFE"/>
    <w:rsid w:val="00796073"/>
    <w:rsid w:val="007961E0"/>
    <w:rsid w:val="00796640"/>
    <w:rsid w:val="00796B19"/>
    <w:rsid w:val="00797081"/>
    <w:rsid w:val="0079727A"/>
    <w:rsid w:val="007977F8"/>
    <w:rsid w:val="007A02E3"/>
    <w:rsid w:val="007A03F6"/>
    <w:rsid w:val="007A083C"/>
    <w:rsid w:val="007A0960"/>
    <w:rsid w:val="007A0C7C"/>
    <w:rsid w:val="007A11C6"/>
    <w:rsid w:val="007A1236"/>
    <w:rsid w:val="007A1471"/>
    <w:rsid w:val="007A1580"/>
    <w:rsid w:val="007A168A"/>
    <w:rsid w:val="007A16FA"/>
    <w:rsid w:val="007A1CCD"/>
    <w:rsid w:val="007A1E58"/>
    <w:rsid w:val="007A20B4"/>
    <w:rsid w:val="007A21AA"/>
    <w:rsid w:val="007A27B4"/>
    <w:rsid w:val="007A30A9"/>
    <w:rsid w:val="007A30AC"/>
    <w:rsid w:val="007A337D"/>
    <w:rsid w:val="007A3587"/>
    <w:rsid w:val="007A35BC"/>
    <w:rsid w:val="007A38BE"/>
    <w:rsid w:val="007A4313"/>
    <w:rsid w:val="007A4503"/>
    <w:rsid w:val="007A4A01"/>
    <w:rsid w:val="007A4FA7"/>
    <w:rsid w:val="007A5133"/>
    <w:rsid w:val="007A54DF"/>
    <w:rsid w:val="007A57A0"/>
    <w:rsid w:val="007A5CE9"/>
    <w:rsid w:val="007A604E"/>
    <w:rsid w:val="007A60FD"/>
    <w:rsid w:val="007A6654"/>
    <w:rsid w:val="007A6A9A"/>
    <w:rsid w:val="007A6EFC"/>
    <w:rsid w:val="007A701C"/>
    <w:rsid w:val="007A7262"/>
    <w:rsid w:val="007A744D"/>
    <w:rsid w:val="007A754A"/>
    <w:rsid w:val="007A76C8"/>
    <w:rsid w:val="007A7901"/>
    <w:rsid w:val="007A7960"/>
    <w:rsid w:val="007A7AD1"/>
    <w:rsid w:val="007A7E7F"/>
    <w:rsid w:val="007B0950"/>
    <w:rsid w:val="007B0A51"/>
    <w:rsid w:val="007B0E64"/>
    <w:rsid w:val="007B1205"/>
    <w:rsid w:val="007B1457"/>
    <w:rsid w:val="007B15F2"/>
    <w:rsid w:val="007B1A1E"/>
    <w:rsid w:val="007B1DFC"/>
    <w:rsid w:val="007B1FC3"/>
    <w:rsid w:val="007B1FFF"/>
    <w:rsid w:val="007B202D"/>
    <w:rsid w:val="007B209E"/>
    <w:rsid w:val="007B21FA"/>
    <w:rsid w:val="007B2582"/>
    <w:rsid w:val="007B264D"/>
    <w:rsid w:val="007B272E"/>
    <w:rsid w:val="007B2B75"/>
    <w:rsid w:val="007B2C51"/>
    <w:rsid w:val="007B2D29"/>
    <w:rsid w:val="007B2D3A"/>
    <w:rsid w:val="007B2E9A"/>
    <w:rsid w:val="007B324A"/>
    <w:rsid w:val="007B327D"/>
    <w:rsid w:val="007B3485"/>
    <w:rsid w:val="007B3571"/>
    <w:rsid w:val="007B3EA5"/>
    <w:rsid w:val="007B3F27"/>
    <w:rsid w:val="007B3FD2"/>
    <w:rsid w:val="007B44F5"/>
    <w:rsid w:val="007B47D5"/>
    <w:rsid w:val="007B4BF1"/>
    <w:rsid w:val="007B4FDC"/>
    <w:rsid w:val="007B50D6"/>
    <w:rsid w:val="007B5375"/>
    <w:rsid w:val="007B550C"/>
    <w:rsid w:val="007B5E88"/>
    <w:rsid w:val="007B5F36"/>
    <w:rsid w:val="007B7B61"/>
    <w:rsid w:val="007B7C9B"/>
    <w:rsid w:val="007B7E0E"/>
    <w:rsid w:val="007B7E39"/>
    <w:rsid w:val="007C0022"/>
    <w:rsid w:val="007C029C"/>
    <w:rsid w:val="007C02B1"/>
    <w:rsid w:val="007C036D"/>
    <w:rsid w:val="007C06A2"/>
    <w:rsid w:val="007C07F1"/>
    <w:rsid w:val="007C0834"/>
    <w:rsid w:val="007C0C22"/>
    <w:rsid w:val="007C0EB7"/>
    <w:rsid w:val="007C1CF0"/>
    <w:rsid w:val="007C1CF7"/>
    <w:rsid w:val="007C2108"/>
    <w:rsid w:val="007C2780"/>
    <w:rsid w:val="007C294C"/>
    <w:rsid w:val="007C2B78"/>
    <w:rsid w:val="007C2E90"/>
    <w:rsid w:val="007C30AF"/>
    <w:rsid w:val="007C3295"/>
    <w:rsid w:val="007C3346"/>
    <w:rsid w:val="007C340C"/>
    <w:rsid w:val="007C35F9"/>
    <w:rsid w:val="007C3AE1"/>
    <w:rsid w:val="007C3BF1"/>
    <w:rsid w:val="007C3CE2"/>
    <w:rsid w:val="007C3DA6"/>
    <w:rsid w:val="007C3E8A"/>
    <w:rsid w:val="007C3E9C"/>
    <w:rsid w:val="007C41C6"/>
    <w:rsid w:val="007C48D5"/>
    <w:rsid w:val="007C4A1F"/>
    <w:rsid w:val="007C4A64"/>
    <w:rsid w:val="007C4B6D"/>
    <w:rsid w:val="007C5451"/>
    <w:rsid w:val="007C575F"/>
    <w:rsid w:val="007C5860"/>
    <w:rsid w:val="007C5901"/>
    <w:rsid w:val="007C5A6E"/>
    <w:rsid w:val="007C5B74"/>
    <w:rsid w:val="007C5D77"/>
    <w:rsid w:val="007C5E23"/>
    <w:rsid w:val="007C6777"/>
    <w:rsid w:val="007C6877"/>
    <w:rsid w:val="007C6BBD"/>
    <w:rsid w:val="007C6C17"/>
    <w:rsid w:val="007C6CD9"/>
    <w:rsid w:val="007C70D9"/>
    <w:rsid w:val="007C71ED"/>
    <w:rsid w:val="007C768A"/>
    <w:rsid w:val="007C7B5C"/>
    <w:rsid w:val="007C7B5D"/>
    <w:rsid w:val="007C7BF7"/>
    <w:rsid w:val="007C7D8C"/>
    <w:rsid w:val="007C7DA7"/>
    <w:rsid w:val="007C7EB8"/>
    <w:rsid w:val="007D001C"/>
    <w:rsid w:val="007D03AD"/>
    <w:rsid w:val="007D0400"/>
    <w:rsid w:val="007D0842"/>
    <w:rsid w:val="007D0927"/>
    <w:rsid w:val="007D115B"/>
    <w:rsid w:val="007D121D"/>
    <w:rsid w:val="007D13C2"/>
    <w:rsid w:val="007D17BF"/>
    <w:rsid w:val="007D1821"/>
    <w:rsid w:val="007D1AE4"/>
    <w:rsid w:val="007D1E43"/>
    <w:rsid w:val="007D2212"/>
    <w:rsid w:val="007D22AB"/>
    <w:rsid w:val="007D23A2"/>
    <w:rsid w:val="007D247A"/>
    <w:rsid w:val="007D25CF"/>
    <w:rsid w:val="007D26C3"/>
    <w:rsid w:val="007D27CE"/>
    <w:rsid w:val="007D2C34"/>
    <w:rsid w:val="007D2D44"/>
    <w:rsid w:val="007D2FBE"/>
    <w:rsid w:val="007D32F5"/>
    <w:rsid w:val="007D3474"/>
    <w:rsid w:val="007D3594"/>
    <w:rsid w:val="007D39E5"/>
    <w:rsid w:val="007D3B3D"/>
    <w:rsid w:val="007D3F92"/>
    <w:rsid w:val="007D421B"/>
    <w:rsid w:val="007D42BD"/>
    <w:rsid w:val="007D431E"/>
    <w:rsid w:val="007D4349"/>
    <w:rsid w:val="007D4559"/>
    <w:rsid w:val="007D4573"/>
    <w:rsid w:val="007D4669"/>
    <w:rsid w:val="007D4A77"/>
    <w:rsid w:val="007D4A98"/>
    <w:rsid w:val="007D4B0E"/>
    <w:rsid w:val="007D50CE"/>
    <w:rsid w:val="007D538E"/>
    <w:rsid w:val="007D5944"/>
    <w:rsid w:val="007D5BAB"/>
    <w:rsid w:val="007D5D83"/>
    <w:rsid w:val="007D65AB"/>
    <w:rsid w:val="007D6716"/>
    <w:rsid w:val="007D6AC3"/>
    <w:rsid w:val="007D6EED"/>
    <w:rsid w:val="007D6FD3"/>
    <w:rsid w:val="007D7086"/>
    <w:rsid w:val="007D70C6"/>
    <w:rsid w:val="007D7411"/>
    <w:rsid w:val="007D759C"/>
    <w:rsid w:val="007D7759"/>
    <w:rsid w:val="007D7A66"/>
    <w:rsid w:val="007D7BC0"/>
    <w:rsid w:val="007D7C69"/>
    <w:rsid w:val="007E0027"/>
    <w:rsid w:val="007E0131"/>
    <w:rsid w:val="007E0593"/>
    <w:rsid w:val="007E0603"/>
    <w:rsid w:val="007E0B33"/>
    <w:rsid w:val="007E0D0C"/>
    <w:rsid w:val="007E0F36"/>
    <w:rsid w:val="007E0F95"/>
    <w:rsid w:val="007E120A"/>
    <w:rsid w:val="007E1317"/>
    <w:rsid w:val="007E1511"/>
    <w:rsid w:val="007E1AD1"/>
    <w:rsid w:val="007E24C0"/>
    <w:rsid w:val="007E2A00"/>
    <w:rsid w:val="007E2B18"/>
    <w:rsid w:val="007E2B75"/>
    <w:rsid w:val="007E2E54"/>
    <w:rsid w:val="007E2E79"/>
    <w:rsid w:val="007E332C"/>
    <w:rsid w:val="007E34A5"/>
    <w:rsid w:val="007E3D21"/>
    <w:rsid w:val="007E3DA5"/>
    <w:rsid w:val="007E40AB"/>
    <w:rsid w:val="007E4128"/>
    <w:rsid w:val="007E4133"/>
    <w:rsid w:val="007E4431"/>
    <w:rsid w:val="007E4451"/>
    <w:rsid w:val="007E448D"/>
    <w:rsid w:val="007E473D"/>
    <w:rsid w:val="007E4741"/>
    <w:rsid w:val="007E488B"/>
    <w:rsid w:val="007E4C02"/>
    <w:rsid w:val="007E50AD"/>
    <w:rsid w:val="007E51BF"/>
    <w:rsid w:val="007E583A"/>
    <w:rsid w:val="007E5AEF"/>
    <w:rsid w:val="007E5D91"/>
    <w:rsid w:val="007E5DD5"/>
    <w:rsid w:val="007E64D3"/>
    <w:rsid w:val="007E67B8"/>
    <w:rsid w:val="007E6884"/>
    <w:rsid w:val="007E6A03"/>
    <w:rsid w:val="007E6E92"/>
    <w:rsid w:val="007E7017"/>
    <w:rsid w:val="007E73E0"/>
    <w:rsid w:val="007E7CCE"/>
    <w:rsid w:val="007E7D66"/>
    <w:rsid w:val="007E7DC8"/>
    <w:rsid w:val="007F0147"/>
    <w:rsid w:val="007F02AB"/>
    <w:rsid w:val="007F067D"/>
    <w:rsid w:val="007F06E2"/>
    <w:rsid w:val="007F078A"/>
    <w:rsid w:val="007F086F"/>
    <w:rsid w:val="007F0A65"/>
    <w:rsid w:val="007F0F89"/>
    <w:rsid w:val="007F1126"/>
    <w:rsid w:val="007F15CC"/>
    <w:rsid w:val="007F15FD"/>
    <w:rsid w:val="007F18DC"/>
    <w:rsid w:val="007F1A2C"/>
    <w:rsid w:val="007F1CAE"/>
    <w:rsid w:val="007F1E7B"/>
    <w:rsid w:val="007F1E94"/>
    <w:rsid w:val="007F2375"/>
    <w:rsid w:val="007F237F"/>
    <w:rsid w:val="007F2C36"/>
    <w:rsid w:val="007F2F29"/>
    <w:rsid w:val="007F315D"/>
    <w:rsid w:val="007F319E"/>
    <w:rsid w:val="007F31D2"/>
    <w:rsid w:val="007F329F"/>
    <w:rsid w:val="007F3C00"/>
    <w:rsid w:val="007F427E"/>
    <w:rsid w:val="007F43AE"/>
    <w:rsid w:val="007F4B0C"/>
    <w:rsid w:val="007F4BDE"/>
    <w:rsid w:val="007F4CF7"/>
    <w:rsid w:val="007F549A"/>
    <w:rsid w:val="007F5679"/>
    <w:rsid w:val="007F586B"/>
    <w:rsid w:val="007F5971"/>
    <w:rsid w:val="007F5EE8"/>
    <w:rsid w:val="007F5F00"/>
    <w:rsid w:val="007F615A"/>
    <w:rsid w:val="007F6625"/>
    <w:rsid w:val="007F663C"/>
    <w:rsid w:val="007F6FCE"/>
    <w:rsid w:val="007F7068"/>
    <w:rsid w:val="007F7468"/>
    <w:rsid w:val="007F74E0"/>
    <w:rsid w:val="007F75E2"/>
    <w:rsid w:val="007F7612"/>
    <w:rsid w:val="007F7679"/>
    <w:rsid w:val="007F78C4"/>
    <w:rsid w:val="007F7906"/>
    <w:rsid w:val="007F7A4D"/>
    <w:rsid w:val="007F7A94"/>
    <w:rsid w:val="007F7BAF"/>
    <w:rsid w:val="007F7D66"/>
    <w:rsid w:val="00800073"/>
    <w:rsid w:val="008000EC"/>
    <w:rsid w:val="00800138"/>
    <w:rsid w:val="00800701"/>
    <w:rsid w:val="008007F3"/>
    <w:rsid w:val="0080096C"/>
    <w:rsid w:val="00800BDB"/>
    <w:rsid w:val="00800BFF"/>
    <w:rsid w:val="00800C16"/>
    <w:rsid w:val="00800D5B"/>
    <w:rsid w:val="00800E01"/>
    <w:rsid w:val="00800E46"/>
    <w:rsid w:val="0080121A"/>
    <w:rsid w:val="0080126C"/>
    <w:rsid w:val="008014C0"/>
    <w:rsid w:val="008015DA"/>
    <w:rsid w:val="00801D36"/>
    <w:rsid w:val="00801DFF"/>
    <w:rsid w:val="00801E18"/>
    <w:rsid w:val="008021D8"/>
    <w:rsid w:val="008027B9"/>
    <w:rsid w:val="00802892"/>
    <w:rsid w:val="00802A53"/>
    <w:rsid w:val="00802AF8"/>
    <w:rsid w:val="00802E76"/>
    <w:rsid w:val="00803062"/>
    <w:rsid w:val="00803240"/>
    <w:rsid w:val="0080358F"/>
    <w:rsid w:val="008035EC"/>
    <w:rsid w:val="00803659"/>
    <w:rsid w:val="00803716"/>
    <w:rsid w:val="008038CC"/>
    <w:rsid w:val="00803A2E"/>
    <w:rsid w:val="00803AF0"/>
    <w:rsid w:val="00803D25"/>
    <w:rsid w:val="008043D1"/>
    <w:rsid w:val="008043FE"/>
    <w:rsid w:val="00804807"/>
    <w:rsid w:val="00804CFF"/>
    <w:rsid w:val="00804D49"/>
    <w:rsid w:val="00804EFB"/>
    <w:rsid w:val="0080550C"/>
    <w:rsid w:val="008055EB"/>
    <w:rsid w:val="0080577F"/>
    <w:rsid w:val="008058F8"/>
    <w:rsid w:val="00805CC7"/>
    <w:rsid w:val="008064C7"/>
    <w:rsid w:val="0080653F"/>
    <w:rsid w:val="00806933"/>
    <w:rsid w:val="008069D8"/>
    <w:rsid w:val="00806BEA"/>
    <w:rsid w:val="00807093"/>
    <w:rsid w:val="00807111"/>
    <w:rsid w:val="008073FA"/>
    <w:rsid w:val="008077CB"/>
    <w:rsid w:val="0080780E"/>
    <w:rsid w:val="00807DCC"/>
    <w:rsid w:val="00807E9C"/>
    <w:rsid w:val="00810153"/>
    <w:rsid w:val="00810477"/>
    <w:rsid w:val="008107D4"/>
    <w:rsid w:val="008107EF"/>
    <w:rsid w:val="00810920"/>
    <w:rsid w:val="00810E61"/>
    <w:rsid w:val="00810EFD"/>
    <w:rsid w:val="00810FD4"/>
    <w:rsid w:val="0081193C"/>
    <w:rsid w:val="00811A49"/>
    <w:rsid w:val="00811B3A"/>
    <w:rsid w:val="0081203E"/>
    <w:rsid w:val="0081241C"/>
    <w:rsid w:val="00812734"/>
    <w:rsid w:val="00812A02"/>
    <w:rsid w:val="00812E5B"/>
    <w:rsid w:val="00812FAF"/>
    <w:rsid w:val="00813174"/>
    <w:rsid w:val="00813459"/>
    <w:rsid w:val="008134CE"/>
    <w:rsid w:val="008135FA"/>
    <w:rsid w:val="00813BAD"/>
    <w:rsid w:val="00813F35"/>
    <w:rsid w:val="00813FA2"/>
    <w:rsid w:val="0081408B"/>
    <w:rsid w:val="00814120"/>
    <w:rsid w:val="00814719"/>
    <w:rsid w:val="00814A55"/>
    <w:rsid w:val="00814C08"/>
    <w:rsid w:val="00814FA6"/>
    <w:rsid w:val="00815029"/>
    <w:rsid w:val="008150FF"/>
    <w:rsid w:val="0081527A"/>
    <w:rsid w:val="008152A7"/>
    <w:rsid w:val="008152E9"/>
    <w:rsid w:val="0081545F"/>
    <w:rsid w:val="008154CE"/>
    <w:rsid w:val="0081564F"/>
    <w:rsid w:val="00815A2C"/>
    <w:rsid w:val="00815AD2"/>
    <w:rsid w:val="00815B71"/>
    <w:rsid w:val="00816345"/>
    <w:rsid w:val="008163CD"/>
    <w:rsid w:val="00816421"/>
    <w:rsid w:val="008164AE"/>
    <w:rsid w:val="008164E9"/>
    <w:rsid w:val="008165D6"/>
    <w:rsid w:val="00816757"/>
    <w:rsid w:val="008167C7"/>
    <w:rsid w:val="00816834"/>
    <w:rsid w:val="00816A9F"/>
    <w:rsid w:val="00816C23"/>
    <w:rsid w:val="00816E5B"/>
    <w:rsid w:val="00816E64"/>
    <w:rsid w:val="0081710B"/>
    <w:rsid w:val="0081721E"/>
    <w:rsid w:val="008172EF"/>
    <w:rsid w:val="00817308"/>
    <w:rsid w:val="008173EF"/>
    <w:rsid w:val="008175BE"/>
    <w:rsid w:val="0081776C"/>
    <w:rsid w:val="00817824"/>
    <w:rsid w:val="008179CA"/>
    <w:rsid w:val="00817A8F"/>
    <w:rsid w:val="00817B37"/>
    <w:rsid w:val="00817C2C"/>
    <w:rsid w:val="00820235"/>
    <w:rsid w:val="00820329"/>
    <w:rsid w:val="008204BF"/>
    <w:rsid w:val="00820835"/>
    <w:rsid w:val="008208EF"/>
    <w:rsid w:val="00820AE6"/>
    <w:rsid w:val="00820B74"/>
    <w:rsid w:val="00820E80"/>
    <w:rsid w:val="008211CE"/>
    <w:rsid w:val="008216D8"/>
    <w:rsid w:val="0082175C"/>
    <w:rsid w:val="00821AB2"/>
    <w:rsid w:val="00821E95"/>
    <w:rsid w:val="00822105"/>
    <w:rsid w:val="0082216B"/>
    <w:rsid w:val="008221A8"/>
    <w:rsid w:val="008223B3"/>
    <w:rsid w:val="00822972"/>
    <w:rsid w:val="00822E80"/>
    <w:rsid w:val="00822F26"/>
    <w:rsid w:val="00822FE3"/>
    <w:rsid w:val="0082308B"/>
    <w:rsid w:val="00823094"/>
    <w:rsid w:val="008235BF"/>
    <w:rsid w:val="00823865"/>
    <w:rsid w:val="00823894"/>
    <w:rsid w:val="00823980"/>
    <w:rsid w:val="00823BA3"/>
    <w:rsid w:val="008240C7"/>
    <w:rsid w:val="00824768"/>
    <w:rsid w:val="00824A1A"/>
    <w:rsid w:val="00824D5B"/>
    <w:rsid w:val="00824FB1"/>
    <w:rsid w:val="00825025"/>
    <w:rsid w:val="00825173"/>
    <w:rsid w:val="00825442"/>
    <w:rsid w:val="0082576B"/>
    <w:rsid w:val="00825813"/>
    <w:rsid w:val="00825AAD"/>
    <w:rsid w:val="00825B0B"/>
    <w:rsid w:val="00825B5A"/>
    <w:rsid w:val="00825B6A"/>
    <w:rsid w:val="00826400"/>
    <w:rsid w:val="00826408"/>
    <w:rsid w:val="00826452"/>
    <w:rsid w:val="00826501"/>
    <w:rsid w:val="00826502"/>
    <w:rsid w:val="00826513"/>
    <w:rsid w:val="0082655B"/>
    <w:rsid w:val="00826626"/>
    <w:rsid w:val="00826730"/>
    <w:rsid w:val="008268E7"/>
    <w:rsid w:val="00826B71"/>
    <w:rsid w:val="00826C63"/>
    <w:rsid w:val="00827171"/>
    <w:rsid w:val="008271A1"/>
    <w:rsid w:val="00827450"/>
    <w:rsid w:val="00827489"/>
    <w:rsid w:val="00827687"/>
    <w:rsid w:val="00827DC0"/>
    <w:rsid w:val="00830212"/>
    <w:rsid w:val="0083025B"/>
    <w:rsid w:val="008303CF"/>
    <w:rsid w:val="008308D1"/>
    <w:rsid w:val="0083098F"/>
    <w:rsid w:val="00830B61"/>
    <w:rsid w:val="00830BFB"/>
    <w:rsid w:val="00831090"/>
    <w:rsid w:val="008313BF"/>
    <w:rsid w:val="008316D5"/>
    <w:rsid w:val="008316DC"/>
    <w:rsid w:val="008319E2"/>
    <w:rsid w:val="00831BE2"/>
    <w:rsid w:val="00831D90"/>
    <w:rsid w:val="008321A2"/>
    <w:rsid w:val="00832255"/>
    <w:rsid w:val="00832617"/>
    <w:rsid w:val="0083261F"/>
    <w:rsid w:val="008329A2"/>
    <w:rsid w:val="00832BD2"/>
    <w:rsid w:val="00832D76"/>
    <w:rsid w:val="00833175"/>
    <w:rsid w:val="00833304"/>
    <w:rsid w:val="00833340"/>
    <w:rsid w:val="008333E4"/>
    <w:rsid w:val="008336E3"/>
    <w:rsid w:val="00833857"/>
    <w:rsid w:val="00833C52"/>
    <w:rsid w:val="00833D44"/>
    <w:rsid w:val="00833FC1"/>
    <w:rsid w:val="00834009"/>
    <w:rsid w:val="008344D2"/>
    <w:rsid w:val="008347C3"/>
    <w:rsid w:val="00834900"/>
    <w:rsid w:val="00834B6F"/>
    <w:rsid w:val="00834CD4"/>
    <w:rsid w:val="00834DB2"/>
    <w:rsid w:val="00835963"/>
    <w:rsid w:val="00835B27"/>
    <w:rsid w:val="00835F60"/>
    <w:rsid w:val="00835F75"/>
    <w:rsid w:val="00836374"/>
    <w:rsid w:val="00836456"/>
    <w:rsid w:val="008364C8"/>
    <w:rsid w:val="00836566"/>
    <w:rsid w:val="00836672"/>
    <w:rsid w:val="008367D6"/>
    <w:rsid w:val="00836D3B"/>
    <w:rsid w:val="00836D5B"/>
    <w:rsid w:val="00837028"/>
    <w:rsid w:val="008371B7"/>
    <w:rsid w:val="008372EB"/>
    <w:rsid w:val="00837305"/>
    <w:rsid w:val="0083747F"/>
    <w:rsid w:val="008377A4"/>
    <w:rsid w:val="00837B99"/>
    <w:rsid w:val="00837C55"/>
    <w:rsid w:val="00837CBE"/>
    <w:rsid w:val="00837E5E"/>
    <w:rsid w:val="008400EE"/>
    <w:rsid w:val="00840529"/>
    <w:rsid w:val="00840681"/>
    <w:rsid w:val="008406E2"/>
    <w:rsid w:val="0084074A"/>
    <w:rsid w:val="00840882"/>
    <w:rsid w:val="00840DB5"/>
    <w:rsid w:val="0084101D"/>
    <w:rsid w:val="008410CC"/>
    <w:rsid w:val="008414FE"/>
    <w:rsid w:val="0084156B"/>
    <w:rsid w:val="0084162B"/>
    <w:rsid w:val="00841A31"/>
    <w:rsid w:val="00841F0D"/>
    <w:rsid w:val="00841F2A"/>
    <w:rsid w:val="0084213B"/>
    <w:rsid w:val="0084224B"/>
    <w:rsid w:val="008424A1"/>
    <w:rsid w:val="00842DCE"/>
    <w:rsid w:val="0084331F"/>
    <w:rsid w:val="00843515"/>
    <w:rsid w:val="008436CA"/>
    <w:rsid w:val="0084392E"/>
    <w:rsid w:val="00843AEF"/>
    <w:rsid w:val="00843BFB"/>
    <w:rsid w:val="00844218"/>
    <w:rsid w:val="0084427C"/>
    <w:rsid w:val="0084441E"/>
    <w:rsid w:val="0084460B"/>
    <w:rsid w:val="00844D55"/>
    <w:rsid w:val="0084577C"/>
    <w:rsid w:val="00845B61"/>
    <w:rsid w:val="008468FD"/>
    <w:rsid w:val="00846A8C"/>
    <w:rsid w:val="00846C4D"/>
    <w:rsid w:val="00846C84"/>
    <w:rsid w:val="00846D43"/>
    <w:rsid w:val="00846FB1"/>
    <w:rsid w:val="00847288"/>
    <w:rsid w:val="008479C1"/>
    <w:rsid w:val="0085013B"/>
    <w:rsid w:val="008502F3"/>
    <w:rsid w:val="00850381"/>
    <w:rsid w:val="008503D4"/>
    <w:rsid w:val="00850440"/>
    <w:rsid w:val="00850858"/>
    <w:rsid w:val="00850958"/>
    <w:rsid w:val="00850A67"/>
    <w:rsid w:val="00850B66"/>
    <w:rsid w:val="00850D86"/>
    <w:rsid w:val="00850DE9"/>
    <w:rsid w:val="00850E2D"/>
    <w:rsid w:val="00850F56"/>
    <w:rsid w:val="0085123C"/>
    <w:rsid w:val="00851491"/>
    <w:rsid w:val="00851842"/>
    <w:rsid w:val="00851B31"/>
    <w:rsid w:val="00851F07"/>
    <w:rsid w:val="00851F81"/>
    <w:rsid w:val="00852235"/>
    <w:rsid w:val="008522CF"/>
    <w:rsid w:val="008524A5"/>
    <w:rsid w:val="00852660"/>
    <w:rsid w:val="008526F5"/>
    <w:rsid w:val="008529C7"/>
    <w:rsid w:val="00852AFE"/>
    <w:rsid w:val="00852F10"/>
    <w:rsid w:val="00852F59"/>
    <w:rsid w:val="008532C7"/>
    <w:rsid w:val="0085356B"/>
    <w:rsid w:val="00853669"/>
    <w:rsid w:val="008536B3"/>
    <w:rsid w:val="00853740"/>
    <w:rsid w:val="00853858"/>
    <w:rsid w:val="008538FC"/>
    <w:rsid w:val="008539AE"/>
    <w:rsid w:val="00853D86"/>
    <w:rsid w:val="00853E9C"/>
    <w:rsid w:val="00854906"/>
    <w:rsid w:val="0085490F"/>
    <w:rsid w:val="0085493A"/>
    <w:rsid w:val="00854AF9"/>
    <w:rsid w:val="00854B0C"/>
    <w:rsid w:val="00854C74"/>
    <w:rsid w:val="00855595"/>
    <w:rsid w:val="008559F9"/>
    <w:rsid w:val="00855D72"/>
    <w:rsid w:val="00855DE8"/>
    <w:rsid w:val="008560FF"/>
    <w:rsid w:val="00856153"/>
    <w:rsid w:val="0085673A"/>
    <w:rsid w:val="008567AC"/>
    <w:rsid w:val="008569F6"/>
    <w:rsid w:val="00856B33"/>
    <w:rsid w:val="00856C92"/>
    <w:rsid w:val="00856F9A"/>
    <w:rsid w:val="00856FA8"/>
    <w:rsid w:val="0085713D"/>
    <w:rsid w:val="008576DA"/>
    <w:rsid w:val="0085776D"/>
    <w:rsid w:val="00857926"/>
    <w:rsid w:val="00857A52"/>
    <w:rsid w:val="00857B2C"/>
    <w:rsid w:val="00857C02"/>
    <w:rsid w:val="00857C49"/>
    <w:rsid w:val="00857E62"/>
    <w:rsid w:val="00857F71"/>
    <w:rsid w:val="0086005D"/>
    <w:rsid w:val="00860774"/>
    <w:rsid w:val="00860958"/>
    <w:rsid w:val="00860EEB"/>
    <w:rsid w:val="00861070"/>
    <w:rsid w:val="0086112B"/>
    <w:rsid w:val="00861557"/>
    <w:rsid w:val="008615E2"/>
    <w:rsid w:val="00861A88"/>
    <w:rsid w:val="00861B2F"/>
    <w:rsid w:val="00861FF3"/>
    <w:rsid w:val="008620B8"/>
    <w:rsid w:val="0086217D"/>
    <w:rsid w:val="00862555"/>
    <w:rsid w:val="00862747"/>
    <w:rsid w:val="00862A64"/>
    <w:rsid w:val="00862DB6"/>
    <w:rsid w:val="00863024"/>
    <w:rsid w:val="0086326D"/>
    <w:rsid w:val="008632F0"/>
    <w:rsid w:val="0086364A"/>
    <w:rsid w:val="008636AE"/>
    <w:rsid w:val="00863D85"/>
    <w:rsid w:val="00863DBF"/>
    <w:rsid w:val="008640B6"/>
    <w:rsid w:val="008647A7"/>
    <w:rsid w:val="00864A6D"/>
    <w:rsid w:val="00864BFC"/>
    <w:rsid w:val="00864CA2"/>
    <w:rsid w:val="00864F81"/>
    <w:rsid w:val="0086508C"/>
    <w:rsid w:val="00865834"/>
    <w:rsid w:val="00865B1B"/>
    <w:rsid w:val="008662B7"/>
    <w:rsid w:val="008662E1"/>
    <w:rsid w:val="0086661F"/>
    <w:rsid w:val="00866B33"/>
    <w:rsid w:val="00866DB5"/>
    <w:rsid w:val="00866F48"/>
    <w:rsid w:val="00867046"/>
    <w:rsid w:val="0086760A"/>
    <w:rsid w:val="00867806"/>
    <w:rsid w:val="00867BBD"/>
    <w:rsid w:val="00867C8A"/>
    <w:rsid w:val="00867FF1"/>
    <w:rsid w:val="0087025E"/>
    <w:rsid w:val="008703BE"/>
    <w:rsid w:val="008703FA"/>
    <w:rsid w:val="008704F5"/>
    <w:rsid w:val="00870808"/>
    <w:rsid w:val="0087094B"/>
    <w:rsid w:val="00870B4E"/>
    <w:rsid w:val="00870DAE"/>
    <w:rsid w:val="00870E5D"/>
    <w:rsid w:val="00870E80"/>
    <w:rsid w:val="00871379"/>
    <w:rsid w:val="008715AF"/>
    <w:rsid w:val="0087174B"/>
    <w:rsid w:val="0087178B"/>
    <w:rsid w:val="00871B32"/>
    <w:rsid w:val="00871BCD"/>
    <w:rsid w:val="00871D08"/>
    <w:rsid w:val="00871F68"/>
    <w:rsid w:val="0087205E"/>
    <w:rsid w:val="008722A3"/>
    <w:rsid w:val="00872405"/>
    <w:rsid w:val="00872893"/>
    <w:rsid w:val="00872C7F"/>
    <w:rsid w:val="0087325B"/>
    <w:rsid w:val="008735AB"/>
    <w:rsid w:val="008735D2"/>
    <w:rsid w:val="00873694"/>
    <w:rsid w:val="008737B0"/>
    <w:rsid w:val="00873833"/>
    <w:rsid w:val="00873C71"/>
    <w:rsid w:val="00874DE3"/>
    <w:rsid w:val="00875085"/>
    <w:rsid w:val="008751BD"/>
    <w:rsid w:val="00875283"/>
    <w:rsid w:val="00875C32"/>
    <w:rsid w:val="00875CCE"/>
    <w:rsid w:val="00875F0C"/>
    <w:rsid w:val="00875FDC"/>
    <w:rsid w:val="0087625C"/>
    <w:rsid w:val="00876FD8"/>
    <w:rsid w:val="00876FE3"/>
    <w:rsid w:val="00877121"/>
    <w:rsid w:val="00877124"/>
    <w:rsid w:val="00877502"/>
    <w:rsid w:val="00877636"/>
    <w:rsid w:val="0087788D"/>
    <w:rsid w:val="00877F94"/>
    <w:rsid w:val="0088029A"/>
    <w:rsid w:val="00880487"/>
    <w:rsid w:val="00880BF4"/>
    <w:rsid w:val="00881116"/>
    <w:rsid w:val="00881218"/>
    <w:rsid w:val="008815EA"/>
    <w:rsid w:val="00881B1E"/>
    <w:rsid w:val="00881CC9"/>
    <w:rsid w:val="008820B9"/>
    <w:rsid w:val="00882519"/>
    <w:rsid w:val="00882BDD"/>
    <w:rsid w:val="008833B6"/>
    <w:rsid w:val="00883A1D"/>
    <w:rsid w:val="00883BCF"/>
    <w:rsid w:val="00883BF4"/>
    <w:rsid w:val="00883CC8"/>
    <w:rsid w:val="00883FDD"/>
    <w:rsid w:val="008844C6"/>
    <w:rsid w:val="008848C5"/>
    <w:rsid w:val="008849AE"/>
    <w:rsid w:val="008849C2"/>
    <w:rsid w:val="00884AC9"/>
    <w:rsid w:val="00884C75"/>
    <w:rsid w:val="00884CCA"/>
    <w:rsid w:val="00884E6E"/>
    <w:rsid w:val="0088527C"/>
    <w:rsid w:val="008855AC"/>
    <w:rsid w:val="0088562A"/>
    <w:rsid w:val="00885744"/>
    <w:rsid w:val="00885B0A"/>
    <w:rsid w:val="00885E5E"/>
    <w:rsid w:val="00885E9A"/>
    <w:rsid w:val="00885F0D"/>
    <w:rsid w:val="00885F83"/>
    <w:rsid w:val="00886177"/>
    <w:rsid w:val="008862E0"/>
    <w:rsid w:val="00886502"/>
    <w:rsid w:val="00886722"/>
    <w:rsid w:val="0088686D"/>
    <w:rsid w:val="00886BA2"/>
    <w:rsid w:val="00886F71"/>
    <w:rsid w:val="00887281"/>
    <w:rsid w:val="0088737D"/>
    <w:rsid w:val="00887584"/>
    <w:rsid w:val="00887AA2"/>
    <w:rsid w:val="00887B43"/>
    <w:rsid w:val="00887B89"/>
    <w:rsid w:val="00887E40"/>
    <w:rsid w:val="0089026F"/>
    <w:rsid w:val="008908B8"/>
    <w:rsid w:val="008909F4"/>
    <w:rsid w:val="00890A98"/>
    <w:rsid w:val="00890C17"/>
    <w:rsid w:val="00890C20"/>
    <w:rsid w:val="00890E9E"/>
    <w:rsid w:val="008910F4"/>
    <w:rsid w:val="008911EF"/>
    <w:rsid w:val="0089126C"/>
    <w:rsid w:val="008913A2"/>
    <w:rsid w:val="00891D58"/>
    <w:rsid w:val="008923EC"/>
    <w:rsid w:val="00892789"/>
    <w:rsid w:val="0089289A"/>
    <w:rsid w:val="00892939"/>
    <w:rsid w:val="00892CE0"/>
    <w:rsid w:val="00892E02"/>
    <w:rsid w:val="0089317C"/>
    <w:rsid w:val="008933CF"/>
    <w:rsid w:val="008938F8"/>
    <w:rsid w:val="00893A4F"/>
    <w:rsid w:val="00893D69"/>
    <w:rsid w:val="00893DEA"/>
    <w:rsid w:val="00893E3C"/>
    <w:rsid w:val="00894044"/>
    <w:rsid w:val="0089430A"/>
    <w:rsid w:val="00894375"/>
    <w:rsid w:val="008944B2"/>
    <w:rsid w:val="00894C7D"/>
    <w:rsid w:val="00894DD7"/>
    <w:rsid w:val="00894E83"/>
    <w:rsid w:val="00894EC3"/>
    <w:rsid w:val="00894FF6"/>
    <w:rsid w:val="00895396"/>
    <w:rsid w:val="00895889"/>
    <w:rsid w:val="00895C73"/>
    <w:rsid w:val="00895E35"/>
    <w:rsid w:val="0089651A"/>
    <w:rsid w:val="008966D5"/>
    <w:rsid w:val="008967CB"/>
    <w:rsid w:val="00896887"/>
    <w:rsid w:val="00896E7C"/>
    <w:rsid w:val="0089701E"/>
    <w:rsid w:val="008970AE"/>
    <w:rsid w:val="0089723F"/>
    <w:rsid w:val="00897323"/>
    <w:rsid w:val="00897A68"/>
    <w:rsid w:val="008A0260"/>
    <w:rsid w:val="008A036E"/>
    <w:rsid w:val="008A07D0"/>
    <w:rsid w:val="008A092F"/>
    <w:rsid w:val="008A0A40"/>
    <w:rsid w:val="008A0E1A"/>
    <w:rsid w:val="008A0F30"/>
    <w:rsid w:val="008A1037"/>
    <w:rsid w:val="008A115A"/>
    <w:rsid w:val="008A1629"/>
    <w:rsid w:val="008A17FA"/>
    <w:rsid w:val="008A1968"/>
    <w:rsid w:val="008A1E93"/>
    <w:rsid w:val="008A2045"/>
    <w:rsid w:val="008A248A"/>
    <w:rsid w:val="008A2640"/>
    <w:rsid w:val="008A2662"/>
    <w:rsid w:val="008A2671"/>
    <w:rsid w:val="008A28F2"/>
    <w:rsid w:val="008A2A9E"/>
    <w:rsid w:val="008A2E5F"/>
    <w:rsid w:val="008A2EBC"/>
    <w:rsid w:val="008A31C9"/>
    <w:rsid w:val="008A3CAC"/>
    <w:rsid w:val="008A3D85"/>
    <w:rsid w:val="008A3DF3"/>
    <w:rsid w:val="008A4092"/>
    <w:rsid w:val="008A41F9"/>
    <w:rsid w:val="008A4B46"/>
    <w:rsid w:val="008A4B80"/>
    <w:rsid w:val="008A4C6B"/>
    <w:rsid w:val="008A4D5A"/>
    <w:rsid w:val="008A511D"/>
    <w:rsid w:val="008A5188"/>
    <w:rsid w:val="008A55C3"/>
    <w:rsid w:val="008A5958"/>
    <w:rsid w:val="008A5A8B"/>
    <w:rsid w:val="008A6194"/>
    <w:rsid w:val="008A63C0"/>
    <w:rsid w:val="008A6A83"/>
    <w:rsid w:val="008A6ADA"/>
    <w:rsid w:val="008A6CC8"/>
    <w:rsid w:val="008A6E11"/>
    <w:rsid w:val="008A6E26"/>
    <w:rsid w:val="008A713B"/>
    <w:rsid w:val="008A7255"/>
    <w:rsid w:val="008A757A"/>
    <w:rsid w:val="008A7673"/>
    <w:rsid w:val="008A781B"/>
    <w:rsid w:val="008A7845"/>
    <w:rsid w:val="008A7DCB"/>
    <w:rsid w:val="008A7E86"/>
    <w:rsid w:val="008B013C"/>
    <w:rsid w:val="008B09FD"/>
    <w:rsid w:val="008B0C7D"/>
    <w:rsid w:val="008B0F8E"/>
    <w:rsid w:val="008B143F"/>
    <w:rsid w:val="008B17F7"/>
    <w:rsid w:val="008B188F"/>
    <w:rsid w:val="008B1BB7"/>
    <w:rsid w:val="008B1F88"/>
    <w:rsid w:val="008B20B9"/>
    <w:rsid w:val="008B221C"/>
    <w:rsid w:val="008B22A5"/>
    <w:rsid w:val="008B2888"/>
    <w:rsid w:val="008B2988"/>
    <w:rsid w:val="008B29E4"/>
    <w:rsid w:val="008B2B7B"/>
    <w:rsid w:val="008B3210"/>
    <w:rsid w:val="008B3334"/>
    <w:rsid w:val="008B3811"/>
    <w:rsid w:val="008B3A8E"/>
    <w:rsid w:val="008B3DD3"/>
    <w:rsid w:val="008B43EF"/>
    <w:rsid w:val="008B45EE"/>
    <w:rsid w:val="008B467B"/>
    <w:rsid w:val="008B46B1"/>
    <w:rsid w:val="008B4CAD"/>
    <w:rsid w:val="008B4EF9"/>
    <w:rsid w:val="008B5074"/>
    <w:rsid w:val="008B5076"/>
    <w:rsid w:val="008B51E7"/>
    <w:rsid w:val="008B53D2"/>
    <w:rsid w:val="008B5433"/>
    <w:rsid w:val="008B55A0"/>
    <w:rsid w:val="008B5A9A"/>
    <w:rsid w:val="008B5B0D"/>
    <w:rsid w:val="008B5BAD"/>
    <w:rsid w:val="008B5C79"/>
    <w:rsid w:val="008B60DC"/>
    <w:rsid w:val="008B6180"/>
    <w:rsid w:val="008B61D2"/>
    <w:rsid w:val="008B6359"/>
    <w:rsid w:val="008B6375"/>
    <w:rsid w:val="008B6413"/>
    <w:rsid w:val="008B6BFE"/>
    <w:rsid w:val="008B6C3E"/>
    <w:rsid w:val="008B6DEE"/>
    <w:rsid w:val="008B6E19"/>
    <w:rsid w:val="008B70A1"/>
    <w:rsid w:val="008B7482"/>
    <w:rsid w:val="008B76AA"/>
    <w:rsid w:val="008B7802"/>
    <w:rsid w:val="008B7BA4"/>
    <w:rsid w:val="008C02A6"/>
    <w:rsid w:val="008C037E"/>
    <w:rsid w:val="008C0420"/>
    <w:rsid w:val="008C049C"/>
    <w:rsid w:val="008C052C"/>
    <w:rsid w:val="008C05B2"/>
    <w:rsid w:val="008C07E5"/>
    <w:rsid w:val="008C0AB3"/>
    <w:rsid w:val="008C14E3"/>
    <w:rsid w:val="008C163A"/>
    <w:rsid w:val="008C1B3D"/>
    <w:rsid w:val="008C1C55"/>
    <w:rsid w:val="008C1E70"/>
    <w:rsid w:val="008C1FD5"/>
    <w:rsid w:val="008C28BC"/>
    <w:rsid w:val="008C291F"/>
    <w:rsid w:val="008C2E5F"/>
    <w:rsid w:val="008C2F2C"/>
    <w:rsid w:val="008C312C"/>
    <w:rsid w:val="008C3360"/>
    <w:rsid w:val="008C34F0"/>
    <w:rsid w:val="008C3843"/>
    <w:rsid w:val="008C3AA3"/>
    <w:rsid w:val="008C3D71"/>
    <w:rsid w:val="008C415F"/>
    <w:rsid w:val="008C4378"/>
    <w:rsid w:val="008C43AD"/>
    <w:rsid w:val="008C444A"/>
    <w:rsid w:val="008C4B40"/>
    <w:rsid w:val="008C4B42"/>
    <w:rsid w:val="008C507B"/>
    <w:rsid w:val="008C534C"/>
    <w:rsid w:val="008C54B4"/>
    <w:rsid w:val="008C568F"/>
    <w:rsid w:val="008C5694"/>
    <w:rsid w:val="008C584D"/>
    <w:rsid w:val="008C5BDB"/>
    <w:rsid w:val="008C6241"/>
    <w:rsid w:val="008C64D6"/>
    <w:rsid w:val="008C65B8"/>
    <w:rsid w:val="008C68BD"/>
    <w:rsid w:val="008C6953"/>
    <w:rsid w:val="008C6E65"/>
    <w:rsid w:val="008C6EDD"/>
    <w:rsid w:val="008C7272"/>
    <w:rsid w:val="008C7395"/>
    <w:rsid w:val="008C752F"/>
    <w:rsid w:val="008C783F"/>
    <w:rsid w:val="008D0113"/>
    <w:rsid w:val="008D0239"/>
    <w:rsid w:val="008D0940"/>
    <w:rsid w:val="008D0A33"/>
    <w:rsid w:val="008D0C80"/>
    <w:rsid w:val="008D0CEF"/>
    <w:rsid w:val="008D0D21"/>
    <w:rsid w:val="008D0E4A"/>
    <w:rsid w:val="008D0EC9"/>
    <w:rsid w:val="008D0FB1"/>
    <w:rsid w:val="008D127A"/>
    <w:rsid w:val="008D12BA"/>
    <w:rsid w:val="008D12E6"/>
    <w:rsid w:val="008D1427"/>
    <w:rsid w:val="008D1959"/>
    <w:rsid w:val="008D254B"/>
    <w:rsid w:val="008D25CB"/>
    <w:rsid w:val="008D26AA"/>
    <w:rsid w:val="008D27E8"/>
    <w:rsid w:val="008D2B55"/>
    <w:rsid w:val="008D2D04"/>
    <w:rsid w:val="008D2E83"/>
    <w:rsid w:val="008D2E96"/>
    <w:rsid w:val="008D324F"/>
    <w:rsid w:val="008D3436"/>
    <w:rsid w:val="008D3905"/>
    <w:rsid w:val="008D3E55"/>
    <w:rsid w:val="008D46E8"/>
    <w:rsid w:val="008D48B6"/>
    <w:rsid w:val="008D48BB"/>
    <w:rsid w:val="008D5085"/>
    <w:rsid w:val="008D5095"/>
    <w:rsid w:val="008D5444"/>
    <w:rsid w:val="008D5662"/>
    <w:rsid w:val="008D597F"/>
    <w:rsid w:val="008D59CD"/>
    <w:rsid w:val="008D5DCE"/>
    <w:rsid w:val="008D5E2E"/>
    <w:rsid w:val="008D5F71"/>
    <w:rsid w:val="008D612D"/>
    <w:rsid w:val="008D627E"/>
    <w:rsid w:val="008D6811"/>
    <w:rsid w:val="008D70C3"/>
    <w:rsid w:val="008D738A"/>
    <w:rsid w:val="008D75CA"/>
    <w:rsid w:val="008D75CD"/>
    <w:rsid w:val="008D760B"/>
    <w:rsid w:val="008D7759"/>
    <w:rsid w:val="008D78F1"/>
    <w:rsid w:val="008D7B0C"/>
    <w:rsid w:val="008D7CB2"/>
    <w:rsid w:val="008E0170"/>
    <w:rsid w:val="008E08A3"/>
    <w:rsid w:val="008E0BAA"/>
    <w:rsid w:val="008E1097"/>
    <w:rsid w:val="008E11BB"/>
    <w:rsid w:val="008E12EB"/>
    <w:rsid w:val="008E17A4"/>
    <w:rsid w:val="008E1CAE"/>
    <w:rsid w:val="008E1D87"/>
    <w:rsid w:val="008E1DD6"/>
    <w:rsid w:val="008E2083"/>
    <w:rsid w:val="008E20FA"/>
    <w:rsid w:val="008E27E7"/>
    <w:rsid w:val="008E2A29"/>
    <w:rsid w:val="008E2B90"/>
    <w:rsid w:val="008E2D26"/>
    <w:rsid w:val="008E2E35"/>
    <w:rsid w:val="008E2EC1"/>
    <w:rsid w:val="008E3482"/>
    <w:rsid w:val="008E354D"/>
    <w:rsid w:val="008E3894"/>
    <w:rsid w:val="008E38C5"/>
    <w:rsid w:val="008E3D1E"/>
    <w:rsid w:val="008E3DB8"/>
    <w:rsid w:val="008E3DE2"/>
    <w:rsid w:val="008E3DEE"/>
    <w:rsid w:val="008E4021"/>
    <w:rsid w:val="008E41F3"/>
    <w:rsid w:val="008E4259"/>
    <w:rsid w:val="008E4498"/>
    <w:rsid w:val="008E44EE"/>
    <w:rsid w:val="008E4B53"/>
    <w:rsid w:val="008E513F"/>
    <w:rsid w:val="008E52F5"/>
    <w:rsid w:val="008E574D"/>
    <w:rsid w:val="008E5847"/>
    <w:rsid w:val="008E59CB"/>
    <w:rsid w:val="008E5C68"/>
    <w:rsid w:val="008E63FB"/>
    <w:rsid w:val="008E6603"/>
    <w:rsid w:val="008E674C"/>
    <w:rsid w:val="008E6EFB"/>
    <w:rsid w:val="008E7367"/>
    <w:rsid w:val="008E77C1"/>
    <w:rsid w:val="008E7A26"/>
    <w:rsid w:val="008E7A4A"/>
    <w:rsid w:val="008E7AC3"/>
    <w:rsid w:val="008E7CB0"/>
    <w:rsid w:val="008E7D71"/>
    <w:rsid w:val="008E7D8B"/>
    <w:rsid w:val="008E7F30"/>
    <w:rsid w:val="008F03B0"/>
    <w:rsid w:val="008F04C7"/>
    <w:rsid w:val="008F0583"/>
    <w:rsid w:val="008F0DA7"/>
    <w:rsid w:val="008F0E0D"/>
    <w:rsid w:val="008F0F33"/>
    <w:rsid w:val="008F1336"/>
    <w:rsid w:val="008F1422"/>
    <w:rsid w:val="008F14B8"/>
    <w:rsid w:val="008F14E4"/>
    <w:rsid w:val="008F1828"/>
    <w:rsid w:val="008F196A"/>
    <w:rsid w:val="008F19C2"/>
    <w:rsid w:val="008F1E99"/>
    <w:rsid w:val="008F207B"/>
    <w:rsid w:val="008F215C"/>
    <w:rsid w:val="008F21EB"/>
    <w:rsid w:val="008F2352"/>
    <w:rsid w:val="008F23B2"/>
    <w:rsid w:val="008F2435"/>
    <w:rsid w:val="008F256A"/>
    <w:rsid w:val="008F26C0"/>
    <w:rsid w:val="008F28C9"/>
    <w:rsid w:val="008F28EA"/>
    <w:rsid w:val="008F32A4"/>
    <w:rsid w:val="008F362A"/>
    <w:rsid w:val="008F3A93"/>
    <w:rsid w:val="008F3E05"/>
    <w:rsid w:val="008F3ED5"/>
    <w:rsid w:val="008F3F29"/>
    <w:rsid w:val="008F3FAC"/>
    <w:rsid w:val="008F418E"/>
    <w:rsid w:val="008F4B70"/>
    <w:rsid w:val="008F4D12"/>
    <w:rsid w:val="008F4FB9"/>
    <w:rsid w:val="008F506E"/>
    <w:rsid w:val="008F5118"/>
    <w:rsid w:val="008F531F"/>
    <w:rsid w:val="008F5476"/>
    <w:rsid w:val="008F562F"/>
    <w:rsid w:val="008F576F"/>
    <w:rsid w:val="008F5940"/>
    <w:rsid w:val="008F5A46"/>
    <w:rsid w:val="008F5ACC"/>
    <w:rsid w:val="008F5AEA"/>
    <w:rsid w:val="008F5BAA"/>
    <w:rsid w:val="008F5E4F"/>
    <w:rsid w:val="008F5E6F"/>
    <w:rsid w:val="008F5FE3"/>
    <w:rsid w:val="008F608B"/>
    <w:rsid w:val="008F631B"/>
    <w:rsid w:val="008F6982"/>
    <w:rsid w:val="008F6B7A"/>
    <w:rsid w:val="008F6C06"/>
    <w:rsid w:val="008F6EC9"/>
    <w:rsid w:val="008F7305"/>
    <w:rsid w:val="008F7375"/>
    <w:rsid w:val="008F7916"/>
    <w:rsid w:val="008F7ECA"/>
    <w:rsid w:val="0090037E"/>
    <w:rsid w:val="009005E3"/>
    <w:rsid w:val="009006E0"/>
    <w:rsid w:val="009009C0"/>
    <w:rsid w:val="00900C02"/>
    <w:rsid w:val="00900C12"/>
    <w:rsid w:val="00900CC9"/>
    <w:rsid w:val="00900DA9"/>
    <w:rsid w:val="00900EB0"/>
    <w:rsid w:val="00900F42"/>
    <w:rsid w:val="00900F64"/>
    <w:rsid w:val="00901105"/>
    <w:rsid w:val="009014A7"/>
    <w:rsid w:val="009016B2"/>
    <w:rsid w:val="0090189D"/>
    <w:rsid w:val="00901B78"/>
    <w:rsid w:val="00901C79"/>
    <w:rsid w:val="00901DAF"/>
    <w:rsid w:val="00901FE7"/>
    <w:rsid w:val="0090201A"/>
    <w:rsid w:val="00902639"/>
    <w:rsid w:val="00902D4C"/>
    <w:rsid w:val="0090316B"/>
    <w:rsid w:val="009031DA"/>
    <w:rsid w:val="00903537"/>
    <w:rsid w:val="00903892"/>
    <w:rsid w:val="00903A4C"/>
    <w:rsid w:val="00903AE3"/>
    <w:rsid w:val="00903EEC"/>
    <w:rsid w:val="00903F89"/>
    <w:rsid w:val="009040C8"/>
    <w:rsid w:val="009040F3"/>
    <w:rsid w:val="00904183"/>
    <w:rsid w:val="009043AE"/>
    <w:rsid w:val="0090452D"/>
    <w:rsid w:val="009047EC"/>
    <w:rsid w:val="00904B79"/>
    <w:rsid w:val="00904C10"/>
    <w:rsid w:val="00905213"/>
    <w:rsid w:val="00905243"/>
    <w:rsid w:val="0090530E"/>
    <w:rsid w:val="0090553E"/>
    <w:rsid w:val="00905558"/>
    <w:rsid w:val="00905E86"/>
    <w:rsid w:val="0090606C"/>
    <w:rsid w:val="009060E4"/>
    <w:rsid w:val="009061B4"/>
    <w:rsid w:val="009061F5"/>
    <w:rsid w:val="00906210"/>
    <w:rsid w:val="009067B1"/>
    <w:rsid w:val="00906AA1"/>
    <w:rsid w:val="00906C99"/>
    <w:rsid w:val="0090725C"/>
    <w:rsid w:val="0090761A"/>
    <w:rsid w:val="00907813"/>
    <w:rsid w:val="00907876"/>
    <w:rsid w:val="00907A80"/>
    <w:rsid w:val="00907DE8"/>
    <w:rsid w:val="009100DB"/>
    <w:rsid w:val="009102E5"/>
    <w:rsid w:val="00910B4B"/>
    <w:rsid w:val="00910DAA"/>
    <w:rsid w:val="00910E37"/>
    <w:rsid w:val="00910F29"/>
    <w:rsid w:val="00910FCD"/>
    <w:rsid w:val="00911051"/>
    <w:rsid w:val="009111DC"/>
    <w:rsid w:val="00911491"/>
    <w:rsid w:val="00911801"/>
    <w:rsid w:val="009119DD"/>
    <w:rsid w:val="00911C97"/>
    <w:rsid w:val="00911EEF"/>
    <w:rsid w:val="0091208A"/>
    <w:rsid w:val="00912152"/>
    <w:rsid w:val="009121AD"/>
    <w:rsid w:val="0091253D"/>
    <w:rsid w:val="00912A7F"/>
    <w:rsid w:val="00912ADF"/>
    <w:rsid w:val="009131AD"/>
    <w:rsid w:val="00913325"/>
    <w:rsid w:val="0091344E"/>
    <w:rsid w:val="0091361D"/>
    <w:rsid w:val="00913B5B"/>
    <w:rsid w:val="00913D8D"/>
    <w:rsid w:val="00913EC1"/>
    <w:rsid w:val="00913FD3"/>
    <w:rsid w:val="0091422C"/>
    <w:rsid w:val="009143B2"/>
    <w:rsid w:val="009147CB"/>
    <w:rsid w:val="00914C9E"/>
    <w:rsid w:val="00914CE0"/>
    <w:rsid w:val="009150CB"/>
    <w:rsid w:val="009153F8"/>
    <w:rsid w:val="0091550E"/>
    <w:rsid w:val="009156A8"/>
    <w:rsid w:val="00915825"/>
    <w:rsid w:val="0091586B"/>
    <w:rsid w:val="00915927"/>
    <w:rsid w:val="00915C92"/>
    <w:rsid w:val="00915DD4"/>
    <w:rsid w:val="00915E69"/>
    <w:rsid w:val="00915FD7"/>
    <w:rsid w:val="0091607A"/>
    <w:rsid w:val="00916147"/>
    <w:rsid w:val="00916152"/>
    <w:rsid w:val="00916773"/>
    <w:rsid w:val="009168CE"/>
    <w:rsid w:val="00916B49"/>
    <w:rsid w:val="009177D5"/>
    <w:rsid w:val="00917CFF"/>
    <w:rsid w:val="00917DE8"/>
    <w:rsid w:val="00917E78"/>
    <w:rsid w:val="0092003D"/>
    <w:rsid w:val="009203BB"/>
    <w:rsid w:val="0092094E"/>
    <w:rsid w:val="00920C4A"/>
    <w:rsid w:val="00920C7A"/>
    <w:rsid w:val="00920CFE"/>
    <w:rsid w:val="00921053"/>
    <w:rsid w:val="009210CB"/>
    <w:rsid w:val="009210E8"/>
    <w:rsid w:val="009211A9"/>
    <w:rsid w:val="0092134A"/>
    <w:rsid w:val="00921575"/>
    <w:rsid w:val="0092176B"/>
    <w:rsid w:val="0092185C"/>
    <w:rsid w:val="00921AE9"/>
    <w:rsid w:val="00921F34"/>
    <w:rsid w:val="00922578"/>
    <w:rsid w:val="00922684"/>
    <w:rsid w:val="009226AE"/>
    <w:rsid w:val="009227B1"/>
    <w:rsid w:val="00922952"/>
    <w:rsid w:val="00922C45"/>
    <w:rsid w:val="00922FB0"/>
    <w:rsid w:val="009231BE"/>
    <w:rsid w:val="0092380F"/>
    <w:rsid w:val="00923AE6"/>
    <w:rsid w:val="009242F8"/>
    <w:rsid w:val="00924360"/>
    <w:rsid w:val="00924864"/>
    <w:rsid w:val="00924C6F"/>
    <w:rsid w:val="00924CBC"/>
    <w:rsid w:val="00924F1E"/>
    <w:rsid w:val="00925304"/>
    <w:rsid w:val="00925BFF"/>
    <w:rsid w:val="00925D7C"/>
    <w:rsid w:val="00925E8E"/>
    <w:rsid w:val="00925EE9"/>
    <w:rsid w:val="0092614C"/>
    <w:rsid w:val="0092645B"/>
    <w:rsid w:val="00926480"/>
    <w:rsid w:val="009267B5"/>
    <w:rsid w:val="00926A88"/>
    <w:rsid w:val="00926CBE"/>
    <w:rsid w:val="00926D3F"/>
    <w:rsid w:val="00926DF7"/>
    <w:rsid w:val="00926F0B"/>
    <w:rsid w:val="00926FEB"/>
    <w:rsid w:val="0092719C"/>
    <w:rsid w:val="009272D1"/>
    <w:rsid w:val="009272FA"/>
    <w:rsid w:val="009274FD"/>
    <w:rsid w:val="0092757A"/>
    <w:rsid w:val="0092791E"/>
    <w:rsid w:val="00927B3B"/>
    <w:rsid w:val="00927C37"/>
    <w:rsid w:val="00927DDB"/>
    <w:rsid w:val="00927E12"/>
    <w:rsid w:val="00927ED7"/>
    <w:rsid w:val="00927FFC"/>
    <w:rsid w:val="00930468"/>
    <w:rsid w:val="009306AD"/>
    <w:rsid w:val="00930908"/>
    <w:rsid w:val="00930BFE"/>
    <w:rsid w:val="00930F38"/>
    <w:rsid w:val="009312A7"/>
    <w:rsid w:val="00931424"/>
    <w:rsid w:val="00931603"/>
    <w:rsid w:val="0093170A"/>
    <w:rsid w:val="009318C1"/>
    <w:rsid w:val="00931AC2"/>
    <w:rsid w:val="00931EEB"/>
    <w:rsid w:val="00932063"/>
    <w:rsid w:val="0093234E"/>
    <w:rsid w:val="00932360"/>
    <w:rsid w:val="00932370"/>
    <w:rsid w:val="009324B2"/>
    <w:rsid w:val="00932703"/>
    <w:rsid w:val="00932722"/>
    <w:rsid w:val="00932828"/>
    <w:rsid w:val="00932D51"/>
    <w:rsid w:val="00933040"/>
    <w:rsid w:val="0093308D"/>
    <w:rsid w:val="0093328E"/>
    <w:rsid w:val="009335F1"/>
    <w:rsid w:val="00933824"/>
    <w:rsid w:val="00933C6C"/>
    <w:rsid w:val="00933E85"/>
    <w:rsid w:val="00934A62"/>
    <w:rsid w:val="00934AB8"/>
    <w:rsid w:val="00934B75"/>
    <w:rsid w:val="00935052"/>
    <w:rsid w:val="009355A3"/>
    <w:rsid w:val="00936091"/>
    <w:rsid w:val="00936ACD"/>
    <w:rsid w:val="00936BE6"/>
    <w:rsid w:val="00936FA4"/>
    <w:rsid w:val="00937463"/>
    <w:rsid w:val="00937723"/>
    <w:rsid w:val="00937A67"/>
    <w:rsid w:val="00937E03"/>
    <w:rsid w:val="00937ECB"/>
    <w:rsid w:val="00940114"/>
    <w:rsid w:val="0094027E"/>
    <w:rsid w:val="00940A26"/>
    <w:rsid w:val="00940A9F"/>
    <w:rsid w:val="00940B59"/>
    <w:rsid w:val="009411EE"/>
    <w:rsid w:val="009413A0"/>
    <w:rsid w:val="00941408"/>
    <w:rsid w:val="0094141D"/>
    <w:rsid w:val="009414CA"/>
    <w:rsid w:val="00941527"/>
    <w:rsid w:val="00941624"/>
    <w:rsid w:val="00941640"/>
    <w:rsid w:val="009424EF"/>
    <w:rsid w:val="009425B7"/>
    <w:rsid w:val="00942710"/>
    <w:rsid w:val="00942D5B"/>
    <w:rsid w:val="00943237"/>
    <w:rsid w:val="00943332"/>
    <w:rsid w:val="009433D2"/>
    <w:rsid w:val="00943996"/>
    <w:rsid w:val="009439D8"/>
    <w:rsid w:val="00943FF9"/>
    <w:rsid w:val="009442EA"/>
    <w:rsid w:val="009445E7"/>
    <w:rsid w:val="00944820"/>
    <w:rsid w:val="00944D71"/>
    <w:rsid w:val="0094523E"/>
    <w:rsid w:val="0094551E"/>
    <w:rsid w:val="0094552A"/>
    <w:rsid w:val="009459DB"/>
    <w:rsid w:val="00945A50"/>
    <w:rsid w:val="00945DC6"/>
    <w:rsid w:val="00945F21"/>
    <w:rsid w:val="00945FFE"/>
    <w:rsid w:val="00946024"/>
    <w:rsid w:val="00946064"/>
    <w:rsid w:val="009460A6"/>
    <w:rsid w:val="009460E8"/>
    <w:rsid w:val="009464D9"/>
    <w:rsid w:val="00946897"/>
    <w:rsid w:val="00946949"/>
    <w:rsid w:val="00946C24"/>
    <w:rsid w:val="0094720C"/>
    <w:rsid w:val="0094720E"/>
    <w:rsid w:val="00947364"/>
    <w:rsid w:val="009473BE"/>
    <w:rsid w:val="00947551"/>
    <w:rsid w:val="009475BD"/>
    <w:rsid w:val="009500DE"/>
    <w:rsid w:val="00950BA4"/>
    <w:rsid w:val="00950E27"/>
    <w:rsid w:val="00950F78"/>
    <w:rsid w:val="00950FA7"/>
    <w:rsid w:val="00950FAC"/>
    <w:rsid w:val="0095125C"/>
    <w:rsid w:val="0095156A"/>
    <w:rsid w:val="0095181C"/>
    <w:rsid w:val="00951988"/>
    <w:rsid w:val="00951B00"/>
    <w:rsid w:val="00951DEF"/>
    <w:rsid w:val="00951F1F"/>
    <w:rsid w:val="009521EE"/>
    <w:rsid w:val="00952688"/>
    <w:rsid w:val="0095298C"/>
    <w:rsid w:val="00952B83"/>
    <w:rsid w:val="00952E63"/>
    <w:rsid w:val="00952E8D"/>
    <w:rsid w:val="00952EC3"/>
    <w:rsid w:val="00953173"/>
    <w:rsid w:val="00953357"/>
    <w:rsid w:val="00953BB3"/>
    <w:rsid w:val="00953D22"/>
    <w:rsid w:val="00953D7B"/>
    <w:rsid w:val="009541DD"/>
    <w:rsid w:val="00954247"/>
    <w:rsid w:val="009548D5"/>
    <w:rsid w:val="00954A66"/>
    <w:rsid w:val="0095537E"/>
    <w:rsid w:val="00955420"/>
    <w:rsid w:val="00955760"/>
    <w:rsid w:val="00955832"/>
    <w:rsid w:val="00955D74"/>
    <w:rsid w:val="00955FD6"/>
    <w:rsid w:val="00956687"/>
    <w:rsid w:val="00956942"/>
    <w:rsid w:val="00956986"/>
    <w:rsid w:val="00956A29"/>
    <w:rsid w:val="00956AE7"/>
    <w:rsid w:val="00956B0A"/>
    <w:rsid w:val="00956D2C"/>
    <w:rsid w:val="00956D61"/>
    <w:rsid w:val="00956EC5"/>
    <w:rsid w:val="009570D5"/>
    <w:rsid w:val="00957983"/>
    <w:rsid w:val="00957B01"/>
    <w:rsid w:val="00957F14"/>
    <w:rsid w:val="0096002D"/>
    <w:rsid w:val="00960064"/>
    <w:rsid w:val="00960273"/>
    <w:rsid w:val="00960277"/>
    <w:rsid w:val="0096054A"/>
    <w:rsid w:val="009606CE"/>
    <w:rsid w:val="0096096A"/>
    <w:rsid w:val="00960AC4"/>
    <w:rsid w:val="00960E0F"/>
    <w:rsid w:val="00961219"/>
    <w:rsid w:val="009615DE"/>
    <w:rsid w:val="00961DB4"/>
    <w:rsid w:val="00961FAB"/>
    <w:rsid w:val="00962060"/>
    <w:rsid w:val="00962453"/>
    <w:rsid w:val="009624E3"/>
    <w:rsid w:val="00962895"/>
    <w:rsid w:val="00962A56"/>
    <w:rsid w:val="00962D86"/>
    <w:rsid w:val="00962F17"/>
    <w:rsid w:val="009630BA"/>
    <w:rsid w:val="009631B3"/>
    <w:rsid w:val="00963408"/>
    <w:rsid w:val="00963A59"/>
    <w:rsid w:val="00963C4D"/>
    <w:rsid w:val="009640C6"/>
    <w:rsid w:val="00964357"/>
    <w:rsid w:val="0096448C"/>
    <w:rsid w:val="009646CC"/>
    <w:rsid w:val="00964806"/>
    <w:rsid w:val="009648D0"/>
    <w:rsid w:val="00964C7C"/>
    <w:rsid w:val="009651A9"/>
    <w:rsid w:val="00965437"/>
    <w:rsid w:val="009655D2"/>
    <w:rsid w:val="0096560A"/>
    <w:rsid w:val="00965A2D"/>
    <w:rsid w:val="00965C17"/>
    <w:rsid w:val="0096612F"/>
    <w:rsid w:val="009661A0"/>
    <w:rsid w:val="009665EF"/>
    <w:rsid w:val="0096680B"/>
    <w:rsid w:val="0096686A"/>
    <w:rsid w:val="00966920"/>
    <w:rsid w:val="00966A43"/>
    <w:rsid w:val="00966F51"/>
    <w:rsid w:val="00967215"/>
    <w:rsid w:val="00967973"/>
    <w:rsid w:val="00967B05"/>
    <w:rsid w:val="009701E7"/>
    <w:rsid w:val="00970400"/>
    <w:rsid w:val="0097040A"/>
    <w:rsid w:val="00970603"/>
    <w:rsid w:val="00970E67"/>
    <w:rsid w:val="00970E7A"/>
    <w:rsid w:val="00971113"/>
    <w:rsid w:val="00971578"/>
    <w:rsid w:val="00971692"/>
    <w:rsid w:val="009716DA"/>
    <w:rsid w:val="00971A53"/>
    <w:rsid w:val="0097219F"/>
    <w:rsid w:val="0097221F"/>
    <w:rsid w:val="009728FA"/>
    <w:rsid w:val="0097297D"/>
    <w:rsid w:val="00972DEC"/>
    <w:rsid w:val="00972E61"/>
    <w:rsid w:val="009731FE"/>
    <w:rsid w:val="00973316"/>
    <w:rsid w:val="009739F4"/>
    <w:rsid w:val="00973C9E"/>
    <w:rsid w:val="00973D9F"/>
    <w:rsid w:val="00973E96"/>
    <w:rsid w:val="00974A10"/>
    <w:rsid w:val="00974C22"/>
    <w:rsid w:val="00974CF3"/>
    <w:rsid w:val="00975010"/>
    <w:rsid w:val="00975787"/>
    <w:rsid w:val="009757BD"/>
    <w:rsid w:val="009757E5"/>
    <w:rsid w:val="0097588C"/>
    <w:rsid w:val="00975892"/>
    <w:rsid w:val="009759DE"/>
    <w:rsid w:val="00976000"/>
    <w:rsid w:val="0097626B"/>
    <w:rsid w:val="00976620"/>
    <w:rsid w:val="00976B35"/>
    <w:rsid w:val="00976B76"/>
    <w:rsid w:val="00976B94"/>
    <w:rsid w:val="00976C85"/>
    <w:rsid w:val="00976D9E"/>
    <w:rsid w:val="00976E3A"/>
    <w:rsid w:val="00977280"/>
    <w:rsid w:val="009777CB"/>
    <w:rsid w:val="0097782A"/>
    <w:rsid w:val="00977A59"/>
    <w:rsid w:val="00977AEA"/>
    <w:rsid w:val="00977BBB"/>
    <w:rsid w:val="00977D3E"/>
    <w:rsid w:val="00977D42"/>
    <w:rsid w:val="009804E8"/>
    <w:rsid w:val="0098061A"/>
    <w:rsid w:val="00980A5C"/>
    <w:rsid w:val="00980ED2"/>
    <w:rsid w:val="0098115C"/>
    <w:rsid w:val="00981196"/>
    <w:rsid w:val="00981356"/>
    <w:rsid w:val="009813BD"/>
    <w:rsid w:val="0098175C"/>
    <w:rsid w:val="00981A01"/>
    <w:rsid w:val="00981C06"/>
    <w:rsid w:val="00981CEC"/>
    <w:rsid w:val="00981FCF"/>
    <w:rsid w:val="0098217B"/>
    <w:rsid w:val="009825A5"/>
    <w:rsid w:val="00982806"/>
    <w:rsid w:val="00982AFE"/>
    <w:rsid w:val="00982E07"/>
    <w:rsid w:val="00982EC9"/>
    <w:rsid w:val="00982FA2"/>
    <w:rsid w:val="00982FB3"/>
    <w:rsid w:val="00983433"/>
    <w:rsid w:val="009835C0"/>
    <w:rsid w:val="0098397A"/>
    <w:rsid w:val="009839AF"/>
    <w:rsid w:val="00983A52"/>
    <w:rsid w:val="00983A8F"/>
    <w:rsid w:val="00983F97"/>
    <w:rsid w:val="00984024"/>
    <w:rsid w:val="009843B0"/>
    <w:rsid w:val="00984522"/>
    <w:rsid w:val="00984674"/>
    <w:rsid w:val="009846D6"/>
    <w:rsid w:val="009847DF"/>
    <w:rsid w:val="0098489E"/>
    <w:rsid w:val="009849AF"/>
    <w:rsid w:val="00984A58"/>
    <w:rsid w:val="009854C3"/>
    <w:rsid w:val="009856D4"/>
    <w:rsid w:val="00985742"/>
    <w:rsid w:val="00985942"/>
    <w:rsid w:val="0098594E"/>
    <w:rsid w:val="00985989"/>
    <w:rsid w:val="00985F8F"/>
    <w:rsid w:val="00986267"/>
    <w:rsid w:val="00986458"/>
    <w:rsid w:val="00986596"/>
    <w:rsid w:val="009869C2"/>
    <w:rsid w:val="00986BC8"/>
    <w:rsid w:val="00986DB3"/>
    <w:rsid w:val="00986F10"/>
    <w:rsid w:val="009870C4"/>
    <w:rsid w:val="009870CD"/>
    <w:rsid w:val="009875A2"/>
    <w:rsid w:val="00987CD9"/>
    <w:rsid w:val="0099000E"/>
    <w:rsid w:val="0099035D"/>
    <w:rsid w:val="00991206"/>
    <w:rsid w:val="00991961"/>
    <w:rsid w:val="009919CC"/>
    <w:rsid w:val="00991EAF"/>
    <w:rsid w:val="00991F34"/>
    <w:rsid w:val="00992028"/>
    <w:rsid w:val="009920F6"/>
    <w:rsid w:val="00992188"/>
    <w:rsid w:val="00992342"/>
    <w:rsid w:val="009926D0"/>
    <w:rsid w:val="00992769"/>
    <w:rsid w:val="009927F7"/>
    <w:rsid w:val="009929B4"/>
    <w:rsid w:val="00993373"/>
    <w:rsid w:val="0099347B"/>
    <w:rsid w:val="009935AC"/>
    <w:rsid w:val="0099370E"/>
    <w:rsid w:val="00993B50"/>
    <w:rsid w:val="00993C5C"/>
    <w:rsid w:val="00994100"/>
    <w:rsid w:val="00994AAA"/>
    <w:rsid w:val="00994C33"/>
    <w:rsid w:val="00994F9A"/>
    <w:rsid w:val="0099503F"/>
    <w:rsid w:val="00995392"/>
    <w:rsid w:val="00995430"/>
    <w:rsid w:val="00995500"/>
    <w:rsid w:val="00995796"/>
    <w:rsid w:val="0099581C"/>
    <w:rsid w:val="0099595C"/>
    <w:rsid w:val="00995F7E"/>
    <w:rsid w:val="009960FA"/>
    <w:rsid w:val="009964E9"/>
    <w:rsid w:val="009969A3"/>
    <w:rsid w:val="00996AD5"/>
    <w:rsid w:val="00996DB5"/>
    <w:rsid w:val="0099706C"/>
    <w:rsid w:val="0099716B"/>
    <w:rsid w:val="00997350"/>
    <w:rsid w:val="009975D0"/>
    <w:rsid w:val="00997737"/>
    <w:rsid w:val="00997970"/>
    <w:rsid w:val="00997B73"/>
    <w:rsid w:val="00997EC1"/>
    <w:rsid w:val="009A01E5"/>
    <w:rsid w:val="009A0240"/>
    <w:rsid w:val="009A02D7"/>
    <w:rsid w:val="009A0672"/>
    <w:rsid w:val="009A0825"/>
    <w:rsid w:val="009A08F7"/>
    <w:rsid w:val="009A0AE7"/>
    <w:rsid w:val="009A0B58"/>
    <w:rsid w:val="009A0EA5"/>
    <w:rsid w:val="009A1219"/>
    <w:rsid w:val="009A1339"/>
    <w:rsid w:val="009A152D"/>
    <w:rsid w:val="009A1F06"/>
    <w:rsid w:val="009A226B"/>
    <w:rsid w:val="009A2900"/>
    <w:rsid w:val="009A2981"/>
    <w:rsid w:val="009A2EC2"/>
    <w:rsid w:val="009A2F01"/>
    <w:rsid w:val="009A2F8D"/>
    <w:rsid w:val="009A3155"/>
    <w:rsid w:val="009A3229"/>
    <w:rsid w:val="009A32CC"/>
    <w:rsid w:val="009A330E"/>
    <w:rsid w:val="009A3402"/>
    <w:rsid w:val="009A352C"/>
    <w:rsid w:val="009A360E"/>
    <w:rsid w:val="009A37C5"/>
    <w:rsid w:val="009A3966"/>
    <w:rsid w:val="009A3B3E"/>
    <w:rsid w:val="009A4006"/>
    <w:rsid w:val="009A435D"/>
    <w:rsid w:val="009A441D"/>
    <w:rsid w:val="009A4AB3"/>
    <w:rsid w:val="009A4B36"/>
    <w:rsid w:val="009A5264"/>
    <w:rsid w:val="009A53A1"/>
    <w:rsid w:val="009A583A"/>
    <w:rsid w:val="009A5A46"/>
    <w:rsid w:val="009A5B87"/>
    <w:rsid w:val="009A60BA"/>
    <w:rsid w:val="009A618E"/>
    <w:rsid w:val="009A6322"/>
    <w:rsid w:val="009A6394"/>
    <w:rsid w:val="009A6519"/>
    <w:rsid w:val="009A6675"/>
    <w:rsid w:val="009A6692"/>
    <w:rsid w:val="009A68A6"/>
    <w:rsid w:val="009A6AB8"/>
    <w:rsid w:val="009A6CEF"/>
    <w:rsid w:val="009A6D27"/>
    <w:rsid w:val="009A75BB"/>
    <w:rsid w:val="009A7619"/>
    <w:rsid w:val="009A76CA"/>
    <w:rsid w:val="009A77ED"/>
    <w:rsid w:val="009A78DF"/>
    <w:rsid w:val="009A78E0"/>
    <w:rsid w:val="009A7A8E"/>
    <w:rsid w:val="009A7C79"/>
    <w:rsid w:val="009B0288"/>
    <w:rsid w:val="009B038D"/>
    <w:rsid w:val="009B050C"/>
    <w:rsid w:val="009B0870"/>
    <w:rsid w:val="009B0A11"/>
    <w:rsid w:val="009B0B53"/>
    <w:rsid w:val="009B0B77"/>
    <w:rsid w:val="009B10A1"/>
    <w:rsid w:val="009B1441"/>
    <w:rsid w:val="009B15D8"/>
    <w:rsid w:val="009B16C5"/>
    <w:rsid w:val="009B17BC"/>
    <w:rsid w:val="009B18ED"/>
    <w:rsid w:val="009B2392"/>
    <w:rsid w:val="009B24D4"/>
    <w:rsid w:val="009B27AE"/>
    <w:rsid w:val="009B2CA7"/>
    <w:rsid w:val="009B2EFB"/>
    <w:rsid w:val="009B3099"/>
    <w:rsid w:val="009B31F1"/>
    <w:rsid w:val="009B37CF"/>
    <w:rsid w:val="009B386A"/>
    <w:rsid w:val="009B389F"/>
    <w:rsid w:val="009B3929"/>
    <w:rsid w:val="009B3B6A"/>
    <w:rsid w:val="009B3DE8"/>
    <w:rsid w:val="009B4226"/>
    <w:rsid w:val="009B433A"/>
    <w:rsid w:val="009B4471"/>
    <w:rsid w:val="009B4835"/>
    <w:rsid w:val="009B4878"/>
    <w:rsid w:val="009B4AB6"/>
    <w:rsid w:val="009B4D39"/>
    <w:rsid w:val="009B4E6B"/>
    <w:rsid w:val="009B4EFC"/>
    <w:rsid w:val="009B530E"/>
    <w:rsid w:val="009B53F8"/>
    <w:rsid w:val="009B5B2A"/>
    <w:rsid w:val="009B5E0E"/>
    <w:rsid w:val="009B5F47"/>
    <w:rsid w:val="009B5F71"/>
    <w:rsid w:val="009B617D"/>
    <w:rsid w:val="009B62F6"/>
    <w:rsid w:val="009B647A"/>
    <w:rsid w:val="009B675D"/>
    <w:rsid w:val="009B6877"/>
    <w:rsid w:val="009B6A02"/>
    <w:rsid w:val="009B6A13"/>
    <w:rsid w:val="009B6AC7"/>
    <w:rsid w:val="009B6B96"/>
    <w:rsid w:val="009B71B2"/>
    <w:rsid w:val="009B7685"/>
    <w:rsid w:val="009B786E"/>
    <w:rsid w:val="009B7C35"/>
    <w:rsid w:val="009B7F2B"/>
    <w:rsid w:val="009C00B5"/>
    <w:rsid w:val="009C033D"/>
    <w:rsid w:val="009C055A"/>
    <w:rsid w:val="009C05B7"/>
    <w:rsid w:val="009C0658"/>
    <w:rsid w:val="009C0C23"/>
    <w:rsid w:val="009C0CAD"/>
    <w:rsid w:val="009C0E76"/>
    <w:rsid w:val="009C1252"/>
    <w:rsid w:val="009C18EA"/>
    <w:rsid w:val="009C1C0E"/>
    <w:rsid w:val="009C1D52"/>
    <w:rsid w:val="009C1ED8"/>
    <w:rsid w:val="009C1FDC"/>
    <w:rsid w:val="009C20F5"/>
    <w:rsid w:val="009C21D1"/>
    <w:rsid w:val="009C277B"/>
    <w:rsid w:val="009C35BC"/>
    <w:rsid w:val="009C374E"/>
    <w:rsid w:val="009C3884"/>
    <w:rsid w:val="009C3B5A"/>
    <w:rsid w:val="009C3C6C"/>
    <w:rsid w:val="009C3D23"/>
    <w:rsid w:val="009C3E57"/>
    <w:rsid w:val="009C4196"/>
    <w:rsid w:val="009C42D6"/>
    <w:rsid w:val="009C4931"/>
    <w:rsid w:val="009C4CC7"/>
    <w:rsid w:val="009C594E"/>
    <w:rsid w:val="009C59C9"/>
    <w:rsid w:val="009C5C02"/>
    <w:rsid w:val="009C5F84"/>
    <w:rsid w:val="009C62AE"/>
    <w:rsid w:val="009C64DF"/>
    <w:rsid w:val="009C684A"/>
    <w:rsid w:val="009C691E"/>
    <w:rsid w:val="009C6C8F"/>
    <w:rsid w:val="009C6CED"/>
    <w:rsid w:val="009C6D31"/>
    <w:rsid w:val="009C6E32"/>
    <w:rsid w:val="009C6F46"/>
    <w:rsid w:val="009C6F49"/>
    <w:rsid w:val="009C6F6F"/>
    <w:rsid w:val="009C7278"/>
    <w:rsid w:val="009C7571"/>
    <w:rsid w:val="009C7589"/>
    <w:rsid w:val="009C75A0"/>
    <w:rsid w:val="009C7623"/>
    <w:rsid w:val="009C776F"/>
    <w:rsid w:val="009C77F6"/>
    <w:rsid w:val="009C79B6"/>
    <w:rsid w:val="009C7D0B"/>
    <w:rsid w:val="009C7D34"/>
    <w:rsid w:val="009D0358"/>
    <w:rsid w:val="009D05A8"/>
    <w:rsid w:val="009D06B7"/>
    <w:rsid w:val="009D0815"/>
    <w:rsid w:val="009D0D8C"/>
    <w:rsid w:val="009D0DF2"/>
    <w:rsid w:val="009D156E"/>
    <w:rsid w:val="009D27DF"/>
    <w:rsid w:val="009D2A40"/>
    <w:rsid w:val="009D2D78"/>
    <w:rsid w:val="009D2E98"/>
    <w:rsid w:val="009D331D"/>
    <w:rsid w:val="009D362F"/>
    <w:rsid w:val="009D373C"/>
    <w:rsid w:val="009D379C"/>
    <w:rsid w:val="009D3842"/>
    <w:rsid w:val="009D3853"/>
    <w:rsid w:val="009D3B86"/>
    <w:rsid w:val="009D3CD4"/>
    <w:rsid w:val="009D3E0B"/>
    <w:rsid w:val="009D3E85"/>
    <w:rsid w:val="009D4108"/>
    <w:rsid w:val="009D42A3"/>
    <w:rsid w:val="009D442B"/>
    <w:rsid w:val="009D44F8"/>
    <w:rsid w:val="009D4663"/>
    <w:rsid w:val="009D48CE"/>
    <w:rsid w:val="009D5622"/>
    <w:rsid w:val="009D5954"/>
    <w:rsid w:val="009D5D5C"/>
    <w:rsid w:val="009D6175"/>
    <w:rsid w:val="009D674A"/>
    <w:rsid w:val="009D6782"/>
    <w:rsid w:val="009D6F72"/>
    <w:rsid w:val="009D6FA0"/>
    <w:rsid w:val="009D739B"/>
    <w:rsid w:val="009D75E6"/>
    <w:rsid w:val="009D783A"/>
    <w:rsid w:val="009D7C00"/>
    <w:rsid w:val="009D7D04"/>
    <w:rsid w:val="009D7E78"/>
    <w:rsid w:val="009D7F48"/>
    <w:rsid w:val="009E0396"/>
    <w:rsid w:val="009E0693"/>
    <w:rsid w:val="009E09A7"/>
    <w:rsid w:val="009E0D0C"/>
    <w:rsid w:val="009E0E93"/>
    <w:rsid w:val="009E1042"/>
    <w:rsid w:val="009E11D6"/>
    <w:rsid w:val="009E1243"/>
    <w:rsid w:val="009E133B"/>
    <w:rsid w:val="009E1367"/>
    <w:rsid w:val="009E1544"/>
    <w:rsid w:val="009E1823"/>
    <w:rsid w:val="009E1848"/>
    <w:rsid w:val="009E1A05"/>
    <w:rsid w:val="009E1D48"/>
    <w:rsid w:val="009E1E76"/>
    <w:rsid w:val="009E1FAC"/>
    <w:rsid w:val="009E2022"/>
    <w:rsid w:val="009E24C6"/>
    <w:rsid w:val="009E2595"/>
    <w:rsid w:val="009E25A9"/>
    <w:rsid w:val="009E2BF8"/>
    <w:rsid w:val="009E2D40"/>
    <w:rsid w:val="009E2D7C"/>
    <w:rsid w:val="009E2F5B"/>
    <w:rsid w:val="009E2FE7"/>
    <w:rsid w:val="009E33D7"/>
    <w:rsid w:val="009E35C4"/>
    <w:rsid w:val="009E36E4"/>
    <w:rsid w:val="009E3B5E"/>
    <w:rsid w:val="009E3B8C"/>
    <w:rsid w:val="009E414A"/>
    <w:rsid w:val="009E4213"/>
    <w:rsid w:val="009E4303"/>
    <w:rsid w:val="009E43A5"/>
    <w:rsid w:val="009E4A03"/>
    <w:rsid w:val="009E4A4A"/>
    <w:rsid w:val="009E4FE1"/>
    <w:rsid w:val="009E59E5"/>
    <w:rsid w:val="009E5AC5"/>
    <w:rsid w:val="009E5BAE"/>
    <w:rsid w:val="009E61D3"/>
    <w:rsid w:val="009E62EA"/>
    <w:rsid w:val="009E6394"/>
    <w:rsid w:val="009E64D6"/>
    <w:rsid w:val="009E65AE"/>
    <w:rsid w:val="009E6778"/>
    <w:rsid w:val="009E6C41"/>
    <w:rsid w:val="009E6ED1"/>
    <w:rsid w:val="009E6F6B"/>
    <w:rsid w:val="009E74C2"/>
    <w:rsid w:val="009E74D2"/>
    <w:rsid w:val="009E7EEA"/>
    <w:rsid w:val="009F0386"/>
    <w:rsid w:val="009F0955"/>
    <w:rsid w:val="009F0A90"/>
    <w:rsid w:val="009F116F"/>
    <w:rsid w:val="009F128C"/>
    <w:rsid w:val="009F1C7C"/>
    <w:rsid w:val="009F1D44"/>
    <w:rsid w:val="009F206E"/>
    <w:rsid w:val="009F247C"/>
    <w:rsid w:val="009F2690"/>
    <w:rsid w:val="009F2713"/>
    <w:rsid w:val="009F27EE"/>
    <w:rsid w:val="009F35DD"/>
    <w:rsid w:val="009F382A"/>
    <w:rsid w:val="009F38A5"/>
    <w:rsid w:val="009F3D67"/>
    <w:rsid w:val="009F3DCB"/>
    <w:rsid w:val="009F3FD2"/>
    <w:rsid w:val="009F4108"/>
    <w:rsid w:val="009F419F"/>
    <w:rsid w:val="009F42BD"/>
    <w:rsid w:val="009F42E6"/>
    <w:rsid w:val="009F44AF"/>
    <w:rsid w:val="009F46A9"/>
    <w:rsid w:val="009F478A"/>
    <w:rsid w:val="009F49B0"/>
    <w:rsid w:val="009F49F4"/>
    <w:rsid w:val="009F4C11"/>
    <w:rsid w:val="009F4C12"/>
    <w:rsid w:val="009F4E7A"/>
    <w:rsid w:val="009F4E93"/>
    <w:rsid w:val="009F4EF2"/>
    <w:rsid w:val="009F4F54"/>
    <w:rsid w:val="009F60D6"/>
    <w:rsid w:val="009F6346"/>
    <w:rsid w:val="009F6629"/>
    <w:rsid w:val="009F69DE"/>
    <w:rsid w:val="009F6A94"/>
    <w:rsid w:val="009F6BC9"/>
    <w:rsid w:val="009F6C33"/>
    <w:rsid w:val="009F6C9F"/>
    <w:rsid w:val="009F6E27"/>
    <w:rsid w:val="009F6F61"/>
    <w:rsid w:val="009F71BF"/>
    <w:rsid w:val="009F73A5"/>
    <w:rsid w:val="009F73EE"/>
    <w:rsid w:val="009F7626"/>
    <w:rsid w:val="009F7800"/>
    <w:rsid w:val="009F781F"/>
    <w:rsid w:val="009F7966"/>
    <w:rsid w:val="009F7C09"/>
    <w:rsid w:val="009F7C3E"/>
    <w:rsid w:val="00A00770"/>
    <w:rsid w:val="00A007AD"/>
    <w:rsid w:val="00A00893"/>
    <w:rsid w:val="00A00EC5"/>
    <w:rsid w:val="00A0107A"/>
    <w:rsid w:val="00A0170A"/>
    <w:rsid w:val="00A017DC"/>
    <w:rsid w:val="00A01ABB"/>
    <w:rsid w:val="00A02087"/>
    <w:rsid w:val="00A02394"/>
    <w:rsid w:val="00A02A3D"/>
    <w:rsid w:val="00A02D39"/>
    <w:rsid w:val="00A02D3B"/>
    <w:rsid w:val="00A02EBE"/>
    <w:rsid w:val="00A0300E"/>
    <w:rsid w:val="00A034B5"/>
    <w:rsid w:val="00A03597"/>
    <w:rsid w:val="00A03A39"/>
    <w:rsid w:val="00A03E1D"/>
    <w:rsid w:val="00A03FD8"/>
    <w:rsid w:val="00A04139"/>
    <w:rsid w:val="00A047E1"/>
    <w:rsid w:val="00A04BF3"/>
    <w:rsid w:val="00A059C3"/>
    <w:rsid w:val="00A05B02"/>
    <w:rsid w:val="00A05DBE"/>
    <w:rsid w:val="00A05DEF"/>
    <w:rsid w:val="00A05F0A"/>
    <w:rsid w:val="00A05F76"/>
    <w:rsid w:val="00A064BC"/>
    <w:rsid w:val="00A066FA"/>
    <w:rsid w:val="00A06722"/>
    <w:rsid w:val="00A06A1E"/>
    <w:rsid w:val="00A06C37"/>
    <w:rsid w:val="00A06FAA"/>
    <w:rsid w:val="00A06FD7"/>
    <w:rsid w:val="00A070BE"/>
    <w:rsid w:val="00A0764C"/>
    <w:rsid w:val="00A0764E"/>
    <w:rsid w:val="00A07676"/>
    <w:rsid w:val="00A077E8"/>
    <w:rsid w:val="00A07AA9"/>
    <w:rsid w:val="00A07AE1"/>
    <w:rsid w:val="00A07D26"/>
    <w:rsid w:val="00A07D36"/>
    <w:rsid w:val="00A07D8E"/>
    <w:rsid w:val="00A07DCE"/>
    <w:rsid w:val="00A07F89"/>
    <w:rsid w:val="00A1055A"/>
    <w:rsid w:val="00A107CE"/>
    <w:rsid w:val="00A10871"/>
    <w:rsid w:val="00A108B0"/>
    <w:rsid w:val="00A10E10"/>
    <w:rsid w:val="00A11017"/>
    <w:rsid w:val="00A11394"/>
    <w:rsid w:val="00A115D4"/>
    <w:rsid w:val="00A11847"/>
    <w:rsid w:val="00A11B74"/>
    <w:rsid w:val="00A11D35"/>
    <w:rsid w:val="00A11F85"/>
    <w:rsid w:val="00A12015"/>
    <w:rsid w:val="00A12219"/>
    <w:rsid w:val="00A1273B"/>
    <w:rsid w:val="00A129FC"/>
    <w:rsid w:val="00A12B94"/>
    <w:rsid w:val="00A12D19"/>
    <w:rsid w:val="00A12FEA"/>
    <w:rsid w:val="00A13159"/>
    <w:rsid w:val="00A1316C"/>
    <w:rsid w:val="00A1359C"/>
    <w:rsid w:val="00A13625"/>
    <w:rsid w:val="00A136E7"/>
    <w:rsid w:val="00A139C9"/>
    <w:rsid w:val="00A139D6"/>
    <w:rsid w:val="00A13F30"/>
    <w:rsid w:val="00A141AB"/>
    <w:rsid w:val="00A147D2"/>
    <w:rsid w:val="00A14857"/>
    <w:rsid w:val="00A14F9D"/>
    <w:rsid w:val="00A15224"/>
    <w:rsid w:val="00A15269"/>
    <w:rsid w:val="00A153EB"/>
    <w:rsid w:val="00A1577D"/>
    <w:rsid w:val="00A157C7"/>
    <w:rsid w:val="00A15C68"/>
    <w:rsid w:val="00A15DF5"/>
    <w:rsid w:val="00A15EE6"/>
    <w:rsid w:val="00A1600E"/>
    <w:rsid w:val="00A1636F"/>
    <w:rsid w:val="00A1663A"/>
    <w:rsid w:val="00A166A5"/>
    <w:rsid w:val="00A16F5F"/>
    <w:rsid w:val="00A1713A"/>
    <w:rsid w:val="00A175F3"/>
    <w:rsid w:val="00A176DA"/>
    <w:rsid w:val="00A17950"/>
    <w:rsid w:val="00A17995"/>
    <w:rsid w:val="00A17B43"/>
    <w:rsid w:val="00A2024D"/>
    <w:rsid w:val="00A202C5"/>
    <w:rsid w:val="00A20664"/>
    <w:rsid w:val="00A206A3"/>
    <w:rsid w:val="00A209C7"/>
    <w:rsid w:val="00A20D10"/>
    <w:rsid w:val="00A210B9"/>
    <w:rsid w:val="00A21400"/>
    <w:rsid w:val="00A214E4"/>
    <w:rsid w:val="00A2171F"/>
    <w:rsid w:val="00A21833"/>
    <w:rsid w:val="00A21D49"/>
    <w:rsid w:val="00A21D57"/>
    <w:rsid w:val="00A21EB5"/>
    <w:rsid w:val="00A21F3C"/>
    <w:rsid w:val="00A220BE"/>
    <w:rsid w:val="00A220ED"/>
    <w:rsid w:val="00A2309A"/>
    <w:rsid w:val="00A23607"/>
    <w:rsid w:val="00A236D9"/>
    <w:rsid w:val="00A239AE"/>
    <w:rsid w:val="00A239D8"/>
    <w:rsid w:val="00A23A84"/>
    <w:rsid w:val="00A23C89"/>
    <w:rsid w:val="00A23D1E"/>
    <w:rsid w:val="00A23D84"/>
    <w:rsid w:val="00A23DF7"/>
    <w:rsid w:val="00A23F1E"/>
    <w:rsid w:val="00A23F79"/>
    <w:rsid w:val="00A23FF5"/>
    <w:rsid w:val="00A2415A"/>
    <w:rsid w:val="00A24210"/>
    <w:rsid w:val="00A24406"/>
    <w:rsid w:val="00A24541"/>
    <w:rsid w:val="00A2486D"/>
    <w:rsid w:val="00A24A05"/>
    <w:rsid w:val="00A24A85"/>
    <w:rsid w:val="00A25005"/>
    <w:rsid w:val="00A250D5"/>
    <w:rsid w:val="00A250DA"/>
    <w:rsid w:val="00A253FD"/>
    <w:rsid w:val="00A25730"/>
    <w:rsid w:val="00A257C6"/>
    <w:rsid w:val="00A25FA9"/>
    <w:rsid w:val="00A2632B"/>
    <w:rsid w:val="00A2645E"/>
    <w:rsid w:val="00A2674D"/>
    <w:rsid w:val="00A26928"/>
    <w:rsid w:val="00A27135"/>
    <w:rsid w:val="00A276F7"/>
    <w:rsid w:val="00A277B0"/>
    <w:rsid w:val="00A278AB"/>
    <w:rsid w:val="00A279F7"/>
    <w:rsid w:val="00A27C39"/>
    <w:rsid w:val="00A27D75"/>
    <w:rsid w:val="00A27D8C"/>
    <w:rsid w:val="00A27EAB"/>
    <w:rsid w:val="00A300B7"/>
    <w:rsid w:val="00A30550"/>
    <w:rsid w:val="00A30838"/>
    <w:rsid w:val="00A30DD5"/>
    <w:rsid w:val="00A30F9B"/>
    <w:rsid w:val="00A3117C"/>
    <w:rsid w:val="00A3185A"/>
    <w:rsid w:val="00A318F0"/>
    <w:rsid w:val="00A31B1F"/>
    <w:rsid w:val="00A31C9B"/>
    <w:rsid w:val="00A31E00"/>
    <w:rsid w:val="00A31E96"/>
    <w:rsid w:val="00A31ECA"/>
    <w:rsid w:val="00A31F8C"/>
    <w:rsid w:val="00A3206F"/>
    <w:rsid w:val="00A32455"/>
    <w:rsid w:val="00A3262E"/>
    <w:rsid w:val="00A32644"/>
    <w:rsid w:val="00A326E5"/>
    <w:rsid w:val="00A32890"/>
    <w:rsid w:val="00A3292C"/>
    <w:rsid w:val="00A329A8"/>
    <w:rsid w:val="00A32A66"/>
    <w:rsid w:val="00A32C02"/>
    <w:rsid w:val="00A330C1"/>
    <w:rsid w:val="00A330C6"/>
    <w:rsid w:val="00A3326A"/>
    <w:rsid w:val="00A335E5"/>
    <w:rsid w:val="00A33ACA"/>
    <w:rsid w:val="00A33ECD"/>
    <w:rsid w:val="00A345DE"/>
    <w:rsid w:val="00A34734"/>
    <w:rsid w:val="00A34816"/>
    <w:rsid w:val="00A34A2B"/>
    <w:rsid w:val="00A34D87"/>
    <w:rsid w:val="00A34FC7"/>
    <w:rsid w:val="00A34FE1"/>
    <w:rsid w:val="00A35030"/>
    <w:rsid w:val="00A35141"/>
    <w:rsid w:val="00A352BE"/>
    <w:rsid w:val="00A3536A"/>
    <w:rsid w:val="00A353B9"/>
    <w:rsid w:val="00A3551E"/>
    <w:rsid w:val="00A358C2"/>
    <w:rsid w:val="00A35F57"/>
    <w:rsid w:val="00A36217"/>
    <w:rsid w:val="00A36556"/>
    <w:rsid w:val="00A36D5D"/>
    <w:rsid w:val="00A37271"/>
    <w:rsid w:val="00A37519"/>
    <w:rsid w:val="00A375BA"/>
    <w:rsid w:val="00A376D5"/>
    <w:rsid w:val="00A377DF"/>
    <w:rsid w:val="00A378C5"/>
    <w:rsid w:val="00A37A04"/>
    <w:rsid w:val="00A37B68"/>
    <w:rsid w:val="00A37EFA"/>
    <w:rsid w:val="00A400AA"/>
    <w:rsid w:val="00A401F6"/>
    <w:rsid w:val="00A40396"/>
    <w:rsid w:val="00A40638"/>
    <w:rsid w:val="00A407B8"/>
    <w:rsid w:val="00A40A1F"/>
    <w:rsid w:val="00A40A78"/>
    <w:rsid w:val="00A40AF0"/>
    <w:rsid w:val="00A40E76"/>
    <w:rsid w:val="00A40F73"/>
    <w:rsid w:val="00A410D7"/>
    <w:rsid w:val="00A413F4"/>
    <w:rsid w:val="00A4196B"/>
    <w:rsid w:val="00A41F9A"/>
    <w:rsid w:val="00A4203C"/>
    <w:rsid w:val="00A42345"/>
    <w:rsid w:val="00A42714"/>
    <w:rsid w:val="00A42ACB"/>
    <w:rsid w:val="00A42B51"/>
    <w:rsid w:val="00A42E1C"/>
    <w:rsid w:val="00A42E55"/>
    <w:rsid w:val="00A42F32"/>
    <w:rsid w:val="00A430AD"/>
    <w:rsid w:val="00A43305"/>
    <w:rsid w:val="00A435D0"/>
    <w:rsid w:val="00A43646"/>
    <w:rsid w:val="00A43830"/>
    <w:rsid w:val="00A439C5"/>
    <w:rsid w:val="00A43A24"/>
    <w:rsid w:val="00A44065"/>
    <w:rsid w:val="00A44152"/>
    <w:rsid w:val="00A44405"/>
    <w:rsid w:val="00A445BE"/>
    <w:rsid w:val="00A445E9"/>
    <w:rsid w:val="00A44776"/>
    <w:rsid w:val="00A449C6"/>
    <w:rsid w:val="00A44A23"/>
    <w:rsid w:val="00A44A81"/>
    <w:rsid w:val="00A44C56"/>
    <w:rsid w:val="00A44C7D"/>
    <w:rsid w:val="00A44D1F"/>
    <w:rsid w:val="00A44D5D"/>
    <w:rsid w:val="00A44E29"/>
    <w:rsid w:val="00A44EF4"/>
    <w:rsid w:val="00A453AA"/>
    <w:rsid w:val="00A45401"/>
    <w:rsid w:val="00A456C3"/>
    <w:rsid w:val="00A458B0"/>
    <w:rsid w:val="00A45BFC"/>
    <w:rsid w:val="00A45DC6"/>
    <w:rsid w:val="00A462C2"/>
    <w:rsid w:val="00A4639E"/>
    <w:rsid w:val="00A46AF4"/>
    <w:rsid w:val="00A46BB9"/>
    <w:rsid w:val="00A46C06"/>
    <w:rsid w:val="00A46CE7"/>
    <w:rsid w:val="00A46DC7"/>
    <w:rsid w:val="00A4714D"/>
    <w:rsid w:val="00A476DF"/>
    <w:rsid w:val="00A47860"/>
    <w:rsid w:val="00A47876"/>
    <w:rsid w:val="00A47A82"/>
    <w:rsid w:val="00A47AE9"/>
    <w:rsid w:val="00A47C36"/>
    <w:rsid w:val="00A47D2E"/>
    <w:rsid w:val="00A47DEB"/>
    <w:rsid w:val="00A47ED6"/>
    <w:rsid w:val="00A50450"/>
    <w:rsid w:val="00A504ED"/>
    <w:rsid w:val="00A505BF"/>
    <w:rsid w:val="00A50C21"/>
    <w:rsid w:val="00A50CEB"/>
    <w:rsid w:val="00A50ED8"/>
    <w:rsid w:val="00A511A8"/>
    <w:rsid w:val="00A51243"/>
    <w:rsid w:val="00A5139C"/>
    <w:rsid w:val="00A5141C"/>
    <w:rsid w:val="00A51517"/>
    <w:rsid w:val="00A51693"/>
    <w:rsid w:val="00A51756"/>
    <w:rsid w:val="00A51F8E"/>
    <w:rsid w:val="00A52156"/>
    <w:rsid w:val="00A521AA"/>
    <w:rsid w:val="00A52424"/>
    <w:rsid w:val="00A52727"/>
    <w:rsid w:val="00A52E6B"/>
    <w:rsid w:val="00A52F1D"/>
    <w:rsid w:val="00A53255"/>
    <w:rsid w:val="00A532D9"/>
    <w:rsid w:val="00A53506"/>
    <w:rsid w:val="00A5372B"/>
    <w:rsid w:val="00A538B4"/>
    <w:rsid w:val="00A53B3B"/>
    <w:rsid w:val="00A54042"/>
    <w:rsid w:val="00A5408F"/>
    <w:rsid w:val="00A5425C"/>
    <w:rsid w:val="00A546B6"/>
    <w:rsid w:val="00A54A92"/>
    <w:rsid w:val="00A54B70"/>
    <w:rsid w:val="00A55412"/>
    <w:rsid w:val="00A55A14"/>
    <w:rsid w:val="00A55AA0"/>
    <w:rsid w:val="00A55B64"/>
    <w:rsid w:val="00A55EF1"/>
    <w:rsid w:val="00A56109"/>
    <w:rsid w:val="00A56290"/>
    <w:rsid w:val="00A5650C"/>
    <w:rsid w:val="00A56616"/>
    <w:rsid w:val="00A567FD"/>
    <w:rsid w:val="00A569F8"/>
    <w:rsid w:val="00A56B75"/>
    <w:rsid w:val="00A56D6A"/>
    <w:rsid w:val="00A56D92"/>
    <w:rsid w:val="00A56F96"/>
    <w:rsid w:val="00A5712E"/>
    <w:rsid w:val="00A572A2"/>
    <w:rsid w:val="00A572F9"/>
    <w:rsid w:val="00A574E8"/>
    <w:rsid w:val="00A57583"/>
    <w:rsid w:val="00A57909"/>
    <w:rsid w:val="00A57965"/>
    <w:rsid w:val="00A579A5"/>
    <w:rsid w:val="00A57E45"/>
    <w:rsid w:val="00A60247"/>
    <w:rsid w:val="00A602BF"/>
    <w:rsid w:val="00A602C6"/>
    <w:rsid w:val="00A60325"/>
    <w:rsid w:val="00A6119C"/>
    <w:rsid w:val="00A6135B"/>
    <w:rsid w:val="00A6148E"/>
    <w:rsid w:val="00A6163D"/>
    <w:rsid w:val="00A618D9"/>
    <w:rsid w:val="00A61DDC"/>
    <w:rsid w:val="00A61EAE"/>
    <w:rsid w:val="00A61FEA"/>
    <w:rsid w:val="00A6237B"/>
    <w:rsid w:val="00A623F7"/>
    <w:rsid w:val="00A625EC"/>
    <w:rsid w:val="00A6265F"/>
    <w:rsid w:val="00A6292C"/>
    <w:rsid w:val="00A630B2"/>
    <w:rsid w:val="00A631DD"/>
    <w:rsid w:val="00A6358B"/>
    <w:rsid w:val="00A635A2"/>
    <w:rsid w:val="00A635D7"/>
    <w:rsid w:val="00A6360A"/>
    <w:rsid w:val="00A63615"/>
    <w:rsid w:val="00A6382A"/>
    <w:rsid w:val="00A63F43"/>
    <w:rsid w:val="00A64081"/>
    <w:rsid w:val="00A648C1"/>
    <w:rsid w:val="00A6575B"/>
    <w:rsid w:val="00A65820"/>
    <w:rsid w:val="00A65A6B"/>
    <w:rsid w:val="00A65C17"/>
    <w:rsid w:val="00A65C4D"/>
    <w:rsid w:val="00A65D8A"/>
    <w:rsid w:val="00A65E71"/>
    <w:rsid w:val="00A664BB"/>
    <w:rsid w:val="00A6665F"/>
    <w:rsid w:val="00A666F8"/>
    <w:rsid w:val="00A669EC"/>
    <w:rsid w:val="00A66E38"/>
    <w:rsid w:val="00A66E93"/>
    <w:rsid w:val="00A671F3"/>
    <w:rsid w:val="00A67565"/>
    <w:rsid w:val="00A6757A"/>
    <w:rsid w:val="00A67623"/>
    <w:rsid w:val="00A678C5"/>
    <w:rsid w:val="00A67EFC"/>
    <w:rsid w:val="00A7003A"/>
    <w:rsid w:val="00A7030F"/>
    <w:rsid w:val="00A7046C"/>
    <w:rsid w:val="00A707B1"/>
    <w:rsid w:val="00A707E8"/>
    <w:rsid w:val="00A7084F"/>
    <w:rsid w:val="00A70FFB"/>
    <w:rsid w:val="00A71162"/>
    <w:rsid w:val="00A718D9"/>
    <w:rsid w:val="00A71B28"/>
    <w:rsid w:val="00A71B89"/>
    <w:rsid w:val="00A71C84"/>
    <w:rsid w:val="00A71CBD"/>
    <w:rsid w:val="00A71EF3"/>
    <w:rsid w:val="00A71F22"/>
    <w:rsid w:val="00A7239E"/>
    <w:rsid w:val="00A723F1"/>
    <w:rsid w:val="00A72446"/>
    <w:rsid w:val="00A72795"/>
    <w:rsid w:val="00A72920"/>
    <w:rsid w:val="00A7292F"/>
    <w:rsid w:val="00A72937"/>
    <w:rsid w:val="00A729B2"/>
    <w:rsid w:val="00A72CA6"/>
    <w:rsid w:val="00A72DD1"/>
    <w:rsid w:val="00A730F6"/>
    <w:rsid w:val="00A7335D"/>
    <w:rsid w:val="00A73C39"/>
    <w:rsid w:val="00A73F32"/>
    <w:rsid w:val="00A73F52"/>
    <w:rsid w:val="00A7414A"/>
    <w:rsid w:val="00A74627"/>
    <w:rsid w:val="00A7469A"/>
    <w:rsid w:val="00A74961"/>
    <w:rsid w:val="00A75199"/>
    <w:rsid w:val="00A757B6"/>
    <w:rsid w:val="00A75BD3"/>
    <w:rsid w:val="00A75EE3"/>
    <w:rsid w:val="00A760AC"/>
    <w:rsid w:val="00A76332"/>
    <w:rsid w:val="00A76836"/>
    <w:rsid w:val="00A768E0"/>
    <w:rsid w:val="00A76983"/>
    <w:rsid w:val="00A769A2"/>
    <w:rsid w:val="00A769EA"/>
    <w:rsid w:val="00A76AA0"/>
    <w:rsid w:val="00A76F8D"/>
    <w:rsid w:val="00A77714"/>
    <w:rsid w:val="00A77987"/>
    <w:rsid w:val="00A77A98"/>
    <w:rsid w:val="00A77BF8"/>
    <w:rsid w:val="00A77C6C"/>
    <w:rsid w:val="00A77D34"/>
    <w:rsid w:val="00A77D7D"/>
    <w:rsid w:val="00A8001E"/>
    <w:rsid w:val="00A80328"/>
    <w:rsid w:val="00A804E2"/>
    <w:rsid w:val="00A8098A"/>
    <w:rsid w:val="00A81090"/>
    <w:rsid w:val="00A811A8"/>
    <w:rsid w:val="00A812C2"/>
    <w:rsid w:val="00A8155A"/>
    <w:rsid w:val="00A8177D"/>
    <w:rsid w:val="00A81CBF"/>
    <w:rsid w:val="00A81CF2"/>
    <w:rsid w:val="00A81E09"/>
    <w:rsid w:val="00A81E17"/>
    <w:rsid w:val="00A820FA"/>
    <w:rsid w:val="00A8228A"/>
    <w:rsid w:val="00A82471"/>
    <w:rsid w:val="00A8255E"/>
    <w:rsid w:val="00A83192"/>
    <w:rsid w:val="00A83219"/>
    <w:rsid w:val="00A8396A"/>
    <w:rsid w:val="00A83D77"/>
    <w:rsid w:val="00A84737"/>
    <w:rsid w:val="00A8496E"/>
    <w:rsid w:val="00A84B92"/>
    <w:rsid w:val="00A84F33"/>
    <w:rsid w:val="00A85017"/>
    <w:rsid w:val="00A85A58"/>
    <w:rsid w:val="00A85AEE"/>
    <w:rsid w:val="00A867DE"/>
    <w:rsid w:val="00A867F4"/>
    <w:rsid w:val="00A868BA"/>
    <w:rsid w:val="00A86A3B"/>
    <w:rsid w:val="00A86FA8"/>
    <w:rsid w:val="00A8741A"/>
    <w:rsid w:val="00A877A8"/>
    <w:rsid w:val="00A87CAA"/>
    <w:rsid w:val="00A87CDC"/>
    <w:rsid w:val="00A90110"/>
    <w:rsid w:val="00A90126"/>
    <w:rsid w:val="00A9012D"/>
    <w:rsid w:val="00A90170"/>
    <w:rsid w:val="00A908A7"/>
    <w:rsid w:val="00A90BDB"/>
    <w:rsid w:val="00A90F55"/>
    <w:rsid w:val="00A90FF9"/>
    <w:rsid w:val="00A9107A"/>
    <w:rsid w:val="00A919B3"/>
    <w:rsid w:val="00A91D70"/>
    <w:rsid w:val="00A9208C"/>
    <w:rsid w:val="00A9294E"/>
    <w:rsid w:val="00A92A2B"/>
    <w:rsid w:val="00A92BFA"/>
    <w:rsid w:val="00A92E07"/>
    <w:rsid w:val="00A92E81"/>
    <w:rsid w:val="00A92F82"/>
    <w:rsid w:val="00A92FF7"/>
    <w:rsid w:val="00A93065"/>
    <w:rsid w:val="00A93418"/>
    <w:rsid w:val="00A934C4"/>
    <w:rsid w:val="00A936D9"/>
    <w:rsid w:val="00A937A5"/>
    <w:rsid w:val="00A93812"/>
    <w:rsid w:val="00A9387A"/>
    <w:rsid w:val="00A9467D"/>
    <w:rsid w:val="00A94811"/>
    <w:rsid w:val="00A94B68"/>
    <w:rsid w:val="00A94C76"/>
    <w:rsid w:val="00A95323"/>
    <w:rsid w:val="00A95723"/>
    <w:rsid w:val="00A95AC6"/>
    <w:rsid w:val="00A95CB2"/>
    <w:rsid w:val="00A95D97"/>
    <w:rsid w:val="00A95FA5"/>
    <w:rsid w:val="00A96041"/>
    <w:rsid w:val="00A96112"/>
    <w:rsid w:val="00A961C9"/>
    <w:rsid w:val="00A961EB"/>
    <w:rsid w:val="00A96315"/>
    <w:rsid w:val="00A96A75"/>
    <w:rsid w:val="00A96EB6"/>
    <w:rsid w:val="00A96F21"/>
    <w:rsid w:val="00A976D8"/>
    <w:rsid w:val="00A97836"/>
    <w:rsid w:val="00A97DB0"/>
    <w:rsid w:val="00AA0621"/>
    <w:rsid w:val="00AA06F0"/>
    <w:rsid w:val="00AA07E5"/>
    <w:rsid w:val="00AA081C"/>
    <w:rsid w:val="00AA08FD"/>
    <w:rsid w:val="00AA0D53"/>
    <w:rsid w:val="00AA0DFE"/>
    <w:rsid w:val="00AA1166"/>
    <w:rsid w:val="00AA11FD"/>
    <w:rsid w:val="00AA1786"/>
    <w:rsid w:val="00AA1957"/>
    <w:rsid w:val="00AA1C80"/>
    <w:rsid w:val="00AA1F7B"/>
    <w:rsid w:val="00AA2464"/>
    <w:rsid w:val="00AA25E2"/>
    <w:rsid w:val="00AA26AC"/>
    <w:rsid w:val="00AA26C5"/>
    <w:rsid w:val="00AA2A46"/>
    <w:rsid w:val="00AA2E90"/>
    <w:rsid w:val="00AA301E"/>
    <w:rsid w:val="00AA38A7"/>
    <w:rsid w:val="00AA3A97"/>
    <w:rsid w:val="00AA3CC2"/>
    <w:rsid w:val="00AA3DDF"/>
    <w:rsid w:val="00AA3F5A"/>
    <w:rsid w:val="00AA4072"/>
    <w:rsid w:val="00AA4237"/>
    <w:rsid w:val="00AA4757"/>
    <w:rsid w:val="00AA4897"/>
    <w:rsid w:val="00AA4996"/>
    <w:rsid w:val="00AA4B6A"/>
    <w:rsid w:val="00AA4F5E"/>
    <w:rsid w:val="00AA52DE"/>
    <w:rsid w:val="00AA56F5"/>
    <w:rsid w:val="00AA57FB"/>
    <w:rsid w:val="00AA5E28"/>
    <w:rsid w:val="00AA5F3C"/>
    <w:rsid w:val="00AA5F74"/>
    <w:rsid w:val="00AA5F7C"/>
    <w:rsid w:val="00AA5FDF"/>
    <w:rsid w:val="00AA612D"/>
    <w:rsid w:val="00AA6130"/>
    <w:rsid w:val="00AA6382"/>
    <w:rsid w:val="00AA652A"/>
    <w:rsid w:val="00AA69D8"/>
    <w:rsid w:val="00AA6A40"/>
    <w:rsid w:val="00AA6D76"/>
    <w:rsid w:val="00AA6FE3"/>
    <w:rsid w:val="00AA70D4"/>
    <w:rsid w:val="00AA71EA"/>
    <w:rsid w:val="00AA75E1"/>
    <w:rsid w:val="00AA7681"/>
    <w:rsid w:val="00AA7FC4"/>
    <w:rsid w:val="00AB0132"/>
    <w:rsid w:val="00AB0379"/>
    <w:rsid w:val="00AB042A"/>
    <w:rsid w:val="00AB0607"/>
    <w:rsid w:val="00AB0710"/>
    <w:rsid w:val="00AB075E"/>
    <w:rsid w:val="00AB08BF"/>
    <w:rsid w:val="00AB0EB0"/>
    <w:rsid w:val="00AB0F7F"/>
    <w:rsid w:val="00AB14EE"/>
    <w:rsid w:val="00AB1A65"/>
    <w:rsid w:val="00AB1B70"/>
    <w:rsid w:val="00AB21A8"/>
    <w:rsid w:val="00AB22C9"/>
    <w:rsid w:val="00AB2432"/>
    <w:rsid w:val="00AB24FA"/>
    <w:rsid w:val="00AB2553"/>
    <w:rsid w:val="00AB25CF"/>
    <w:rsid w:val="00AB2B88"/>
    <w:rsid w:val="00AB2DB2"/>
    <w:rsid w:val="00AB2ED0"/>
    <w:rsid w:val="00AB313E"/>
    <w:rsid w:val="00AB31F9"/>
    <w:rsid w:val="00AB3917"/>
    <w:rsid w:val="00AB3A09"/>
    <w:rsid w:val="00AB3B4D"/>
    <w:rsid w:val="00AB3BC2"/>
    <w:rsid w:val="00AB3F56"/>
    <w:rsid w:val="00AB4007"/>
    <w:rsid w:val="00AB412D"/>
    <w:rsid w:val="00AB413D"/>
    <w:rsid w:val="00AB4154"/>
    <w:rsid w:val="00AB41D8"/>
    <w:rsid w:val="00AB44B3"/>
    <w:rsid w:val="00AB46D4"/>
    <w:rsid w:val="00AB4B4F"/>
    <w:rsid w:val="00AB4BCF"/>
    <w:rsid w:val="00AB4D20"/>
    <w:rsid w:val="00AB4D6E"/>
    <w:rsid w:val="00AB5265"/>
    <w:rsid w:val="00AB5399"/>
    <w:rsid w:val="00AB5400"/>
    <w:rsid w:val="00AB54FD"/>
    <w:rsid w:val="00AB56D5"/>
    <w:rsid w:val="00AB5871"/>
    <w:rsid w:val="00AB588D"/>
    <w:rsid w:val="00AB5925"/>
    <w:rsid w:val="00AB59BD"/>
    <w:rsid w:val="00AB5AD7"/>
    <w:rsid w:val="00AB5D12"/>
    <w:rsid w:val="00AB5E1B"/>
    <w:rsid w:val="00AB61E9"/>
    <w:rsid w:val="00AB623C"/>
    <w:rsid w:val="00AB676F"/>
    <w:rsid w:val="00AB6FB5"/>
    <w:rsid w:val="00AB72F7"/>
    <w:rsid w:val="00AB7439"/>
    <w:rsid w:val="00AB778D"/>
    <w:rsid w:val="00AB7B82"/>
    <w:rsid w:val="00AB7CC0"/>
    <w:rsid w:val="00AC00BE"/>
    <w:rsid w:val="00AC04FA"/>
    <w:rsid w:val="00AC090A"/>
    <w:rsid w:val="00AC0AF4"/>
    <w:rsid w:val="00AC0B0D"/>
    <w:rsid w:val="00AC0BC2"/>
    <w:rsid w:val="00AC0E50"/>
    <w:rsid w:val="00AC128B"/>
    <w:rsid w:val="00AC1728"/>
    <w:rsid w:val="00AC17BD"/>
    <w:rsid w:val="00AC1B79"/>
    <w:rsid w:val="00AC1CB5"/>
    <w:rsid w:val="00AC1D25"/>
    <w:rsid w:val="00AC1E20"/>
    <w:rsid w:val="00AC1F0A"/>
    <w:rsid w:val="00AC1FCD"/>
    <w:rsid w:val="00AC20C6"/>
    <w:rsid w:val="00AC2337"/>
    <w:rsid w:val="00AC25E5"/>
    <w:rsid w:val="00AC2966"/>
    <w:rsid w:val="00AC30DF"/>
    <w:rsid w:val="00AC3471"/>
    <w:rsid w:val="00AC3659"/>
    <w:rsid w:val="00AC3962"/>
    <w:rsid w:val="00AC3BCA"/>
    <w:rsid w:val="00AC4573"/>
    <w:rsid w:val="00AC4791"/>
    <w:rsid w:val="00AC4A70"/>
    <w:rsid w:val="00AC4CF4"/>
    <w:rsid w:val="00AC4E4E"/>
    <w:rsid w:val="00AC4FA1"/>
    <w:rsid w:val="00AC5045"/>
    <w:rsid w:val="00AC5080"/>
    <w:rsid w:val="00AC557C"/>
    <w:rsid w:val="00AC5614"/>
    <w:rsid w:val="00AC56C5"/>
    <w:rsid w:val="00AC58CB"/>
    <w:rsid w:val="00AC5BA0"/>
    <w:rsid w:val="00AC5E73"/>
    <w:rsid w:val="00AC5E95"/>
    <w:rsid w:val="00AC600A"/>
    <w:rsid w:val="00AC60D1"/>
    <w:rsid w:val="00AC62A8"/>
    <w:rsid w:val="00AC6879"/>
    <w:rsid w:val="00AC702D"/>
    <w:rsid w:val="00AC70C3"/>
    <w:rsid w:val="00AC7403"/>
    <w:rsid w:val="00AC772A"/>
    <w:rsid w:val="00AC7799"/>
    <w:rsid w:val="00AC7933"/>
    <w:rsid w:val="00AC7FAA"/>
    <w:rsid w:val="00AD01CE"/>
    <w:rsid w:val="00AD0685"/>
    <w:rsid w:val="00AD0765"/>
    <w:rsid w:val="00AD08CB"/>
    <w:rsid w:val="00AD093E"/>
    <w:rsid w:val="00AD0BE9"/>
    <w:rsid w:val="00AD153B"/>
    <w:rsid w:val="00AD18A1"/>
    <w:rsid w:val="00AD1981"/>
    <w:rsid w:val="00AD1B3F"/>
    <w:rsid w:val="00AD218A"/>
    <w:rsid w:val="00AD25D2"/>
    <w:rsid w:val="00AD26CF"/>
    <w:rsid w:val="00AD279A"/>
    <w:rsid w:val="00AD2806"/>
    <w:rsid w:val="00AD2D22"/>
    <w:rsid w:val="00AD3189"/>
    <w:rsid w:val="00AD4150"/>
    <w:rsid w:val="00AD45C3"/>
    <w:rsid w:val="00AD4654"/>
    <w:rsid w:val="00AD49CF"/>
    <w:rsid w:val="00AD4F03"/>
    <w:rsid w:val="00AD5258"/>
    <w:rsid w:val="00AD526B"/>
    <w:rsid w:val="00AD52AE"/>
    <w:rsid w:val="00AD59C6"/>
    <w:rsid w:val="00AD641A"/>
    <w:rsid w:val="00AD651C"/>
    <w:rsid w:val="00AD6637"/>
    <w:rsid w:val="00AD66BD"/>
    <w:rsid w:val="00AD6731"/>
    <w:rsid w:val="00AD67C8"/>
    <w:rsid w:val="00AD6B08"/>
    <w:rsid w:val="00AD6BAE"/>
    <w:rsid w:val="00AD6CAB"/>
    <w:rsid w:val="00AD6D2E"/>
    <w:rsid w:val="00AD6E00"/>
    <w:rsid w:val="00AD732C"/>
    <w:rsid w:val="00AD7352"/>
    <w:rsid w:val="00AD7416"/>
    <w:rsid w:val="00AD7612"/>
    <w:rsid w:val="00AD7D34"/>
    <w:rsid w:val="00AD7F6D"/>
    <w:rsid w:val="00AE0244"/>
    <w:rsid w:val="00AE0494"/>
    <w:rsid w:val="00AE0641"/>
    <w:rsid w:val="00AE0717"/>
    <w:rsid w:val="00AE08D0"/>
    <w:rsid w:val="00AE0B9F"/>
    <w:rsid w:val="00AE0CD4"/>
    <w:rsid w:val="00AE1347"/>
    <w:rsid w:val="00AE1621"/>
    <w:rsid w:val="00AE18FD"/>
    <w:rsid w:val="00AE19E3"/>
    <w:rsid w:val="00AE1A0B"/>
    <w:rsid w:val="00AE1F4A"/>
    <w:rsid w:val="00AE203C"/>
    <w:rsid w:val="00AE22DC"/>
    <w:rsid w:val="00AE23E0"/>
    <w:rsid w:val="00AE2693"/>
    <w:rsid w:val="00AE2765"/>
    <w:rsid w:val="00AE277B"/>
    <w:rsid w:val="00AE28EF"/>
    <w:rsid w:val="00AE2959"/>
    <w:rsid w:val="00AE2B69"/>
    <w:rsid w:val="00AE3057"/>
    <w:rsid w:val="00AE30C3"/>
    <w:rsid w:val="00AE319C"/>
    <w:rsid w:val="00AE351A"/>
    <w:rsid w:val="00AE3666"/>
    <w:rsid w:val="00AE36A0"/>
    <w:rsid w:val="00AE3D78"/>
    <w:rsid w:val="00AE3F10"/>
    <w:rsid w:val="00AE43CF"/>
    <w:rsid w:val="00AE4520"/>
    <w:rsid w:val="00AE4662"/>
    <w:rsid w:val="00AE486D"/>
    <w:rsid w:val="00AE49F1"/>
    <w:rsid w:val="00AE4B4B"/>
    <w:rsid w:val="00AE4D86"/>
    <w:rsid w:val="00AE5091"/>
    <w:rsid w:val="00AE524B"/>
    <w:rsid w:val="00AE53F5"/>
    <w:rsid w:val="00AE55B7"/>
    <w:rsid w:val="00AE5636"/>
    <w:rsid w:val="00AE570B"/>
    <w:rsid w:val="00AE5743"/>
    <w:rsid w:val="00AE5B0B"/>
    <w:rsid w:val="00AE5B2C"/>
    <w:rsid w:val="00AE5CE4"/>
    <w:rsid w:val="00AE5E46"/>
    <w:rsid w:val="00AE5E79"/>
    <w:rsid w:val="00AE5FDD"/>
    <w:rsid w:val="00AE67AD"/>
    <w:rsid w:val="00AE69C1"/>
    <w:rsid w:val="00AE6A29"/>
    <w:rsid w:val="00AE71A8"/>
    <w:rsid w:val="00AE724A"/>
    <w:rsid w:val="00AE74D8"/>
    <w:rsid w:val="00AE75F6"/>
    <w:rsid w:val="00AE7D89"/>
    <w:rsid w:val="00AF0309"/>
    <w:rsid w:val="00AF03BE"/>
    <w:rsid w:val="00AF0578"/>
    <w:rsid w:val="00AF058D"/>
    <w:rsid w:val="00AF0838"/>
    <w:rsid w:val="00AF0905"/>
    <w:rsid w:val="00AF0AB4"/>
    <w:rsid w:val="00AF0B8B"/>
    <w:rsid w:val="00AF0D16"/>
    <w:rsid w:val="00AF10DC"/>
    <w:rsid w:val="00AF1229"/>
    <w:rsid w:val="00AF1BD8"/>
    <w:rsid w:val="00AF1EEA"/>
    <w:rsid w:val="00AF2087"/>
    <w:rsid w:val="00AF2312"/>
    <w:rsid w:val="00AF2444"/>
    <w:rsid w:val="00AF27C3"/>
    <w:rsid w:val="00AF2849"/>
    <w:rsid w:val="00AF289A"/>
    <w:rsid w:val="00AF2AAA"/>
    <w:rsid w:val="00AF2B28"/>
    <w:rsid w:val="00AF3201"/>
    <w:rsid w:val="00AF3BD4"/>
    <w:rsid w:val="00AF3D7E"/>
    <w:rsid w:val="00AF3FFE"/>
    <w:rsid w:val="00AF4324"/>
    <w:rsid w:val="00AF4834"/>
    <w:rsid w:val="00AF4873"/>
    <w:rsid w:val="00AF48ED"/>
    <w:rsid w:val="00AF4D05"/>
    <w:rsid w:val="00AF5182"/>
    <w:rsid w:val="00AF525B"/>
    <w:rsid w:val="00AF5340"/>
    <w:rsid w:val="00AF5500"/>
    <w:rsid w:val="00AF5B52"/>
    <w:rsid w:val="00AF5F15"/>
    <w:rsid w:val="00AF5F7C"/>
    <w:rsid w:val="00AF5F98"/>
    <w:rsid w:val="00AF612E"/>
    <w:rsid w:val="00AF62FD"/>
    <w:rsid w:val="00AF6620"/>
    <w:rsid w:val="00AF6777"/>
    <w:rsid w:val="00AF69C1"/>
    <w:rsid w:val="00AF6B32"/>
    <w:rsid w:val="00AF6B4E"/>
    <w:rsid w:val="00AF725D"/>
    <w:rsid w:val="00AF726F"/>
    <w:rsid w:val="00AF7C2E"/>
    <w:rsid w:val="00AF7F05"/>
    <w:rsid w:val="00AF7F09"/>
    <w:rsid w:val="00B0014E"/>
    <w:rsid w:val="00B00368"/>
    <w:rsid w:val="00B00433"/>
    <w:rsid w:val="00B00A3C"/>
    <w:rsid w:val="00B00E43"/>
    <w:rsid w:val="00B00EC2"/>
    <w:rsid w:val="00B01193"/>
    <w:rsid w:val="00B014F0"/>
    <w:rsid w:val="00B016F5"/>
    <w:rsid w:val="00B01716"/>
    <w:rsid w:val="00B01CE1"/>
    <w:rsid w:val="00B01E33"/>
    <w:rsid w:val="00B01F49"/>
    <w:rsid w:val="00B0229A"/>
    <w:rsid w:val="00B023CD"/>
    <w:rsid w:val="00B0262D"/>
    <w:rsid w:val="00B02AA0"/>
    <w:rsid w:val="00B02B14"/>
    <w:rsid w:val="00B02BEA"/>
    <w:rsid w:val="00B02C43"/>
    <w:rsid w:val="00B02C50"/>
    <w:rsid w:val="00B02C69"/>
    <w:rsid w:val="00B02DA7"/>
    <w:rsid w:val="00B02F32"/>
    <w:rsid w:val="00B03B2B"/>
    <w:rsid w:val="00B03F7A"/>
    <w:rsid w:val="00B0404B"/>
    <w:rsid w:val="00B0423D"/>
    <w:rsid w:val="00B043EE"/>
    <w:rsid w:val="00B04C96"/>
    <w:rsid w:val="00B04DFF"/>
    <w:rsid w:val="00B04EEC"/>
    <w:rsid w:val="00B04F40"/>
    <w:rsid w:val="00B051D4"/>
    <w:rsid w:val="00B0534C"/>
    <w:rsid w:val="00B054DA"/>
    <w:rsid w:val="00B056A1"/>
    <w:rsid w:val="00B0571B"/>
    <w:rsid w:val="00B05B6A"/>
    <w:rsid w:val="00B05CBE"/>
    <w:rsid w:val="00B060F2"/>
    <w:rsid w:val="00B067E1"/>
    <w:rsid w:val="00B0693A"/>
    <w:rsid w:val="00B0693D"/>
    <w:rsid w:val="00B06964"/>
    <w:rsid w:val="00B06A40"/>
    <w:rsid w:val="00B06B44"/>
    <w:rsid w:val="00B06F2B"/>
    <w:rsid w:val="00B07684"/>
    <w:rsid w:val="00B078CB"/>
    <w:rsid w:val="00B07BAD"/>
    <w:rsid w:val="00B10199"/>
    <w:rsid w:val="00B105D6"/>
    <w:rsid w:val="00B109FE"/>
    <w:rsid w:val="00B10ABE"/>
    <w:rsid w:val="00B10D28"/>
    <w:rsid w:val="00B10E8A"/>
    <w:rsid w:val="00B110F7"/>
    <w:rsid w:val="00B1111B"/>
    <w:rsid w:val="00B113DF"/>
    <w:rsid w:val="00B1177B"/>
    <w:rsid w:val="00B1239B"/>
    <w:rsid w:val="00B12463"/>
    <w:rsid w:val="00B125A5"/>
    <w:rsid w:val="00B12600"/>
    <w:rsid w:val="00B12804"/>
    <w:rsid w:val="00B128B0"/>
    <w:rsid w:val="00B12A92"/>
    <w:rsid w:val="00B12A96"/>
    <w:rsid w:val="00B12B1C"/>
    <w:rsid w:val="00B12D31"/>
    <w:rsid w:val="00B13069"/>
    <w:rsid w:val="00B13267"/>
    <w:rsid w:val="00B13449"/>
    <w:rsid w:val="00B13558"/>
    <w:rsid w:val="00B13D76"/>
    <w:rsid w:val="00B13E82"/>
    <w:rsid w:val="00B13ED7"/>
    <w:rsid w:val="00B13FF9"/>
    <w:rsid w:val="00B140DD"/>
    <w:rsid w:val="00B14134"/>
    <w:rsid w:val="00B141FA"/>
    <w:rsid w:val="00B14228"/>
    <w:rsid w:val="00B142BA"/>
    <w:rsid w:val="00B14D02"/>
    <w:rsid w:val="00B14E51"/>
    <w:rsid w:val="00B15416"/>
    <w:rsid w:val="00B15992"/>
    <w:rsid w:val="00B15A88"/>
    <w:rsid w:val="00B1612B"/>
    <w:rsid w:val="00B1643C"/>
    <w:rsid w:val="00B1643E"/>
    <w:rsid w:val="00B168A6"/>
    <w:rsid w:val="00B169E6"/>
    <w:rsid w:val="00B16A1F"/>
    <w:rsid w:val="00B16BFE"/>
    <w:rsid w:val="00B16C4E"/>
    <w:rsid w:val="00B16FD8"/>
    <w:rsid w:val="00B17276"/>
    <w:rsid w:val="00B1746B"/>
    <w:rsid w:val="00B17A20"/>
    <w:rsid w:val="00B17AF9"/>
    <w:rsid w:val="00B20DFA"/>
    <w:rsid w:val="00B20FF0"/>
    <w:rsid w:val="00B2108B"/>
    <w:rsid w:val="00B21149"/>
    <w:rsid w:val="00B218DE"/>
    <w:rsid w:val="00B2199E"/>
    <w:rsid w:val="00B21B7C"/>
    <w:rsid w:val="00B21E93"/>
    <w:rsid w:val="00B222FA"/>
    <w:rsid w:val="00B22344"/>
    <w:rsid w:val="00B22833"/>
    <w:rsid w:val="00B22DB1"/>
    <w:rsid w:val="00B23296"/>
    <w:rsid w:val="00B23387"/>
    <w:rsid w:val="00B23646"/>
    <w:rsid w:val="00B23826"/>
    <w:rsid w:val="00B23E1E"/>
    <w:rsid w:val="00B23EFA"/>
    <w:rsid w:val="00B23F07"/>
    <w:rsid w:val="00B24545"/>
    <w:rsid w:val="00B247D1"/>
    <w:rsid w:val="00B247EB"/>
    <w:rsid w:val="00B24868"/>
    <w:rsid w:val="00B24B30"/>
    <w:rsid w:val="00B24C69"/>
    <w:rsid w:val="00B24F1D"/>
    <w:rsid w:val="00B25658"/>
    <w:rsid w:val="00B2572C"/>
    <w:rsid w:val="00B259C4"/>
    <w:rsid w:val="00B259E9"/>
    <w:rsid w:val="00B25CF7"/>
    <w:rsid w:val="00B25D66"/>
    <w:rsid w:val="00B25DEC"/>
    <w:rsid w:val="00B25E47"/>
    <w:rsid w:val="00B2603A"/>
    <w:rsid w:val="00B2641F"/>
    <w:rsid w:val="00B265B1"/>
    <w:rsid w:val="00B26615"/>
    <w:rsid w:val="00B266D9"/>
    <w:rsid w:val="00B2673B"/>
    <w:rsid w:val="00B26D5E"/>
    <w:rsid w:val="00B26EDA"/>
    <w:rsid w:val="00B26F0D"/>
    <w:rsid w:val="00B27222"/>
    <w:rsid w:val="00B27777"/>
    <w:rsid w:val="00B27DD9"/>
    <w:rsid w:val="00B27EB2"/>
    <w:rsid w:val="00B27F63"/>
    <w:rsid w:val="00B30209"/>
    <w:rsid w:val="00B30794"/>
    <w:rsid w:val="00B309CD"/>
    <w:rsid w:val="00B313A1"/>
    <w:rsid w:val="00B316D5"/>
    <w:rsid w:val="00B31C34"/>
    <w:rsid w:val="00B31EC2"/>
    <w:rsid w:val="00B31F7C"/>
    <w:rsid w:val="00B31F80"/>
    <w:rsid w:val="00B320BB"/>
    <w:rsid w:val="00B32220"/>
    <w:rsid w:val="00B322E2"/>
    <w:rsid w:val="00B3260F"/>
    <w:rsid w:val="00B3288C"/>
    <w:rsid w:val="00B32C22"/>
    <w:rsid w:val="00B32C5A"/>
    <w:rsid w:val="00B32FCC"/>
    <w:rsid w:val="00B333D2"/>
    <w:rsid w:val="00B333D5"/>
    <w:rsid w:val="00B33569"/>
    <w:rsid w:val="00B336B9"/>
    <w:rsid w:val="00B339F1"/>
    <w:rsid w:val="00B33AE2"/>
    <w:rsid w:val="00B3425B"/>
    <w:rsid w:val="00B34526"/>
    <w:rsid w:val="00B34573"/>
    <w:rsid w:val="00B34631"/>
    <w:rsid w:val="00B347FA"/>
    <w:rsid w:val="00B34A62"/>
    <w:rsid w:val="00B34AA7"/>
    <w:rsid w:val="00B34B1A"/>
    <w:rsid w:val="00B34B38"/>
    <w:rsid w:val="00B34C3A"/>
    <w:rsid w:val="00B34E1F"/>
    <w:rsid w:val="00B34F22"/>
    <w:rsid w:val="00B3505C"/>
    <w:rsid w:val="00B35495"/>
    <w:rsid w:val="00B358F7"/>
    <w:rsid w:val="00B35A3F"/>
    <w:rsid w:val="00B35AB6"/>
    <w:rsid w:val="00B35F36"/>
    <w:rsid w:val="00B35FA7"/>
    <w:rsid w:val="00B35FBF"/>
    <w:rsid w:val="00B363F1"/>
    <w:rsid w:val="00B3647F"/>
    <w:rsid w:val="00B3650F"/>
    <w:rsid w:val="00B36E30"/>
    <w:rsid w:val="00B374EF"/>
    <w:rsid w:val="00B375F0"/>
    <w:rsid w:val="00B37708"/>
    <w:rsid w:val="00B379A1"/>
    <w:rsid w:val="00B37D2A"/>
    <w:rsid w:val="00B37D8B"/>
    <w:rsid w:val="00B401AC"/>
    <w:rsid w:val="00B4021B"/>
    <w:rsid w:val="00B4039E"/>
    <w:rsid w:val="00B4080F"/>
    <w:rsid w:val="00B40951"/>
    <w:rsid w:val="00B40BAE"/>
    <w:rsid w:val="00B41325"/>
    <w:rsid w:val="00B415CD"/>
    <w:rsid w:val="00B4176A"/>
    <w:rsid w:val="00B41823"/>
    <w:rsid w:val="00B41892"/>
    <w:rsid w:val="00B41C06"/>
    <w:rsid w:val="00B41C6C"/>
    <w:rsid w:val="00B421A0"/>
    <w:rsid w:val="00B42238"/>
    <w:rsid w:val="00B42432"/>
    <w:rsid w:val="00B424C2"/>
    <w:rsid w:val="00B4254B"/>
    <w:rsid w:val="00B425CE"/>
    <w:rsid w:val="00B427D9"/>
    <w:rsid w:val="00B42A6F"/>
    <w:rsid w:val="00B42E04"/>
    <w:rsid w:val="00B43046"/>
    <w:rsid w:val="00B430FD"/>
    <w:rsid w:val="00B43141"/>
    <w:rsid w:val="00B43170"/>
    <w:rsid w:val="00B4322A"/>
    <w:rsid w:val="00B43339"/>
    <w:rsid w:val="00B435E2"/>
    <w:rsid w:val="00B43945"/>
    <w:rsid w:val="00B43F98"/>
    <w:rsid w:val="00B44123"/>
    <w:rsid w:val="00B44224"/>
    <w:rsid w:val="00B4433A"/>
    <w:rsid w:val="00B4474F"/>
    <w:rsid w:val="00B44808"/>
    <w:rsid w:val="00B44936"/>
    <w:rsid w:val="00B44AB9"/>
    <w:rsid w:val="00B44AC9"/>
    <w:rsid w:val="00B44C28"/>
    <w:rsid w:val="00B44F1F"/>
    <w:rsid w:val="00B452CB"/>
    <w:rsid w:val="00B453B0"/>
    <w:rsid w:val="00B4546B"/>
    <w:rsid w:val="00B45553"/>
    <w:rsid w:val="00B45A8C"/>
    <w:rsid w:val="00B45E21"/>
    <w:rsid w:val="00B45EF8"/>
    <w:rsid w:val="00B45F49"/>
    <w:rsid w:val="00B464CB"/>
    <w:rsid w:val="00B4685F"/>
    <w:rsid w:val="00B4694E"/>
    <w:rsid w:val="00B469E6"/>
    <w:rsid w:val="00B46D1E"/>
    <w:rsid w:val="00B47075"/>
    <w:rsid w:val="00B4724B"/>
    <w:rsid w:val="00B47405"/>
    <w:rsid w:val="00B4794D"/>
    <w:rsid w:val="00B47B63"/>
    <w:rsid w:val="00B47B71"/>
    <w:rsid w:val="00B47D07"/>
    <w:rsid w:val="00B47F61"/>
    <w:rsid w:val="00B47F8D"/>
    <w:rsid w:val="00B5010E"/>
    <w:rsid w:val="00B50376"/>
    <w:rsid w:val="00B50488"/>
    <w:rsid w:val="00B50593"/>
    <w:rsid w:val="00B508F4"/>
    <w:rsid w:val="00B50B8D"/>
    <w:rsid w:val="00B50D49"/>
    <w:rsid w:val="00B50E2D"/>
    <w:rsid w:val="00B50F9B"/>
    <w:rsid w:val="00B5107F"/>
    <w:rsid w:val="00B51456"/>
    <w:rsid w:val="00B5146B"/>
    <w:rsid w:val="00B51852"/>
    <w:rsid w:val="00B51B62"/>
    <w:rsid w:val="00B51CD8"/>
    <w:rsid w:val="00B51F1F"/>
    <w:rsid w:val="00B52BDC"/>
    <w:rsid w:val="00B52E23"/>
    <w:rsid w:val="00B53115"/>
    <w:rsid w:val="00B532EF"/>
    <w:rsid w:val="00B53591"/>
    <w:rsid w:val="00B53646"/>
    <w:rsid w:val="00B5391A"/>
    <w:rsid w:val="00B539B1"/>
    <w:rsid w:val="00B53AA7"/>
    <w:rsid w:val="00B53EDC"/>
    <w:rsid w:val="00B53F57"/>
    <w:rsid w:val="00B53FB5"/>
    <w:rsid w:val="00B54008"/>
    <w:rsid w:val="00B542B1"/>
    <w:rsid w:val="00B5441A"/>
    <w:rsid w:val="00B548E2"/>
    <w:rsid w:val="00B5499A"/>
    <w:rsid w:val="00B54BD9"/>
    <w:rsid w:val="00B54F48"/>
    <w:rsid w:val="00B54FEE"/>
    <w:rsid w:val="00B55ACD"/>
    <w:rsid w:val="00B55D67"/>
    <w:rsid w:val="00B55F02"/>
    <w:rsid w:val="00B564CF"/>
    <w:rsid w:val="00B56742"/>
    <w:rsid w:val="00B56D57"/>
    <w:rsid w:val="00B571DA"/>
    <w:rsid w:val="00B572E5"/>
    <w:rsid w:val="00B5742A"/>
    <w:rsid w:val="00B57F9C"/>
    <w:rsid w:val="00B6028E"/>
    <w:rsid w:val="00B603E4"/>
    <w:rsid w:val="00B60682"/>
    <w:rsid w:val="00B607B3"/>
    <w:rsid w:val="00B60AC7"/>
    <w:rsid w:val="00B61287"/>
    <w:rsid w:val="00B61592"/>
    <w:rsid w:val="00B6163F"/>
    <w:rsid w:val="00B61BC6"/>
    <w:rsid w:val="00B61C32"/>
    <w:rsid w:val="00B61EED"/>
    <w:rsid w:val="00B626E6"/>
    <w:rsid w:val="00B62739"/>
    <w:rsid w:val="00B62D5F"/>
    <w:rsid w:val="00B62D66"/>
    <w:rsid w:val="00B6301E"/>
    <w:rsid w:val="00B63550"/>
    <w:rsid w:val="00B6358A"/>
    <w:rsid w:val="00B63709"/>
    <w:rsid w:val="00B63749"/>
    <w:rsid w:val="00B6374F"/>
    <w:rsid w:val="00B63982"/>
    <w:rsid w:val="00B63F62"/>
    <w:rsid w:val="00B643EF"/>
    <w:rsid w:val="00B6465D"/>
    <w:rsid w:val="00B648DF"/>
    <w:rsid w:val="00B65047"/>
    <w:rsid w:val="00B6504C"/>
    <w:rsid w:val="00B652C4"/>
    <w:rsid w:val="00B652DA"/>
    <w:rsid w:val="00B6539C"/>
    <w:rsid w:val="00B655DB"/>
    <w:rsid w:val="00B656C6"/>
    <w:rsid w:val="00B6575F"/>
    <w:rsid w:val="00B65765"/>
    <w:rsid w:val="00B65B1B"/>
    <w:rsid w:val="00B65D32"/>
    <w:rsid w:val="00B65DFA"/>
    <w:rsid w:val="00B66005"/>
    <w:rsid w:val="00B662D2"/>
    <w:rsid w:val="00B6633F"/>
    <w:rsid w:val="00B66344"/>
    <w:rsid w:val="00B66B33"/>
    <w:rsid w:val="00B66FB0"/>
    <w:rsid w:val="00B67264"/>
    <w:rsid w:val="00B67DAD"/>
    <w:rsid w:val="00B67FCB"/>
    <w:rsid w:val="00B704E2"/>
    <w:rsid w:val="00B70765"/>
    <w:rsid w:val="00B71240"/>
    <w:rsid w:val="00B714C8"/>
    <w:rsid w:val="00B715D4"/>
    <w:rsid w:val="00B7170E"/>
    <w:rsid w:val="00B71CAB"/>
    <w:rsid w:val="00B71DFA"/>
    <w:rsid w:val="00B71FBD"/>
    <w:rsid w:val="00B721BC"/>
    <w:rsid w:val="00B72488"/>
    <w:rsid w:val="00B729A1"/>
    <w:rsid w:val="00B72C87"/>
    <w:rsid w:val="00B72D15"/>
    <w:rsid w:val="00B72DB6"/>
    <w:rsid w:val="00B7322C"/>
    <w:rsid w:val="00B7325A"/>
    <w:rsid w:val="00B732D6"/>
    <w:rsid w:val="00B73484"/>
    <w:rsid w:val="00B734D2"/>
    <w:rsid w:val="00B7351E"/>
    <w:rsid w:val="00B73612"/>
    <w:rsid w:val="00B73614"/>
    <w:rsid w:val="00B73753"/>
    <w:rsid w:val="00B738CB"/>
    <w:rsid w:val="00B739E2"/>
    <w:rsid w:val="00B73ABE"/>
    <w:rsid w:val="00B73CB9"/>
    <w:rsid w:val="00B73D84"/>
    <w:rsid w:val="00B741FA"/>
    <w:rsid w:val="00B746F0"/>
    <w:rsid w:val="00B7479C"/>
    <w:rsid w:val="00B74E32"/>
    <w:rsid w:val="00B74E75"/>
    <w:rsid w:val="00B74EFF"/>
    <w:rsid w:val="00B75061"/>
    <w:rsid w:val="00B75377"/>
    <w:rsid w:val="00B7574A"/>
    <w:rsid w:val="00B758B6"/>
    <w:rsid w:val="00B75931"/>
    <w:rsid w:val="00B7595A"/>
    <w:rsid w:val="00B75DFF"/>
    <w:rsid w:val="00B75F3E"/>
    <w:rsid w:val="00B7634F"/>
    <w:rsid w:val="00B7637E"/>
    <w:rsid w:val="00B76444"/>
    <w:rsid w:val="00B7650F"/>
    <w:rsid w:val="00B7662D"/>
    <w:rsid w:val="00B768A4"/>
    <w:rsid w:val="00B76B44"/>
    <w:rsid w:val="00B76BBD"/>
    <w:rsid w:val="00B77190"/>
    <w:rsid w:val="00B774BE"/>
    <w:rsid w:val="00B7750C"/>
    <w:rsid w:val="00B77621"/>
    <w:rsid w:val="00B77820"/>
    <w:rsid w:val="00B779C0"/>
    <w:rsid w:val="00B77A6D"/>
    <w:rsid w:val="00B77E25"/>
    <w:rsid w:val="00B77E63"/>
    <w:rsid w:val="00B80342"/>
    <w:rsid w:val="00B8096A"/>
    <w:rsid w:val="00B80AEC"/>
    <w:rsid w:val="00B80B55"/>
    <w:rsid w:val="00B80D69"/>
    <w:rsid w:val="00B81586"/>
    <w:rsid w:val="00B81D13"/>
    <w:rsid w:val="00B81E64"/>
    <w:rsid w:val="00B82258"/>
    <w:rsid w:val="00B824E8"/>
    <w:rsid w:val="00B82562"/>
    <w:rsid w:val="00B828E7"/>
    <w:rsid w:val="00B829B1"/>
    <w:rsid w:val="00B830E3"/>
    <w:rsid w:val="00B833FC"/>
    <w:rsid w:val="00B838A9"/>
    <w:rsid w:val="00B83905"/>
    <w:rsid w:val="00B83AB4"/>
    <w:rsid w:val="00B83AB9"/>
    <w:rsid w:val="00B83AE7"/>
    <w:rsid w:val="00B83F04"/>
    <w:rsid w:val="00B8434D"/>
    <w:rsid w:val="00B84E78"/>
    <w:rsid w:val="00B8525C"/>
    <w:rsid w:val="00B8595B"/>
    <w:rsid w:val="00B85B06"/>
    <w:rsid w:val="00B85B43"/>
    <w:rsid w:val="00B85C76"/>
    <w:rsid w:val="00B85D0D"/>
    <w:rsid w:val="00B85D1F"/>
    <w:rsid w:val="00B85EC3"/>
    <w:rsid w:val="00B85FD4"/>
    <w:rsid w:val="00B862BE"/>
    <w:rsid w:val="00B8632D"/>
    <w:rsid w:val="00B86A14"/>
    <w:rsid w:val="00B86DCC"/>
    <w:rsid w:val="00B86DDB"/>
    <w:rsid w:val="00B86FC0"/>
    <w:rsid w:val="00B87252"/>
    <w:rsid w:val="00B87798"/>
    <w:rsid w:val="00B87C45"/>
    <w:rsid w:val="00B87D71"/>
    <w:rsid w:val="00B905CF"/>
    <w:rsid w:val="00B907AB"/>
    <w:rsid w:val="00B908E3"/>
    <w:rsid w:val="00B908E5"/>
    <w:rsid w:val="00B90D9C"/>
    <w:rsid w:val="00B918B7"/>
    <w:rsid w:val="00B91B23"/>
    <w:rsid w:val="00B91D4D"/>
    <w:rsid w:val="00B91E7E"/>
    <w:rsid w:val="00B91FE7"/>
    <w:rsid w:val="00B9225E"/>
    <w:rsid w:val="00B92340"/>
    <w:rsid w:val="00B92602"/>
    <w:rsid w:val="00B92B57"/>
    <w:rsid w:val="00B93156"/>
    <w:rsid w:val="00B9321F"/>
    <w:rsid w:val="00B932FA"/>
    <w:rsid w:val="00B937AC"/>
    <w:rsid w:val="00B93AC0"/>
    <w:rsid w:val="00B93C26"/>
    <w:rsid w:val="00B93C36"/>
    <w:rsid w:val="00B93C4C"/>
    <w:rsid w:val="00B93C87"/>
    <w:rsid w:val="00B93E27"/>
    <w:rsid w:val="00B93E53"/>
    <w:rsid w:val="00B9414D"/>
    <w:rsid w:val="00B94475"/>
    <w:rsid w:val="00B94870"/>
    <w:rsid w:val="00B94919"/>
    <w:rsid w:val="00B94E03"/>
    <w:rsid w:val="00B953C9"/>
    <w:rsid w:val="00B953E6"/>
    <w:rsid w:val="00B95584"/>
    <w:rsid w:val="00B95604"/>
    <w:rsid w:val="00B960F1"/>
    <w:rsid w:val="00B961D5"/>
    <w:rsid w:val="00B965DB"/>
    <w:rsid w:val="00B97151"/>
    <w:rsid w:val="00B97199"/>
    <w:rsid w:val="00B973FB"/>
    <w:rsid w:val="00B9746E"/>
    <w:rsid w:val="00B976EB"/>
    <w:rsid w:val="00B97793"/>
    <w:rsid w:val="00B97B5D"/>
    <w:rsid w:val="00B97E48"/>
    <w:rsid w:val="00BA02DA"/>
    <w:rsid w:val="00BA067C"/>
    <w:rsid w:val="00BA0AE9"/>
    <w:rsid w:val="00BA0DDE"/>
    <w:rsid w:val="00BA1014"/>
    <w:rsid w:val="00BA11E9"/>
    <w:rsid w:val="00BA1315"/>
    <w:rsid w:val="00BA14DA"/>
    <w:rsid w:val="00BA1510"/>
    <w:rsid w:val="00BA18F0"/>
    <w:rsid w:val="00BA1937"/>
    <w:rsid w:val="00BA1BDA"/>
    <w:rsid w:val="00BA1C58"/>
    <w:rsid w:val="00BA20F6"/>
    <w:rsid w:val="00BA2586"/>
    <w:rsid w:val="00BA2D81"/>
    <w:rsid w:val="00BA3015"/>
    <w:rsid w:val="00BA317E"/>
    <w:rsid w:val="00BA329E"/>
    <w:rsid w:val="00BA32CA"/>
    <w:rsid w:val="00BA377A"/>
    <w:rsid w:val="00BA3B87"/>
    <w:rsid w:val="00BA3BF8"/>
    <w:rsid w:val="00BA3D91"/>
    <w:rsid w:val="00BA3E0D"/>
    <w:rsid w:val="00BA3EF1"/>
    <w:rsid w:val="00BA3F27"/>
    <w:rsid w:val="00BA41BB"/>
    <w:rsid w:val="00BA4249"/>
    <w:rsid w:val="00BA44CF"/>
    <w:rsid w:val="00BA4E5B"/>
    <w:rsid w:val="00BA52F3"/>
    <w:rsid w:val="00BA5342"/>
    <w:rsid w:val="00BA53D3"/>
    <w:rsid w:val="00BA5432"/>
    <w:rsid w:val="00BA5EE3"/>
    <w:rsid w:val="00BA64DE"/>
    <w:rsid w:val="00BA67CE"/>
    <w:rsid w:val="00BA6818"/>
    <w:rsid w:val="00BA68AB"/>
    <w:rsid w:val="00BA733A"/>
    <w:rsid w:val="00BA755F"/>
    <w:rsid w:val="00BA7773"/>
    <w:rsid w:val="00BA7B65"/>
    <w:rsid w:val="00BA7CCF"/>
    <w:rsid w:val="00BA7D70"/>
    <w:rsid w:val="00BA7D89"/>
    <w:rsid w:val="00BA7F93"/>
    <w:rsid w:val="00BB0157"/>
    <w:rsid w:val="00BB01E4"/>
    <w:rsid w:val="00BB0260"/>
    <w:rsid w:val="00BB0AEA"/>
    <w:rsid w:val="00BB0D67"/>
    <w:rsid w:val="00BB0DA9"/>
    <w:rsid w:val="00BB1337"/>
    <w:rsid w:val="00BB1339"/>
    <w:rsid w:val="00BB1A82"/>
    <w:rsid w:val="00BB1E19"/>
    <w:rsid w:val="00BB1F87"/>
    <w:rsid w:val="00BB201A"/>
    <w:rsid w:val="00BB21E4"/>
    <w:rsid w:val="00BB23BD"/>
    <w:rsid w:val="00BB25E2"/>
    <w:rsid w:val="00BB2C27"/>
    <w:rsid w:val="00BB2DC6"/>
    <w:rsid w:val="00BB2DF5"/>
    <w:rsid w:val="00BB3520"/>
    <w:rsid w:val="00BB367C"/>
    <w:rsid w:val="00BB3AA3"/>
    <w:rsid w:val="00BB3ABF"/>
    <w:rsid w:val="00BB3B3B"/>
    <w:rsid w:val="00BB3DEA"/>
    <w:rsid w:val="00BB3FD2"/>
    <w:rsid w:val="00BB40B2"/>
    <w:rsid w:val="00BB40ED"/>
    <w:rsid w:val="00BB4213"/>
    <w:rsid w:val="00BB43BA"/>
    <w:rsid w:val="00BB4499"/>
    <w:rsid w:val="00BB4510"/>
    <w:rsid w:val="00BB4A05"/>
    <w:rsid w:val="00BB5040"/>
    <w:rsid w:val="00BB5053"/>
    <w:rsid w:val="00BB530E"/>
    <w:rsid w:val="00BB5533"/>
    <w:rsid w:val="00BB55A7"/>
    <w:rsid w:val="00BB5C6E"/>
    <w:rsid w:val="00BB5D72"/>
    <w:rsid w:val="00BB60ED"/>
    <w:rsid w:val="00BB61D2"/>
    <w:rsid w:val="00BB64FA"/>
    <w:rsid w:val="00BB6657"/>
    <w:rsid w:val="00BB66AB"/>
    <w:rsid w:val="00BB6A93"/>
    <w:rsid w:val="00BB6CDB"/>
    <w:rsid w:val="00BB6E67"/>
    <w:rsid w:val="00BB709B"/>
    <w:rsid w:val="00BB7292"/>
    <w:rsid w:val="00BB7547"/>
    <w:rsid w:val="00BB790E"/>
    <w:rsid w:val="00BB7A72"/>
    <w:rsid w:val="00BB7BFB"/>
    <w:rsid w:val="00BC0073"/>
    <w:rsid w:val="00BC0098"/>
    <w:rsid w:val="00BC04C5"/>
    <w:rsid w:val="00BC09C4"/>
    <w:rsid w:val="00BC0A0F"/>
    <w:rsid w:val="00BC1047"/>
    <w:rsid w:val="00BC1288"/>
    <w:rsid w:val="00BC1420"/>
    <w:rsid w:val="00BC1B48"/>
    <w:rsid w:val="00BC1B50"/>
    <w:rsid w:val="00BC1E82"/>
    <w:rsid w:val="00BC208D"/>
    <w:rsid w:val="00BC2187"/>
    <w:rsid w:val="00BC2284"/>
    <w:rsid w:val="00BC2359"/>
    <w:rsid w:val="00BC2398"/>
    <w:rsid w:val="00BC268B"/>
    <w:rsid w:val="00BC2851"/>
    <w:rsid w:val="00BC2922"/>
    <w:rsid w:val="00BC2C5B"/>
    <w:rsid w:val="00BC2CD6"/>
    <w:rsid w:val="00BC2F7A"/>
    <w:rsid w:val="00BC3084"/>
    <w:rsid w:val="00BC3716"/>
    <w:rsid w:val="00BC371F"/>
    <w:rsid w:val="00BC3E98"/>
    <w:rsid w:val="00BC3F46"/>
    <w:rsid w:val="00BC4298"/>
    <w:rsid w:val="00BC4658"/>
    <w:rsid w:val="00BC4731"/>
    <w:rsid w:val="00BC48A3"/>
    <w:rsid w:val="00BC497A"/>
    <w:rsid w:val="00BC49CF"/>
    <w:rsid w:val="00BC4D27"/>
    <w:rsid w:val="00BC54B4"/>
    <w:rsid w:val="00BC56D4"/>
    <w:rsid w:val="00BC5761"/>
    <w:rsid w:val="00BC5770"/>
    <w:rsid w:val="00BC581E"/>
    <w:rsid w:val="00BC5B5B"/>
    <w:rsid w:val="00BC5B6A"/>
    <w:rsid w:val="00BC623D"/>
    <w:rsid w:val="00BC6525"/>
    <w:rsid w:val="00BC660A"/>
    <w:rsid w:val="00BC6C9C"/>
    <w:rsid w:val="00BC723F"/>
    <w:rsid w:val="00BC761D"/>
    <w:rsid w:val="00BC7AF7"/>
    <w:rsid w:val="00BC7D3F"/>
    <w:rsid w:val="00BD0098"/>
    <w:rsid w:val="00BD03A8"/>
    <w:rsid w:val="00BD057B"/>
    <w:rsid w:val="00BD060C"/>
    <w:rsid w:val="00BD066C"/>
    <w:rsid w:val="00BD0C6A"/>
    <w:rsid w:val="00BD1191"/>
    <w:rsid w:val="00BD1494"/>
    <w:rsid w:val="00BD1C9A"/>
    <w:rsid w:val="00BD228A"/>
    <w:rsid w:val="00BD2589"/>
    <w:rsid w:val="00BD2709"/>
    <w:rsid w:val="00BD2AE6"/>
    <w:rsid w:val="00BD2AFD"/>
    <w:rsid w:val="00BD303D"/>
    <w:rsid w:val="00BD32B9"/>
    <w:rsid w:val="00BD330B"/>
    <w:rsid w:val="00BD3436"/>
    <w:rsid w:val="00BD3455"/>
    <w:rsid w:val="00BD3696"/>
    <w:rsid w:val="00BD39A3"/>
    <w:rsid w:val="00BD39DD"/>
    <w:rsid w:val="00BD3D44"/>
    <w:rsid w:val="00BD3E58"/>
    <w:rsid w:val="00BD4906"/>
    <w:rsid w:val="00BD4BC1"/>
    <w:rsid w:val="00BD4D61"/>
    <w:rsid w:val="00BD53BE"/>
    <w:rsid w:val="00BD5555"/>
    <w:rsid w:val="00BD570A"/>
    <w:rsid w:val="00BD595C"/>
    <w:rsid w:val="00BD5BD9"/>
    <w:rsid w:val="00BD602B"/>
    <w:rsid w:val="00BD60FD"/>
    <w:rsid w:val="00BD6263"/>
    <w:rsid w:val="00BD633C"/>
    <w:rsid w:val="00BD6621"/>
    <w:rsid w:val="00BD6832"/>
    <w:rsid w:val="00BD698B"/>
    <w:rsid w:val="00BD6F26"/>
    <w:rsid w:val="00BD6F8B"/>
    <w:rsid w:val="00BD70B7"/>
    <w:rsid w:val="00BD753D"/>
    <w:rsid w:val="00BD78BD"/>
    <w:rsid w:val="00BD78D5"/>
    <w:rsid w:val="00BD7933"/>
    <w:rsid w:val="00BD7A85"/>
    <w:rsid w:val="00BD7AB0"/>
    <w:rsid w:val="00BD7EE3"/>
    <w:rsid w:val="00BE0311"/>
    <w:rsid w:val="00BE0387"/>
    <w:rsid w:val="00BE05AA"/>
    <w:rsid w:val="00BE0CBE"/>
    <w:rsid w:val="00BE0DD1"/>
    <w:rsid w:val="00BE0F2D"/>
    <w:rsid w:val="00BE0F38"/>
    <w:rsid w:val="00BE116A"/>
    <w:rsid w:val="00BE12EC"/>
    <w:rsid w:val="00BE161C"/>
    <w:rsid w:val="00BE1741"/>
    <w:rsid w:val="00BE1D2C"/>
    <w:rsid w:val="00BE1E9B"/>
    <w:rsid w:val="00BE21F8"/>
    <w:rsid w:val="00BE2EB2"/>
    <w:rsid w:val="00BE3053"/>
    <w:rsid w:val="00BE30AE"/>
    <w:rsid w:val="00BE315C"/>
    <w:rsid w:val="00BE3241"/>
    <w:rsid w:val="00BE343D"/>
    <w:rsid w:val="00BE3474"/>
    <w:rsid w:val="00BE3737"/>
    <w:rsid w:val="00BE3AE7"/>
    <w:rsid w:val="00BE3C24"/>
    <w:rsid w:val="00BE3D1A"/>
    <w:rsid w:val="00BE3EB5"/>
    <w:rsid w:val="00BE40C7"/>
    <w:rsid w:val="00BE414D"/>
    <w:rsid w:val="00BE44AA"/>
    <w:rsid w:val="00BE4686"/>
    <w:rsid w:val="00BE4820"/>
    <w:rsid w:val="00BE4BF0"/>
    <w:rsid w:val="00BE4C49"/>
    <w:rsid w:val="00BE4C85"/>
    <w:rsid w:val="00BE4E28"/>
    <w:rsid w:val="00BE4F39"/>
    <w:rsid w:val="00BE523B"/>
    <w:rsid w:val="00BE5818"/>
    <w:rsid w:val="00BE5827"/>
    <w:rsid w:val="00BE5E04"/>
    <w:rsid w:val="00BE5EAB"/>
    <w:rsid w:val="00BE5EB7"/>
    <w:rsid w:val="00BE5F0D"/>
    <w:rsid w:val="00BE6397"/>
    <w:rsid w:val="00BE63A5"/>
    <w:rsid w:val="00BE67F1"/>
    <w:rsid w:val="00BE6B3D"/>
    <w:rsid w:val="00BE6C29"/>
    <w:rsid w:val="00BE6C9C"/>
    <w:rsid w:val="00BE6EBB"/>
    <w:rsid w:val="00BE708B"/>
    <w:rsid w:val="00BE72ED"/>
    <w:rsid w:val="00BE7347"/>
    <w:rsid w:val="00BE735A"/>
    <w:rsid w:val="00BE76EC"/>
    <w:rsid w:val="00BE778E"/>
    <w:rsid w:val="00BE77F6"/>
    <w:rsid w:val="00BE7CD3"/>
    <w:rsid w:val="00BE7F9F"/>
    <w:rsid w:val="00BF00E7"/>
    <w:rsid w:val="00BF010F"/>
    <w:rsid w:val="00BF018F"/>
    <w:rsid w:val="00BF02FE"/>
    <w:rsid w:val="00BF0572"/>
    <w:rsid w:val="00BF0A24"/>
    <w:rsid w:val="00BF0BE1"/>
    <w:rsid w:val="00BF0EDE"/>
    <w:rsid w:val="00BF101C"/>
    <w:rsid w:val="00BF1129"/>
    <w:rsid w:val="00BF139D"/>
    <w:rsid w:val="00BF1896"/>
    <w:rsid w:val="00BF1A0E"/>
    <w:rsid w:val="00BF1A90"/>
    <w:rsid w:val="00BF1B4A"/>
    <w:rsid w:val="00BF1F92"/>
    <w:rsid w:val="00BF2018"/>
    <w:rsid w:val="00BF218D"/>
    <w:rsid w:val="00BF220A"/>
    <w:rsid w:val="00BF2327"/>
    <w:rsid w:val="00BF2365"/>
    <w:rsid w:val="00BF2416"/>
    <w:rsid w:val="00BF2907"/>
    <w:rsid w:val="00BF301A"/>
    <w:rsid w:val="00BF302B"/>
    <w:rsid w:val="00BF3119"/>
    <w:rsid w:val="00BF316C"/>
    <w:rsid w:val="00BF3294"/>
    <w:rsid w:val="00BF3343"/>
    <w:rsid w:val="00BF3371"/>
    <w:rsid w:val="00BF3737"/>
    <w:rsid w:val="00BF37A4"/>
    <w:rsid w:val="00BF3AEC"/>
    <w:rsid w:val="00BF3D5A"/>
    <w:rsid w:val="00BF3DAB"/>
    <w:rsid w:val="00BF3E1D"/>
    <w:rsid w:val="00BF3E87"/>
    <w:rsid w:val="00BF45BC"/>
    <w:rsid w:val="00BF4621"/>
    <w:rsid w:val="00BF4921"/>
    <w:rsid w:val="00BF4941"/>
    <w:rsid w:val="00BF4AAF"/>
    <w:rsid w:val="00BF509E"/>
    <w:rsid w:val="00BF50F4"/>
    <w:rsid w:val="00BF51F6"/>
    <w:rsid w:val="00BF52F5"/>
    <w:rsid w:val="00BF5311"/>
    <w:rsid w:val="00BF53FC"/>
    <w:rsid w:val="00BF59CB"/>
    <w:rsid w:val="00BF5CC7"/>
    <w:rsid w:val="00BF5E22"/>
    <w:rsid w:val="00BF5F90"/>
    <w:rsid w:val="00BF631D"/>
    <w:rsid w:val="00BF63E9"/>
    <w:rsid w:val="00BF657A"/>
    <w:rsid w:val="00BF662F"/>
    <w:rsid w:val="00BF68CC"/>
    <w:rsid w:val="00BF6A63"/>
    <w:rsid w:val="00BF6BE4"/>
    <w:rsid w:val="00BF6D2E"/>
    <w:rsid w:val="00BF72E8"/>
    <w:rsid w:val="00BF7452"/>
    <w:rsid w:val="00BF74A9"/>
    <w:rsid w:val="00BF7559"/>
    <w:rsid w:val="00BF7689"/>
    <w:rsid w:val="00BF798B"/>
    <w:rsid w:val="00BF79D5"/>
    <w:rsid w:val="00BF7EB7"/>
    <w:rsid w:val="00C00023"/>
    <w:rsid w:val="00C00262"/>
    <w:rsid w:val="00C004EE"/>
    <w:rsid w:val="00C00CF8"/>
    <w:rsid w:val="00C00FAD"/>
    <w:rsid w:val="00C01188"/>
    <w:rsid w:val="00C0131D"/>
    <w:rsid w:val="00C013D8"/>
    <w:rsid w:val="00C013E6"/>
    <w:rsid w:val="00C01937"/>
    <w:rsid w:val="00C01E4F"/>
    <w:rsid w:val="00C021D1"/>
    <w:rsid w:val="00C02201"/>
    <w:rsid w:val="00C02231"/>
    <w:rsid w:val="00C02398"/>
    <w:rsid w:val="00C023C2"/>
    <w:rsid w:val="00C0270A"/>
    <w:rsid w:val="00C02747"/>
    <w:rsid w:val="00C02836"/>
    <w:rsid w:val="00C02C9F"/>
    <w:rsid w:val="00C02E1E"/>
    <w:rsid w:val="00C031DE"/>
    <w:rsid w:val="00C03201"/>
    <w:rsid w:val="00C0330A"/>
    <w:rsid w:val="00C0356A"/>
    <w:rsid w:val="00C03841"/>
    <w:rsid w:val="00C0392D"/>
    <w:rsid w:val="00C039D1"/>
    <w:rsid w:val="00C03BA6"/>
    <w:rsid w:val="00C03D3B"/>
    <w:rsid w:val="00C03F20"/>
    <w:rsid w:val="00C03F91"/>
    <w:rsid w:val="00C0413C"/>
    <w:rsid w:val="00C04854"/>
    <w:rsid w:val="00C04B6C"/>
    <w:rsid w:val="00C04BF9"/>
    <w:rsid w:val="00C04E55"/>
    <w:rsid w:val="00C04E8A"/>
    <w:rsid w:val="00C04FFC"/>
    <w:rsid w:val="00C0512B"/>
    <w:rsid w:val="00C053A2"/>
    <w:rsid w:val="00C0555E"/>
    <w:rsid w:val="00C05581"/>
    <w:rsid w:val="00C055EA"/>
    <w:rsid w:val="00C05AFC"/>
    <w:rsid w:val="00C05B21"/>
    <w:rsid w:val="00C05B93"/>
    <w:rsid w:val="00C05BE7"/>
    <w:rsid w:val="00C06371"/>
    <w:rsid w:val="00C06B96"/>
    <w:rsid w:val="00C06C7D"/>
    <w:rsid w:val="00C07090"/>
    <w:rsid w:val="00C070C6"/>
    <w:rsid w:val="00C0725D"/>
    <w:rsid w:val="00C0731A"/>
    <w:rsid w:val="00C07375"/>
    <w:rsid w:val="00C076CB"/>
    <w:rsid w:val="00C078BD"/>
    <w:rsid w:val="00C07C1F"/>
    <w:rsid w:val="00C07C8B"/>
    <w:rsid w:val="00C105EC"/>
    <w:rsid w:val="00C1073A"/>
    <w:rsid w:val="00C1076C"/>
    <w:rsid w:val="00C108FC"/>
    <w:rsid w:val="00C1094C"/>
    <w:rsid w:val="00C109CC"/>
    <w:rsid w:val="00C10A39"/>
    <w:rsid w:val="00C111CD"/>
    <w:rsid w:val="00C116F1"/>
    <w:rsid w:val="00C11F34"/>
    <w:rsid w:val="00C12027"/>
    <w:rsid w:val="00C121EB"/>
    <w:rsid w:val="00C12322"/>
    <w:rsid w:val="00C1242B"/>
    <w:rsid w:val="00C12562"/>
    <w:rsid w:val="00C12642"/>
    <w:rsid w:val="00C126AF"/>
    <w:rsid w:val="00C12A0F"/>
    <w:rsid w:val="00C12A9F"/>
    <w:rsid w:val="00C12DA5"/>
    <w:rsid w:val="00C12FA6"/>
    <w:rsid w:val="00C12FD9"/>
    <w:rsid w:val="00C12FE0"/>
    <w:rsid w:val="00C1312D"/>
    <w:rsid w:val="00C131D5"/>
    <w:rsid w:val="00C134E9"/>
    <w:rsid w:val="00C136B9"/>
    <w:rsid w:val="00C13806"/>
    <w:rsid w:val="00C13A72"/>
    <w:rsid w:val="00C14069"/>
    <w:rsid w:val="00C1416C"/>
    <w:rsid w:val="00C142E0"/>
    <w:rsid w:val="00C14552"/>
    <w:rsid w:val="00C14561"/>
    <w:rsid w:val="00C14E08"/>
    <w:rsid w:val="00C1549F"/>
    <w:rsid w:val="00C154DB"/>
    <w:rsid w:val="00C155F5"/>
    <w:rsid w:val="00C15EA2"/>
    <w:rsid w:val="00C15ED5"/>
    <w:rsid w:val="00C1639B"/>
    <w:rsid w:val="00C1646E"/>
    <w:rsid w:val="00C167CC"/>
    <w:rsid w:val="00C16E1D"/>
    <w:rsid w:val="00C17227"/>
    <w:rsid w:val="00C178FC"/>
    <w:rsid w:val="00C17EC0"/>
    <w:rsid w:val="00C17EDE"/>
    <w:rsid w:val="00C17F47"/>
    <w:rsid w:val="00C20087"/>
    <w:rsid w:val="00C20B90"/>
    <w:rsid w:val="00C20C90"/>
    <w:rsid w:val="00C20DB5"/>
    <w:rsid w:val="00C216CA"/>
    <w:rsid w:val="00C21951"/>
    <w:rsid w:val="00C220DF"/>
    <w:rsid w:val="00C220FC"/>
    <w:rsid w:val="00C22481"/>
    <w:rsid w:val="00C225A6"/>
    <w:rsid w:val="00C22830"/>
    <w:rsid w:val="00C229C9"/>
    <w:rsid w:val="00C23085"/>
    <w:rsid w:val="00C2328E"/>
    <w:rsid w:val="00C23517"/>
    <w:rsid w:val="00C2361E"/>
    <w:rsid w:val="00C2367D"/>
    <w:rsid w:val="00C2392A"/>
    <w:rsid w:val="00C23FC3"/>
    <w:rsid w:val="00C240B0"/>
    <w:rsid w:val="00C2485A"/>
    <w:rsid w:val="00C249DA"/>
    <w:rsid w:val="00C25025"/>
    <w:rsid w:val="00C25757"/>
    <w:rsid w:val="00C25CBC"/>
    <w:rsid w:val="00C25D98"/>
    <w:rsid w:val="00C25F81"/>
    <w:rsid w:val="00C25F92"/>
    <w:rsid w:val="00C265D9"/>
    <w:rsid w:val="00C26B0F"/>
    <w:rsid w:val="00C27135"/>
    <w:rsid w:val="00C2757E"/>
    <w:rsid w:val="00C276DE"/>
    <w:rsid w:val="00C278D6"/>
    <w:rsid w:val="00C27993"/>
    <w:rsid w:val="00C27B14"/>
    <w:rsid w:val="00C27E27"/>
    <w:rsid w:val="00C30023"/>
    <w:rsid w:val="00C301C7"/>
    <w:rsid w:val="00C3047C"/>
    <w:rsid w:val="00C3055A"/>
    <w:rsid w:val="00C305BF"/>
    <w:rsid w:val="00C30827"/>
    <w:rsid w:val="00C30931"/>
    <w:rsid w:val="00C309F8"/>
    <w:rsid w:val="00C30AF6"/>
    <w:rsid w:val="00C30B7E"/>
    <w:rsid w:val="00C30DAE"/>
    <w:rsid w:val="00C30E2E"/>
    <w:rsid w:val="00C31198"/>
    <w:rsid w:val="00C31338"/>
    <w:rsid w:val="00C314C4"/>
    <w:rsid w:val="00C318E0"/>
    <w:rsid w:val="00C321C8"/>
    <w:rsid w:val="00C32261"/>
    <w:rsid w:val="00C323CC"/>
    <w:rsid w:val="00C3240E"/>
    <w:rsid w:val="00C32477"/>
    <w:rsid w:val="00C324D9"/>
    <w:rsid w:val="00C3268D"/>
    <w:rsid w:val="00C3275A"/>
    <w:rsid w:val="00C32BA1"/>
    <w:rsid w:val="00C331EE"/>
    <w:rsid w:val="00C33371"/>
    <w:rsid w:val="00C33384"/>
    <w:rsid w:val="00C3354B"/>
    <w:rsid w:val="00C3356C"/>
    <w:rsid w:val="00C3366C"/>
    <w:rsid w:val="00C338E4"/>
    <w:rsid w:val="00C338E5"/>
    <w:rsid w:val="00C33EAF"/>
    <w:rsid w:val="00C33EB6"/>
    <w:rsid w:val="00C33EBD"/>
    <w:rsid w:val="00C3421B"/>
    <w:rsid w:val="00C345B2"/>
    <w:rsid w:val="00C350F4"/>
    <w:rsid w:val="00C351DE"/>
    <w:rsid w:val="00C35323"/>
    <w:rsid w:val="00C354A3"/>
    <w:rsid w:val="00C3552C"/>
    <w:rsid w:val="00C358BE"/>
    <w:rsid w:val="00C359AC"/>
    <w:rsid w:val="00C35A9D"/>
    <w:rsid w:val="00C35DB9"/>
    <w:rsid w:val="00C3645A"/>
    <w:rsid w:val="00C3652F"/>
    <w:rsid w:val="00C366D8"/>
    <w:rsid w:val="00C36E12"/>
    <w:rsid w:val="00C372B3"/>
    <w:rsid w:val="00C376D4"/>
    <w:rsid w:val="00C37CC6"/>
    <w:rsid w:val="00C37E63"/>
    <w:rsid w:val="00C37F32"/>
    <w:rsid w:val="00C403F3"/>
    <w:rsid w:val="00C404B4"/>
    <w:rsid w:val="00C40B74"/>
    <w:rsid w:val="00C40ED7"/>
    <w:rsid w:val="00C40F80"/>
    <w:rsid w:val="00C41048"/>
    <w:rsid w:val="00C41498"/>
    <w:rsid w:val="00C414F4"/>
    <w:rsid w:val="00C417B2"/>
    <w:rsid w:val="00C41954"/>
    <w:rsid w:val="00C41AEE"/>
    <w:rsid w:val="00C41EA7"/>
    <w:rsid w:val="00C42431"/>
    <w:rsid w:val="00C424BB"/>
    <w:rsid w:val="00C425C2"/>
    <w:rsid w:val="00C42900"/>
    <w:rsid w:val="00C42C0C"/>
    <w:rsid w:val="00C42F07"/>
    <w:rsid w:val="00C43118"/>
    <w:rsid w:val="00C4335F"/>
    <w:rsid w:val="00C4355B"/>
    <w:rsid w:val="00C4359A"/>
    <w:rsid w:val="00C4431A"/>
    <w:rsid w:val="00C444A7"/>
    <w:rsid w:val="00C44773"/>
    <w:rsid w:val="00C44907"/>
    <w:rsid w:val="00C44955"/>
    <w:rsid w:val="00C4497D"/>
    <w:rsid w:val="00C4536F"/>
    <w:rsid w:val="00C453D6"/>
    <w:rsid w:val="00C4542A"/>
    <w:rsid w:val="00C4542F"/>
    <w:rsid w:val="00C4563C"/>
    <w:rsid w:val="00C45972"/>
    <w:rsid w:val="00C45C56"/>
    <w:rsid w:val="00C45EB9"/>
    <w:rsid w:val="00C46091"/>
    <w:rsid w:val="00C46738"/>
    <w:rsid w:val="00C46983"/>
    <w:rsid w:val="00C46B1A"/>
    <w:rsid w:val="00C46C24"/>
    <w:rsid w:val="00C46FFF"/>
    <w:rsid w:val="00C475CD"/>
    <w:rsid w:val="00C47840"/>
    <w:rsid w:val="00C478A3"/>
    <w:rsid w:val="00C47ACC"/>
    <w:rsid w:val="00C47D2C"/>
    <w:rsid w:val="00C500A1"/>
    <w:rsid w:val="00C50483"/>
    <w:rsid w:val="00C50642"/>
    <w:rsid w:val="00C50876"/>
    <w:rsid w:val="00C50B0E"/>
    <w:rsid w:val="00C50E0F"/>
    <w:rsid w:val="00C5107B"/>
    <w:rsid w:val="00C5134A"/>
    <w:rsid w:val="00C514C1"/>
    <w:rsid w:val="00C515DE"/>
    <w:rsid w:val="00C5162B"/>
    <w:rsid w:val="00C517BA"/>
    <w:rsid w:val="00C51891"/>
    <w:rsid w:val="00C518FC"/>
    <w:rsid w:val="00C526BD"/>
    <w:rsid w:val="00C52859"/>
    <w:rsid w:val="00C52DCA"/>
    <w:rsid w:val="00C52DD6"/>
    <w:rsid w:val="00C52ED1"/>
    <w:rsid w:val="00C52ED9"/>
    <w:rsid w:val="00C530B8"/>
    <w:rsid w:val="00C53202"/>
    <w:rsid w:val="00C5331E"/>
    <w:rsid w:val="00C537E1"/>
    <w:rsid w:val="00C53AC8"/>
    <w:rsid w:val="00C53C4F"/>
    <w:rsid w:val="00C5457A"/>
    <w:rsid w:val="00C54892"/>
    <w:rsid w:val="00C54BC4"/>
    <w:rsid w:val="00C54D51"/>
    <w:rsid w:val="00C5536E"/>
    <w:rsid w:val="00C557E1"/>
    <w:rsid w:val="00C558E6"/>
    <w:rsid w:val="00C55CF4"/>
    <w:rsid w:val="00C56062"/>
    <w:rsid w:val="00C561BE"/>
    <w:rsid w:val="00C561D1"/>
    <w:rsid w:val="00C5691E"/>
    <w:rsid w:val="00C569BE"/>
    <w:rsid w:val="00C56E08"/>
    <w:rsid w:val="00C572A4"/>
    <w:rsid w:val="00C577B3"/>
    <w:rsid w:val="00C577F4"/>
    <w:rsid w:val="00C57C40"/>
    <w:rsid w:val="00C57CEF"/>
    <w:rsid w:val="00C57D43"/>
    <w:rsid w:val="00C57FC3"/>
    <w:rsid w:val="00C60910"/>
    <w:rsid w:val="00C6096A"/>
    <w:rsid w:val="00C6098C"/>
    <w:rsid w:val="00C60D7A"/>
    <w:rsid w:val="00C61564"/>
    <w:rsid w:val="00C615B5"/>
    <w:rsid w:val="00C615EA"/>
    <w:rsid w:val="00C61635"/>
    <w:rsid w:val="00C6183C"/>
    <w:rsid w:val="00C6185F"/>
    <w:rsid w:val="00C61B44"/>
    <w:rsid w:val="00C61FC4"/>
    <w:rsid w:val="00C620E2"/>
    <w:rsid w:val="00C62654"/>
    <w:rsid w:val="00C626B8"/>
    <w:rsid w:val="00C62820"/>
    <w:rsid w:val="00C62A20"/>
    <w:rsid w:val="00C62A56"/>
    <w:rsid w:val="00C62AD3"/>
    <w:rsid w:val="00C62C21"/>
    <w:rsid w:val="00C62D15"/>
    <w:rsid w:val="00C62D6A"/>
    <w:rsid w:val="00C62F97"/>
    <w:rsid w:val="00C632ED"/>
    <w:rsid w:val="00C63407"/>
    <w:rsid w:val="00C63A46"/>
    <w:rsid w:val="00C63B03"/>
    <w:rsid w:val="00C63DF3"/>
    <w:rsid w:val="00C63E04"/>
    <w:rsid w:val="00C64153"/>
    <w:rsid w:val="00C6415C"/>
    <w:rsid w:val="00C6417B"/>
    <w:rsid w:val="00C64582"/>
    <w:rsid w:val="00C648B0"/>
    <w:rsid w:val="00C648E4"/>
    <w:rsid w:val="00C64F7D"/>
    <w:rsid w:val="00C6503C"/>
    <w:rsid w:val="00C65423"/>
    <w:rsid w:val="00C65A79"/>
    <w:rsid w:val="00C65E64"/>
    <w:rsid w:val="00C65FDF"/>
    <w:rsid w:val="00C66200"/>
    <w:rsid w:val="00C6651A"/>
    <w:rsid w:val="00C6653D"/>
    <w:rsid w:val="00C6668B"/>
    <w:rsid w:val="00C6677D"/>
    <w:rsid w:val="00C668DA"/>
    <w:rsid w:val="00C66A30"/>
    <w:rsid w:val="00C66B75"/>
    <w:rsid w:val="00C66C1E"/>
    <w:rsid w:val="00C67528"/>
    <w:rsid w:val="00C67614"/>
    <w:rsid w:val="00C700F3"/>
    <w:rsid w:val="00C7027D"/>
    <w:rsid w:val="00C702C9"/>
    <w:rsid w:val="00C703A7"/>
    <w:rsid w:val="00C703DF"/>
    <w:rsid w:val="00C7048E"/>
    <w:rsid w:val="00C705C7"/>
    <w:rsid w:val="00C70881"/>
    <w:rsid w:val="00C70B59"/>
    <w:rsid w:val="00C70C02"/>
    <w:rsid w:val="00C70CC9"/>
    <w:rsid w:val="00C70CFE"/>
    <w:rsid w:val="00C70F92"/>
    <w:rsid w:val="00C71233"/>
    <w:rsid w:val="00C718EC"/>
    <w:rsid w:val="00C71E20"/>
    <w:rsid w:val="00C720B7"/>
    <w:rsid w:val="00C7241D"/>
    <w:rsid w:val="00C7257C"/>
    <w:rsid w:val="00C72708"/>
    <w:rsid w:val="00C72C0C"/>
    <w:rsid w:val="00C72C81"/>
    <w:rsid w:val="00C73424"/>
    <w:rsid w:val="00C73A9C"/>
    <w:rsid w:val="00C73C64"/>
    <w:rsid w:val="00C73E23"/>
    <w:rsid w:val="00C73E9C"/>
    <w:rsid w:val="00C74067"/>
    <w:rsid w:val="00C742C8"/>
    <w:rsid w:val="00C74370"/>
    <w:rsid w:val="00C746D8"/>
    <w:rsid w:val="00C75A6E"/>
    <w:rsid w:val="00C760A2"/>
    <w:rsid w:val="00C765B5"/>
    <w:rsid w:val="00C76709"/>
    <w:rsid w:val="00C76841"/>
    <w:rsid w:val="00C77659"/>
    <w:rsid w:val="00C77916"/>
    <w:rsid w:val="00C807D5"/>
    <w:rsid w:val="00C80956"/>
    <w:rsid w:val="00C80A06"/>
    <w:rsid w:val="00C80E4D"/>
    <w:rsid w:val="00C8108E"/>
    <w:rsid w:val="00C815C4"/>
    <w:rsid w:val="00C815ED"/>
    <w:rsid w:val="00C81716"/>
    <w:rsid w:val="00C818C4"/>
    <w:rsid w:val="00C819AA"/>
    <w:rsid w:val="00C81BEC"/>
    <w:rsid w:val="00C81E64"/>
    <w:rsid w:val="00C8253F"/>
    <w:rsid w:val="00C82838"/>
    <w:rsid w:val="00C829E4"/>
    <w:rsid w:val="00C82A2A"/>
    <w:rsid w:val="00C82C5F"/>
    <w:rsid w:val="00C82E0F"/>
    <w:rsid w:val="00C82F9E"/>
    <w:rsid w:val="00C8329A"/>
    <w:rsid w:val="00C8335E"/>
    <w:rsid w:val="00C839C3"/>
    <w:rsid w:val="00C83A02"/>
    <w:rsid w:val="00C83F6C"/>
    <w:rsid w:val="00C83FF5"/>
    <w:rsid w:val="00C83FFA"/>
    <w:rsid w:val="00C84122"/>
    <w:rsid w:val="00C8435B"/>
    <w:rsid w:val="00C84368"/>
    <w:rsid w:val="00C84577"/>
    <w:rsid w:val="00C84628"/>
    <w:rsid w:val="00C8468D"/>
    <w:rsid w:val="00C84AC7"/>
    <w:rsid w:val="00C8501D"/>
    <w:rsid w:val="00C85024"/>
    <w:rsid w:val="00C850F7"/>
    <w:rsid w:val="00C8512A"/>
    <w:rsid w:val="00C858C2"/>
    <w:rsid w:val="00C85ACD"/>
    <w:rsid w:val="00C85C8A"/>
    <w:rsid w:val="00C85ED7"/>
    <w:rsid w:val="00C85ED8"/>
    <w:rsid w:val="00C86114"/>
    <w:rsid w:val="00C861E0"/>
    <w:rsid w:val="00C86227"/>
    <w:rsid w:val="00C86273"/>
    <w:rsid w:val="00C86357"/>
    <w:rsid w:val="00C86379"/>
    <w:rsid w:val="00C863F1"/>
    <w:rsid w:val="00C869BE"/>
    <w:rsid w:val="00C86AE6"/>
    <w:rsid w:val="00C86B1E"/>
    <w:rsid w:val="00C86C80"/>
    <w:rsid w:val="00C86E09"/>
    <w:rsid w:val="00C870C5"/>
    <w:rsid w:val="00C870E3"/>
    <w:rsid w:val="00C876F8"/>
    <w:rsid w:val="00C87744"/>
    <w:rsid w:val="00C877A5"/>
    <w:rsid w:val="00C87CFF"/>
    <w:rsid w:val="00C87F2B"/>
    <w:rsid w:val="00C90156"/>
    <w:rsid w:val="00C90205"/>
    <w:rsid w:val="00C90213"/>
    <w:rsid w:val="00C902DC"/>
    <w:rsid w:val="00C90617"/>
    <w:rsid w:val="00C90AF3"/>
    <w:rsid w:val="00C914E6"/>
    <w:rsid w:val="00C91857"/>
    <w:rsid w:val="00C918C3"/>
    <w:rsid w:val="00C91B84"/>
    <w:rsid w:val="00C91CAE"/>
    <w:rsid w:val="00C91EF6"/>
    <w:rsid w:val="00C91FB0"/>
    <w:rsid w:val="00C921A2"/>
    <w:rsid w:val="00C925CE"/>
    <w:rsid w:val="00C926EA"/>
    <w:rsid w:val="00C9273A"/>
    <w:rsid w:val="00C929A8"/>
    <w:rsid w:val="00C92BCF"/>
    <w:rsid w:val="00C92DD7"/>
    <w:rsid w:val="00C92E6E"/>
    <w:rsid w:val="00C92EA1"/>
    <w:rsid w:val="00C92FE7"/>
    <w:rsid w:val="00C92FE8"/>
    <w:rsid w:val="00C93B96"/>
    <w:rsid w:val="00C93F64"/>
    <w:rsid w:val="00C93FD7"/>
    <w:rsid w:val="00C93FF7"/>
    <w:rsid w:val="00C94727"/>
    <w:rsid w:val="00C94CE4"/>
    <w:rsid w:val="00C955E4"/>
    <w:rsid w:val="00C956DD"/>
    <w:rsid w:val="00C95AEC"/>
    <w:rsid w:val="00C95EB2"/>
    <w:rsid w:val="00C95F43"/>
    <w:rsid w:val="00C96097"/>
    <w:rsid w:val="00C96352"/>
    <w:rsid w:val="00C9640F"/>
    <w:rsid w:val="00C964FA"/>
    <w:rsid w:val="00C9655E"/>
    <w:rsid w:val="00C96725"/>
    <w:rsid w:val="00C96A89"/>
    <w:rsid w:val="00C96CE5"/>
    <w:rsid w:val="00C96DA7"/>
    <w:rsid w:val="00C97083"/>
    <w:rsid w:val="00C971CA"/>
    <w:rsid w:val="00C9735D"/>
    <w:rsid w:val="00C975DB"/>
    <w:rsid w:val="00C97729"/>
    <w:rsid w:val="00C978A7"/>
    <w:rsid w:val="00C97A05"/>
    <w:rsid w:val="00C97ECE"/>
    <w:rsid w:val="00CA0366"/>
    <w:rsid w:val="00CA03FD"/>
    <w:rsid w:val="00CA041C"/>
    <w:rsid w:val="00CA0572"/>
    <w:rsid w:val="00CA0597"/>
    <w:rsid w:val="00CA05DA"/>
    <w:rsid w:val="00CA0815"/>
    <w:rsid w:val="00CA084A"/>
    <w:rsid w:val="00CA0854"/>
    <w:rsid w:val="00CA0CCC"/>
    <w:rsid w:val="00CA0CF8"/>
    <w:rsid w:val="00CA1193"/>
    <w:rsid w:val="00CA13D4"/>
    <w:rsid w:val="00CA158B"/>
    <w:rsid w:val="00CA1665"/>
    <w:rsid w:val="00CA17EB"/>
    <w:rsid w:val="00CA1930"/>
    <w:rsid w:val="00CA194B"/>
    <w:rsid w:val="00CA1997"/>
    <w:rsid w:val="00CA1D19"/>
    <w:rsid w:val="00CA1E18"/>
    <w:rsid w:val="00CA1E53"/>
    <w:rsid w:val="00CA1FB4"/>
    <w:rsid w:val="00CA21E5"/>
    <w:rsid w:val="00CA2572"/>
    <w:rsid w:val="00CA2C99"/>
    <w:rsid w:val="00CA2F28"/>
    <w:rsid w:val="00CA303B"/>
    <w:rsid w:val="00CA346F"/>
    <w:rsid w:val="00CA3583"/>
    <w:rsid w:val="00CA375F"/>
    <w:rsid w:val="00CA391C"/>
    <w:rsid w:val="00CA3A92"/>
    <w:rsid w:val="00CA4320"/>
    <w:rsid w:val="00CA44B0"/>
    <w:rsid w:val="00CA48F9"/>
    <w:rsid w:val="00CA49D5"/>
    <w:rsid w:val="00CA4E95"/>
    <w:rsid w:val="00CA5040"/>
    <w:rsid w:val="00CA515F"/>
    <w:rsid w:val="00CA5365"/>
    <w:rsid w:val="00CA5427"/>
    <w:rsid w:val="00CA6053"/>
    <w:rsid w:val="00CA64F9"/>
    <w:rsid w:val="00CA675F"/>
    <w:rsid w:val="00CA6846"/>
    <w:rsid w:val="00CA6C50"/>
    <w:rsid w:val="00CA6E67"/>
    <w:rsid w:val="00CA6F64"/>
    <w:rsid w:val="00CA71D0"/>
    <w:rsid w:val="00CA7313"/>
    <w:rsid w:val="00CA7519"/>
    <w:rsid w:val="00CA7906"/>
    <w:rsid w:val="00CA7F15"/>
    <w:rsid w:val="00CB02BB"/>
    <w:rsid w:val="00CB07AB"/>
    <w:rsid w:val="00CB0840"/>
    <w:rsid w:val="00CB0B10"/>
    <w:rsid w:val="00CB0FC4"/>
    <w:rsid w:val="00CB180C"/>
    <w:rsid w:val="00CB1AF3"/>
    <w:rsid w:val="00CB1B0D"/>
    <w:rsid w:val="00CB1B52"/>
    <w:rsid w:val="00CB1CC7"/>
    <w:rsid w:val="00CB1CEE"/>
    <w:rsid w:val="00CB1D83"/>
    <w:rsid w:val="00CB1EA9"/>
    <w:rsid w:val="00CB24EB"/>
    <w:rsid w:val="00CB258B"/>
    <w:rsid w:val="00CB275D"/>
    <w:rsid w:val="00CB27DD"/>
    <w:rsid w:val="00CB282D"/>
    <w:rsid w:val="00CB2B1B"/>
    <w:rsid w:val="00CB2B43"/>
    <w:rsid w:val="00CB2BA4"/>
    <w:rsid w:val="00CB3057"/>
    <w:rsid w:val="00CB3218"/>
    <w:rsid w:val="00CB3440"/>
    <w:rsid w:val="00CB3635"/>
    <w:rsid w:val="00CB3D5A"/>
    <w:rsid w:val="00CB40EE"/>
    <w:rsid w:val="00CB4244"/>
    <w:rsid w:val="00CB437B"/>
    <w:rsid w:val="00CB441A"/>
    <w:rsid w:val="00CB44AF"/>
    <w:rsid w:val="00CB4581"/>
    <w:rsid w:val="00CB49F5"/>
    <w:rsid w:val="00CB4E3B"/>
    <w:rsid w:val="00CB50E5"/>
    <w:rsid w:val="00CB5115"/>
    <w:rsid w:val="00CB5143"/>
    <w:rsid w:val="00CB53C1"/>
    <w:rsid w:val="00CB5656"/>
    <w:rsid w:val="00CB5AD3"/>
    <w:rsid w:val="00CB5D1D"/>
    <w:rsid w:val="00CB5F79"/>
    <w:rsid w:val="00CB61B3"/>
    <w:rsid w:val="00CB622E"/>
    <w:rsid w:val="00CB6598"/>
    <w:rsid w:val="00CB6948"/>
    <w:rsid w:val="00CB6E5A"/>
    <w:rsid w:val="00CB6F4E"/>
    <w:rsid w:val="00CB7416"/>
    <w:rsid w:val="00CB7996"/>
    <w:rsid w:val="00CB7C41"/>
    <w:rsid w:val="00CB7D1B"/>
    <w:rsid w:val="00CC006F"/>
    <w:rsid w:val="00CC0376"/>
    <w:rsid w:val="00CC03B9"/>
    <w:rsid w:val="00CC03F1"/>
    <w:rsid w:val="00CC055D"/>
    <w:rsid w:val="00CC05E0"/>
    <w:rsid w:val="00CC07EC"/>
    <w:rsid w:val="00CC087B"/>
    <w:rsid w:val="00CC0C1D"/>
    <w:rsid w:val="00CC16C6"/>
    <w:rsid w:val="00CC17AA"/>
    <w:rsid w:val="00CC1A03"/>
    <w:rsid w:val="00CC1A61"/>
    <w:rsid w:val="00CC1B7E"/>
    <w:rsid w:val="00CC1B8E"/>
    <w:rsid w:val="00CC1BAC"/>
    <w:rsid w:val="00CC1BDA"/>
    <w:rsid w:val="00CC1E32"/>
    <w:rsid w:val="00CC1E8B"/>
    <w:rsid w:val="00CC2055"/>
    <w:rsid w:val="00CC22E2"/>
    <w:rsid w:val="00CC235D"/>
    <w:rsid w:val="00CC25D9"/>
    <w:rsid w:val="00CC2801"/>
    <w:rsid w:val="00CC2975"/>
    <w:rsid w:val="00CC3292"/>
    <w:rsid w:val="00CC32AB"/>
    <w:rsid w:val="00CC344F"/>
    <w:rsid w:val="00CC3567"/>
    <w:rsid w:val="00CC35E5"/>
    <w:rsid w:val="00CC371A"/>
    <w:rsid w:val="00CC3878"/>
    <w:rsid w:val="00CC390D"/>
    <w:rsid w:val="00CC4421"/>
    <w:rsid w:val="00CC4776"/>
    <w:rsid w:val="00CC4C74"/>
    <w:rsid w:val="00CC4D8F"/>
    <w:rsid w:val="00CC57C7"/>
    <w:rsid w:val="00CC57D3"/>
    <w:rsid w:val="00CC58F3"/>
    <w:rsid w:val="00CC5FAD"/>
    <w:rsid w:val="00CC610E"/>
    <w:rsid w:val="00CC648E"/>
    <w:rsid w:val="00CC68DE"/>
    <w:rsid w:val="00CC6F9E"/>
    <w:rsid w:val="00CC7051"/>
    <w:rsid w:val="00CC70AB"/>
    <w:rsid w:val="00CC72A5"/>
    <w:rsid w:val="00CC7364"/>
    <w:rsid w:val="00CC79A6"/>
    <w:rsid w:val="00CC7B0D"/>
    <w:rsid w:val="00CD03A8"/>
    <w:rsid w:val="00CD040F"/>
    <w:rsid w:val="00CD052F"/>
    <w:rsid w:val="00CD0691"/>
    <w:rsid w:val="00CD09C6"/>
    <w:rsid w:val="00CD0EC0"/>
    <w:rsid w:val="00CD11CB"/>
    <w:rsid w:val="00CD1422"/>
    <w:rsid w:val="00CD16B7"/>
    <w:rsid w:val="00CD1D1E"/>
    <w:rsid w:val="00CD23F6"/>
    <w:rsid w:val="00CD2870"/>
    <w:rsid w:val="00CD2C49"/>
    <w:rsid w:val="00CD2FA0"/>
    <w:rsid w:val="00CD301C"/>
    <w:rsid w:val="00CD301E"/>
    <w:rsid w:val="00CD31F8"/>
    <w:rsid w:val="00CD3246"/>
    <w:rsid w:val="00CD3285"/>
    <w:rsid w:val="00CD35E0"/>
    <w:rsid w:val="00CD365D"/>
    <w:rsid w:val="00CD391D"/>
    <w:rsid w:val="00CD404D"/>
    <w:rsid w:val="00CD40F0"/>
    <w:rsid w:val="00CD431C"/>
    <w:rsid w:val="00CD4BA9"/>
    <w:rsid w:val="00CD4CA4"/>
    <w:rsid w:val="00CD4EBD"/>
    <w:rsid w:val="00CD5001"/>
    <w:rsid w:val="00CD53F2"/>
    <w:rsid w:val="00CD581D"/>
    <w:rsid w:val="00CD5BDD"/>
    <w:rsid w:val="00CD61B2"/>
    <w:rsid w:val="00CD6708"/>
    <w:rsid w:val="00CD6A3B"/>
    <w:rsid w:val="00CD6BDF"/>
    <w:rsid w:val="00CD6C63"/>
    <w:rsid w:val="00CD6D90"/>
    <w:rsid w:val="00CD6E80"/>
    <w:rsid w:val="00CD70CE"/>
    <w:rsid w:val="00CD7114"/>
    <w:rsid w:val="00CD770F"/>
    <w:rsid w:val="00CE007A"/>
    <w:rsid w:val="00CE03F3"/>
    <w:rsid w:val="00CE0530"/>
    <w:rsid w:val="00CE0695"/>
    <w:rsid w:val="00CE0CC1"/>
    <w:rsid w:val="00CE0E2A"/>
    <w:rsid w:val="00CE1047"/>
    <w:rsid w:val="00CE11B5"/>
    <w:rsid w:val="00CE151B"/>
    <w:rsid w:val="00CE1849"/>
    <w:rsid w:val="00CE193A"/>
    <w:rsid w:val="00CE1990"/>
    <w:rsid w:val="00CE199C"/>
    <w:rsid w:val="00CE1DE5"/>
    <w:rsid w:val="00CE1E04"/>
    <w:rsid w:val="00CE2297"/>
    <w:rsid w:val="00CE2920"/>
    <w:rsid w:val="00CE2B2D"/>
    <w:rsid w:val="00CE2E09"/>
    <w:rsid w:val="00CE2F41"/>
    <w:rsid w:val="00CE3255"/>
    <w:rsid w:val="00CE37DD"/>
    <w:rsid w:val="00CE3A94"/>
    <w:rsid w:val="00CE3BE3"/>
    <w:rsid w:val="00CE3DC8"/>
    <w:rsid w:val="00CE3EF8"/>
    <w:rsid w:val="00CE4227"/>
    <w:rsid w:val="00CE48D4"/>
    <w:rsid w:val="00CE4ABE"/>
    <w:rsid w:val="00CE4F49"/>
    <w:rsid w:val="00CE578D"/>
    <w:rsid w:val="00CE589B"/>
    <w:rsid w:val="00CE5958"/>
    <w:rsid w:val="00CE5B38"/>
    <w:rsid w:val="00CE5B63"/>
    <w:rsid w:val="00CE5B68"/>
    <w:rsid w:val="00CE5C36"/>
    <w:rsid w:val="00CE5E0B"/>
    <w:rsid w:val="00CE61C5"/>
    <w:rsid w:val="00CE67C2"/>
    <w:rsid w:val="00CE6901"/>
    <w:rsid w:val="00CE6B1E"/>
    <w:rsid w:val="00CE6E6C"/>
    <w:rsid w:val="00CE7048"/>
    <w:rsid w:val="00CE710E"/>
    <w:rsid w:val="00CE715F"/>
    <w:rsid w:val="00CE7176"/>
    <w:rsid w:val="00CE71AD"/>
    <w:rsid w:val="00CE731F"/>
    <w:rsid w:val="00CE7412"/>
    <w:rsid w:val="00CE764F"/>
    <w:rsid w:val="00CE7DCF"/>
    <w:rsid w:val="00CF025C"/>
    <w:rsid w:val="00CF03D7"/>
    <w:rsid w:val="00CF046A"/>
    <w:rsid w:val="00CF0526"/>
    <w:rsid w:val="00CF0625"/>
    <w:rsid w:val="00CF06A0"/>
    <w:rsid w:val="00CF06CC"/>
    <w:rsid w:val="00CF06E9"/>
    <w:rsid w:val="00CF075B"/>
    <w:rsid w:val="00CF08EA"/>
    <w:rsid w:val="00CF095E"/>
    <w:rsid w:val="00CF0AEB"/>
    <w:rsid w:val="00CF0E86"/>
    <w:rsid w:val="00CF108E"/>
    <w:rsid w:val="00CF1286"/>
    <w:rsid w:val="00CF1712"/>
    <w:rsid w:val="00CF1AF6"/>
    <w:rsid w:val="00CF20D6"/>
    <w:rsid w:val="00CF2389"/>
    <w:rsid w:val="00CF26B3"/>
    <w:rsid w:val="00CF2ED7"/>
    <w:rsid w:val="00CF2F8E"/>
    <w:rsid w:val="00CF301C"/>
    <w:rsid w:val="00CF34B2"/>
    <w:rsid w:val="00CF3929"/>
    <w:rsid w:val="00CF3C8E"/>
    <w:rsid w:val="00CF3CFC"/>
    <w:rsid w:val="00CF4833"/>
    <w:rsid w:val="00CF49F7"/>
    <w:rsid w:val="00CF502C"/>
    <w:rsid w:val="00CF5500"/>
    <w:rsid w:val="00CF55C1"/>
    <w:rsid w:val="00CF57FE"/>
    <w:rsid w:val="00CF5B5C"/>
    <w:rsid w:val="00CF5C21"/>
    <w:rsid w:val="00CF5EE4"/>
    <w:rsid w:val="00CF5FA2"/>
    <w:rsid w:val="00CF607C"/>
    <w:rsid w:val="00CF61A3"/>
    <w:rsid w:val="00CF62F5"/>
    <w:rsid w:val="00CF62F6"/>
    <w:rsid w:val="00CF6373"/>
    <w:rsid w:val="00CF6574"/>
    <w:rsid w:val="00CF6802"/>
    <w:rsid w:val="00CF688A"/>
    <w:rsid w:val="00CF6E97"/>
    <w:rsid w:val="00CF6F92"/>
    <w:rsid w:val="00CF710D"/>
    <w:rsid w:val="00CF7270"/>
    <w:rsid w:val="00CF72BE"/>
    <w:rsid w:val="00CF72ED"/>
    <w:rsid w:val="00CF755A"/>
    <w:rsid w:val="00CF7773"/>
    <w:rsid w:val="00CF7BAC"/>
    <w:rsid w:val="00CF7C0D"/>
    <w:rsid w:val="00CF7C1B"/>
    <w:rsid w:val="00D0019B"/>
    <w:rsid w:val="00D00347"/>
    <w:rsid w:val="00D00557"/>
    <w:rsid w:val="00D005B6"/>
    <w:rsid w:val="00D00846"/>
    <w:rsid w:val="00D0084F"/>
    <w:rsid w:val="00D00A1C"/>
    <w:rsid w:val="00D00B90"/>
    <w:rsid w:val="00D00E24"/>
    <w:rsid w:val="00D01340"/>
    <w:rsid w:val="00D01442"/>
    <w:rsid w:val="00D0174A"/>
    <w:rsid w:val="00D0192A"/>
    <w:rsid w:val="00D01D38"/>
    <w:rsid w:val="00D01D85"/>
    <w:rsid w:val="00D01E4D"/>
    <w:rsid w:val="00D01F26"/>
    <w:rsid w:val="00D0212D"/>
    <w:rsid w:val="00D02D5F"/>
    <w:rsid w:val="00D02DA1"/>
    <w:rsid w:val="00D02ED4"/>
    <w:rsid w:val="00D02F6A"/>
    <w:rsid w:val="00D03037"/>
    <w:rsid w:val="00D037B3"/>
    <w:rsid w:val="00D03905"/>
    <w:rsid w:val="00D03D3B"/>
    <w:rsid w:val="00D03DE2"/>
    <w:rsid w:val="00D03E85"/>
    <w:rsid w:val="00D03FA1"/>
    <w:rsid w:val="00D0445D"/>
    <w:rsid w:val="00D0485C"/>
    <w:rsid w:val="00D04A5F"/>
    <w:rsid w:val="00D04B11"/>
    <w:rsid w:val="00D04D36"/>
    <w:rsid w:val="00D05206"/>
    <w:rsid w:val="00D05240"/>
    <w:rsid w:val="00D05366"/>
    <w:rsid w:val="00D0555A"/>
    <w:rsid w:val="00D0564D"/>
    <w:rsid w:val="00D0566B"/>
    <w:rsid w:val="00D05C1F"/>
    <w:rsid w:val="00D05FB8"/>
    <w:rsid w:val="00D063B3"/>
    <w:rsid w:val="00D065BE"/>
    <w:rsid w:val="00D06632"/>
    <w:rsid w:val="00D06667"/>
    <w:rsid w:val="00D068B3"/>
    <w:rsid w:val="00D06A05"/>
    <w:rsid w:val="00D071B3"/>
    <w:rsid w:val="00D074B2"/>
    <w:rsid w:val="00D07620"/>
    <w:rsid w:val="00D077BF"/>
    <w:rsid w:val="00D07BBE"/>
    <w:rsid w:val="00D106D0"/>
    <w:rsid w:val="00D10C5B"/>
    <w:rsid w:val="00D1100B"/>
    <w:rsid w:val="00D114E4"/>
    <w:rsid w:val="00D115EB"/>
    <w:rsid w:val="00D1177E"/>
    <w:rsid w:val="00D11927"/>
    <w:rsid w:val="00D11B97"/>
    <w:rsid w:val="00D11C7B"/>
    <w:rsid w:val="00D11E5E"/>
    <w:rsid w:val="00D1253A"/>
    <w:rsid w:val="00D12675"/>
    <w:rsid w:val="00D1269E"/>
    <w:rsid w:val="00D128B9"/>
    <w:rsid w:val="00D128C5"/>
    <w:rsid w:val="00D12904"/>
    <w:rsid w:val="00D12A45"/>
    <w:rsid w:val="00D12A4D"/>
    <w:rsid w:val="00D12C44"/>
    <w:rsid w:val="00D13189"/>
    <w:rsid w:val="00D137B3"/>
    <w:rsid w:val="00D1380E"/>
    <w:rsid w:val="00D1385F"/>
    <w:rsid w:val="00D13921"/>
    <w:rsid w:val="00D13CBC"/>
    <w:rsid w:val="00D13D04"/>
    <w:rsid w:val="00D13D4A"/>
    <w:rsid w:val="00D13F95"/>
    <w:rsid w:val="00D14035"/>
    <w:rsid w:val="00D141B8"/>
    <w:rsid w:val="00D14575"/>
    <w:rsid w:val="00D1474C"/>
    <w:rsid w:val="00D14861"/>
    <w:rsid w:val="00D14A03"/>
    <w:rsid w:val="00D14A24"/>
    <w:rsid w:val="00D14A2A"/>
    <w:rsid w:val="00D14A8A"/>
    <w:rsid w:val="00D14BA6"/>
    <w:rsid w:val="00D14DF9"/>
    <w:rsid w:val="00D14E2D"/>
    <w:rsid w:val="00D15117"/>
    <w:rsid w:val="00D153E6"/>
    <w:rsid w:val="00D15726"/>
    <w:rsid w:val="00D159D5"/>
    <w:rsid w:val="00D15DD2"/>
    <w:rsid w:val="00D15F56"/>
    <w:rsid w:val="00D15FDB"/>
    <w:rsid w:val="00D16166"/>
    <w:rsid w:val="00D1639E"/>
    <w:rsid w:val="00D163D1"/>
    <w:rsid w:val="00D1656E"/>
    <w:rsid w:val="00D167DD"/>
    <w:rsid w:val="00D16C92"/>
    <w:rsid w:val="00D16ED8"/>
    <w:rsid w:val="00D17219"/>
    <w:rsid w:val="00D17744"/>
    <w:rsid w:val="00D17A1B"/>
    <w:rsid w:val="00D17C76"/>
    <w:rsid w:val="00D17CF9"/>
    <w:rsid w:val="00D17FDD"/>
    <w:rsid w:val="00D202F6"/>
    <w:rsid w:val="00D20541"/>
    <w:rsid w:val="00D20696"/>
    <w:rsid w:val="00D2078F"/>
    <w:rsid w:val="00D21182"/>
    <w:rsid w:val="00D211A2"/>
    <w:rsid w:val="00D211BF"/>
    <w:rsid w:val="00D212C2"/>
    <w:rsid w:val="00D212D9"/>
    <w:rsid w:val="00D2173B"/>
    <w:rsid w:val="00D21786"/>
    <w:rsid w:val="00D21A11"/>
    <w:rsid w:val="00D21A58"/>
    <w:rsid w:val="00D21AA7"/>
    <w:rsid w:val="00D2208E"/>
    <w:rsid w:val="00D220FB"/>
    <w:rsid w:val="00D2216D"/>
    <w:rsid w:val="00D221EE"/>
    <w:rsid w:val="00D224D2"/>
    <w:rsid w:val="00D2257C"/>
    <w:rsid w:val="00D22712"/>
    <w:rsid w:val="00D233AB"/>
    <w:rsid w:val="00D2356B"/>
    <w:rsid w:val="00D239CB"/>
    <w:rsid w:val="00D23BEC"/>
    <w:rsid w:val="00D23C97"/>
    <w:rsid w:val="00D240AD"/>
    <w:rsid w:val="00D24112"/>
    <w:rsid w:val="00D2422D"/>
    <w:rsid w:val="00D245A7"/>
    <w:rsid w:val="00D24BAA"/>
    <w:rsid w:val="00D24C7D"/>
    <w:rsid w:val="00D24E70"/>
    <w:rsid w:val="00D25789"/>
    <w:rsid w:val="00D25AA5"/>
    <w:rsid w:val="00D26035"/>
    <w:rsid w:val="00D2607B"/>
    <w:rsid w:val="00D264AF"/>
    <w:rsid w:val="00D26619"/>
    <w:rsid w:val="00D26663"/>
    <w:rsid w:val="00D266E6"/>
    <w:rsid w:val="00D26963"/>
    <w:rsid w:val="00D26975"/>
    <w:rsid w:val="00D269D3"/>
    <w:rsid w:val="00D26B1B"/>
    <w:rsid w:val="00D26E2E"/>
    <w:rsid w:val="00D26F52"/>
    <w:rsid w:val="00D26F7A"/>
    <w:rsid w:val="00D27030"/>
    <w:rsid w:val="00D2756A"/>
    <w:rsid w:val="00D27687"/>
    <w:rsid w:val="00D276B1"/>
    <w:rsid w:val="00D276F6"/>
    <w:rsid w:val="00D277C0"/>
    <w:rsid w:val="00D2781C"/>
    <w:rsid w:val="00D27950"/>
    <w:rsid w:val="00D27A3C"/>
    <w:rsid w:val="00D27D6D"/>
    <w:rsid w:val="00D27DDD"/>
    <w:rsid w:val="00D300EA"/>
    <w:rsid w:val="00D30216"/>
    <w:rsid w:val="00D3058E"/>
    <w:rsid w:val="00D305D4"/>
    <w:rsid w:val="00D30A5D"/>
    <w:rsid w:val="00D31114"/>
    <w:rsid w:val="00D31413"/>
    <w:rsid w:val="00D317D6"/>
    <w:rsid w:val="00D3191D"/>
    <w:rsid w:val="00D31CF6"/>
    <w:rsid w:val="00D31DED"/>
    <w:rsid w:val="00D31E7A"/>
    <w:rsid w:val="00D3234E"/>
    <w:rsid w:val="00D3247C"/>
    <w:rsid w:val="00D324CB"/>
    <w:rsid w:val="00D32847"/>
    <w:rsid w:val="00D329C4"/>
    <w:rsid w:val="00D32C3B"/>
    <w:rsid w:val="00D32E43"/>
    <w:rsid w:val="00D3311F"/>
    <w:rsid w:val="00D33380"/>
    <w:rsid w:val="00D3388D"/>
    <w:rsid w:val="00D339D8"/>
    <w:rsid w:val="00D33C15"/>
    <w:rsid w:val="00D34286"/>
    <w:rsid w:val="00D3434D"/>
    <w:rsid w:val="00D344CD"/>
    <w:rsid w:val="00D3464D"/>
    <w:rsid w:val="00D34678"/>
    <w:rsid w:val="00D349FF"/>
    <w:rsid w:val="00D34A1A"/>
    <w:rsid w:val="00D34F1E"/>
    <w:rsid w:val="00D351D5"/>
    <w:rsid w:val="00D351DE"/>
    <w:rsid w:val="00D35242"/>
    <w:rsid w:val="00D35349"/>
    <w:rsid w:val="00D3543A"/>
    <w:rsid w:val="00D354D8"/>
    <w:rsid w:val="00D35509"/>
    <w:rsid w:val="00D356EB"/>
    <w:rsid w:val="00D35816"/>
    <w:rsid w:val="00D35910"/>
    <w:rsid w:val="00D35A43"/>
    <w:rsid w:val="00D35CA6"/>
    <w:rsid w:val="00D35F8C"/>
    <w:rsid w:val="00D3606A"/>
    <w:rsid w:val="00D362C4"/>
    <w:rsid w:val="00D36748"/>
    <w:rsid w:val="00D36843"/>
    <w:rsid w:val="00D36B64"/>
    <w:rsid w:val="00D36BB3"/>
    <w:rsid w:val="00D37149"/>
    <w:rsid w:val="00D3724F"/>
    <w:rsid w:val="00D37373"/>
    <w:rsid w:val="00D3740D"/>
    <w:rsid w:val="00D3758B"/>
    <w:rsid w:val="00D377D4"/>
    <w:rsid w:val="00D37A2B"/>
    <w:rsid w:val="00D37BBE"/>
    <w:rsid w:val="00D37BCE"/>
    <w:rsid w:val="00D37CD5"/>
    <w:rsid w:val="00D37CF7"/>
    <w:rsid w:val="00D37DA6"/>
    <w:rsid w:val="00D37EA4"/>
    <w:rsid w:val="00D37F70"/>
    <w:rsid w:val="00D403DB"/>
    <w:rsid w:val="00D40478"/>
    <w:rsid w:val="00D40782"/>
    <w:rsid w:val="00D407B6"/>
    <w:rsid w:val="00D40802"/>
    <w:rsid w:val="00D40A43"/>
    <w:rsid w:val="00D40E57"/>
    <w:rsid w:val="00D421EA"/>
    <w:rsid w:val="00D4256A"/>
    <w:rsid w:val="00D42633"/>
    <w:rsid w:val="00D42706"/>
    <w:rsid w:val="00D4272D"/>
    <w:rsid w:val="00D4294B"/>
    <w:rsid w:val="00D42CCF"/>
    <w:rsid w:val="00D42CF9"/>
    <w:rsid w:val="00D42D03"/>
    <w:rsid w:val="00D42F08"/>
    <w:rsid w:val="00D42F80"/>
    <w:rsid w:val="00D43272"/>
    <w:rsid w:val="00D43733"/>
    <w:rsid w:val="00D43888"/>
    <w:rsid w:val="00D43BC9"/>
    <w:rsid w:val="00D4411C"/>
    <w:rsid w:val="00D443AD"/>
    <w:rsid w:val="00D44538"/>
    <w:rsid w:val="00D44609"/>
    <w:rsid w:val="00D4465C"/>
    <w:rsid w:val="00D448FB"/>
    <w:rsid w:val="00D44FA7"/>
    <w:rsid w:val="00D44FD5"/>
    <w:rsid w:val="00D4518D"/>
    <w:rsid w:val="00D4531B"/>
    <w:rsid w:val="00D45339"/>
    <w:rsid w:val="00D45425"/>
    <w:rsid w:val="00D456F9"/>
    <w:rsid w:val="00D45730"/>
    <w:rsid w:val="00D45DE6"/>
    <w:rsid w:val="00D45F4E"/>
    <w:rsid w:val="00D463FB"/>
    <w:rsid w:val="00D46436"/>
    <w:rsid w:val="00D465FF"/>
    <w:rsid w:val="00D46D86"/>
    <w:rsid w:val="00D46FA3"/>
    <w:rsid w:val="00D474DE"/>
    <w:rsid w:val="00D47741"/>
    <w:rsid w:val="00D47A99"/>
    <w:rsid w:val="00D47DE2"/>
    <w:rsid w:val="00D47F1A"/>
    <w:rsid w:val="00D5017A"/>
    <w:rsid w:val="00D5066E"/>
    <w:rsid w:val="00D507C5"/>
    <w:rsid w:val="00D50906"/>
    <w:rsid w:val="00D50917"/>
    <w:rsid w:val="00D509C9"/>
    <w:rsid w:val="00D50BD8"/>
    <w:rsid w:val="00D50D65"/>
    <w:rsid w:val="00D511A1"/>
    <w:rsid w:val="00D5145A"/>
    <w:rsid w:val="00D5149B"/>
    <w:rsid w:val="00D51570"/>
    <w:rsid w:val="00D516E0"/>
    <w:rsid w:val="00D51700"/>
    <w:rsid w:val="00D51B4D"/>
    <w:rsid w:val="00D51CB6"/>
    <w:rsid w:val="00D5282E"/>
    <w:rsid w:val="00D52A7F"/>
    <w:rsid w:val="00D52B15"/>
    <w:rsid w:val="00D52C29"/>
    <w:rsid w:val="00D52DB4"/>
    <w:rsid w:val="00D52DDA"/>
    <w:rsid w:val="00D52FC2"/>
    <w:rsid w:val="00D5313D"/>
    <w:rsid w:val="00D53920"/>
    <w:rsid w:val="00D53C22"/>
    <w:rsid w:val="00D53F3B"/>
    <w:rsid w:val="00D53FC4"/>
    <w:rsid w:val="00D54386"/>
    <w:rsid w:val="00D545AA"/>
    <w:rsid w:val="00D549AD"/>
    <w:rsid w:val="00D54C90"/>
    <w:rsid w:val="00D552B7"/>
    <w:rsid w:val="00D552F3"/>
    <w:rsid w:val="00D555B0"/>
    <w:rsid w:val="00D559EB"/>
    <w:rsid w:val="00D562A8"/>
    <w:rsid w:val="00D564A2"/>
    <w:rsid w:val="00D56532"/>
    <w:rsid w:val="00D56939"/>
    <w:rsid w:val="00D56DEA"/>
    <w:rsid w:val="00D56DF7"/>
    <w:rsid w:val="00D57158"/>
    <w:rsid w:val="00D5729B"/>
    <w:rsid w:val="00D574A3"/>
    <w:rsid w:val="00D57632"/>
    <w:rsid w:val="00D57679"/>
    <w:rsid w:val="00D57877"/>
    <w:rsid w:val="00D5787B"/>
    <w:rsid w:val="00D5790A"/>
    <w:rsid w:val="00D57941"/>
    <w:rsid w:val="00D57B1B"/>
    <w:rsid w:val="00D57CD2"/>
    <w:rsid w:val="00D57F48"/>
    <w:rsid w:val="00D57FDB"/>
    <w:rsid w:val="00D604D7"/>
    <w:rsid w:val="00D6074B"/>
    <w:rsid w:val="00D60AAC"/>
    <w:rsid w:val="00D61148"/>
    <w:rsid w:val="00D611F3"/>
    <w:rsid w:val="00D613E0"/>
    <w:rsid w:val="00D61AEA"/>
    <w:rsid w:val="00D61F17"/>
    <w:rsid w:val="00D62107"/>
    <w:rsid w:val="00D62212"/>
    <w:rsid w:val="00D622E3"/>
    <w:rsid w:val="00D6238F"/>
    <w:rsid w:val="00D626C4"/>
    <w:rsid w:val="00D6283C"/>
    <w:rsid w:val="00D631BB"/>
    <w:rsid w:val="00D631C8"/>
    <w:rsid w:val="00D63611"/>
    <w:rsid w:val="00D63720"/>
    <w:rsid w:val="00D63D66"/>
    <w:rsid w:val="00D63FD6"/>
    <w:rsid w:val="00D64154"/>
    <w:rsid w:val="00D646F9"/>
    <w:rsid w:val="00D647A4"/>
    <w:rsid w:val="00D64916"/>
    <w:rsid w:val="00D64987"/>
    <w:rsid w:val="00D64ACA"/>
    <w:rsid w:val="00D64B69"/>
    <w:rsid w:val="00D64D89"/>
    <w:rsid w:val="00D64DCF"/>
    <w:rsid w:val="00D65066"/>
    <w:rsid w:val="00D65783"/>
    <w:rsid w:val="00D6590E"/>
    <w:rsid w:val="00D6594B"/>
    <w:rsid w:val="00D6596D"/>
    <w:rsid w:val="00D65AC1"/>
    <w:rsid w:val="00D66206"/>
    <w:rsid w:val="00D6634B"/>
    <w:rsid w:val="00D663D7"/>
    <w:rsid w:val="00D66832"/>
    <w:rsid w:val="00D66871"/>
    <w:rsid w:val="00D668BB"/>
    <w:rsid w:val="00D66B9A"/>
    <w:rsid w:val="00D66D96"/>
    <w:rsid w:val="00D6705E"/>
    <w:rsid w:val="00D67314"/>
    <w:rsid w:val="00D67352"/>
    <w:rsid w:val="00D6748B"/>
    <w:rsid w:val="00D6763D"/>
    <w:rsid w:val="00D6772B"/>
    <w:rsid w:val="00D67969"/>
    <w:rsid w:val="00D67996"/>
    <w:rsid w:val="00D67D9A"/>
    <w:rsid w:val="00D70378"/>
    <w:rsid w:val="00D70428"/>
    <w:rsid w:val="00D70653"/>
    <w:rsid w:val="00D707E1"/>
    <w:rsid w:val="00D708E3"/>
    <w:rsid w:val="00D70A76"/>
    <w:rsid w:val="00D70D87"/>
    <w:rsid w:val="00D70EA4"/>
    <w:rsid w:val="00D714EE"/>
    <w:rsid w:val="00D71518"/>
    <w:rsid w:val="00D715F5"/>
    <w:rsid w:val="00D71784"/>
    <w:rsid w:val="00D71A16"/>
    <w:rsid w:val="00D71B4A"/>
    <w:rsid w:val="00D71F36"/>
    <w:rsid w:val="00D71F79"/>
    <w:rsid w:val="00D72042"/>
    <w:rsid w:val="00D720AF"/>
    <w:rsid w:val="00D721C7"/>
    <w:rsid w:val="00D72300"/>
    <w:rsid w:val="00D72369"/>
    <w:rsid w:val="00D726EE"/>
    <w:rsid w:val="00D72926"/>
    <w:rsid w:val="00D72B39"/>
    <w:rsid w:val="00D72F99"/>
    <w:rsid w:val="00D7336F"/>
    <w:rsid w:val="00D73A32"/>
    <w:rsid w:val="00D73A60"/>
    <w:rsid w:val="00D73ADE"/>
    <w:rsid w:val="00D73E86"/>
    <w:rsid w:val="00D73EA1"/>
    <w:rsid w:val="00D74387"/>
    <w:rsid w:val="00D74AA4"/>
    <w:rsid w:val="00D74B92"/>
    <w:rsid w:val="00D74E30"/>
    <w:rsid w:val="00D75362"/>
    <w:rsid w:val="00D75626"/>
    <w:rsid w:val="00D75755"/>
    <w:rsid w:val="00D75768"/>
    <w:rsid w:val="00D75828"/>
    <w:rsid w:val="00D7598D"/>
    <w:rsid w:val="00D759EC"/>
    <w:rsid w:val="00D75AA2"/>
    <w:rsid w:val="00D75B56"/>
    <w:rsid w:val="00D75D2F"/>
    <w:rsid w:val="00D761B0"/>
    <w:rsid w:val="00D76B10"/>
    <w:rsid w:val="00D76C48"/>
    <w:rsid w:val="00D76CD3"/>
    <w:rsid w:val="00D7712A"/>
    <w:rsid w:val="00D771BC"/>
    <w:rsid w:val="00D7749C"/>
    <w:rsid w:val="00D775BE"/>
    <w:rsid w:val="00D776B4"/>
    <w:rsid w:val="00D7788E"/>
    <w:rsid w:val="00D7796B"/>
    <w:rsid w:val="00D779D7"/>
    <w:rsid w:val="00D77C66"/>
    <w:rsid w:val="00D77CB2"/>
    <w:rsid w:val="00D77CDA"/>
    <w:rsid w:val="00D806E7"/>
    <w:rsid w:val="00D80E46"/>
    <w:rsid w:val="00D80E60"/>
    <w:rsid w:val="00D81019"/>
    <w:rsid w:val="00D8109D"/>
    <w:rsid w:val="00D8119C"/>
    <w:rsid w:val="00D81201"/>
    <w:rsid w:val="00D81335"/>
    <w:rsid w:val="00D8156B"/>
    <w:rsid w:val="00D817BA"/>
    <w:rsid w:val="00D817E8"/>
    <w:rsid w:val="00D818EF"/>
    <w:rsid w:val="00D81B63"/>
    <w:rsid w:val="00D81D80"/>
    <w:rsid w:val="00D81EE7"/>
    <w:rsid w:val="00D81FA3"/>
    <w:rsid w:val="00D81FC0"/>
    <w:rsid w:val="00D82144"/>
    <w:rsid w:val="00D8214D"/>
    <w:rsid w:val="00D82483"/>
    <w:rsid w:val="00D828B2"/>
    <w:rsid w:val="00D828E5"/>
    <w:rsid w:val="00D8317A"/>
    <w:rsid w:val="00D831A3"/>
    <w:rsid w:val="00D831E5"/>
    <w:rsid w:val="00D835D5"/>
    <w:rsid w:val="00D837AA"/>
    <w:rsid w:val="00D83982"/>
    <w:rsid w:val="00D83BE9"/>
    <w:rsid w:val="00D83C6A"/>
    <w:rsid w:val="00D83D29"/>
    <w:rsid w:val="00D84707"/>
    <w:rsid w:val="00D8485C"/>
    <w:rsid w:val="00D84935"/>
    <w:rsid w:val="00D84B64"/>
    <w:rsid w:val="00D84BE9"/>
    <w:rsid w:val="00D8552D"/>
    <w:rsid w:val="00D85908"/>
    <w:rsid w:val="00D859B6"/>
    <w:rsid w:val="00D859DD"/>
    <w:rsid w:val="00D85A2C"/>
    <w:rsid w:val="00D85BC4"/>
    <w:rsid w:val="00D86D7E"/>
    <w:rsid w:val="00D8716E"/>
    <w:rsid w:val="00D871D7"/>
    <w:rsid w:val="00D873DF"/>
    <w:rsid w:val="00D87420"/>
    <w:rsid w:val="00D8744B"/>
    <w:rsid w:val="00D8746C"/>
    <w:rsid w:val="00D87903"/>
    <w:rsid w:val="00D879D5"/>
    <w:rsid w:val="00D87F6C"/>
    <w:rsid w:val="00D90042"/>
    <w:rsid w:val="00D902E1"/>
    <w:rsid w:val="00D90649"/>
    <w:rsid w:val="00D906E9"/>
    <w:rsid w:val="00D90831"/>
    <w:rsid w:val="00D90B7A"/>
    <w:rsid w:val="00D91198"/>
    <w:rsid w:val="00D9134D"/>
    <w:rsid w:val="00D91ACF"/>
    <w:rsid w:val="00D91C41"/>
    <w:rsid w:val="00D91F1F"/>
    <w:rsid w:val="00D92114"/>
    <w:rsid w:val="00D92582"/>
    <w:rsid w:val="00D9258B"/>
    <w:rsid w:val="00D92AA2"/>
    <w:rsid w:val="00D92C90"/>
    <w:rsid w:val="00D92CDE"/>
    <w:rsid w:val="00D92DEF"/>
    <w:rsid w:val="00D92E45"/>
    <w:rsid w:val="00D92FD8"/>
    <w:rsid w:val="00D9316C"/>
    <w:rsid w:val="00D931EE"/>
    <w:rsid w:val="00D93347"/>
    <w:rsid w:val="00D934E2"/>
    <w:rsid w:val="00D93520"/>
    <w:rsid w:val="00D93B46"/>
    <w:rsid w:val="00D93B72"/>
    <w:rsid w:val="00D93E79"/>
    <w:rsid w:val="00D94332"/>
    <w:rsid w:val="00D9435A"/>
    <w:rsid w:val="00D943B2"/>
    <w:rsid w:val="00D944C2"/>
    <w:rsid w:val="00D94528"/>
    <w:rsid w:val="00D949F3"/>
    <w:rsid w:val="00D94A07"/>
    <w:rsid w:val="00D94A1E"/>
    <w:rsid w:val="00D94E37"/>
    <w:rsid w:val="00D955D6"/>
    <w:rsid w:val="00D956BA"/>
    <w:rsid w:val="00D95ACD"/>
    <w:rsid w:val="00D963B5"/>
    <w:rsid w:val="00D969E6"/>
    <w:rsid w:val="00D96B35"/>
    <w:rsid w:val="00D96FAC"/>
    <w:rsid w:val="00D97750"/>
    <w:rsid w:val="00D97A76"/>
    <w:rsid w:val="00D97B6D"/>
    <w:rsid w:val="00D97E99"/>
    <w:rsid w:val="00D97EC6"/>
    <w:rsid w:val="00DA0487"/>
    <w:rsid w:val="00DA05FC"/>
    <w:rsid w:val="00DA0697"/>
    <w:rsid w:val="00DA082B"/>
    <w:rsid w:val="00DA094C"/>
    <w:rsid w:val="00DA0BC1"/>
    <w:rsid w:val="00DA0C87"/>
    <w:rsid w:val="00DA0EE5"/>
    <w:rsid w:val="00DA126A"/>
    <w:rsid w:val="00DA143D"/>
    <w:rsid w:val="00DA15DD"/>
    <w:rsid w:val="00DA1646"/>
    <w:rsid w:val="00DA172E"/>
    <w:rsid w:val="00DA1A73"/>
    <w:rsid w:val="00DA1D16"/>
    <w:rsid w:val="00DA2370"/>
    <w:rsid w:val="00DA2450"/>
    <w:rsid w:val="00DA24E9"/>
    <w:rsid w:val="00DA2545"/>
    <w:rsid w:val="00DA2604"/>
    <w:rsid w:val="00DA260F"/>
    <w:rsid w:val="00DA270D"/>
    <w:rsid w:val="00DA273C"/>
    <w:rsid w:val="00DA28C1"/>
    <w:rsid w:val="00DA299B"/>
    <w:rsid w:val="00DA2C57"/>
    <w:rsid w:val="00DA2D8E"/>
    <w:rsid w:val="00DA2FFA"/>
    <w:rsid w:val="00DA34E9"/>
    <w:rsid w:val="00DA3913"/>
    <w:rsid w:val="00DA3A32"/>
    <w:rsid w:val="00DA3A9A"/>
    <w:rsid w:val="00DA3CBE"/>
    <w:rsid w:val="00DA41BC"/>
    <w:rsid w:val="00DA441B"/>
    <w:rsid w:val="00DA4DEC"/>
    <w:rsid w:val="00DA5098"/>
    <w:rsid w:val="00DA56E6"/>
    <w:rsid w:val="00DA5B9C"/>
    <w:rsid w:val="00DA5BDE"/>
    <w:rsid w:val="00DA5F0E"/>
    <w:rsid w:val="00DA5F72"/>
    <w:rsid w:val="00DA635C"/>
    <w:rsid w:val="00DA6868"/>
    <w:rsid w:val="00DA6FB5"/>
    <w:rsid w:val="00DA70A4"/>
    <w:rsid w:val="00DA7242"/>
    <w:rsid w:val="00DA7288"/>
    <w:rsid w:val="00DA734D"/>
    <w:rsid w:val="00DA77FC"/>
    <w:rsid w:val="00DA78DF"/>
    <w:rsid w:val="00DA7B14"/>
    <w:rsid w:val="00DB0662"/>
    <w:rsid w:val="00DB0F83"/>
    <w:rsid w:val="00DB11FE"/>
    <w:rsid w:val="00DB1378"/>
    <w:rsid w:val="00DB17A3"/>
    <w:rsid w:val="00DB1C03"/>
    <w:rsid w:val="00DB1C6D"/>
    <w:rsid w:val="00DB2183"/>
    <w:rsid w:val="00DB23CC"/>
    <w:rsid w:val="00DB24FE"/>
    <w:rsid w:val="00DB2882"/>
    <w:rsid w:val="00DB2E47"/>
    <w:rsid w:val="00DB3343"/>
    <w:rsid w:val="00DB33C8"/>
    <w:rsid w:val="00DB3558"/>
    <w:rsid w:val="00DB35E8"/>
    <w:rsid w:val="00DB3798"/>
    <w:rsid w:val="00DB3B85"/>
    <w:rsid w:val="00DB3CD9"/>
    <w:rsid w:val="00DB3F96"/>
    <w:rsid w:val="00DB4085"/>
    <w:rsid w:val="00DB46B5"/>
    <w:rsid w:val="00DB47BE"/>
    <w:rsid w:val="00DB483A"/>
    <w:rsid w:val="00DB4B9C"/>
    <w:rsid w:val="00DB5328"/>
    <w:rsid w:val="00DB5391"/>
    <w:rsid w:val="00DB58B2"/>
    <w:rsid w:val="00DB5D2E"/>
    <w:rsid w:val="00DB5E8B"/>
    <w:rsid w:val="00DB5F0A"/>
    <w:rsid w:val="00DB5F8C"/>
    <w:rsid w:val="00DB60CD"/>
    <w:rsid w:val="00DB61AC"/>
    <w:rsid w:val="00DB6508"/>
    <w:rsid w:val="00DB684A"/>
    <w:rsid w:val="00DB6A75"/>
    <w:rsid w:val="00DB6B58"/>
    <w:rsid w:val="00DB6BBD"/>
    <w:rsid w:val="00DB6D1F"/>
    <w:rsid w:val="00DB6F29"/>
    <w:rsid w:val="00DB71CB"/>
    <w:rsid w:val="00DB7389"/>
    <w:rsid w:val="00DB787A"/>
    <w:rsid w:val="00DB7A33"/>
    <w:rsid w:val="00DC0283"/>
    <w:rsid w:val="00DC04E9"/>
    <w:rsid w:val="00DC04F2"/>
    <w:rsid w:val="00DC1000"/>
    <w:rsid w:val="00DC13D4"/>
    <w:rsid w:val="00DC1930"/>
    <w:rsid w:val="00DC199E"/>
    <w:rsid w:val="00DC1C9D"/>
    <w:rsid w:val="00DC1FE5"/>
    <w:rsid w:val="00DC2180"/>
    <w:rsid w:val="00DC24BF"/>
    <w:rsid w:val="00DC26AE"/>
    <w:rsid w:val="00DC2AC8"/>
    <w:rsid w:val="00DC2AD0"/>
    <w:rsid w:val="00DC2BFF"/>
    <w:rsid w:val="00DC3040"/>
    <w:rsid w:val="00DC3126"/>
    <w:rsid w:val="00DC330E"/>
    <w:rsid w:val="00DC33F9"/>
    <w:rsid w:val="00DC3446"/>
    <w:rsid w:val="00DC34D9"/>
    <w:rsid w:val="00DC3536"/>
    <w:rsid w:val="00DC3B3D"/>
    <w:rsid w:val="00DC3FC5"/>
    <w:rsid w:val="00DC4365"/>
    <w:rsid w:val="00DC43C2"/>
    <w:rsid w:val="00DC4484"/>
    <w:rsid w:val="00DC4664"/>
    <w:rsid w:val="00DC46BA"/>
    <w:rsid w:val="00DC4A2A"/>
    <w:rsid w:val="00DC5119"/>
    <w:rsid w:val="00DC51CD"/>
    <w:rsid w:val="00DC5424"/>
    <w:rsid w:val="00DC5767"/>
    <w:rsid w:val="00DC58E4"/>
    <w:rsid w:val="00DC5970"/>
    <w:rsid w:val="00DC5BA1"/>
    <w:rsid w:val="00DC5EBE"/>
    <w:rsid w:val="00DC6155"/>
    <w:rsid w:val="00DC6220"/>
    <w:rsid w:val="00DC6373"/>
    <w:rsid w:val="00DC643B"/>
    <w:rsid w:val="00DC6487"/>
    <w:rsid w:val="00DC6538"/>
    <w:rsid w:val="00DC6904"/>
    <w:rsid w:val="00DC6ABD"/>
    <w:rsid w:val="00DC6AE8"/>
    <w:rsid w:val="00DC6CD4"/>
    <w:rsid w:val="00DC6F29"/>
    <w:rsid w:val="00DC71E7"/>
    <w:rsid w:val="00DC72AA"/>
    <w:rsid w:val="00DC735C"/>
    <w:rsid w:val="00DC7639"/>
    <w:rsid w:val="00DC77E5"/>
    <w:rsid w:val="00DC79E2"/>
    <w:rsid w:val="00DC7BD1"/>
    <w:rsid w:val="00DC7C50"/>
    <w:rsid w:val="00DC7D39"/>
    <w:rsid w:val="00DC7D60"/>
    <w:rsid w:val="00DC7E13"/>
    <w:rsid w:val="00DD00CF"/>
    <w:rsid w:val="00DD01A6"/>
    <w:rsid w:val="00DD07E0"/>
    <w:rsid w:val="00DD0A7B"/>
    <w:rsid w:val="00DD0BE0"/>
    <w:rsid w:val="00DD0EA1"/>
    <w:rsid w:val="00DD116E"/>
    <w:rsid w:val="00DD12D6"/>
    <w:rsid w:val="00DD15CF"/>
    <w:rsid w:val="00DD1E79"/>
    <w:rsid w:val="00DD1F27"/>
    <w:rsid w:val="00DD1FAE"/>
    <w:rsid w:val="00DD2077"/>
    <w:rsid w:val="00DD248A"/>
    <w:rsid w:val="00DD2562"/>
    <w:rsid w:val="00DD2847"/>
    <w:rsid w:val="00DD2D9B"/>
    <w:rsid w:val="00DD2E58"/>
    <w:rsid w:val="00DD326B"/>
    <w:rsid w:val="00DD343F"/>
    <w:rsid w:val="00DD34A4"/>
    <w:rsid w:val="00DD35BC"/>
    <w:rsid w:val="00DD35CA"/>
    <w:rsid w:val="00DD3646"/>
    <w:rsid w:val="00DD3708"/>
    <w:rsid w:val="00DD3711"/>
    <w:rsid w:val="00DD3779"/>
    <w:rsid w:val="00DD384C"/>
    <w:rsid w:val="00DD3920"/>
    <w:rsid w:val="00DD3A1B"/>
    <w:rsid w:val="00DD3B5B"/>
    <w:rsid w:val="00DD3C8A"/>
    <w:rsid w:val="00DD3D3D"/>
    <w:rsid w:val="00DD3FE1"/>
    <w:rsid w:val="00DD3FE4"/>
    <w:rsid w:val="00DD43E6"/>
    <w:rsid w:val="00DD4634"/>
    <w:rsid w:val="00DD4955"/>
    <w:rsid w:val="00DD4CF1"/>
    <w:rsid w:val="00DD4CF5"/>
    <w:rsid w:val="00DD4D61"/>
    <w:rsid w:val="00DD4F34"/>
    <w:rsid w:val="00DD50E2"/>
    <w:rsid w:val="00DD5244"/>
    <w:rsid w:val="00DD52C6"/>
    <w:rsid w:val="00DD53E4"/>
    <w:rsid w:val="00DD54D0"/>
    <w:rsid w:val="00DD5D7B"/>
    <w:rsid w:val="00DD5FD5"/>
    <w:rsid w:val="00DD6359"/>
    <w:rsid w:val="00DD637A"/>
    <w:rsid w:val="00DD66B8"/>
    <w:rsid w:val="00DD6C65"/>
    <w:rsid w:val="00DD6E54"/>
    <w:rsid w:val="00DD7301"/>
    <w:rsid w:val="00DD7308"/>
    <w:rsid w:val="00DD74C8"/>
    <w:rsid w:val="00DD7595"/>
    <w:rsid w:val="00DD75BE"/>
    <w:rsid w:val="00DD7B72"/>
    <w:rsid w:val="00DD7D0A"/>
    <w:rsid w:val="00DD7DAF"/>
    <w:rsid w:val="00DD7E00"/>
    <w:rsid w:val="00DD7ECA"/>
    <w:rsid w:val="00DE050E"/>
    <w:rsid w:val="00DE06C9"/>
    <w:rsid w:val="00DE0820"/>
    <w:rsid w:val="00DE1035"/>
    <w:rsid w:val="00DE1311"/>
    <w:rsid w:val="00DE1562"/>
    <w:rsid w:val="00DE1838"/>
    <w:rsid w:val="00DE197C"/>
    <w:rsid w:val="00DE1B04"/>
    <w:rsid w:val="00DE1D6D"/>
    <w:rsid w:val="00DE1DDF"/>
    <w:rsid w:val="00DE2121"/>
    <w:rsid w:val="00DE2247"/>
    <w:rsid w:val="00DE241F"/>
    <w:rsid w:val="00DE26D6"/>
    <w:rsid w:val="00DE2A7B"/>
    <w:rsid w:val="00DE2AC5"/>
    <w:rsid w:val="00DE2E38"/>
    <w:rsid w:val="00DE3315"/>
    <w:rsid w:val="00DE334F"/>
    <w:rsid w:val="00DE339C"/>
    <w:rsid w:val="00DE33D4"/>
    <w:rsid w:val="00DE3517"/>
    <w:rsid w:val="00DE3A44"/>
    <w:rsid w:val="00DE3CDB"/>
    <w:rsid w:val="00DE45E9"/>
    <w:rsid w:val="00DE46D8"/>
    <w:rsid w:val="00DE47F7"/>
    <w:rsid w:val="00DE49D7"/>
    <w:rsid w:val="00DE4FFC"/>
    <w:rsid w:val="00DE5163"/>
    <w:rsid w:val="00DE53A3"/>
    <w:rsid w:val="00DE5551"/>
    <w:rsid w:val="00DE5A20"/>
    <w:rsid w:val="00DE5AC1"/>
    <w:rsid w:val="00DE5AF1"/>
    <w:rsid w:val="00DE6168"/>
    <w:rsid w:val="00DE63ED"/>
    <w:rsid w:val="00DE6AF4"/>
    <w:rsid w:val="00DE6E76"/>
    <w:rsid w:val="00DE7087"/>
    <w:rsid w:val="00DE744D"/>
    <w:rsid w:val="00DE745C"/>
    <w:rsid w:val="00DE78F8"/>
    <w:rsid w:val="00DE7BAC"/>
    <w:rsid w:val="00DE7D1D"/>
    <w:rsid w:val="00DE7EF9"/>
    <w:rsid w:val="00DE7F76"/>
    <w:rsid w:val="00DF00A7"/>
    <w:rsid w:val="00DF02DA"/>
    <w:rsid w:val="00DF041D"/>
    <w:rsid w:val="00DF08B0"/>
    <w:rsid w:val="00DF0C2D"/>
    <w:rsid w:val="00DF0D20"/>
    <w:rsid w:val="00DF1998"/>
    <w:rsid w:val="00DF1CBC"/>
    <w:rsid w:val="00DF1E5C"/>
    <w:rsid w:val="00DF22C6"/>
    <w:rsid w:val="00DF26EA"/>
    <w:rsid w:val="00DF28AD"/>
    <w:rsid w:val="00DF29E0"/>
    <w:rsid w:val="00DF2D88"/>
    <w:rsid w:val="00DF2DB9"/>
    <w:rsid w:val="00DF2F2A"/>
    <w:rsid w:val="00DF3462"/>
    <w:rsid w:val="00DF34C5"/>
    <w:rsid w:val="00DF3697"/>
    <w:rsid w:val="00DF3942"/>
    <w:rsid w:val="00DF3B2A"/>
    <w:rsid w:val="00DF3B76"/>
    <w:rsid w:val="00DF448A"/>
    <w:rsid w:val="00DF4D5F"/>
    <w:rsid w:val="00DF5056"/>
    <w:rsid w:val="00DF50B5"/>
    <w:rsid w:val="00DF5634"/>
    <w:rsid w:val="00DF568A"/>
    <w:rsid w:val="00DF5751"/>
    <w:rsid w:val="00DF5E58"/>
    <w:rsid w:val="00DF602E"/>
    <w:rsid w:val="00DF60F2"/>
    <w:rsid w:val="00DF645C"/>
    <w:rsid w:val="00DF6522"/>
    <w:rsid w:val="00DF65DE"/>
    <w:rsid w:val="00DF67FE"/>
    <w:rsid w:val="00DF68E0"/>
    <w:rsid w:val="00DF6AAC"/>
    <w:rsid w:val="00DF6E89"/>
    <w:rsid w:val="00DF6EBC"/>
    <w:rsid w:val="00DF6F8E"/>
    <w:rsid w:val="00DF70E7"/>
    <w:rsid w:val="00DF7136"/>
    <w:rsid w:val="00DF7333"/>
    <w:rsid w:val="00DF77A0"/>
    <w:rsid w:val="00DF7C49"/>
    <w:rsid w:val="00DF7E20"/>
    <w:rsid w:val="00E00168"/>
    <w:rsid w:val="00E00185"/>
    <w:rsid w:val="00E002C3"/>
    <w:rsid w:val="00E0092C"/>
    <w:rsid w:val="00E00BCA"/>
    <w:rsid w:val="00E01138"/>
    <w:rsid w:val="00E019FC"/>
    <w:rsid w:val="00E01C77"/>
    <w:rsid w:val="00E01E94"/>
    <w:rsid w:val="00E020F9"/>
    <w:rsid w:val="00E0215F"/>
    <w:rsid w:val="00E0243B"/>
    <w:rsid w:val="00E0261F"/>
    <w:rsid w:val="00E027A6"/>
    <w:rsid w:val="00E02BC6"/>
    <w:rsid w:val="00E02F77"/>
    <w:rsid w:val="00E02FCD"/>
    <w:rsid w:val="00E0303C"/>
    <w:rsid w:val="00E0315D"/>
    <w:rsid w:val="00E0375D"/>
    <w:rsid w:val="00E03975"/>
    <w:rsid w:val="00E03D8F"/>
    <w:rsid w:val="00E03FF8"/>
    <w:rsid w:val="00E043E1"/>
    <w:rsid w:val="00E04452"/>
    <w:rsid w:val="00E046E6"/>
    <w:rsid w:val="00E04B97"/>
    <w:rsid w:val="00E04E40"/>
    <w:rsid w:val="00E0504A"/>
    <w:rsid w:val="00E050CF"/>
    <w:rsid w:val="00E054B3"/>
    <w:rsid w:val="00E05527"/>
    <w:rsid w:val="00E05F38"/>
    <w:rsid w:val="00E05FB8"/>
    <w:rsid w:val="00E06564"/>
    <w:rsid w:val="00E06659"/>
    <w:rsid w:val="00E06764"/>
    <w:rsid w:val="00E06829"/>
    <w:rsid w:val="00E06D5C"/>
    <w:rsid w:val="00E06F72"/>
    <w:rsid w:val="00E0716C"/>
    <w:rsid w:val="00E0743B"/>
    <w:rsid w:val="00E079BB"/>
    <w:rsid w:val="00E07F2B"/>
    <w:rsid w:val="00E100F2"/>
    <w:rsid w:val="00E1019F"/>
    <w:rsid w:val="00E10404"/>
    <w:rsid w:val="00E10464"/>
    <w:rsid w:val="00E10955"/>
    <w:rsid w:val="00E11612"/>
    <w:rsid w:val="00E1171E"/>
    <w:rsid w:val="00E11DEE"/>
    <w:rsid w:val="00E11E26"/>
    <w:rsid w:val="00E1236D"/>
    <w:rsid w:val="00E1268E"/>
    <w:rsid w:val="00E12AB6"/>
    <w:rsid w:val="00E12BAF"/>
    <w:rsid w:val="00E12BB1"/>
    <w:rsid w:val="00E12D56"/>
    <w:rsid w:val="00E12F7B"/>
    <w:rsid w:val="00E12FCC"/>
    <w:rsid w:val="00E1307C"/>
    <w:rsid w:val="00E1375C"/>
    <w:rsid w:val="00E13762"/>
    <w:rsid w:val="00E137FE"/>
    <w:rsid w:val="00E13B8B"/>
    <w:rsid w:val="00E13D08"/>
    <w:rsid w:val="00E13DAC"/>
    <w:rsid w:val="00E13F15"/>
    <w:rsid w:val="00E13F74"/>
    <w:rsid w:val="00E13F99"/>
    <w:rsid w:val="00E140BD"/>
    <w:rsid w:val="00E141C0"/>
    <w:rsid w:val="00E14339"/>
    <w:rsid w:val="00E148CA"/>
    <w:rsid w:val="00E1551B"/>
    <w:rsid w:val="00E15601"/>
    <w:rsid w:val="00E156E2"/>
    <w:rsid w:val="00E15DB7"/>
    <w:rsid w:val="00E15DCE"/>
    <w:rsid w:val="00E160F8"/>
    <w:rsid w:val="00E1616E"/>
    <w:rsid w:val="00E1655D"/>
    <w:rsid w:val="00E165FA"/>
    <w:rsid w:val="00E166AE"/>
    <w:rsid w:val="00E1695B"/>
    <w:rsid w:val="00E16C44"/>
    <w:rsid w:val="00E16FE0"/>
    <w:rsid w:val="00E17204"/>
    <w:rsid w:val="00E1720E"/>
    <w:rsid w:val="00E1764E"/>
    <w:rsid w:val="00E178A5"/>
    <w:rsid w:val="00E178C4"/>
    <w:rsid w:val="00E2005F"/>
    <w:rsid w:val="00E2017B"/>
    <w:rsid w:val="00E20338"/>
    <w:rsid w:val="00E2047F"/>
    <w:rsid w:val="00E204C3"/>
    <w:rsid w:val="00E206C8"/>
    <w:rsid w:val="00E206D1"/>
    <w:rsid w:val="00E207C6"/>
    <w:rsid w:val="00E20EFC"/>
    <w:rsid w:val="00E210C9"/>
    <w:rsid w:val="00E2174A"/>
    <w:rsid w:val="00E21B7E"/>
    <w:rsid w:val="00E21C18"/>
    <w:rsid w:val="00E21D58"/>
    <w:rsid w:val="00E21DEC"/>
    <w:rsid w:val="00E21E28"/>
    <w:rsid w:val="00E21F21"/>
    <w:rsid w:val="00E222C5"/>
    <w:rsid w:val="00E22527"/>
    <w:rsid w:val="00E22620"/>
    <w:rsid w:val="00E22957"/>
    <w:rsid w:val="00E229A7"/>
    <w:rsid w:val="00E22B41"/>
    <w:rsid w:val="00E22E10"/>
    <w:rsid w:val="00E23217"/>
    <w:rsid w:val="00E234FF"/>
    <w:rsid w:val="00E235D9"/>
    <w:rsid w:val="00E23B32"/>
    <w:rsid w:val="00E23E14"/>
    <w:rsid w:val="00E242BA"/>
    <w:rsid w:val="00E2437D"/>
    <w:rsid w:val="00E24622"/>
    <w:rsid w:val="00E24930"/>
    <w:rsid w:val="00E24942"/>
    <w:rsid w:val="00E2539F"/>
    <w:rsid w:val="00E25636"/>
    <w:rsid w:val="00E25E7D"/>
    <w:rsid w:val="00E25EE1"/>
    <w:rsid w:val="00E25F39"/>
    <w:rsid w:val="00E25FB1"/>
    <w:rsid w:val="00E26328"/>
    <w:rsid w:val="00E2648A"/>
    <w:rsid w:val="00E26729"/>
    <w:rsid w:val="00E2674B"/>
    <w:rsid w:val="00E26B04"/>
    <w:rsid w:val="00E26D10"/>
    <w:rsid w:val="00E26E6A"/>
    <w:rsid w:val="00E2702A"/>
    <w:rsid w:val="00E270FB"/>
    <w:rsid w:val="00E2731A"/>
    <w:rsid w:val="00E27437"/>
    <w:rsid w:val="00E274A4"/>
    <w:rsid w:val="00E27755"/>
    <w:rsid w:val="00E2797A"/>
    <w:rsid w:val="00E3021B"/>
    <w:rsid w:val="00E3058F"/>
    <w:rsid w:val="00E30BFE"/>
    <w:rsid w:val="00E30D32"/>
    <w:rsid w:val="00E30EE1"/>
    <w:rsid w:val="00E31199"/>
    <w:rsid w:val="00E311A6"/>
    <w:rsid w:val="00E31256"/>
    <w:rsid w:val="00E31345"/>
    <w:rsid w:val="00E316CE"/>
    <w:rsid w:val="00E3186A"/>
    <w:rsid w:val="00E31D0C"/>
    <w:rsid w:val="00E31E17"/>
    <w:rsid w:val="00E31E26"/>
    <w:rsid w:val="00E3225B"/>
    <w:rsid w:val="00E32594"/>
    <w:rsid w:val="00E3259E"/>
    <w:rsid w:val="00E32668"/>
    <w:rsid w:val="00E32708"/>
    <w:rsid w:val="00E32B87"/>
    <w:rsid w:val="00E32D10"/>
    <w:rsid w:val="00E32D31"/>
    <w:rsid w:val="00E32D9D"/>
    <w:rsid w:val="00E334A1"/>
    <w:rsid w:val="00E334DC"/>
    <w:rsid w:val="00E33579"/>
    <w:rsid w:val="00E33601"/>
    <w:rsid w:val="00E336C6"/>
    <w:rsid w:val="00E33D90"/>
    <w:rsid w:val="00E346BE"/>
    <w:rsid w:val="00E34E7F"/>
    <w:rsid w:val="00E35756"/>
    <w:rsid w:val="00E35843"/>
    <w:rsid w:val="00E359D0"/>
    <w:rsid w:val="00E35BCA"/>
    <w:rsid w:val="00E35D3A"/>
    <w:rsid w:val="00E366DE"/>
    <w:rsid w:val="00E37422"/>
    <w:rsid w:val="00E374E0"/>
    <w:rsid w:val="00E37653"/>
    <w:rsid w:val="00E37A9B"/>
    <w:rsid w:val="00E37A9D"/>
    <w:rsid w:val="00E37BE9"/>
    <w:rsid w:val="00E37C3F"/>
    <w:rsid w:val="00E37DE6"/>
    <w:rsid w:val="00E40447"/>
    <w:rsid w:val="00E40533"/>
    <w:rsid w:val="00E406B7"/>
    <w:rsid w:val="00E4165E"/>
    <w:rsid w:val="00E41B4F"/>
    <w:rsid w:val="00E41C57"/>
    <w:rsid w:val="00E42099"/>
    <w:rsid w:val="00E422BE"/>
    <w:rsid w:val="00E42885"/>
    <w:rsid w:val="00E428BD"/>
    <w:rsid w:val="00E4295A"/>
    <w:rsid w:val="00E42D11"/>
    <w:rsid w:val="00E42FFC"/>
    <w:rsid w:val="00E4301E"/>
    <w:rsid w:val="00E43148"/>
    <w:rsid w:val="00E43453"/>
    <w:rsid w:val="00E439ED"/>
    <w:rsid w:val="00E43DA9"/>
    <w:rsid w:val="00E43F6C"/>
    <w:rsid w:val="00E44020"/>
    <w:rsid w:val="00E440CD"/>
    <w:rsid w:val="00E440FD"/>
    <w:rsid w:val="00E44129"/>
    <w:rsid w:val="00E44997"/>
    <w:rsid w:val="00E44AA7"/>
    <w:rsid w:val="00E44B23"/>
    <w:rsid w:val="00E44C09"/>
    <w:rsid w:val="00E44DE1"/>
    <w:rsid w:val="00E450FD"/>
    <w:rsid w:val="00E4513C"/>
    <w:rsid w:val="00E451AE"/>
    <w:rsid w:val="00E453E6"/>
    <w:rsid w:val="00E453FB"/>
    <w:rsid w:val="00E45AC5"/>
    <w:rsid w:val="00E45BE9"/>
    <w:rsid w:val="00E45E8E"/>
    <w:rsid w:val="00E45E96"/>
    <w:rsid w:val="00E46131"/>
    <w:rsid w:val="00E4701C"/>
    <w:rsid w:val="00E471D2"/>
    <w:rsid w:val="00E473A2"/>
    <w:rsid w:val="00E47947"/>
    <w:rsid w:val="00E47B69"/>
    <w:rsid w:val="00E47B73"/>
    <w:rsid w:val="00E47E46"/>
    <w:rsid w:val="00E50068"/>
    <w:rsid w:val="00E500C2"/>
    <w:rsid w:val="00E50242"/>
    <w:rsid w:val="00E502E9"/>
    <w:rsid w:val="00E508F7"/>
    <w:rsid w:val="00E50B36"/>
    <w:rsid w:val="00E50E02"/>
    <w:rsid w:val="00E50FEB"/>
    <w:rsid w:val="00E5125E"/>
    <w:rsid w:val="00E515B3"/>
    <w:rsid w:val="00E51823"/>
    <w:rsid w:val="00E519A2"/>
    <w:rsid w:val="00E519E5"/>
    <w:rsid w:val="00E51D3C"/>
    <w:rsid w:val="00E51F2D"/>
    <w:rsid w:val="00E520A1"/>
    <w:rsid w:val="00E52499"/>
    <w:rsid w:val="00E52610"/>
    <w:rsid w:val="00E5299F"/>
    <w:rsid w:val="00E52C3A"/>
    <w:rsid w:val="00E52D24"/>
    <w:rsid w:val="00E53025"/>
    <w:rsid w:val="00E53211"/>
    <w:rsid w:val="00E54133"/>
    <w:rsid w:val="00E54FA7"/>
    <w:rsid w:val="00E553A0"/>
    <w:rsid w:val="00E558AD"/>
    <w:rsid w:val="00E55B5A"/>
    <w:rsid w:val="00E55CEB"/>
    <w:rsid w:val="00E55EE5"/>
    <w:rsid w:val="00E56228"/>
    <w:rsid w:val="00E563D7"/>
    <w:rsid w:val="00E564D7"/>
    <w:rsid w:val="00E56C0D"/>
    <w:rsid w:val="00E56D8A"/>
    <w:rsid w:val="00E57449"/>
    <w:rsid w:val="00E57626"/>
    <w:rsid w:val="00E57B3F"/>
    <w:rsid w:val="00E57D21"/>
    <w:rsid w:val="00E57F39"/>
    <w:rsid w:val="00E60272"/>
    <w:rsid w:val="00E6036D"/>
    <w:rsid w:val="00E60874"/>
    <w:rsid w:val="00E609D5"/>
    <w:rsid w:val="00E60C07"/>
    <w:rsid w:val="00E60D84"/>
    <w:rsid w:val="00E610B4"/>
    <w:rsid w:val="00E61223"/>
    <w:rsid w:val="00E61283"/>
    <w:rsid w:val="00E6137F"/>
    <w:rsid w:val="00E61CD9"/>
    <w:rsid w:val="00E61D22"/>
    <w:rsid w:val="00E61E21"/>
    <w:rsid w:val="00E61FC4"/>
    <w:rsid w:val="00E620D2"/>
    <w:rsid w:val="00E62169"/>
    <w:rsid w:val="00E624D6"/>
    <w:rsid w:val="00E625AA"/>
    <w:rsid w:val="00E62A35"/>
    <w:rsid w:val="00E62C88"/>
    <w:rsid w:val="00E6336F"/>
    <w:rsid w:val="00E63392"/>
    <w:rsid w:val="00E63560"/>
    <w:rsid w:val="00E63656"/>
    <w:rsid w:val="00E6368A"/>
    <w:rsid w:val="00E63786"/>
    <w:rsid w:val="00E638FA"/>
    <w:rsid w:val="00E63937"/>
    <w:rsid w:val="00E639EB"/>
    <w:rsid w:val="00E64373"/>
    <w:rsid w:val="00E64392"/>
    <w:rsid w:val="00E6447F"/>
    <w:rsid w:val="00E6448B"/>
    <w:rsid w:val="00E648A4"/>
    <w:rsid w:val="00E64C8E"/>
    <w:rsid w:val="00E64C9C"/>
    <w:rsid w:val="00E64DE3"/>
    <w:rsid w:val="00E65377"/>
    <w:rsid w:val="00E65383"/>
    <w:rsid w:val="00E6570A"/>
    <w:rsid w:val="00E659F4"/>
    <w:rsid w:val="00E65EC1"/>
    <w:rsid w:val="00E66056"/>
    <w:rsid w:val="00E662FF"/>
    <w:rsid w:val="00E6633A"/>
    <w:rsid w:val="00E663E6"/>
    <w:rsid w:val="00E663F6"/>
    <w:rsid w:val="00E6677E"/>
    <w:rsid w:val="00E66947"/>
    <w:rsid w:val="00E66B3D"/>
    <w:rsid w:val="00E66C96"/>
    <w:rsid w:val="00E66D01"/>
    <w:rsid w:val="00E66F7B"/>
    <w:rsid w:val="00E67028"/>
    <w:rsid w:val="00E671DA"/>
    <w:rsid w:val="00E67339"/>
    <w:rsid w:val="00E67485"/>
    <w:rsid w:val="00E675D3"/>
    <w:rsid w:val="00E67600"/>
    <w:rsid w:val="00E676E5"/>
    <w:rsid w:val="00E70045"/>
    <w:rsid w:val="00E701B5"/>
    <w:rsid w:val="00E70211"/>
    <w:rsid w:val="00E70A58"/>
    <w:rsid w:val="00E70B2C"/>
    <w:rsid w:val="00E70D57"/>
    <w:rsid w:val="00E7124F"/>
    <w:rsid w:val="00E71670"/>
    <w:rsid w:val="00E719EB"/>
    <w:rsid w:val="00E71A01"/>
    <w:rsid w:val="00E71A51"/>
    <w:rsid w:val="00E71D16"/>
    <w:rsid w:val="00E71D1F"/>
    <w:rsid w:val="00E7219F"/>
    <w:rsid w:val="00E72235"/>
    <w:rsid w:val="00E72379"/>
    <w:rsid w:val="00E723E4"/>
    <w:rsid w:val="00E7250F"/>
    <w:rsid w:val="00E72C18"/>
    <w:rsid w:val="00E72C46"/>
    <w:rsid w:val="00E72C6A"/>
    <w:rsid w:val="00E72D07"/>
    <w:rsid w:val="00E72D14"/>
    <w:rsid w:val="00E72F5E"/>
    <w:rsid w:val="00E7327A"/>
    <w:rsid w:val="00E732F4"/>
    <w:rsid w:val="00E73442"/>
    <w:rsid w:val="00E7361A"/>
    <w:rsid w:val="00E73680"/>
    <w:rsid w:val="00E739B9"/>
    <w:rsid w:val="00E73C53"/>
    <w:rsid w:val="00E73D11"/>
    <w:rsid w:val="00E73FE8"/>
    <w:rsid w:val="00E74397"/>
    <w:rsid w:val="00E743F7"/>
    <w:rsid w:val="00E748F2"/>
    <w:rsid w:val="00E74C0A"/>
    <w:rsid w:val="00E74DE9"/>
    <w:rsid w:val="00E74FD2"/>
    <w:rsid w:val="00E75016"/>
    <w:rsid w:val="00E75425"/>
    <w:rsid w:val="00E7548A"/>
    <w:rsid w:val="00E7573F"/>
    <w:rsid w:val="00E7606B"/>
    <w:rsid w:val="00E765B2"/>
    <w:rsid w:val="00E76690"/>
    <w:rsid w:val="00E7699B"/>
    <w:rsid w:val="00E76FF9"/>
    <w:rsid w:val="00E7700E"/>
    <w:rsid w:val="00E774D5"/>
    <w:rsid w:val="00E77612"/>
    <w:rsid w:val="00E776B8"/>
    <w:rsid w:val="00E7784B"/>
    <w:rsid w:val="00E77960"/>
    <w:rsid w:val="00E77AA2"/>
    <w:rsid w:val="00E77B4E"/>
    <w:rsid w:val="00E77C38"/>
    <w:rsid w:val="00E77C43"/>
    <w:rsid w:val="00E77D1C"/>
    <w:rsid w:val="00E77DDC"/>
    <w:rsid w:val="00E77E0A"/>
    <w:rsid w:val="00E77F05"/>
    <w:rsid w:val="00E8009E"/>
    <w:rsid w:val="00E802CC"/>
    <w:rsid w:val="00E806C6"/>
    <w:rsid w:val="00E808FE"/>
    <w:rsid w:val="00E80B18"/>
    <w:rsid w:val="00E80B34"/>
    <w:rsid w:val="00E80BBD"/>
    <w:rsid w:val="00E80CF0"/>
    <w:rsid w:val="00E80DCD"/>
    <w:rsid w:val="00E81033"/>
    <w:rsid w:val="00E813B0"/>
    <w:rsid w:val="00E814FD"/>
    <w:rsid w:val="00E816E0"/>
    <w:rsid w:val="00E818C3"/>
    <w:rsid w:val="00E8196B"/>
    <w:rsid w:val="00E819D1"/>
    <w:rsid w:val="00E81D9D"/>
    <w:rsid w:val="00E822B5"/>
    <w:rsid w:val="00E823D4"/>
    <w:rsid w:val="00E823D7"/>
    <w:rsid w:val="00E8242C"/>
    <w:rsid w:val="00E8244D"/>
    <w:rsid w:val="00E826BF"/>
    <w:rsid w:val="00E8272B"/>
    <w:rsid w:val="00E82A3F"/>
    <w:rsid w:val="00E82ADB"/>
    <w:rsid w:val="00E82C2E"/>
    <w:rsid w:val="00E82D96"/>
    <w:rsid w:val="00E82F7D"/>
    <w:rsid w:val="00E8322E"/>
    <w:rsid w:val="00E83255"/>
    <w:rsid w:val="00E832EF"/>
    <w:rsid w:val="00E83313"/>
    <w:rsid w:val="00E83598"/>
    <w:rsid w:val="00E835A5"/>
    <w:rsid w:val="00E838B9"/>
    <w:rsid w:val="00E8399C"/>
    <w:rsid w:val="00E8412A"/>
    <w:rsid w:val="00E84AC1"/>
    <w:rsid w:val="00E8575D"/>
    <w:rsid w:val="00E857EA"/>
    <w:rsid w:val="00E85A02"/>
    <w:rsid w:val="00E85CF0"/>
    <w:rsid w:val="00E8606F"/>
    <w:rsid w:val="00E861B3"/>
    <w:rsid w:val="00E863C0"/>
    <w:rsid w:val="00E86741"/>
    <w:rsid w:val="00E868AC"/>
    <w:rsid w:val="00E86B56"/>
    <w:rsid w:val="00E8713E"/>
    <w:rsid w:val="00E87326"/>
    <w:rsid w:val="00E8768A"/>
    <w:rsid w:val="00E87839"/>
    <w:rsid w:val="00E87867"/>
    <w:rsid w:val="00E8797D"/>
    <w:rsid w:val="00E87A54"/>
    <w:rsid w:val="00E87B20"/>
    <w:rsid w:val="00E87E84"/>
    <w:rsid w:val="00E900A6"/>
    <w:rsid w:val="00E90BAA"/>
    <w:rsid w:val="00E91085"/>
    <w:rsid w:val="00E9150A"/>
    <w:rsid w:val="00E9226E"/>
    <w:rsid w:val="00E9276C"/>
    <w:rsid w:val="00E93012"/>
    <w:rsid w:val="00E93181"/>
    <w:rsid w:val="00E93267"/>
    <w:rsid w:val="00E9353B"/>
    <w:rsid w:val="00E93597"/>
    <w:rsid w:val="00E93EED"/>
    <w:rsid w:val="00E93F3B"/>
    <w:rsid w:val="00E93F77"/>
    <w:rsid w:val="00E9406F"/>
    <w:rsid w:val="00E94111"/>
    <w:rsid w:val="00E943D7"/>
    <w:rsid w:val="00E943E0"/>
    <w:rsid w:val="00E94478"/>
    <w:rsid w:val="00E94688"/>
    <w:rsid w:val="00E948B8"/>
    <w:rsid w:val="00E94B83"/>
    <w:rsid w:val="00E94F0B"/>
    <w:rsid w:val="00E950B2"/>
    <w:rsid w:val="00E953CF"/>
    <w:rsid w:val="00E95667"/>
    <w:rsid w:val="00E95A4B"/>
    <w:rsid w:val="00E95EBB"/>
    <w:rsid w:val="00E95F3D"/>
    <w:rsid w:val="00E961F3"/>
    <w:rsid w:val="00E9623D"/>
    <w:rsid w:val="00E96268"/>
    <w:rsid w:val="00E9657D"/>
    <w:rsid w:val="00E97336"/>
    <w:rsid w:val="00E97608"/>
    <w:rsid w:val="00E976B6"/>
    <w:rsid w:val="00E97707"/>
    <w:rsid w:val="00E97DD0"/>
    <w:rsid w:val="00E97E7C"/>
    <w:rsid w:val="00E97ED2"/>
    <w:rsid w:val="00E97F0C"/>
    <w:rsid w:val="00EA0137"/>
    <w:rsid w:val="00EA01BB"/>
    <w:rsid w:val="00EA02F2"/>
    <w:rsid w:val="00EA03E9"/>
    <w:rsid w:val="00EA04D9"/>
    <w:rsid w:val="00EA0588"/>
    <w:rsid w:val="00EA064B"/>
    <w:rsid w:val="00EA07B7"/>
    <w:rsid w:val="00EA0907"/>
    <w:rsid w:val="00EA0D65"/>
    <w:rsid w:val="00EA1314"/>
    <w:rsid w:val="00EA13CB"/>
    <w:rsid w:val="00EA16DA"/>
    <w:rsid w:val="00EA1835"/>
    <w:rsid w:val="00EA1CDA"/>
    <w:rsid w:val="00EA1DC1"/>
    <w:rsid w:val="00EA21B4"/>
    <w:rsid w:val="00EA2848"/>
    <w:rsid w:val="00EA2DE2"/>
    <w:rsid w:val="00EA30A8"/>
    <w:rsid w:val="00EA3359"/>
    <w:rsid w:val="00EA375A"/>
    <w:rsid w:val="00EA3842"/>
    <w:rsid w:val="00EA3EE3"/>
    <w:rsid w:val="00EA4BFD"/>
    <w:rsid w:val="00EA4F4F"/>
    <w:rsid w:val="00EA515F"/>
    <w:rsid w:val="00EA532E"/>
    <w:rsid w:val="00EA533A"/>
    <w:rsid w:val="00EA53FD"/>
    <w:rsid w:val="00EA5632"/>
    <w:rsid w:val="00EA5710"/>
    <w:rsid w:val="00EA5958"/>
    <w:rsid w:val="00EA5B92"/>
    <w:rsid w:val="00EA5DEB"/>
    <w:rsid w:val="00EA5FFF"/>
    <w:rsid w:val="00EA6016"/>
    <w:rsid w:val="00EA6242"/>
    <w:rsid w:val="00EA63F3"/>
    <w:rsid w:val="00EA65FD"/>
    <w:rsid w:val="00EA666A"/>
    <w:rsid w:val="00EA66AE"/>
    <w:rsid w:val="00EA6999"/>
    <w:rsid w:val="00EA6C63"/>
    <w:rsid w:val="00EA6ED5"/>
    <w:rsid w:val="00EA6F52"/>
    <w:rsid w:val="00EA72E0"/>
    <w:rsid w:val="00EA740D"/>
    <w:rsid w:val="00EA76DE"/>
    <w:rsid w:val="00EA773A"/>
    <w:rsid w:val="00EA77DF"/>
    <w:rsid w:val="00EA77E8"/>
    <w:rsid w:val="00EA7826"/>
    <w:rsid w:val="00EA7947"/>
    <w:rsid w:val="00EA797A"/>
    <w:rsid w:val="00EA7E94"/>
    <w:rsid w:val="00EA7F34"/>
    <w:rsid w:val="00EB02CE"/>
    <w:rsid w:val="00EB06F2"/>
    <w:rsid w:val="00EB0771"/>
    <w:rsid w:val="00EB0CCC"/>
    <w:rsid w:val="00EB111F"/>
    <w:rsid w:val="00EB1656"/>
    <w:rsid w:val="00EB1B20"/>
    <w:rsid w:val="00EB1B4A"/>
    <w:rsid w:val="00EB1ED2"/>
    <w:rsid w:val="00EB2071"/>
    <w:rsid w:val="00EB227B"/>
    <w:rsid w:val="00EB234C"/>
    <w:rsid w:val="00EB2668"/>
    <w:rsid w:val="00EB2752"/>
    <w:rsid w:val="00EB2ADB"/>
    <w:rsid w:val="00EB2D3B"/>
    <w:rsid w:val="00EB2E7C"/>
    <w:rsid w:val="00EB32DA"/>
    <w:rsid w:val="00EB3A0A"/>
    <w:rsid w:val="00EB3F48"/>
    <w:rsid w:val="00EB4110"/>
    <w:rsid w:val="00EB4B22"/>
    <w:rsid w:val="00EB4C01"/>
    <w:rsid w:val="00EB4D2C"/>
    <w:rsid w:val="00EB50AF"/>
    <w:rsid w:val="00EB50F3"/>
    <w:rsid w:val="00EB5151"/>
    <w:rsid w:val="00EB5232"/>
    <w:rsid w:val="00EB54A0"/>
    <w:rsid w:val="00EB5662"/>
    <w:rsid w:val="00EB567C"/>
    <w:rsid w:val="00EB5908"/>
    <w:rsid w:val="00EB5953"/>
    <w:rsid w:val="00EB59B1"/>
    <w:rsid w:val="00EB5D8F"/>
    <w:rsid w:val="00EB61A3"/>
    <w:rsid w:val="00EB653E"/>
    <w:rsid w:val="00EB6FDF"/>
    <w:rsid w:val="00EB7064"/>
    <w:rsid w:val="00EB72C3"/>
    <w:rsid w:val="00EB78CD"/>
    <w:rsid w:val="00EB7F1F"/>
    <w:rsid w:val="00EC0388"/>
    <w:rsid w:val="00EC0671"/>
    <w:rsid w:val="00EC0704"/>
    <w:rsid w:val="00EC0A10"/>
    <w:rsid w:val="00EC1101"/>
    <w:rsid w:val="00EC1163"/>
    <w:rsid w:val="00EC1270"/>
    <w:rsid w:val="00EC12CD"/>
    <w:rsid w:val="00EC12F5"/>
    <w:rsid w:val="00EC13BB"/>
    <w:rsid w:val="00EC1487"/>
    <w:rsid w:val="00EC19D2"/>
    <w:rsid w:val="00EC1A91"/>
    <w:rsid w:val="00EC1B4E"/>
    <w:rsid w:val="00EC1CAF"/>
    <w:rsid w:val="00EC1D5E"/>
    <w:rsid w:val="00EC1FB4"/>
    <w:rsid w:val="00EC20A2"/>
    <w:rsid w:val="00EC2CD4"/>
    <w:rsid w:val="00EC335E"/>
    <w:rsid w:val="00EC3649"/>
    <w:rsid w:val="00EC386A"/>
    <w:rsid w:val="00EC39CF"/>
    <w:rsid w:val="00EC3A5E"/>
    <w:rsid w:val="00EC4243"/>
    <w:rsid w:val="00EC42F1"/>
    <w:rsid w:val="00EC4306"/>
    <w:rsid w:val="00EC48B8"/>
    <w:rsid w:val="00EC49CD"/>
    <w:rsid w:val="00EC4CBB"/>
    <w:rsid w:val="00EC4E25"/>
    <w:rsid w:val="00EC563C"/>
    <w:rsid w:val="00EC5857"/>
    <w:rsid w:val="00EC596C"/>
    <w:rsid w:val="00EC5B79"/>
    <w:rsid w:val="00EC5C3E"/>
    <w:rsid w:val="00EC5D9F"/>
    <w:rsid w:val="00EC5F2A"/>
    <w:rsid w:val="00EC6027"/>
    <w:rsid w:val="00EC6037"/>
    <w:rsid w:val="00EC613F"/>
    <w:rsid w:val="00EC6141"/>
    <w:rsid w:val="00EC6226"/>
    <w:rsid w:val="00EC642F"/>
    <w:rsid w:val="00EC643F"/>
    <w:rsid w:val="00EC6557"/>
    <w:rsid w:val="00EC6886"/>
    <w:rsid w:val="00EC713E"/>
    <w:rsid w:val="00EC75A5"/>
    <w:rsid w:val="00EC76F8"/>
    <w:rsid w:val="00EC78D9"/>
    <w:rsid w:val="00EC796C"/>
    <w:rsid w:val="00EC7CFF"/>
    <w:rsid w:val="00EC7D1D"/>
    <w:rsid w:val="00EC7D49"/>
    <w:rsid w:val="00EC7DBE"/>
    <w:rsid w:val="00ED0793"/>
    <w:rsid w:val="00ED0908"/>
    <w:rsid w:val="00ED093B"/>
    <w:rsid w:val="00ED12E2"/>
    <w:rsid w:val="00ED155E"/>
    <w:rsid w:val="00ED15DB"/>
    <w:rsid w:val="00ED1AC1"/>
    <w:rsid w:val="00ED1D2E"/>
    <w:rsid w:val="00ED1D3B"/>
    <w:rsid w:val="00ED1EE5"/>
    <w:rsid w:val="00ED1F26"/>
    <w:rsid w:val="00ED21A8"/>
    <w:rsid w:val="00ED2341"/>
    <w:rsid w:val="00ED2553"/>
    <w:rsid w:val="00ED2626"/>
    <w:rsid w:val="00ED2980"/>
    <w:rsid w:val="00ED2A2A"/>
    <w:rsid w:val="00ED2D6C"/>
    <w:rsid w:val="00ED2FE0"/>
    <w:rsid w:val="00ED31F1"/>
    <w:rsid w:val="00ED31F9"/>
    <w:rsid w:val="00ED3318"/>
    <w:rsid w:val="00ED333E"/>
    <w:rsid w:val="00ED3341"/>
    <w:rsid w:val="00ED38E4"/>
    <w:rsid w:val="00ED4081"/>
    <w:rsid w:val="00ED43AD"/>
    <w:rsid w:val="00ED4459"/>
    <w:rsid w:val="00ED44AB"/>
    <w:rsid w:val="00ED467F"/>
    <w:rsid w:val="00ED484A"/>
    <w:rsid w:val="00ED4918"/>
    <w:rsid w:val="00ED4AB7"/>
    <w:rsid w:val="00ED4F76"/>
    <w:rsid w:val="00ED5244"/>
    <w:rsid w:val="00ED599F"/>
    <w:rsid w:val="00ED5A7A"/>
    <w:rsid w:val="00ED5BA2"/>
    <w:rsid w:val="00ED5CBE"/>
    <w:rsid w:val="00ED5D07"/>
    <w:rsid w:val="00ED5D18"/>
    <w:rsid w:val="00ED5D4B"/>
    <w:rsid w:val="00ED62E0"/>
    <w:rsid w:val="00ED63A7"/>
    <w:rsid w:val="00ED698C"/>
    <w:rsid w:val="00ED6DC9"/>
    <w:rsid w:val="00ED736B"/>
    <w:rsid w:val="00EE03F8"/>
    <w:rsid w:val="00EE0753"/>
    <w:rsid w:val="00EE0802"/>
    <w:rsid w:val="00EE098C"/>
    <w:rsid w:val="00EE0BED"/>
    <w:rsid w:val="00EE0C23"/>
    <w:rsid w:val="00EE0D6E"/>
    <w:rsid w:val="00EE12C2"/>
    <w:rsid w:val="00EE132B"/>
    <w:rsid w:val="00EE1464"/>
    <w:rsid w:val="00EE15CC"/>
    <w:rsid w:val="00EE1C96"/>
    <w:rsid w:val="00EE1D3E"/>
    <w:rsid w:val="00EE1E3A"/>
    <w:rsid w:val="00EE1ED9"/>
    <w:rsid w:val="00EE2043"/>
    <w:rsid w:val="00EE21C0"/>
    <w:rsid w:val="00EE22C1"/>
    <w:rsid w:val="00EE2467"/>
    <w:rsid w:val="00EE2525"/>
    <w:rsid w:val="00EE29D1"/>
    <w:rsid w:val="00EE3296"/>
    <w:rsid w:val="00EE3427"/>
    <w:rsid w:val="00EE3A81"/>
    <w:rsid w:val="00EE3B19"/>
    <w:rsid w:val="00EE3BA0"/>
    <w:rsid w:val="00EE3D6B"/>
    <w:rsid w:val="00EE406B"/>
    <w:rsid w:val="00EE40BF"/>
    <w:rsid w:val="00EE45A2"/>
    <w:rsid w:val="00EE46D4"/>
    <w:rsid w:val="00EE4C5A"/>
    <w:rsid w:val="00EE4DB3"/>
    <w:rsid w:val="00EE4F6F"/>
    <w:rsid w:val="00EE56FB"/>
    <w:rsid w:val="00EE5913"/>
    <w:rsid w:val="00EE5D29"/>
    <w:rsid w:val="00EE6180"/>
    <w:rsid w:val="00EE61F1"/>
    <w:rsid w:val="00EE6899"/>
    <w:rsid w:val="00EE690A"/>
    <w:rsid w:val="00EE6B45"/>
    <w:rsid w:val="00EE6E82"/>
    <w:rsid w:val="00EE737B"/>
    <w:rsid w:val="00EE7399"/>
    <w:rsid w:val="00EE73A4"/>
    <w:rsid w:val="00EE7512"/>
    <w:rsid w:val="00EE761C"/>
    <w:rsid w:val="00EE76B3"/>
    <w:rsid w:val="00EE76DA"/>
    <w:rsid w:val="00EE773B"/>
    <w:rsid w:val="00EE78AB"/>
    <w:rsid w:val="00EE7C2E"/>
    <w:rsid w:val="00EE7D5B"/>
    <w:rsid w:val="00EF01F2"/>
    <w:rsid w:val="00EF0427"/>
    <w:rsid w:val="00EF04E2"/>
    <w:rsid w:val="00EF06EA"/>
    <w:rsid w:val="00EF0A89"/>
    <w:rsid w:val="00EF0C2D"/>
    <w:rsid w:val="00EF0ED9"/>
    <w:rsid w:val="00EF1264"/>
    <w:rsid w:val="00EF1593"/>
    <w:rsid w:val="00EF1842"/>
    <w:rsid w:val="00EF1BCC"/>
    <w:rsid w:val="00EF1BF2"/>
    <w:rsid w:val="00EF1CAB"/>
    <w:rsid w:val="00EF1DB1"/>
    <w:rsid w:val="00EF2482"/>
    <w:rsid w:val="00EF24C5"/>
    <w:rsid w:val="00EF2675"/>
    <w:rsid w:val="00EF2A4D"/>
    <w:rsid w:val="00EF2C40"/>
    <w:rsid w:val="00EF2C7E"/>
    <w:rsid w:val="00EF30A7"/>
    <w:rsid w:val="00EF3A5D"/>
    <w:rsid w:val="00EF3A79"/>
    <w:rsid w:val="00EF3ACD"/>
    <w:rsid w:val="00EF3DC6"/>
    <w:rsid w:val="00EF3E20"/>
    <w:rsid w:val="00EF408B"/>
    <w:rsid w:val="00EF4384"/>
    <w:rsid w:val="00EF45B8"/>
    <w:rsid w:val="00EF465D"/>
    <w:rsid w:val="00EF471B"/>
    <w:rsid w:val="00EF47A6"/>
    <w:rsid w:val="00EF47BE"/>
    <w:rsid w:val="00EF4E0A"/>
    <w:rsid w:val="00EF5165"/>
    <w:rsid w:val="00EF525D"/>
    <w:rsid w:val="00EF52FF"/>
    <w:rsid w:val="00EF53C4"/>
    <w:rsid w:val="00EF5CBD"/>
    <w:rsid w:val="00EF60C0"/>
    <w:rsid w:val="00EF644C"/>
    <w:rsid w:val="00EF6636"/>
    <w:rsid w:val="00EF7276"/>
    <w:rsid w:val="00EF72FC"/>
    <w:rsid w:val="00EF7497"/>
    <w:rsid w:val="00EF7B25"/>
    <w:rsid w:val="00EF7E27"/>
    <w:rsid w:val="00EF7EA9"/>
    <w:rsid w:val="00EF7FDE"/>
    <w:rsid w:val="00F001EC"/>
    <w:rsid w:val="00F00207"/>
    <w:rsid w:val="00F00659"/>
    <w:rsid w:val="00F008A9"/>
    <w:rsid w:val="00F008C1"/>
    <w:rsid w:val="00F0096C"/>
    <w:rsid w:val="00F009B0"/>
    <w:rsid w:val="00F00EE2"/>
    <w:rsid w:val="00F01798"/>
    <w:rsid w:val="00F01BC2"/>
    <w:rsid w:val="00F01E7D"/>
    <w:rsid w:val="00F029B8"/>
    <w:rsid w:val="00F02B42"/>
    <w:rsid w:val="00F02FA3"/>
    <w:rsid w:val="00F03536"/>
    <w:rsid w:val="00F03591"/>
    <w:rsid w:val="00F036BD"/>
    <w:rsid w:val="00F037DB"/>
    <w:rsid w:val="00F03949"/>
    <w:rsid w:val="00F0394E"/>
    <w:rsid w:val="00F041D3"/>
    <w:rsid w:val="00F04204"/>
    <w:rsid w:val="00F042D8"/>
    <w:rsid w:val="00F042FB"/>
    <w:rsid w:val="00F043DB"/>
    <w:rsid w:val="00F046D2"/>
    <w:rsid w:val="00F04F04"/>
    <w:rsid w:val="00F04FD9"/>
    <w:rsid w:val="00F0537D"/>
    <w:rsid w:val="00F0567C"/>
    <w:rsid w:val="00F0580D"/>
    <w:rsid w:val="00F05932"/>
    <w:rsid w:val="00F0627F"/>
    <w:rsid w:val="00F064C1"/>
    <w:rsid w:val="00F06544"/>
    <w:rsid w:val="00F066BE"/>
    <w:rsid w:val="00F06925"/>
    <w:rsid w:val="00F06963"/>
    <w:rsid w:val="00F06A43"/>
    <w:rsid w:val="00F06A63"/>
    <w:rsid w:val="00F06A68"/>
    <w:rsid w:val="00F06AEA"/>
    <w:rsid w:val="00F07374"/>
    <w:rsid w:val="00F07637"/>
    <w:rsid w:val="00F0787D"/>
    <w:rsid w:val="00F078BE"/>
    <w:rsid w:val="00F07ADF"/>
    <w:rsid w:val="00F07B2F"/>
    <w:rsid w:val="00F07C47"/>
    <w:rsid w:val="00F1012B"/>
    <w:rsid w:val="00F106F4"/>
    <w:rsid w:val="00F108BC"/>
    <w:rsid w:val="00F10948"/>
    <w:rsid w:val="00F10B09"/>
    <w:rsid w:val="00F10D05"/>
    <w:rsid w:val="00F10E8A"/>
    <w:rsid w:val="00F10FBD"/>
    <w:rsid w:val="00F11230"/>
    <w:rsid w:val="00F114ED"/>
    <w:rsid w:val="00F1185A"/>
    <w:rsid w:val="00F1185C"/>
    <w:rsid w:val="00F11A3B"/>
    <w:rsid w:val="00F11B2D"/>
    <w:rsid w:val="00F11C7F"/>
    <w:rsid w:val="00F11D9F"/>
    <w:rsid w:val="00F11F3C"/>
    <w:rsid w:val="00F123F8"/>
    <w:rsid w:val="00F12458"/>
    <w:rsid w:val="00F12AF2"/>
    <w:rsid w:val="00F12DB0"/>
    <w:rsid w:val="00F12F10"/>
    <w:rsid w:val="00F12F1C"/>
    <w:rsid w:val="00F136B5"/>
    <w:rsid w:val="00F1390C"/>
    <w:rsid w:val="00F13C8F"/>
    <w:rsid w:val="00F1461C"/>
    <w:rsid w:val="00F14A62"/>
    <w:rsid w:val="00F14E98"/>
    <w:rsid w:val="00F14F7F"/>
    <w:rsid w:val="00F1541F"/>
    <w:rsid w:val="00F159B2"/>
    <w:rsid w:val="00F159C9"/>
    <w:rsid w:val="00F15B7A"/>
    <w:rsid w:val="00F16405"/>
    <w:rsid w:val="00F164D5"/>
    <w:rsid w:val="00F1664F"/>
    <w:rsid w:val="00F1669C"/>
    <w:rsid w:val="00F168C2"/>
    <w:rsid w:val="00F16942"/>
    <w:rsid w:val="00F16D15"/>
    <w:rsid w:val="00F16E92"/>
    <w:rsid w:val="00F170AE"/>
    <w:rsid w:val="00F17355"/>
    <w:rsid w:val="00F1764C"/>
    <w:rsid w:val="00F1765A"/>
    <w:rsid w:val="00F17688"/>
    <w:rsid w:val="00F17E0D"/>
    <w:rsid w:val="00F202CA"/>
    <w:rsid w:val="00F206B3"/>
    <w:rsid w:val="00F20709"/>
    <w:rsid w:val="00F20748"/>
    <w:rsid w:val="00F20A5B"/>
    <w:rsid w:val="00F216A0"/>
    <w:rsid w:val="00F21A68"/>
    <w:rsid w:val="00F21D9C"/>
    <w:rsid w:val="00F21DB0"/>
    <w:rsid w:val="00F21E1C"/>
    <w:rsid w:val="00F21F0E"/>
    <w:rsid w:val="00F22460"/>
    <w:rsid w:val="00F229D6"/>
    <w:rsid w:val="00F22ADE"/>
    <w:rsid w:val="00F22BE4"/>
    <w:rsid w:val="00F22C56"/>
    <w:rsid w:val="00F22CBF"/>
    <w:rsid w:val="00F22D2B"/>
    <w:rsid w:val="00F23076"/>
    <w:rsid w:val="00F234EB"/>
    <w:rsid w:val="00F237B4"/>
    <w:rsid w:val="00F23D35"/>
    <w:rsid w:val="00F23EC3"/>
    <w:rsid w:val="00F24092"/>
    <w:rsid w:val="00F249EB"/>
    <w:rsid w:val="00F24CC7"/>
    <w:rsid w:val="00F25250"/>
    <w:rsid w:val="00F257D2"/>
    <w:rsid w:val="00F25A55"/>
    <w:rsid w:val="00F25B23"/>
    <w:rsid w:val="00F25CBE"/>
    <w:rsid w:val="00F25F82"/>
    <w:rsid w:val="00F26086"/>
    <w:rsid w:val="00F26613"/>
    <w:rsid w:val="00F26689"/>
    <w:rsid w:val="00F2686C"/>
    <w:rsid w:val="00F2693A"/>
    <w:rsid w:val="00F26A14"/>
    <w:rsid w:val="00F26D95"/>
    <w:rsid w:val="00F272CC"/>
    <w:rsid w:val="00F27A06"/>
    <w:rsid w:val="00F27A9A"/>
    <w:rsid w:val="00F27D06"/>
    <w:rsid w:val="00F27FEC"/>
    <w:rsid w:val="00F300FB"/>
    <w:rsid w:val="00F30664"/>
    <w:rsid w:val="00F30A95"/>
    <w:rsid w:val="00F30EF3"/>
    <w:rsid w:val="00F30F73"/>
    <w:rsid w:val="00F313FC"/>
    <w:rsid w:val="00F315A0"/>
    <w:rsid w:val="00F31A28"/>
    <w:rsid w:val="00F31B41"/>
    <w:rsid w:val="00F31CA6"/>
    <w:rsid w:val="00F31D1F"/>
    <w:rsid w:val="00F31EB4"/>
    <w:rsid w:val="00F322F5"/>
    <w:rsid w:val="00F32687"/>
    <w:rsid w:val="00F3274D"/>
    <w:rsid w:val="00F32890"/>
    <w:rsid w:val="00F328DF"/>
    <w:rsid w:val="00F32BB0"/>
    <w:rsid w:val="00F32BE5"/>
    <w:rsid w:val="00F32CF6"/>
    <w:rsid w:val="00F332B5"/>
    <w:rsid w:val="00F33632"/>
    <w:rsid w:val="00F33936"/>
    <w:rsid w:val="00F33A44"/>
    <w:rsid w:val="00F340F9"/>
    <w:rsid w:val="00F3429B"/>
    <w:rsid w:val="00F34409"/>
    <w:rsid w:val="00F34594"/>
    <w:rsid w:val="00F34723"/>
    <w:rsid w:val="00F349C8"/>
    <w:rsid w:val="00F34A95"/>
    <w:rsid w:val="00F34A9C"/>
    <w:rsid w:val="00F34C10"/>
    <w:rsid w:val="00F34DC2"/>
    <w:rsid w:val="00F355D3"/>
    <w:rsid w:val="00F35669"/>
    <w:rsid w:val="00F35674"/>
    <w:rsid w:val="00F35B1E"/>
    <w:rsid w:val="00F35D1B"/>
    <w:rsid w:val="00F35EDF"/>
    <w:rsid w:val="00F36074"/>
    <w:rsid w:val="00F360F2"/>
    <w:rsid w:val="00F36114"/>
    <w:rsid w:val="00F36126"/>
    <w:rsid w:val="00F36234"/>
    <w:rsid w:val="00F36463"/>
    <w:rsid w:val="00F36650"/>
    <w:rsid w:val="00F366F0"/>
    <w:rsid w:val="00F36C2D"/>
    <w:rsid w:val="00F3706F"/>
    <w:rsid w:val="00F37810"/>
    <w:rsid w:val="00F37955"/>
    <w:rsid w:val="00F401A4"/>
    <w:rsid w:val="00F402F1"/>
    <w:rsid w:val="00F403D1"/>
    <w:rsid w:val="00F40CBE"/>
    <w:rsid w:val="00F40E88"/>
    <w:rsid w:val="00F40F46"/>
    <w:rsid w:val="00F40FAA"/>
    <w:rsid w:val="00F4102B"/>
    <w:rsid w:val="00F41231"/>
    <w:rsid w:val="00F41983"/>
    <w:rsid w:val="00F41B92"/>
    <w:rsid w:val="00F41D37"/>
    <w:rsid w:val="00F41DA1"/>
    <w:rsid w:val="00F42010"/>
    <w:rsid w:val="00F42016"/>
    <w:rsid w:val="00F421A8"/>
    <w:rsid w:val="00F42266"/>
    <w:rsid w:val="00F424BB"/>
    <w:rsid w:val="00F42764"/>
    <w:rsid w:val="00F429C6"/>
    <w:rsid w:val="00F42AB3"/>
    <w:rsid w:val="00F4332E"/>
    <w:rsid w:val="00F43444"/>
    <w:rsid w:val="00F43757"/>
    <w:rsid w:val="00F4377F"/>
    <w:rsid w:val="00F43AEF"/>
    <w:rsid w:val="00F43F08"/>
    <w:rsid w:val="00F44651"/>
    <w:rsid w:val="00F44683"/>
    <w:rsid w:val="00F44885"/>
    <w:rsid w:val="00F44AE5"/>
    <w:rsid w:val="00F44EA6"/>
    <w:rsid w:val="00F450C4"/>
    <w:rsid w:val="00F451C3"/>
    <w:rsid w:val="00F451E9"/>
    <w:rsid w:val="00F45343"/>
    <w:rsid w:val="00F4536E"/>
    <w:rsid w:val="00F45379"/>
    <w:rsid w:val="00F458EA"/>
    <w:rsid w:val="00F45928"/>
    <w:rsid w:val="00F45BF7"/>
    <w:rsid w:val="00F45CA2"/>
    <w:rsid w:val="00F45F2B"/>
    <w:rsid w:val="00F46403"/>
    <w:rsid w:val="00F46987"/>
    <w:rsid w:val="00F4713D"/>
    <w:rsid w:val="00F4721E"/>
    <w:rsid w:val="00F474B3"/>
    <w:rsid w:val="00F47CFD"/>
    <w:rsid w:val="00F47F3C"/>
    <w:rsid w:val="00F5020B"/>
    <w:rsid w:val="00F505B5"/>
    <w:rsid w:val="00F50854"/>
    <w:rsid w:val="00F50CB4"/>
    <w:rsid w:val="00F50FA5"/>
    <w:rsid w:val="00F51080"/>
    <w:rsid w:val="00F5136A"/>
    <w:rsid w:val="00F519F4"/>
    <w:rsid w:val="00F51B08"/>
    <w:rsid w:val="00F51DB2"/>
    <w:rsid w:val="00F51E84"/>
    <w:rsid w:val="00F51ED1"/>
    <w:rsid w:val="00F52006"/>
    <w:rsid w:val="00F52760"/>
    <w:rsid w:val="00F527E6"/>
    <w:rsid w:val="00F52D04"/>
    <w:rsid w:val="00F52E1A"/>
    <w:rsid w:val="00F532EE"/>
    <w:rsid w:val="00F5362C"/>
    <w:rsid w:val="00F537B5"/>
    <w:rsid w:val="00F53AC5"/>
    <w:rsid w:val="00F53D58"/>
    <w:rsid w:val="00F53FEC"/>
    <w:rsid w:val="00F54058"/>
    <w:rsid w:val="00F542AA"/>
    <w:rsid w:val="00F5475A"/>
    <w:rsid w:val="00F5485B"/>
    <w:rsid w:val="00F54865"/>
    <w:rsid w:val="00F54DCD"/>
    <w:rsid w:val="00F54E31"/>
    <w:rsid w:val="00F54FDF"/>
    <w:rsid w:val="00F5534D"/>
    <w:rsid w:val="00F55768"/>
    <w:rsid w:val="00F558BB"/>
    <w:rsid w:val="00F55FCE"/>
    <w:rsid w:val="00F5624F"/>
    <w:rsid w:val="00F56376"/>
    <w:rsid w:val="00F56A67"/>
    <w:rsid w:val="00F56BDC"/>
    <w:rsid w:val="00F56E38"/>
    <w:rsid w:val="00F570B6"/>
    <w:rsid w:val="00F575BC"/>
    <w:rsid w:val="00F57AE7"/>
    <w:rsid w:val="00F57BFA"/>
    <w:rsid w:val="00F57C82"/>
    <w:rsid w:val="00F57E23"/>
    <w:rsid w:val="00F57EC3"/>
    <w:rsid w:val="00F57EF8"/>
    <w:rsid w:val="00F57F7A"/>
    <w:rsid w:val="00F60C4B"/>
    <w:rsid w:val="00F60C7A"/>
    <w:rsid w:val="00F60E0F"/>
    <w:rsid w:val="00F60EF8"/>
    <w:rsid w:val="00F60F12"/>
    <w:rsid w:val="00F61030"/>
    <w:rsid w:val="00F6143F"/>
    <w:rsid w:val="00F6154A"/>
    <w:rsid w:val="00F616C7"/>
    <w:rsid w:val="00F617D7"/>
    <w:rsid w:val="00F6188E"/>
    <w:rsid w:val="00F61996"/>
    <w:rsid w:val="00F61A9E"/>
    <w:rsid w:val="00F61C23"/>
    <w:rsid w:val="00F61E40"/>
    <w:rsid w:val="00F61FB0"/>
    <w:rsid w:val="00F62001"/>
    <w:rsid w:val="00F622CF"/>
    <w:rsid w:val="00F62590"/>
    <w:rsid w:val="00F6288C"/>
    <w:rsid w:val="00F62E2D"/>
    <w:rsid w:val="00F63170"/>
    <w:rsid w:val="00F631A3"/>
    <w:rsid w:val="00F6350A"/>
    <w:rsid w:val="00F635C5"/>
    <w:rsid w:val="00F637E0"/>
    <w:rsid w:val="00F6393D"/>
    <w:rsid w:val="00F63DB5"/>
    <w:rsid w:val="00F641BA"/>
    <w:rsid w:val="00F64230"/>
    <w:rsid w:val="00F64401"/>
    <w:rsid w:val="00F64412"/>
    <w:rsid w:val="00F6464C"/>
    <w:rsid w:val="00F648B6"/>
    <w:rsid w:val="00F64E8D"/>
    <w:rsid w:val="00F6501D"/>
    <w:rsid w:val="00F6520E"/>
    <w:rsid w:val="00F6522D"/>
    <w:rsid w:val="00F65634"/>
    <w:rsid w:val="00F65656"/>
    <w:rsid w:val="00F65AF1"/>
    <w:rsid w:val="00F65E27"/>
    <w:rsid w:val="00F661AA"/>
    <w:rsid w:val="00F6647A"/>
    <w:rsid w:val="00F66921"/>
    <w:rsid w:val="00F66A1B"/>
    <w:rsid w:val="00F66A3C"/>
    <w:rsid w:val="00F66ABC"/>
    <w:rsid w:val="00F66C47"/>
    <w:rsid w:val="00F66FF1"/>
    <w:rsid w:val="00F671E1"/>
    <w:rsid w:val="00F67373"/>
    <w:rsid w:val="00F674AF"/>
    <w:rsid w:val="00F67585"/>
    <w:rsid w:val="00F675BC"/>
    <w:rsid w:val="00F679DE"/>
    <w:rsid w:val="00F679FC"/>
    <w:rsid w:val="00F67B2E"/>
    <w:rsid w:val="00F67B65"/>
    <w:rsid w:val="00F67C63"/>
    <w:rsid w:val="00F67D7B"/>
    <w:rsid w:val="00F67E4E"/>
    <w:rsid w:val="00F70139"/>
    <w:rsid w:val="00F704A0"/>
    <w:rsid w:val="00F705BB"/>
    <w:rsid w:val="00F7070A"/>
    <w:rsid w:val="00F7091A"/>
    <w:rsid w:val="00F70EF0"/>
    <w:rsid w:val="00F71143"/>
    <w:rsid w:val="00F71171"/>
    <w:rsid w:val="00F7117D"/>
    <w:rsid w:val="00F711AD"/>
    <w:rsid w:val="00F71280"/>
    <w:rsid w:val="00F7143C"/>
    <w:rsid w:val="00F714A5"/>
    <w:rsid w:val="00F71689"/>
    <w:rsid w:val="00F7172E"/>
    <w:rsid w:val="00F72833"/>
    <w:rsid w:val="00F72950"/>
    <w:rsid w:val="00F72C2A"/>
    <w:rsid w:val="00F72CC7"/>
    <w:rsid w:val="00F72D37"/>
    <w:rsid w:val="00F72EFB"/>
    <w:rsid w:val="00F72F67"/>
    <w:rsid w:val="00F730DF"/>
    <w:rsid w:val="00F73223"/>
    <w:rsid w:val="00F73433"/>
    <w:rsid w:val="00F73462"/>
    <w:rsid w:val="00F738A5"/>
    <w:rsid w:val="00F74063"/>
    <w:rsid w:val="00F74587"/>
    <w:rsid w:val="00F74683"/>
    <w:rsid w:val="00F74A15"/>
    <w:rsid w:val="00F74B7D"/>
    <w:rsid w:val="00F74C1E"/>
    <w:rsid w:val="00F75102"/>
    <w:rsid w:val="00F75239"/>
    <w:rsid w:val="00F75426"/>
    <w:rsid w:val="00F7590E"/>
    <w:rsid w:val="00F75AED"/>
    <w:rsid w:val="00F75E8B"/>
    <w:rsid w:val="00F75ED7"/>
    <w:rsid w:val="00F75FF4"/>
    <w:rsid w:val="00F7625B"/>
    <w:rsid w:val="00F7631C"/>
    <w:rsid w:val="00F7644F"/>
    <w:rsid w:val="00F764B2"/>
    <w:rsid w:val="00F7677A"/>
    <w:rsid w:val="00F76844"/>
    <w:rsid w:val="00F76A2F"/>
    <w:rsid w:val="00F76BE2"/>
    <w:rsid w:val="00F76D97"/>
    <w:rsid w:val="00F76F05"/>
    <w:rsid w:val="00F7713F"/>
    <w:rsid w:val="00F771AC"/>
    <w:rsid w:val="00F7731F"/>
    <w:rsid w:val="00F7741A"/>
    <w:rsid w:val="00F775DC"/>
    <w:rsid w:val="00F77C42"/>
    <w:rsid w:val="00F77E50"/>
    <w:rsid w:val="00F77F51"/>
    <w:rsid w:val="00F77FA7"/>
    <w:rsid w:val="00F80135"/>
    <w:rsid w:val="00F80654"/>
    <w:rsid w:val="00F80964"/>
    <w:rsid w:val="00F80B60"/>
    <w:rsid w:val="00F80C5B"/>
    <w:rsid w:val="00F80E2D"/>
    <w:rsid w:val="00F812CE"/>
    <w:rsid w:val="00F81BF3"/>
    <w:rsid w:val="00F8209F"/>
    <w:rsid w:val="00F82766"/>
    <w:rsid w:val="00F82778"/>
    <w:rsid w:val="00F82AAB"/>
    <w:rsid w:val="00F82F48"/>
    <w:rsid w:val="00F832CD"/>
    <w:rsid w:val="00F83350"/>
    <w:rsid w:val="00F838B9"/>
    <w:rsid w:val="00F83D24"/>
    <w:rsid w:val="00F83FF8"/>
    <w:rsid w:val="00F845FB"/>
    <w:rsid w:val="00F84608"/>
    <w:rsid w:val="00F848EF"/>
    <w:rsid w:val="00F84E28"/>
    <w:rsid w:val="00F84F40"/>
    <w:rsid w:val="00F85014"/>
    <w:rsid w:val="00F850C1"/>
    <w:rsid w:val="00F856CA"/>
    <w:rsid w:val="00F8589A"/>
    <w:rsid w:val="00F858A2"/>
    <w:rsid w:val="00F858F8"/>
    <w:rsid w:val="00F85C31"/>
    <w:rsid w:val="00F85CDF"/>
    <w:rsid w:val="00F85DC2"/>
    <w:rsid w:val="00F85E51"/>
    <w:rsid w:val="00F8601A"/>
    <w:rsid w:val="00F86094"/>
    <w:rsid w:val="00F86108"/>
    <w:rsid w:val="00F86191"/>
    <w:rsid w:val="00F862A0"/>
    <w:rsid w:val="00F862FC"/>
    <w:rsid w:val="00F8635E"/>
    <w:rsid w:val="00F864D4"/>
    <w:rsid w:val="00F869E7"/>
    <w:rsid w:val="00F86A29"/>
    <w:rsid w:val="00F86CAC"/>
    <w:rsid w:val="00F86CD8"/>
    <w:rsid w:val="00F86EFA"/>
    <w:rsid w:val="00F871AC"/>
    <w:rsid w:val="00F873CC"/>
    <w:rsid w:val="00F874AD"/>
    <w:rsid w:val="00F874C0"/>
    <w:rsid w:val="00F87850"/>
    <w:rsid w:val="00F878FB"/>
    <w:rsid w:val="00F90112"/>
    <w:rsid w:val="00F902CA"/>
    <w:rsid w:val="00F9069A"/>
    <w:rsid w:val="00F9092C"/>
    <w:rsid w:val="00F90D4C"/>
    <w:rsid w:val="00F9115C"/>
    <w:rsid w:val="00F91422"/>
    <w:rsid w:val="00F914B9"/>
    <w:rsid w:val="00F91718"/>
    <w:rsid w:val="00F91A57"/>
    <w:rsid w:val="00F91C0D"/>
    <w:rsid w:val="00F92390"/>
    <w:rsid w:val="00F92682"/>
    <w:rsid w:val="00F92B3D"/>
    <w:rsid w:val="00F92CCB"/>
    <w:rsid w:val="00F92FAB"/>
    <w:rsid w:val="00F93023"/>
    <w:rsid w:val="00F9320E"/>
    <w:rsid w:val="00F9326E"/>
    <w:rsid w:val="00F9367B"/>
    <w:rsid w:val="00F93743"/>
    <w:rsid w:val="00F93970"/>
    <w:rsid w:val="00F93D10"/>
    <w:rsid w:val="00F93D7F"/>
    <w:rsid w:val="00F93D96"/>
    <w:rsid w:val="00F94139"/>
    <w:rsid w:val="00F942ED"/>
    <w:rsid w:val="00F945AC"/>
    <w:rsid w:val="00F946EF"/>
    <w:rsid w:val="00F94770"/>
    <w:rsid w:val="00F94A57"/>
    <w:rsid w:val="00F94E10"/>
    <w:rsid w:val="00F951AD"/>
    <w:rsid w:val="00F953CF"/>
    <w:rsid w:val="00F95629"/>
    <w:rsid w:val="00F95911"/>
    <w:rsid w:val="00F95E50"/>
    <w:rsid w:val="00F95F02"/>
    <w:rsid w:val="00F96A05"/>
    <w:rsid w:val="00F96E33"/>
    <w:rsid w:val="00F96EC6"/>
    <w:rsid w:val="00F96FB0"/>
    <w:rsid w:val="00F971D2"/>
    <w:rsid w:val="00F97280"/>
    <w:rsid w:val="00F9739B"/>
    <w:rsid w:val="00F97903"/>
    <w:rsid w:val="00F97AF9"/>
    <w:rsid w:val="00F97EF9"/>
    <w:rsid w:val="00FA000B"/>
    <w:rsid w:val="00FA01FA"/>
    <w:rsid w:val="00FA032A"/>
    <w:rsid w:val="00FA063E"/>
    <w:rsid w:val="00FA078E"/>
    <w:rsid w:val="00FA07BE"/>
    <w:rsid w:val="00FA085C"/>
    <w:rsid w:val="00FA0B16"/>
    <w:rsid w:val="00FA0BBC"/>
    <w:rsid w:val="00FA0DB6"/>
    <w:rsid w:val="00FA0DF5"/>
    <w:rsid w:val="00FA0E85"/>
    <w:rsid w:val="00FA117D"/>
    <w:rsid w:val="00FA1523"/>
    <w:rsid w:val="00FA161B"/>
    <w:rsid w:val="00FA1CC9"/>
    <w:rsid w:val="00FA1FC9"/>
    <w:rsid w:val="00FA1FDD"/>
    <w:rsid w:val="00FA2505"/>
    <w:rsid w:val="00FA26A2"/>
    <w:rsid w:val="00FA2A9B"/>
    <w:rsid w:val="00FA2DA1"/>
    <w:rsid w:val="00FA3681"/>
    <w:rsid w:val="00FA39BE"/>
    <w:rsid w:val="00FA3DB1"/>
    <w:rsid w:val="00FA40EC"/>
    <w:rsid w:val="00FA46C3"/>
    <w:rsid w:val="00FA471C"/>
    <w:rsid w:val="00FA47E0"/>
    <w:rsid w:val="00FA4CCA"/>
    <w:rsid w:val="00FA4D33"/>
    <w:rsid w:val="00FA4FD5"/>
    <w:rsid w:val="00FA5123"/>
    <w:rsid w:val="00FA513B"/>
    <w:rsid w:val="00FA515D"/>
    <w:rsid w:val="00FA57C3"/>
    <w:rsid w:val="00FA5833"/>
    <w:rsid w:val="00FA586F"/>
    <w:rsid w:val="00FA58A8"/>
    <w:rsid w:val="00FA5BB6"/>
    <w:rsid w:val="00FA5C3D"/>
    <w:rsid w:val="00FA5F55"/>
    <w:rsid w:val="00FA60DE"/>
    <w:rsid w:val="00FA61F3"/>
    <w:rsid w:val="00FA6270"/>
    <w:rsid w:val="00FA627B"/>
    <w:rsid w:val="00FA6731"/>
    <w:rsid w:val="00FA6B9A"/>
    <w:rsid w:val="00FA6CB1"/>
    <w:rsid w:val="00FA6CD2"/>
    <w:rsid w:val="00FA6DCB"/>
    <w:rsid w:val="00FA6F3B"/>
    <w:rsid w:val="00FA7CCE"/>
    <w:rsid w:val="00FA7E65"/>
    <w:rsid w:val="00FA7EE1"/>
    <w:rsid w:val="00FB036D"/>
    <w:rsid w:val="00FB0503"/>
    <w:rsid w:val="00FB0789"/>
    <w:rsid w:val="00FB0E3D"/>
    <w:rsid w:val="00FB1D81"/>
    <w:rsid w:val="00FB1E14"/>
    <w:rsid w:val="00FB1FED"/>
    <w:rsid w:val="00FB214C"/>
    <w:rsid w:val="00FB227E"/>
    <w:rsid w:val="00FB22F6"/>
    <w:rsid w:val="00FB263A"/>
    <w:rsid w:val="00FB2ADB"/>
    <w:rsid w:val="00FB304D"/>
    <w:rsid w:val="00FB309A"/>
    <w:rsid w:val="00FB3AC6"/>
    <w:rsid w:val="00FB3E44"/>
    <w:rsid w:val="00FB3EA4"/>
    <w:rsid w:val="00FB424F"/>
    <w:rsid w:val="00FB46FD"/>
    <w:rsid w:val="00FB49EC"/>
    <w:rsid w:val="00FB4C74"/>
    <w:rsid w:val="00FB4EFE"/>
    <w:rsid w:val="00FB50C8"/>
    <w:rsid w:val="00FB5275"/>
    <w:rsid w:val="00FB545F"/>
    <w:rsid w:val="00FB5505"/>
    <w:rsid w:val="00FB5694"/>
    <w:rsid w:val="00FB5B96"/>
    <w:rsid w:val="00FB5C43"/>
    <w:rsid w:val="00FB5E80"/>
    <w:rsid w:val="00FB5EB0"/>
    <w:rsid w:val="00FB5FD3"/>
    <w:rsid w:val="00FB613E"/>
    <w:rsid w:val="00FB62CC"/>
    <w:rsid w:val="00FB6441"/>
    <w:rsid w:val="00FB65C6"/>
    <w:rsid w:val="00FB663F"/>
    <w:rsid w:val="00FB6878"/>
    <w:rsid w:val="00FB6C20"/>
    <w:rsid w:val="00FB6E80"/>
    <w:rsid w:val="00FB6EB7"/>
    <w:rsid w:val="00FB6F51"/>
    <w:rsid w:val="00FB7080"/>
    <w:rsid w:val="00FB74F4"/>
    <w:rsid w:val="00FB75A5"/>
    <w:rsid w:val="00FB7781"/>
    <w:rsid w:val="00FB78DD"/>
    <w:rsid w:val="00FB7A38"/>
    <w:rsid w:val="00FB7DDE"/>
    <w:rsid w:val="00FB7E6A"/>
    <w:rsid w:val="00FB7FAD"/>
    <w:rsid w:val="00FB7FDA"/>
    <w:rsid w:val="00FC0669"/>
    <w:rsid w:val="00FC07A1"/>
    <w:rsid w:val="00FC08BA"/>
    <w:rsid w:val="00FC0955"/>
    <w:rsid w:val="00FC0963"/>
    <w:rsid w:val="00FC0C67"/>
    <w:rsid w:val="00FC173A"/>
    <w:rsid w:val="00FC17E2"/>
    <w:rsid w:val="00FC199E"/>
    <w:rsid w:val="00FC1AC5"/>
    <w:rsid w:val="00FC1ACB"/>
    <w:rsid w:val="00FC1BC9"/>
    <w:rsid w:val="00FC1BED"/>
    <w:rsid w:val="00FC1D7D"/>
    <w:rsid w:val="00FC1EDA"/>
    <w:rsid w:val="00FC223F"/>
    <w:rsid w:val="00FC22D6"/>
    <w:rsid w:val="00FC25AA"/>
    <w:rsid w:val="00FC2BBF"/>
    <w:rsid w:val="00FC2DAD"/>
    <w:rsid w:val="00FC2F8E"/>
    <w:rsid w:val="00FC33C3"/>
    <w:rsid w:val="00FC33D4"/>
    <w:rsid w:val="00FC341F"/>
    <w:rsid w:val="00FC3749"/>
    <w:rsid w:val="00FC3B8B"/>
    <w:rsid w:val="00FC3BF7"/>
    <w:rsid w:val="00FC3EF0"/>
    <w:rsid w:val="00FC401A"/>
    <w:rsid w:val="00FC406D"/>
    <w:rsid w:val="00FC40CC"/>
    <w:rsid w:val="00FC4D37"/>
    <w:rsid w:val="00FC5192"/>
    <w:rsid w:val="00FC5838"/>
    <w:rsid w:val="00FC5B88"/>
    <w:rsid w:val="00FC632B"/>
    <w:rsid w:val="00FC6922"/>
    <w:rsid w:val="00FC6DB7"/>
    <w:rsid w:val="00FC6E16"/>
    <w:rsid w:val="00FC6EB9"/>
    <w:rsid w:val="00FC7003"/>
    <w:rsid w:val="00FC7032"/>
    <w:rsid w:val="00FC71AD"/>
    <w:rsid w:val="00FC74A2"/>
    <w:rsid w:val="00FC7694"/>
    <w:rsid w:val="00FC76BE"/>
    <w:rsid w:val="00FC7AA6"/>
    <w:rsid w:val="00FC7EC6"/>
    <w:rsid w:val="00FD005C"/>
    <w:rsid w:val="00FD011B"/>
    <w:rsid w:val="00FD017C"/>
    <w:rsid w:val="00FD04DC"/>
    <w:rsid w:val="00FD06EC"/>
    <w:rsid w:val="00FD0857"/>
    <w:rsid w:val="00FD09D5"/>
    <w:rsid w:val="00FD0CC7"/>
    <w:rsid w:val="00FD13CA"/>
    <w:rsid w:val="00FD1645"/>
    <w:rsid w:val="00FD1741"/>
    <w:rsid w:val="00FD20F3"/>
    <w:rsid w:val="00FD2455"/>
    <w:rsid w:val="00FD296E"/>
    <w:rsid w:val="00FD34AC"/>
    <w:rsid w:val="00FD3526"/>
    <w:rsid w:val="00FD3530"/>
    <w:rsid w:val="00FD36EA"/>
    <w:rsid w:val="00FD3DE6"/>
    <w:rsid w:val="00FD3F1F"/>
    <w:rsid w:val="00FD3F23"/>
    <w:rsid w:val="00FD3F75"/>
    <w:rsid w:val="00FD401A"/>
    <w:rsid w:val="00FD4099"/>
    <w:rsid w:val="00FD45BB"/>
    <w:rsid w:val="00FD487B"/>
    <w:rsid w:val="00FD509F"/>
    <w:rsid w:val="00FD5621"/>
    <w:rsid w:val="00FD56B6"/>
    <w:rsid w:val="00FD5B7E"/>
    <w:rsid w:val="00FD5E9B"/>
    <w:rsid w:val="00FD5EA2"/>
    <w:rsid w:val="00FD5FAB"/>
    <w:rsid w:val="00FD64C0"/>
    <w:rsid w:val="00FD6816"/>
    <w:rsid w:val="00FD6843"/>
    <w:rsid w:val="00FD6917"/>
    <w:rsid w:val="00FD6D80"/>
    <w:rsid w:val="00FD6F09"/>
    <w:rsid w:val="00FD737E"/>
    <w:rsid w:val="00FD743D"/>
    <w:rsid w:val="00FD7734"/>
    <w:rsid w:val="00FD7AE5"/>
    <w:rsid w:val="00FD7ED5"/>
    <w:rsid w:val="00FE0031"/>
    <w:rsid w:val="00FE029B"/>
    <w:rsid w:val="00FE05DB"/>
    <w:rsid w:val="00FE0CC6"/>
    <w:rsid w:val="00FE0F26"/>
    <w:rsid w:val="00FE0FAF"/>
    <w:rsid w:val="00FE1312"/>
    <w:rsid w:val="00FE1336"/>
    <w:rsid w:val="00FE18E8"/>
    <w:rsid w:val="00FE22DF"/>
    <w:rsid w:val="00FE2355"/>
    <w:rsid w:val="00FE239A"/>
    <w:rsid w:val="00FE23C3"/>
    <w:rsid w:val="00FE2612"/>
    <w:rsid w:val="00FE27B5"/>
    <w:rsid w:val="00FE29C0"/>
    <w:rsid w:val="00FE30BF"/>
    <w:rsid w:val="00FE3234"/>
    <w:rsid w:val="00FE3C3F"/>
    <w:rsid w:val="00FE3CD7"/>
    <w:rsid w:val="00FE40A1"/>
    <w:rsid w:val="00FE419A"/>
    <w:rsid w:val="00FE41AB"/>
    <w:rsid w:val="00FE41C2"/>
    <w:rsid w:val="00FE4335"/>
    <w:rsid w:val="00FE43A7"/>
    <w:rsid w:val="00FE45B1"/>
    <w:rsid w:val="00FE463A"/>
    <w:rsid w:val="00FE47DE"/>
    <w:rsid w:val="00FE4860"/>
    <w:rsid w:val="00FE4B76"/>
    <w:rsid w:val="00FE4E60"/>
    <w:rsid w:val="00FE5AF2"/>
    <w:rsid w:val="00FE5E4A"/>
    <w:rsid w:val="00FE5FA1"/>
    <w:rsid w:val="00FE60F4"/>
    <w:rsid w:val="00FE657C"/>
    <w:rsid w:val="00FE6E75"/>
    <w:rsid w:val="00FE708F"/>
    <w:rsid w:val="00FE70F4"/>
    <w:rsid w:val="00FE719F"/>
    <w:rsid w:val="00FE71A1"/>
    <w:rsid w:val="00FE7227"/>
    <w:rsid w:val="00FE77CD"/>
    <w:rsid w:val="00FE7A13"/>
    <w:rsid w:val="00FE7A96"/>
    <w:rsid w:val="00FE7D72"/>
    <w:rsid w:val="00FE7E6E"/>
    <w:rsid w:val="00FF0246"/>
    <w:rsid w:val="00FF0392"/>
    <w:rsid w:val="00FF069B"/>
    <w:rsid w:val="00FF0775"/>
    <w:rsid w:val="00FF0AA8"/>
    <w:rsid w:val="00FF0E2F"/>
    <w:rsid w:val="00FF1251"/>
    <w:rsid w:val="00FF1559"/>
    <w:rsid w:val="00FF15F6"/>
    <w:rsid w:val="00FF169F"/>
    <w:rsid w:val="00FF16C0"/>
    <w:rsid w:val="00FF16D9"/>
    <w:rsid w:val="00FF1B1E"/>
    <w:rsid w:val="00FF2238"/>
    <w:rsid w:val="00FF2842"/>
    <w:rsid w:val="00FF30DF"/>
    <w:rsid w:val="00FF3307"/>
    <w:rsid w:val="00FF34B7"/>
    <w:rsid w:val="00FF37C1"/>
    <w:rsid w:val="00FF3A48"/>
    <w:rsid w:val="00FF3AE5"/>
    <w:rsid w:val="00FF3C23"/>
    <w:rsid w:val="00FF3C9F"/>
    <w:rsid w:val="00FF3E6C"/>
    <w:rsid w:val="00FF3F2B"/>
    <w:rsid w:val="00FF423D"/>
    <w:rsid w:val="00FF4259"/>
    <w:rsid w:val="00FF4B00"/>
    <w:rsid w:val="00FF4FEC"/>
    <w:rsid w:val="00FF5463"/>
    <w:rsid w:val="00FF573C"/>
    <w:rsid w:val="00FF5BFC"/>
    <w:rsid w:val="00FF5FD2"/>
    <w:rsid w:val="00FF6248"/>
    <w:rsid w:val="00FF643B"/>
    <w:rsid w:val="00FF6767"/>
    <w:rsid w:val="00FF6B3C"/>
    <w:rsid w:val="00FF6BF1"/>
    <w:rsid w:val="00FF719C"/>
    <w:rsid w:val="00FF7328"/>
    <w:rsid w:val="00FF7A00"/>
    <w:rsid w:val="00FF7A4E"/>
    <w:rsid w:val="00FF7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87A57F2"/>
  <w15:chartTrackingRefBased/>
  <w15:docId w15:val="{9FBF8AE1-ADDC-4E75-9540-ACA6A67DE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61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717A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717A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731749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link w:val="Heading2"/>
    <w:rsid w:val="00731749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731749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731749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731749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731749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731749"/>
    <w:rPr>
      <w:rFonts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731749"/>
    <w:rPr>
      <w:rFonts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731749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uiPriority w:val="99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2"/>
    <w:uiPriority w:val="99"/>
    <w:rsid w:val="00717A05"/>
    <w:pPr>
      <w:spacing w:after="120"/>
    </w:pPr>
  </w:style>
  <w:style w:type="paragraph" w:styleId="Header">
    <w:name w:val="header"/>
    <w:basedOn w:val="Normal"/>
    <w:link w:val="HeaderChar1"/>
    <w:rsid w:val="00717A0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731749"/>
    <w:rPr>
      <w:rFonts w:ascii="Arial" w:hAnsi="Arial"/>
      <w:sz w:val="18"/>
      <w:szCs w:val="18"/>
    </w:rPr>
  </w:style>
  <w:style w:type="character" w:customStyle="1" w:styleId="AAAddress">
    <w:name w:val="AA Address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61DD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7A05"/>
    <w:pPr>
      <w:ind w:left="284"/>
    </w:pPr>
  </w:style>
  <w:style w:type="paragraph" w:customStyle="1" w:styleId="AAFrameAddress">
    <w:name w:val="AA Frame Address"/>
    <w:basedOn w:val="Heading1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semiHidden/>
    <w:rsid w:val="00717A05"/>
    <w:pPr>
      <w:ind w:left="1134"/>
    </w:pPr>
  </w:style>
  <w:style w:type="paragraph" w:styleId="TOC6">
    <w:name w:val="toc 6"/>
    <w:basedOn w:val="Normal"/>
    <w:next w:val="Normal"/>
    <w:semiHidden/>
    <w:rsid w:val="00717A05"/>
    <w:pPr>
      <w:ind w:left="1418"/>
    </w:pPr>
  </w:style>
  <w:style w:type="paragraph" w:styleId="TOC7">
    <w:name w:val="toc 7"/>
    <w:basedOn w:val="Normal"/>
    <w:next w:val="Normal"/>
    <w:semiHidden/>
    <w:rsid w:val="00717A05"/>
    <w:pPr>
      <w:ind w:left="1701"/>
    </w:pPr>
  </w:style>
  <w:style w:type="paragraph" w:styleId="TOC8">
    <w:name w:val="toc 8"/>
    <w:basedOn w:val="Normal"/>
    <w:next w:val="Normal"/>
    <w:semiHidden/>
    <w:rsid w:val="00717A05"/>
    <w:pPr>
      <w:ind w:left="1985"/>
    </w:pPr>
  </w:style>
  <w:style w:type="paragraph" w:styleId="TOC9">
    <w:name w:val="toc 9"/>
    <w:basedOn w:val="Normal"/>
    <w:next w:val="Normal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semiHidden/>
    <w:rsid w:val="00717A05"/>
    <w:pPr>
      <w:ind w:left="567" w:hanging="567"/>
    </w:pPr>
  </w:style>
  <w:style w:type="paragraph" w:styleId="ListBullet5">
    <w:name w:val="List Bullet 5"/>
    <w:basedOn w:val="Normal"/>
    <w:uiPriority w:val="99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717A05"/>
    <w:pPr>
      <w:ind w:firstLine="284"/>
    </w:pPr>
  </w:style>
  <w:style w:type="character" w:customStyle="1" w:styleId="BodyTextFirstIndentChar1">
    <w:name w:val="Body Text First Indent Char1"/>
    <w:basedOn w:val="BodyTextChar"/>
    <w:link w:val="BodyTextFirstIndent"/>
    <w:rsid w:val="00731749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1"/>
    <w:rsid w:val="00717A0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731749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717A0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731749"/>
    <w:rPr>
      <w:rFonts w:ascii="Arial" w:hAnsi="Arial"/>
      <w:sz w:val="18"/>
      <w:szCs w:val="18"/>
    </w:rPr>
  </w:style>
  <w:style w:type="character" w:styleId="Strong">
    <w:name w:val="Strong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7A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17A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17A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7A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rsid w:val="00717A05"/>
    <w:pPr>
      <w:framePr w:h="443" w:wrap="around" w:y="8223"/>
    </w:pPr>
  </w:style>
  <w:style w:type="paragraph" w:customStyle="1" w:styleId="a">
    <w:name w:val="¢éÍ¤ÇÒ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7A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731749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731749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731749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717A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1749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611F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</w:tabs>
      <w:spacing w:after="0" w:line="240" w:lineRule="auto"/>
      <w:ind w:left="54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717A0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731749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731749"/>
    <w:rPr>
      <w:sz w:val="18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731749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7A0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731749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2D7611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nhideWhenUsed/>
    <w:rsid w:val="00BF20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BF2018"/>
    <w:rPr>
      <w:rFonts w:ascii="Consolas" w:eastAsia="Calibri" w:hAnsi="Consolas"/>
      <w:sz w:val="21"/>
      <w:szCs w:val="26"/>
    </w:rPr>
  </w:style>
  <w:style w:type="character" w:styleId="CommentReference">
    <w:name w:val="annotation reference"/>
    <w:uiPriority w:val="99"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styleId="LineNumber">
    <w:name w:val="line number"/>
    <w:basedOn w:val="DefaultParagraphFont"/>
    <w:semiHidden/>
    <w:unhideWhenUsed/>
    <w:rsid w:val="00EC0671"/>
  </w:style>
  <w:style w:type="character" w:customStyle="1" w:styleId="FooterChar1">
    <w:name w:val="Footer Char1"/>
    <w:basedOn w:val="DefaultParagraphFont"/>
    <w:uiPriority w:val="99"/>
    <w:rsid w:val="00731749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basedOn w:val="DefaultParagraphFont"/>
    <w:rsid w:val="00731749"/>
    <w:rPr>
      <w:sz w:val="29"/>
      <w:szCs w:val="29"/>
    </w:rPr>
  </w:style>
  <w:style w:type="character" w:customStyle="1" w:styleId="shorttext">
    <w:name w:val="short_text"/>
    <w:basedOn w:val="DefaultParagraphFont"/>
    <w:rsid w:val="00731749"/>
  </w:style>
  <w:style w:type="paragraph" w:customStyle="1" w:styleId="Default">
    <w:name w:val="Default"/>
    <w:rsid w:val="0073174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BodyText2Char">
    <w:name w:val="Body Text 2 Char"/>
    <w:basedOn w:val="DefaultParagraphFont"/>
    <w:locked/>
    <w:rsid w:val="00731749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basedOn w:val="DefaultParagraphFont"/>
    <w:locked/>
    <w:rsid w:val="00731749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731749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731749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73174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73174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731749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731749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ocked/>
    <w:rsid w:val="00731749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basedOn w:val="DefaultParagraphFont"/>
    <w:locked/>
    <w:rsid w:val="00731749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31749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731749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731749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731749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731749"/>
    <w:rPr>
      <w:rFonts w:cs="Times New Roman"/>
    </w:rPr>
  </w:style>
  <w:style w:type="character" w:customStyle="1" w:styleId="gt-icon-text1">
    <w:name w:val="gt-icon-text1"/>
    <w:basedOn w:val="DefaultParagraphFont"/>
    <w:rsid w:val="00731749"/>
    <w:rPr>
      <w:rFonts w:cs="Times New Roman"/>
    </w:rPr>
  </w:style>
  <w:style w:type="character" w:customStyle="1" w:styleId="longtext">
    <w:name w:val="long_text"/>
    <w:basedOn w:val="DefaultParagraphFont"/>
    <w:rsid w:val="00731749"/>
    <w:rPr>
      <w:rFonts w:cs="Times New Roman"/>
    </w:rPr>
  </w:style>
  <w:style w:type="character" w:customStyle="1" w:styleId="CharChar22">
    <w:name w:val="Char Char22"/>
    <w:basedOn w:val="DefaultParagraphFont"/>
    <w:rsid w:val="0073174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73174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73174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31749"/>
  </w:style>
  <w:style w:type="character" w:styleId="Emphasis">
    <w:name w:val="Emphasis"/>
    <w:basedOn w:val="DefaultParagraphFont"/>
    <w:uiPriority w:val="20"/>
    <w:qFormat/>
    <w:rsid w:val="00731749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31749"/>
  </w:style>
  <w:style w:type="character" w:styleId="Hyperlink">
    <w:name w:val="Hyperlink"/>
    <w:basedOn w:val="DefaultParagraphFont"/>
    <w:uiPriority w:val="99"/>
    <w:unhideWhenUsed/>
    <w:rsid w:val="00731749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731749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3174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174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7317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7317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unhideWhenUsed/>
    <w:rsid w:val="00146F1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8A28F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dnoteText">
    <w:name w:val="endnote text"/>
    <w:basedOn w:val="Normal"/>
    <w:link w:val="EndnoteTextChar"/>
    <w:semiHidden/>
    <w:unhideWhenUsed/>
    <w:rsid w:val="00A72937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A72937"/>
    <w:rPr>
      <w:rFonts w:ascii="Arial" w:hAnsi="Arial"/>
      <w:szCs w:val="25"/>
    </w:rPr>
  </w:style>
  <w:style w:type="character" w:styleId="EndnoteReference">
    <w:name w:val="endnote reference"/>
    <w:basedOn w:val="DefaultParagraphFont"/>
    <w:semiHidden/>
    <w:unhideWhenUsed/>
    <w:rsid w:val="00A72937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2F6AD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44219"/>
    <w:rPr>
      <w:color w:val="808080"/>
    </w:rPr>
  </w:style>
  <w:style w:type="character" w:customStyle="1" w:styleId="BodyTextChar2">
    <w:name w:val="Body Text Char2"/>
    <w:aliases w:val="bt Char2,body text Char2,Body Char2"/>
    <w:basedOn w:val="DefaultParagraphFont"/>
    <w:link w:val="BodyText"/>
    <w:uiPriority w:val="99"/>
    <w:rsid w:val="00580BE1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DC6AB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7700E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21463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5755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character" w:customStyle="1" w:styleId="spellingerror">
    <w:name w:val="spellingerror"/>
    <w:basedOn w:val="DefaultParagraphFont"/>
    <w:rsid w:val="00A453AA"/>
  </w:style>
  <w:style w:type="character" w:customStyle="1" w:styleId="normaltextrun">
    <w:name w:val="normaltextrun"/>
    <w:basedOn w:val="DefaultParagraphFont"/>
    <w:rsid w:val="00A453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55FC23-5A4D-4081-8523-A2C9C5734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</TotalTime>
  <Pages>24</Pages>
  <Words>21799</Words>
  <Characters>124256</Characters>
  <Application>Microsoft Office Word</Application>
  <DocSecurity>0</DocSecurity>
  <Lines>1035</Lines>
  <Paragraphs>291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145764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Paripan, Ekmanachai</cp:lastModifiedBy>
  <cp:revision>3</cp:revision>
  <cp:lastPrinted>2021-02-23T15:13:00Z</cp:lastPrinted>
  <dcterms:created xsi:type="dcterms:W3CDTF">2021-02-23T16:35:00Z</dcterms:created>
  <dcterms:modified xsi:type="dcterms:W3CDTF">2021-02-23T16:39:00Z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