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29ABCE" w14:textId="41FECE0A" w:rsidR="00071384" w:rsidRDefault="00071384" w:rsidP="00071384">
      <w:pPr>
        <w:pStyle w:val="Reference"/>
      </w:pPr>
      <w:r>
        <w:tab/>
      </w:r>
    </w:p>
    <w:p w14:paraId="4FB0E563" w14:textId="69BD3C75" w:rsidR="00071384" w:rsidRDefault="00071384" w:rsidP="00071384">
      <w:pPr>
        <w:pStyle w:val="BodyText"/>
        <w:tabs>
          <w:tab w:val="left" w:pos="6720"/>
        </w:tabs>
      </w:pPr>
      <w:r>
        <w:tab/>
      </w:r>
    </w:p>
    <w:p w14:paraId="505CE201" w14:textId="77777777" w:rsidR="00071384" w:rsidRDefault="00071384" w:rsidP="00071384">
      <w:pPr>
        <w:pStyle w:val="BodyText"/>
      </w:pPr>
      <w:r w:rsidRPr="004A0DFE">
        <w:br w:type="textWrapping" w:clear="all"/>
      </w:r>
    </w:p>
    <w:p w14:paraId="1E2D92DF" w14:textId="7CA89480" w:rsidR="00071384" w:rsidRDefault="00071384" w:rsidP="00071384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6A55F46C" w14:textId="7E8ED23C" w:rsidR="007B6681" w:rsidRDefault="007B6681" w:rsidP="00071384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4824436E" w14:textId="73C40392" w:rsidR="007B6681" w:rsidRDefault="007B6681" w:rsidP="00071384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41C9E62F" w14:textId="79907382" w:rsidR="005706ED" w:rsidRDefault="005706ED" w:rsidP="00071384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35AC4BA5" w14:textId="1B28C5D3" w:rsidR="005706ED" w:rsidRDefault="005706ED" w:rsidP="00071384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0639E0E2" w14:textId="2DEECFAC" w:rsidR="00C768DF" w:rsidRDefault="00C768DF" w:rsidP="00071384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3DA1C3D0" w14:textId="77777777" w:rsidR="00C768DF" w:rsidRPr="00112C09" w:rsidRDefault="00C768DF" w:rsidP="00071384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29C3404D" w14:textId="28F4CEAB" w:rsidR="00765E18" w:rsidRDefault="00AD3B26" w:rsidP="00765E1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D65A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765E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BD186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765E18" w:rsidRPr="008C1E8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28196639"/>
      <w:r w:rsidR="003B6777" w:rsidRPr="003B677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โกลบอล</w:t>
      </w:r>
      <w:r w:rsidR="003B6777" w:rsidRPr="003B677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3B6777" w:rsidRPr="003B677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คอนซูเมอร์</w:t>
      </w:r>
      <w:bookmarkEnd w:id="1"/>
      <w:r w:rsidR="00765E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  <w:r w:rsidR="00765E18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                             </w:t>
      </w:r>
    </w:p>
    <w:p w14:paraId="4241747E" w14:textId="3B24BB03" w:rsidR="00AD3B26" w:rsidRPr="00AD3B26" w:rsidRDefault="00765E18" w:rsidP="00C768DF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        </w:t>
      </w:r>
      <w:r w:rsidR="00734D83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641EE767" w14:textId="77777777" w:rsidR="003F16DE" w:rsidRPr="003F16DE" w:rsidRDefault="003F16DE" w:rsidP="0055455A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10A04E43" w14:textId="77777777" w:rsidR="003F16DE" w:rsidRPr="00C32473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E70CC5" w14:textId="0AB33465" w:rsidR="00280186" w:rsidRPr="00280186" w:rsidRDefault="0055455A" w:rsidP="00C73BD4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</w:t>
      </w:r>
      <w:r w:rsidR="00FF0C11" w:rsidRPr="00FF0C11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</w:t>
      </w:r>
      <w:bookmarkStart w:id="2" w:name="_Hlk59439325"/>
      <w:r w:rsidR="00FF0C11" w:rsidRPr="00FF0C1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308B" w:rsidRPr="0041308B">
        <w:rPr>
          <w:rFonts w:ascii="Browallia New" w:hAnsi="Browallia New" w:cs="Browallia New" w:hint="cs"/>
          <w:sz w:val="28"/>
          <w:szCs w:val="28"/>
          <w:cs/>
          <w:lang w:bidi="th-TH"/>
        </w:rPr>
        <w:t>โกลบอล</w:t>
      </w:r>
      <w:r w:rsidR="0041308B" w:rsidRPr="0041308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308B" w:rsidRPr="0041308B">
        <w:rPr>
          <w:rFonts w:ascii="Browallia New" w:hAnsi="Browallia New" w:cs="Browallia New" w:hint="cs"/>
          <w:sz w:val="28"/>
          <w:szCs w:val="28"/>
          <w:cs/>
          <w:lang w:bidi="th-TH"/>
        </w:rPr>
        <w:t>คอนซูเมอร์</w:t>
      </w:r>
      <w:r w:rsidR="00765E18" w:rsidRPr="00765E1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5E18" w:rsidRPr="00765E18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765E18" w:rsidRPr="00765E1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765E18" w:rsidRPr="00765E18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765E18" w:rsidRPr="00765E18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FF0C11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</w:t>
      </w:r>
      <w:bookmarkEnd w:id="2"/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60175">
        <w:rPr>
          <w:rFonts w:ascii="Browallia New" w:hAnsi="Browallia New" w:cs="Browallia New"/>
          <w:sz w:val="28"/>
          <w:szCs w:val="28"/>
          <w:lang w:bidi="th-TH"/>
        </w:rPr>
        <w:t>(“</w:t>
      </w:r>
      <w:r w:rsidR="0096017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="00960175">
        <w:rPr>
          <w:rFonts w:ascii="Browallia New" w:hAnsi="Browallia New" w:cs="Browallia New"/>
          <w:sz w:val="28"/>
          <w:szCs w:val="28"/>
          <w:lang w:val="en-US" w:bidi="th-TH"/>
        </w:rPr>
        <w:t xml:space="preserve">”)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="00EA1F47" w:rsidRPr="00EA1F4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C768DF">
        <w:rPr>
          <w:rFonts w:ascii="Browallia New" w:hAnsi="Browallia New" w:cs="Browallia New"/>
          <w:sz w:val="28"/>
          <w:szCs w:val="28"/>
          <w:lang w:bidi="th-TH"/>
        </w:rPr>
        <w:t>3</w:t>
      </w:r>
      <w:r w:rsidR="0032562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1B2027" w:rsidRPr="001B202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="001B2027" w:rsidRPr="001B202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1B2027" w:rsidRPr="001B202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AE1D6C1" w14:textId="77777777" w:rsidR="00280186" w:rsidRPr="00C32473" w:rsidRDefault="00280186" w:rsidP="0028018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4F8873F" w14:textId="74B8FF66" w:rsidR="00CD4D4E" w:rsidRPr="007C2D33" w:rsidRDefault="0055455A" w:rsidP="0028018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งบการเงินรวมและเฉพาะของบริษัทข้างต้นนี้แสดงฐานะการเงินรวม</w:t>
      </w:r>
      <w:r w:rsidR="6C7E69B4" w:rsidRPr="0055455A">
        <w:rPr>
          <w:rFonts w:ascii="Browallia New" w:hAnsi="Browallia New" w:cs="Browallia New"/>
          <w:sz w:val="28"/>
          <w:szCs w:val="28"/>
          <w:cs/>
          <w:lang w:bidi="th-TH"/>
        </w:rPr>
        <w:t>และเฉพาะ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 w:rsidR="00DA3808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="00DA3808" w:rsidRPr="0041308B">
        <w:rPr>
          <w:rFonts w:ascii="Browallia New" w:hAnsi="Browallia New" w:cs="Browallia New" w:hint="cs"/>
          <w:sz w:val="28"/>
          <w:szCs w:val="28"/>
          <w:cs/>
          <w:lang w:bidi="th-TH"/>
        </w:rPr>
        <w:t>โกลบอล</w:t>
      </w:r>
      <w:r w:rsidR="00DA3808" w:rsidRPr="0041308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A3808" w:rsidRPr="0041308B">
        <w:rPr>
          <w:rFonts w:ascii="Browallia New" w:hAnsi="Browallia New" w:cs="Browallia New" w:hint="cs"/>
          <w:sz w:val="28"/>
          <w:szCs w:val="28"/>
          <w:cs/>
          <w:lang w:bidi="th-TH"/>
        </w:rPr>
        <w:t>คอนซูเมอร์</w:t>
      </w:r>
      <w:r w:rsidR="00DA3808" w:rsidRPr="00765E1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A3808" w:rsidRPr="00765E18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DA3808" w:rsidRPr="00765E1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DA3808" w:rsidRPr="00765E18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DA3808" w:rsidRPr="00765E18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DA3808"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A3808"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DA380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C768DF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</w:t>
      </w:r>
      <w:r w:rsidR="00F50872" w:rsidRPr="00F50872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และกระแสเงินสดรวม</w:t>
      </w:r>
      <w:r w:rsidR="00F50872" w:rsidRPr="00F50872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สำหรับปีสิ้นสุดวัน</w:t>
      </w:r>
      <w:r w:rsidR="00F50872"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เดียวกัน 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น</w:t>
      </w:r>
      <w:r w:rsidR="00734D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7D6973B2" w14:textId="77777777" w:rsidR="00CD4D4E" w:rsidRPr="00BE75B7" w:rsidRDefault="00CD4D4E" w:rsidP="00CD4D4E">
      <w:pPr>
        <w:jc w:val="thaiDistribute"/>
        <w:rPr>
          <w:rFonts w:ascii="Browallia New" w:hAnsi="Browallia New" w:cs="Browallia New"/>
        </w:rPr>
      </w:pPr>
    </w:p>
    <w:p w14:paraId="51885E96" w14:textId="77777777" w:rsidR="003F16DE" w:rsidRPr="003F16DE" w:rsidRDefault="003F16DE" w:rsidP="0055455A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77A1821F" w14:textId="77777777" w:rsidR="003F16DE" w:rsidRPr="00F50872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F63D629" w14:textId="77777777" w:rsidR="0078546F" w:rsidRDefault="0078546F" w:rsidP="0078546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ได้กล่าว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ไว้ในวรรคความรับผิดชอบของผู้สอบบัญชี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ต่อ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การตรวจสอบงบการเงิน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รายงานของข้าพเจ้า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ับ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มานั้นเพียงพอและเหมาะสมเพื่อใช้เป็นเกณฑ์ในการแสดงความเห็นของข้าพเจ้า</w:t>
      </w:r>
    </w:p>
    <w:p w14:paraId="2EFE4E81" w14:textId="11873F1A" w:rsidR="00F50872" w:rsidRDefault="00F50872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C8C76D4" w14:textId="58D3BA8D" w:rsidR="00D3701B" w:rsidRDefault="00D3701B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DA89A19" w14:textId="4ABB0032" w:rsidR="00D467B9" w:rsidRDefault="00D467B9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3034AF8" w14:textId="305FC68A" w:rsidR="00D467B9" w:rsidRDefault="00D467B9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55069AF" w14:textId="58F34F57" w:rsidR="00D467B9" w:rsidRDefault="00D467B9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937A49C" w14:textId="77777777" w:rsidR="00D467B9" w:rsidRDefault="00D467B9" w:rsidP="000713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5D8A937" w14:textId="77777777" w:rsidR="00CD4D4E" w:rsidRPr="00165155" w:rsidRDefault="00165155" w:rsidP="00C768D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6515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43E0A116" w14:textId="77777777" w:rsidR="00CD4D4E" w:rsidRDefault="00CD4D4E" w:rsidP="00165155">
      <w:pPr>
        <w:spacing w:after="0"/>
        <w:jc w:val="thaiDistribute"/>
        <w:rPr>
          <w:rFonts w:ascii="Browallia New" w:hAnsi="Browallia New" w:cs="Browallia New"/>
        </w:rPr>
      </w:pPr>
    </w:p>
    <w:p w14:paraId="1B90975F" w14:textId="086D22A6" w:rsidR="00165155" w:rsidRDefault="00514BCC" w:rsidP="00C768DF">
      <w:pPr>
        <w:spacing w:after="2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Pr="00514B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เฉพาะของบริษัทสำหรับงวดปัจจุบัน</w:t>
      </w:r>
      <w:r w:rsidRPr="00514B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เฉพาะของบริษัทโดยรวมและในการแสดงความเห็นของข้าพเจ้า</w:t>
      </w:r>
      <w:r w:rsidRPr="00514B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E67E12" w:rsidRPr="00E67E12" w14:paraId="62232298" w14:textId="77777777" w:rsidTr="008E670D">
        <w:trPr>
          <w:trHeight w:hRule="exact" w:val="360"/>
          <w:tblHeader/>
        </w:trPr>
        <w:tc>
          <w:tcPr>
            <w:tcW w:w="4608" w:type="dxa"/>
            <w:shd w:val="clear" w:color="auto" w:fill="5D3597"/>
          </w:tcPr>
          <w:p w14:paraId="13848A56" w14:textId="59DDF1BE" w:rsidR="0069150D" w:rsidRPr="00E67E12" w:rsidRDefault="0069150D" w:rsidP="0069150D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lang w:bidi="th-TH"/>
              </w:rPr>
            </w:pPr>
            <w:r w:rsidRPr="00E67E12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50" w:type="dxa"/>
            <w:shd w:val="clear" w:color="auto" w:fill="5D3597"/>
          </w:tcPr>
          <w:p w14:paraId="5EBBB532" w14:textId="56D93872" w:rsidR="0069150D" w:rsidRPr="00E67E12" w:rsidRDefault="0069150D" w:rsidP="0069150D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lang w:bidi="th-TH"/>
              </w:rPr>
            </w:pPr>
            <w:r w:rsidRPr="00E67E12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8E670D" w:rsidRPr="0069150D" w14:paraId="6467446D" w14:textId="77777777" w:rsidTr="0076173F">
        <w:trPr>
          <w:trHeight w:val="227"/>
        </w:trPr>
        <w:tc>
          <w:tcPr>
            <w:tcW w:w="4608" w:type="dxa"/>
          </w:tcPr>
          <w:p w14:paraId="0D6F8CDA" w14:textId="77777777" w:rsidR="008E670D" w:rsidRPr="008E670D" w:rsidRDefault="008E670D" w:rsidP="008E670D">
            <w:pPr>
              <w:spacing w:after="0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B7B39B3" w14:textId="77777777" w:rsidR="008E670D" w:rsidRPr="008E670D" w:rsidRDefault="008E670D" w:rsidP="008E670D">
            <w:pPr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  <w:r w:rsidRPr="008E670D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>การบันทึกบัญชีในการรวมธุรกิจ</w:t>
            </w:r>
          </w:p>
          <w:p w14:paraId="11614BD7" w14:textId="77777777" w:rsidR="008E670D" w:rsidRPr="008E670D" w:rsidRDefault="008E670D" w:rsidP="008E670D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CA73957" w14:textId="10BEBCAB" w:rsidR="008E670D" w:rsidRPr="008E670D" w:rsidRDefault="008E670D" w:rsidP="008E670D">
            <w:pPr>
              <w:spacing w:after="0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</w:pPr>
            <w:r w:rsidRPr="008E670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กลุ่มบริษัทได้ซื้อธุรกิจของ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ผลไม้อบแห้ง</w:t>
            </w:r>
            <w:r w:rsidRPr="008E670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E670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ในระหว่างปีสิ้นสุด</w:t>
            </w:r>
            <w:r w:rsidRPr="008E670D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>วันที่</w:t>
            </w:r>
            <w:r w:rsidRPr="008E670D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8E670D"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  <w:t>31</w:t>
            </w:r>
            <w:r w:rsidRPr="008E670D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8E670D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>ธันวาคม</w:t>
            </w:r>
            <w:r w:rsidRPr="008E670D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8E670D"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  <w:t>256</w:t>
            </w:r>
            <w:r>
              <w:rPr>
                <w:rFonts w:ascii="Browallia New" w:hAnsi="Browallia New" w:cs="Browallia New"/>
                <w:spacing w:val="-6"/>
                <w:sz w:val="28"/>
                <w:szCs w:val="28"/>
                <w:lang w:val="en-US" w:bidi="th-TH"/>
              </w:rPr>
              <w:t>3</w:t>
            </w:r>
            <w:r w:rsidRPr="008E670D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8E670D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>จำนวน</w:t>
            </w:r>
            <w:r w:rsidRPr="008E670D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="004C5E07">
              <w:rPr>
                <w:rFonts w:ascii="Browallia New" w:hAnsi="Browallia New" w:cs="Browallia New"/>
                <w:spacing w:val="-6"/>
                <w:sz w:val="28"/>
                <w:szCs w:val="28"/>
                <w:lang w:val="en-US" w:bidi="th-TH"/>
              </w:rPr>
              <w:t>48.50</w:t>
            </w:r>
            <w:r w:rsidRPr="008E670D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8E670D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>ล้านบาท</w:t>
            </w:r>
            <w:r w:rsidRPr="008E670D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  <w:p w14:paraId="164FAE54" w14:textId="77777777" w:rsidR="008E670D" w:rsidRPr="008E670D" w:rsidRDefault="008E670D" w:rsidP="008E670D">
            <w:pPr>
              <w:spacing w:after="0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</w:pPr>
          </w:p>
          <w:p w14:paraId="09DF7954" w14:textId="77777777" w:rsidR="008E670D" w:rsidRPr="008E670D" w:rsidRDefault="008E670D" w:rsidP="008E670D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E670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ในระหว่างปี ผู้บริหารประเมินมูลค่ายุติธรรมของสินทรัพย์สุทธิที่ได้มาจากการซื้อธุรกิจ ซึ่งรวมสินทรัพย์ไม่มีตัวตนจากการรวมธุรกิจ และเกิดค่าความนิยม การประเมินมูลค่าของสินทรัพย์ไม่มีตัวตนดังกล่าวเป็นส่วนหนึ่งของการจัดทำรายงานการปันส่วนราคาซื้อ (</w:t>
            </w:r>
            <w:r w:rsidRPr="008E670D">
              <w:rPr>
                <w:rFonts w:ascii="Browallia New" w:hAnsi="Browallia New" w:cs="Browallia New"/>
                <w:sz w:val="28"/>
                <w:szCs w:val="28"/>
                <w:lang w:bidi="th-TH"/>
              </w:rPr>
              <w:t>Purchase price allocation</w:t>
            </w:r>
            <w:r w:rsidRPr="008E670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) ที่จัดทำโดยผู้เชี่ยวชาญอิสระ </w:t>
            </w:r>
          </w:p>
          <w:p w14:paraId="5D3E3074" w14:textId="77777777" w:rsidR="008E670D" w:rsidRPr="008E670D" w:rsidRDefault="008E670D" w:rsidP="008E670D">
            <w:pPr>
              <w:spacing w:after="0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</w:pPr>
          </w:p>
          <w:p w14:paraId="35D5C109" w14:textId="77777777" w:rsidR="008E670D" w:rsidRPr="008E670D" w:rsidRDefault="008E670D" w:rsidP="008E670D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E670D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>การประมาณ</w:t>
            </w:r>
            <w:r w:rsidRPr="008E670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ูลค่ายุติธรรมของสินทรัพย์ที่ระบุได้และหนี้สินที่ได้รับซึ่งรวมถึงสินทรัพย์ไม่มีตัวตนที่ระบุได้</w:t>
            </w:r>
            <w:r w:rsidRPr="008E670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E670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ำหรับธุรกิจใหม่ที่เพิ่งซื้อเข้ามาต้องใช้ดุลยพินิจที่สำคัญเกี่ยวกับการประมาณการกระแสเงินสดโดยผู้บริหารซึ่งมีความซับซ้อน</w:t>
            </w:r>
            <w:r w:rsidRPr="008E670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E670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กำหนดมูลค่ายุติธรรมรวมถึงการพิจารณาอัตราคิดลดและความเสี่ยงที่ใช้ในการปรับปรุงต้นทุนของเงินทุนถัวเฉลี่ยถ่วงน้ำหนัก</w:t>
            </w:r>
            <w:r w:rsidRPr="008E670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645B4983" w14:textId="77777777" w:rsidR="008E670D" w:rsidRPr="008E670D" w:rsidRDefault="008E670D" w:rsidP="008E670D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D201F3A" w14:textId="77777777" w:rsidR="008E670D" w:rsidRPr="008E670D" w:rsidRDefault="008E670D" w:rsidP="008E670D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E670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กลุ่มบริษัทได้เปิดเผยนโยบายการบัญชีที่เกี่ยวกับการรับรู้การรวมธุรกิจในหมายเหตุประกอบงบการเงิน</w:t>
            </w:r>
            <w:r w:rsidRPr="007F0F3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</w:t>
            </w:r>
            <w:r w:rsidRPr="007F0F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7F0F3C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 </w:t>
            </w:r>
            <w:r w:rsidRPr="007F0F3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และการซื้อธุรกิจในหมายเหตุประกอบงบการเงินข้อ</w:t>
            </w:r>
            <w:r w:rsidRPr="007F0F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7F0F3C">
              <w:rPr>
                <w:rFonts w:ascii="Browallia New" w:hAnsi="Browallia New" w:cs="Browallia New"/>
                <w:sz w:val="28"/>
                <w:szCs w:val="28"/>
                <w:lang w:bidi="th-TH"/>
              </w:rPr>
              <w:t>12</w:t>
            </w:r>
          </w:p>
          <w:p w14:paraId="745AB87A" w14:textId="77777777" w:rsidR="008E670D" w:rsidRPr="008E670D" w:rsidRDefault="008E670D" w:rsidP="008E670D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2C218C1" w14:textId="77777777" w:rsidR="008E670D" w:rsidRDefault="008E670D" w:rsidP="008E670D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D25AF61" w14:textId="77777777" w:rsidR="008E670D" w:rsidRDefault="008E670D" w:rsidP="008E670D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941FD29" w14:textId="77777777" w:rsidR="008E670D" w:rsidRDefault="008E670D" w:rsidP="008E670D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6FC33C2" w14:textId="77777777" w:rsidR="008E670D" w:rsidRDefault="008E670D" w:rsidP="008E670D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23D4EBC" w14:textId="77777777" w:rsidR="008E670D" w:rsidRDefault="008E670D" w:rsidP="008E670D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7E00DAA" w14:textId="77777777" w:rsidR="00D467B9" w:rsidRDefault="00D467B9" w:rsidP="008E670D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37FD703" w14:textId="350264C1" w:rsidR="00D467B9" w:rsidRPr="008E670D" w:rsidRDefault="00D467B9" w:rsidP="008E670D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50" w:type="dxa"/>
          </w:tcPr>
          <w:p w14:paraId="57641A4D" w14:textId="77777777" w:rsidR="008E670D" w:rsidRPr="00A82D67" w:rsidRDefault="008E670D" w:rsidP="00E6340A">
            <w:pPr>
              <w:tabs>
                <w:tab w:val="left" w:pos="252"/>
              </w:tabs>
              <w:spacing w:line="240" w:lineRule="auto"/>
              <w:ind w:left="216" w:hanging="216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3651F116" w14:textId="2CB0A655" w:rsidR="008E670D" w:rsidRDefault="008E670D" w:rsidP="00E6340A">
            <w:pPr>
              <w:tabs>
                <w:tab w:val="left" w:pos="252"/>
              </w:tabs>
              <w:spacing w:line="240" w:lineRule="auto"/>
              <w:ind w:left="216" w:hanging="216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</w:p>
          <w:p w14:paraId="787FB40C" w14:textId="0C272BCE" w:rsidR="00A64DB6" w:rsidRPr="00A82D67" w:rsidRDefault="008E670D" w:rsidP="00E6340A">
            <w:pPr>
              <w:tabs>
                <w:tab w:val="left" w:pos="252"/>
              </w:tabs>
              <w:spacing w:line="240" w:lineRule="auto"/>
              <w:ind w:left="216" w:hanging="216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A82D67">
              <w:rPr>
                <w:rFonts w:ascii="Browallia New" w:hAnsi="Browallia New" w:cs="Browallia New"/>
                <w:sz w:val="27"/>
                <w:szCs w:val="27"/>
                <w:lang w:bidi="th-TH"/>
              </w:rPr>
              <w:t>-</w:t>
            </w:r>
            <w:r w:rsidRPr="00A82D67">
              <w:rPr>
                <w:rFonts w:ascii="Browallia New" w:hAnsi="Browallia New" w:cs="Browallia New"/>
                <w:sz w:val="27"/>
                <w:szCs w:val="27"/>
                <w:lang w:bidi="th-TH"/>
              </w:rPr>
              <w:tab/>
            </w:r>
            <w:r w:rsidRPr="00A82D6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การประเมินความครบถ้วนในการปรับปรุงมูลค่ายุติธรรมโดยผู้บริหาร</w:t>
            </w:r>
            <w:r w:rsidRPr="00A82D67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A82D6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โดยตรวจสอบรายละเอียดสินทรัพย์และหนี้สิน</w:t>
            </w:r>
            <w:r w:rsidRPr="00A82D67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A82D6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ณ</w:t>
            </w:r>
            <w:r w:rsidRPr="00A82D67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A82D6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วันซื้อธุรกิจ</w:t>
            </w:r>
          </w:p>
          <w:p w14:paraId="493E8D63" w14:textId="26856DF0" w:rsidR="008E670D" w:rsidRPr="00A82D67" w:rsidRDefault="008E670D" w:rsidP="00E6340A">
            <w:pPr>
              <w:tabs>
                <w:tab w:val="left" w:pos="252"/>
              </w:tabs>
              <w:spacing w:line="240" w:lineRule="auto"/>
              <w:ind w:left="216" w:hanging="216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A82D67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A82D67">
              <w:rPr>
                <w:rFonts w:ascii="Browallia New" w:hAnsi="Browallia New" w:cs="Browallia New"/>
                <w:sz w:val="27"/>
                <w:szCs w:val="27"/>
                <w:lang w:bidi="th-TH"/>
              </w:rPr>
              <w:t>-</w:t>
            </w:r>
            <w:r w:rsidRPr="00A82D67">
              <w:rPr>
                <w:rFonts w:ascii="Browallia New" w:hAnsi="Browallia New" w:cs="Browallia New"/>
                <w:sz w:val="27"/>
                <w:szCs w:val="27"/>
                <w:lang w:bidi="th-TH"/>
              </w:rPr>
              <w:tab/>
            </w:r>
            <w:r w:rsidRPr="00A82D6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สอ</w:t>
            </w:r>
            <w:r w:rsidR="00827E67" w:rsidRPr="00A82D6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บ</w:t>
            </w:r>
            <w:r w:rsidRPr="00A82D6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ทานรายงานการปันส่วนราคาซื</w:t>
            </w:r>
            <w:r w:rsidR="00B12069" w:rsidRPr="00A82D6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้</w:t>
            </w:r>
            <w:r w:rsidR="00827E67" w:rsidRPr="00A82D6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อ </w:t>
            </w:r>
            <w:r w:rsidR="00827E67" w:rsidRPr="005D5D2A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(</w:t>
            </w:r>
            <w:r w:rsidRPr="005D5D2A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Purchase price allocation) </w:t>
            </w:r>
            <w:r w:rsidRPr="005D5D2A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ที่จัดทำโดยผู้เชี่ยวชาญ</w:t>
            </w:r>
          </w:p>
          <w:p w14:paraId="7FC2F278" w14:textId="77777777" w:rsidR="008E670D" w:rsidRPr="00A82D67" w:rsidRDefault="008E670D" w:rsidP="00E6340A">
            <w:pPr>
              <w:tabs>
                <w:tab w:val="left" w:pos="252"/>
              </w:tabs>
              <w:spacing w:line="240" w:lineRule="auto"/>
              <w:ind w:left="216" w:hanging="216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A82D67">
              <w:rPr>
                <w:rFonts w:ascii="Browallia New" w:hAnsi="Browallia New" w:cs="Browallia New"/>
                <w:sz w:val="27"/>
                <w:szCs w:val="27"/>
                <w:lang w:bidi="th-TH"/>
              </w:rPr>
              <w:t>-</w:t>
            </w:r>
            <w:r w:rsidRPr="00A82D67">
              <w:rPr>
                <w:rFonts w:ascii="Browallia New" w:hAnsi="Browallia New" w:cs="Browallia New"/>
                <w:sz w:val="27"/>
                <w:szCs w:val="27"/>
                <w:lang w:bidi="th-TH"/>
              </w:rPr>
              <w:tab/>
            </w:r>
            <w:r w:rsidRPr="00A82D6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ประเมินความรู้</w:t>
            </w:r>
            <w:r w:rsidRPr="00A82D67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A82D6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ความสามารถและความเป็นอิสระของผู้เชี่ยวชาญ</w:t>
            </w:r>
          </w:p>
          <w:p w14:paraId="74DCD349" w14:textId="77777777" w:rsidR="008E670D" w:rsidRPr="00A82D67" w:rsidRDefault="008E670D" w:rsidP="00E6340A">
            <w:pPr>
              <w:tabs>
                <w:tab w:val="left" w:pos="252"/>
              </w:tabs>
              <w:spacing w:line="240" w:lineRule="auto"/>
              <w:ind w:left="216" w:hanging="216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A82D67">
              <w:rPr>
                <w:rFonts w:ascii="Browallia New" w:hAnsi="Browallia New" w:cs="Browallia New"/>
                <w:sz w:val="27"/>
                <w:szCs w:val="27"/>
                <w:lang w:bidi="th-TH"/>
              </w:rPr>
              <w:t>-</w:t>
            </w:r>
            <w:r w:rsidRPr="00A82D67">
              <w:rPr>
                <w:rFonts w:ascii="Browallia New" w:hAnsi="Browallia New" w:cs="Browallia New"/>
                <w:sz w:val="27"/>
                <w:szCs w:val="27"/>
                <w:lang w:bidi="th-TH"/>
              </w:rPr>
              <w:tab/>
            </w:r>
            <w:r w:rsidRPr="00A82D6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ดสอบความสมเหตุสมผลของประมาณการกระแสเงินสดในอนาคตและอัตราคิดลดที่นำไปคำนวณมูลค่ายุติธรรมของของสินทรัพย์ไม่มีตัวตน</w:t>
            </w:r>
            <w:r w:rsidRPr="00A82D67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</w:p>
          <w:p w14:paraId="70D632C9" w14:textId="18A840B6" w:rsidR="008E670D" w:rsidRPr="00A82D67" w:rsidRDefault="008E670D" w:rsidP="00E6340A">
            <w:pPr>
              <w:tabs>
                <w:tab w:val="left" w:pos="252"/>
              </w:tabs>
              <w:spacing w:line="240" w:lineRule="auto"/>
              <w:ind w:left="216" w:hanging="216"/>
              <w:jc w:val="thaiDistribute"/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  <w:r w:rsidRPr="00A82D67">
              <w:rPr>
                <w:rFonts w:ascii="Browallia New" w:hAnsi="Browallia New" w:cs="Browallia New"/>
                <w:sz w:val="27"/>
                <w:szCs w:val="27"/>
                <w:lang w:bidi="th-TH"/>
              </w:rPr>
              <w:t>-</w:t>
            </w:r>
            <w:r w:rsidRPr="00A82D67">
              <w:rPr>
                <w:rFonts w:ascii="Browallia New" w:hAnsi="Browallia New" w:cs="Browallia New"/>
                <w:sz w:val="27"/>
                <w:szCs w:val="27"/>
                <w:lang w:bidi="th-TH"/>
              </w:rPr>
              <w:tab/>
            </w:r>
            <w:r w:rsidRPr="00A82D6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พิจารณาความเพียงพอของการเปิดเผยข้อมูลของกลุ่ม</w:t>
            </w:r>
            <w:r w:rsidR="00663F7C" w:rsidRPr="00A82D6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บริษัท</w:t>
            </w:r>
            <w:r w:rsidRPr="00A82D6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เกี่ยวกับนโยบายการบัญชีและจำนวนเงินเกี่ยวกับการซื้อธุรกิจ</w:t>
            </w:r>
          </w:p>
        </w:tc>
      </w:tr>
      <w:tr w:rsidR="008E670D" w:rsidRPr="0069150D" w14:paraId="563B8EF4" w14:textId="77777777" w:rsidTr="2EA67804">
        <w:trPr>
          <w:trHeight w:val="360"/>
        </w:trPr>
        <w:tc>
          <w:tcPr>
            <w:tcW w:w="4608" w:type="dxa"/>
          </w:tcPr>
          <w:p w14:paraId="6C9D83D6" w14:textId="77777777" w:rsidR="008E670D" w:rsidRPr="0069150D" w:rsidRDefault="008E670D" w:rsidP="008E670D">
            <w:pPr>
              <w:spacing w:after="0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71D78DD1" w14:textId="6B62B48A" w:rsidR="008E670D" w:rsidRPr="0069150D" w:rsidRDefault="008E670D" w:rsidP="008E670D">
            <w:pPr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  <w:lang w:bidi="th-TH"/>
              </w:rPr>
            </w:pPr>
            <w:r w:rsidRPr="0069150D">
              <w:rPr>
                <w:rFonts w:ascii="Browallia New" w:hAnsi="Browallia New" w:cs="Browallia New" w:hint="cs"/>
                <w:b/>
                <w:bCs/>
                <w:sz w:val="27"/>
                <w:szCs w:val="27"/>
                <w:u w:val="single"/>
                <w:cs/>
                <w:lang w:bidi="th-TH"/>
              </w:rPr>
              <w:t>ค่าความนิยม</w:t>
            </w:r>
            <w:r w:rsidRPr="0069150D"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b/>
                <w:bCs/>
                <w:sz w:val="27"/>
                <w:szCs w:val="27"/>
                <w:u w:val="single"/>
                <w:cs/>
                <w:lang w:bidi="th-TH"/>
              </w:rPr>
              <w:t xml:space="preserve">สินทรัพย์ไม่มีตัวตน </w:t>
            </w:r>
            <w:r w:rsidR="00663F7C">
              <w:rPr>
                <w:rFonts w:ascii="Browallia New" w:hAnsi="Browallia New" w:cs="Browallia New" w:hint="cs"/>
                <w:b/>
                <w:bCs/>
                <w:sz w:val="27"/>
                <w:szCs w:val="27"/>
                <w:u w:val="single"/>
                <w:cs/>
                <w:lang w:bidi="th-TH"/>
              </w:rPr>
              <w:t>สินทรัพย์</w:t>
            </w:r>
            <w:r>
              <w:rPr>
                <w:rFonts w:ascii="Browallia New" w:hAnsi="Browallia New" w:cs="Browallia New" w:hint="cs"/>
                <w:b/>
                <w:bCs/>
                <w:sz w:val="27"/>
                <w:szCs w:val="27"/>
                <w:u w:val="single"/>
                <w:cs/>
                <w:lang w:bidi="th-TH"/>
              </w:rPr>
              <w:t>สิทธิการ</w:t>
            </w:r>
            <w:r w:rsidR="00663F7C">
              <w:rPr>
                <w:rFonts w:ascii="Browallia New" w:hAnsi="Browallia New" w:cs="Browallia New" w:hint="cs"/>
                <w:b/>
                <w:bCs/>
                <w:sz w:val="27"/>
                <w:szCs w:val="27"/>
                <w:u w:val="single"/>
                <w:cs/>
                <w:lang w:bidi="th-TH"/>
              </w:rPr>
              <w:t>ใช้</w:t>
            </w:r>
            <w:r>
              <w:rPr>
                <w:rFonts w:ascii="Browallia New" w:hAnsi="Browallia New" w:cs="Browallia New" w:hint="cs"/>
                <w:b/>
                <w:bCs/>
                <w:sz w:val="27"/>
                <w:szCs w:val="27"/>
                <w:u w:val="single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b/>
                <w:bCs/>
                <w:sz w:val="27"/>
                <w:szCs w:val="27"/>
                <w:u w:val="single"/>
                <w:cs/>
                <w:lang w:bidi="th-TH"/>
              </w:rPr>
              <w:t>และเงินลงทุนในบริษัทย่อย</w:t>
            </w:r>
          </w:p>
          <w:p w14:paraId="75688C79" w14:textId="77777777" w:rsidR="008E670D" w:rsidRPr="0069150D" w:rsidRDefault="008E670D" w:rsidP="008E670D">
            <w:pPr>
              <w:spacing w:after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46E20068" w14:textId="460AAF96" w:rsidR="008E670D" w:rsidRPr="0069150D" w:rsidRDefault="008E670D" w:rsidP="008E670D">
            <w:pPr>
              <w:spacing w:after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ณ วันที่ 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>31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ธันวาคม 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>256</w:t>
            </w:r>
            <w:r>
              <w:rPr>
                <w:rFonts w:ascii="Browallia New" w:hAnsi="Browallia New" w:cs="Browallia New"/>
                <w:sz w:val="27"/>
                <w:szCs w:val="27"/>
                <w:lang w:bidi="th-TH"/>
              </w:rPr>
              <w:t>3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กลุ่มบริษัทมีค่าความนิยมจำนวน </w:t>
            </w:r>
            <w:r w:rsidR="00F512FC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103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ล้านบาท สินทรัพย์ไม่มีตัวตนจำนวน </w:t>
            </w:r>
            <w:r w:rsidR="00F512FC">
              <w:rPr>
                <w:rFonts w:ascii="Browallia New" w:hAnsi="Browallia New" w:cs="Browallia New"/>
                <w:sz w:val="27"/>
                <w:szCs w:val="27"/>
                <w:lang w:bidi="th-TH"/>
              </w:rPr>
              <w:t>118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       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val="en-US" w:bidi="th-TH"/>
              </w:rPr>
              <w:t xml:space="preserve">ล้านบาท 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และเงินลงทุนในบริษัทย่อยในงบการเงินเฉพาะของบริษัทจำนวน </w:t>
            </w:r>
            <w:r w:rsidR="006612EA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694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ล้านบาท ซึ่งเกิดจากการลงทุนในกลุ่มธุรกิจบรรจุภัณฑ์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ธุรกิจอาหารแช่แข็ง</w:t>
            </w:r>
            <w:r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ธุรกิจร้านอาหาร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ธุรกิจให้เช่าพื้นที่ 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และธุรกิจผลไม้อบแห้ง 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ตามมาตรฐานการรายงานทางการเงิน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กลุ่มบริษัทต้องมีการทดสอบการด้อยค่าสินทรัพย์ดังกล่าวทุก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ครั้งที่รายงาน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ซึ่งการทดสอบการด้อยค่านั้นต้องใช้ดุลยพินิจที่สำคัญและข้อสมมติฐานของผู้บริหารที่มีความซับซ้อน โดยเฉพาะข้อสมมติฐานสำหรับการประมาณการกระแสเงินสดของธุรกิจบรรจุภัณฑ์ ธุรกิจอาหารแช่แข็ง</w:t>
            </w:r>
            <w:r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ธุรกิจร้านอาหาร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="00BB011F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ธุรกิจให้เช่าพื้นที่ และการพิจารณาอัตราคิดลดในการกำหนดมูลค่ากระแสเงินสดซึ่งอาจมีผลกระทบจากการเปลี่ยนแปลงตามสภาวะทางเศรษฐกิจ สถานการณ์ตลาดปัจจุบันและความเสี่ยงที่เฉพาะเจาะจงของสินทรัพย์</w:t>
            </w:r>
          </w:p>
          <w:p w14:paraId="673678C2" w14:textId="77777777" w:rsidR="008E670D" w:rsidRPr="0069150D" w:rsidRDefault="008E670D" w:rsidP="008E670D">
            <w:pPr>
              <w:spacing w:after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2FC3A8A8" w14:textId="70D1E06D" w:rsidR="008E670D" w:rsidRDefault="008E670D" w:rsidP="008E670D">
            <w:pPr>
              <w:spacing w:after="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กลุ่มบริษัทได้เปิดเผยเกี่ยวกับค่าความนิยม สินทรัพย์ไม่มีตัวตน </w:t>
            </w:r>
            <w:r w:rsidR="009E0186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สินทรัพย์สิทธิการใช้</w:t>
            </w:r>
            <w:r w:rsidR="009E0186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และเงินลงทุนในบริษัทย่อยในหมายเหตุประกอบงบการเงิน</w:t>
            </w:r>
            <w:r w:rsidRPr="00BB011F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ข้อ</w:t>
            </w:r>
            <w:r w:rsidRPr="00BB011F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BB011F">
              <w:rPr>
                <w:rFonts w:ascii="Browallia New" w:hAnsi="Browallia New" w:cs="Browallia New"/>
                <w:sz w:val="27"/>
                <w:szCs w:val="27"/>
                <w:lang w:bidi="th-TH"/>
              </w:rPr>
              <w:t>1</w:t>
            </w:r>
            <w:r w:rsidRPr="00BB011F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1</w:t>
            </w:r>
            <w:r w:rsidRPr="00BB011F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1</w:t>
            </w:r>
            <w:r w:rsidR="009E0186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6</w:t>
            </w:r>
            <w:r w:rsidRPr="00BB011F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Pr="00BB011F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1</w:t>
            </w:r>
            <w:r w:rsidR="009E0186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7</w:t>
            </w:r>
            <w:r w:rsidRPr="00BB011F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Pr="00BB011F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</w:t>
            </w:r>
            <w:r w:rsidRPr="00BB011F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BB011F">
              <w:rPr>
                <w:rFonts w:ascii="Browallia New" w:hAnsi="Browallia New" w:cs="Browallia New"/>
                <w:sz w:val="27"/>
                <w:szCs w:val="27"/>
                <w:lang w:bidi="th-TH"/>
              </w:rPr>
              <w:t>1</w:t>
            </w:r>
            <w:r w:rsidR="00BB011F" w:rsidRPr="00BB011F">
              <w:rPr>
                <w:rFonts w:ascii="Browallia New" w:hAnsi="Browallia New" w:cs="Browallia New"/>
                <w:sz w:val="27"/>
                <w:szCs w:val="27"/>
                <w:lang w:bidi="th-TH"/>
              </w:rPr>
              <w:t>9</w:t>
            </w:r>
          </w:p>
          <w:p w14:paraId="005B8E1F" w14:textId="77777777" w:rsidR="008E670D" w:rsidRPr="0069150D" w:rsidRDefault="008E670D" w:rsidP="008E670D">
            <w:pPr>
              <w:spacing w:after="0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</w:tc>
        <w:tc>
          <w:tcPr>
            <w:tcW w:w="4050" w:type="dxa"/>
          </w:tcPr>
          <w:p w14:paraId="002A0A61" w14:textId="77777777" w:rsidR="008E670D" w:rsidRPr="0069150D" w:rsidRDefault="008E670D" w:rsidP="008E670D">
            <w:pPr>
              <w:spacing w:after="0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67DCDA71" w14:textId="77777777" w:rsidR="008E670D" w:rsidRPr="0069150D" w:rsidRDefault="008E670D" w:rsidP="008E670D">
            <w:pPr>
              <w:spacing w:after="24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1EB50B87" w14:textId="77777777" w:rsidR="008E670D" w:rsidRPr="0069150D" w:rsidRDefault="008E670D" w:rsidP="008E670D">
            <w:pPr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2288002E" w14:textId="77777777" w:rsidR="008E670D" w:rsidRDefault="008E670D" w:rsidP="008E670D">
            <w:pPr>
              <w:tabs>
                <w:tab w:val="left" w:pos="252"/>
              </w:tabs>
              <w:spacing w:after="0"/>
              <w:ind w:left="216" w:hanging="225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>-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ab/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พิจารณาความสมเหตุสมผลของข้อสมมติฐานและวิธีการที่ผู้บริหารใช้ในการคำนวณประมาณการกระแสเงินสดในอนาคตที่คาดว่าจะได้รับ</w:t>
            </w:r>
          </w:p>
          <w:p w14:paraId="567B98C9" w14:textId="77777777" w:rsidR="008E670D" w:rsidRDefault="008E670D" w:rsidP="008E670D">
            <w:pPr>
              <w:tabs>
                <w:tab w:val="left" w:pos="252"/>
              </w:tabs>
              <w:spacing w:after="0"/>
              <w:ind w:left="216" w:hanging="225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 ประเมินความรู้ ความสามารถและความเป็นอิสระของผู้เชี่ยวชาญ</w:t>
            </w:r>
          </w:p>
          <w:p w14:paraId="5EA13A13" w14:textId="77777777" w:rsidR="008E670D" w:rsidRPr="0069150D" w:rsidRDefault="008E670D" w:rsidP="008E670D">
            <w:pPr>
              <w:tabs>
                <w:tab w:val="left" w:pos="252"/>
              </w:tabs>
              <w:spacing w:after="0"/>
              <w:ind w:left="216" w:hanging="225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-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ab/>
              <w:t>ประเมินอัตราคิดลดโดยอ้างอิงจากการเปรียบเทียบข้อมูลของบริษัทที่อยู่ในอุตสาหกรรม เพื่อให้มั่นใจว่าอัตราคิดลดที่ผู้บริหารใช้อยู่ในเกณฑ์ที่เหมาะสม</w:t>
            </w:r>
          </w:p>
          <w:p w14:paraId="6A3DC9AF" w14:textId="77777777" w:rsidR="008E670D" w:rsidRPr="0069150D" w:rsidRDefault="008E670D" w:rsidP="008E670D">
            <w:pPr>
              <w:tabs>
                <w:tab w:val="left" w:pos="252"/>
              </w:tabs>
              <w:spacing w:after="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-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ab/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ทดสอบการคำนวณมูลค่าที่คาดว่าจะได้รับคืน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</w:p>
          <w:p w14:paraId="5F6F3628" w14:textId="77777777" w:rsidR="008E670D" w:rsidRPr="0069150D" w:rsidRDefault="008E670D" w:rsidP="008E670D">
            <w:pPr>
              <w:tabs>
                <w:tab w:val="left" w:pos="252"/>
              </w:tabs>
              <w:spacing w:after="0"/>
              <w:ind w:left="252" w:hanging="252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-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ab/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</w:p>
          <w:p w14:paraId="487D98D6" w14:textId="1B1D4B79" w:rsidR="008E670D" w:rsidRPr="0069150D" w:rsidRDefault="008E670D" w:rsidP="008E670D">
            <w:pPr>
              <w:tabs>
                <w:tab w:val="left" w:pos="252"/>
              </w:tabs>
              <w:spacing w:after="0"/>
              <w:ind w:left="252" w:hanging="252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-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ab/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</w:t>
            </w:r>
            <w:r w:rsidRPr="0069150D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                 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ข้อสมมติฐาน</w:t>
            </w:r>
            <w:r w:rsidRPr="0069150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และมูลค่าที่คาดว่าจะได้รับคืนของค่าความนิยม สินทรัพย์ไม่มีตัวตน 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สิ</w:t>
            </w:r>
            <w:r w:rsidR="00910571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นทรัพย์</w:t>
            </w:r>
            <w:r w:rsidR="009E0186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สิทธิการใช้</w:t>
            </w:r>
            <w:r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</w:t>
            </w:r>
            <w:r w:rsidRPr="006915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และเงินลงทุนในบริษัทย่อย</w:t>
            </w:r>
          </w:p>
          <w:p w14:paraId="5367F555" w14:textId="77777777" w:rsidR="008E670D" w:rsidRPr="0069150D" w:rsidRDefault="008E670D" w:rsidP="008E670D">
            <w:pPr>
              <w:spacing w:after="0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</w:tc>
      </w:tr>
    </w:tbl>
    <w:p w14:paraId="1E7CC24E" w14:textId="77777777" w:rsidR="005C070E" w:rsidRDefault="005C070E" w:rsidP="002678E4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328C2E5" w14:textId="6D8B9269" w:rsidR="002678E4" w:rsidRPr="002678E4" w:rsidRDefault="002678E4" w:rsidP="002678E4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 w:rsidRPr="002678E4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เรื่องอื่น</w:t>
      </w:r>
    </w:p>
    <w:p w14:paraId="1AFDFEE4" w14:textId="1D284008" w:rsidR="002678E4" w:rsidRPr="002678E4" w:rsidRDefault="002678E4" w:rsidP="002678E4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C2D2629" w14:textId="6D3CCD40" w:rsidR="002678E4" w:rsidRPr="002678E4" w:rsidRDefault="00EC262A" w:rsidP="002678E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</w:t>
      </w:r>
      <w:r w:rsidR="00E67E12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Pr="00EC262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EC262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C262A">
        <w:rPr>
          <w:rFonts w:ascii="Browallia New" w:hAnsi="Browallia New" w:cs="Browallia New" w:hint="cs"/>
          <w:sz w:val="28"/>
          <w:szCs w:val="28"/>
          <w:cs/>
          <w:lang w:bidi="th-TH"/>
        </w:rPr>
        <w:t>โกลบอล</w:t>
      </w:r>
      <w:r w:rsidRPr="00EC262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C262A">
        <w:rPr>
          <w:rFonts w:ascii="Browallia New" w:hAnsi="Browallia New" w:cs="Browallia New" w:hint="cs"/>
          <w:sz w:val="28"/>
          <w:szCs w:val="28"/>
          <w:cs/>
          <w:lang w:bidi="th-TH"/>
        </w:rPr>
        <w:t>คอนซูเมอร์</w:t>
      </w:r>
      <w:r w:rsidRPr="00EC262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C262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EC262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C262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EC262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EC262A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67E1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</w:rPr>
        <w:t>256</w:t>
      </w:r>
      <w:r w:rsidR="006706E6">
        <w:rPr>
          <w:rFonts w:ascii="Browallia New" w:hAnsi="Browallia New" w:cs="Browallia New"/>
          <w:sz w:val="28"/>
          <w:szCs w:val="28"/>
          <w:lang w:val="en-US"/>
        </w:rPr>
        <w:t>2</w:t>
      </w:r>
      <w:r w:rsidR="005C070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ตรวจสอบโดยผู้สอบบัญชีอื่น</w:t>
      </w:r>
      <w:r w:rsidR="00E67E12">
        <w:rPr>
          <w:rFonts w:ascii="Browallia New" w:hAnsi="Browallia New" w:cs="Browallia New" w:hint="cs"/>
          <w:sz w:val="28"/>
          <w:szCs w:val="28"/>
          <w:cs/>
          <w:lang w:bidi="th-TH"/>
        </w:rPr>
        <w:t>ที่เคยอยู่ในสำนักงานเดียวกับข้าพเจ้า</w:t>
      </w:r>
      <w:r w:rsidR="00357DC4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แสดงความเห็นอย่างไม่มีเงื่อนไข</w:t>
      </w:r>
      <w:r w:rsidR="005C070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C070E">
        <w:rPr>
          <w:rFonts w:ascii="Browallia New" w:hAnsi="Browallia New" w:cs="Browallia New"/>
          <w:sz w:val="28"/>
          <w:szCs w:val="28"/>
          <w:lang w:val="en-US"/>
        </w:rPr>
        <w:t>25</w:t>
      </w:r>
      <w:r w:rsidR="005C070E" w:rsidRPr="445B6E23">
        <w:rPr>
          <w:rFonts w:ascii="Browallia New" w:hAnsi="Browallia New" w:cs="Browallia New"/>
          <w:sz w:val="28"/>
          <w:szCs w:val="28"/>
        </w:rPr>
        <w:t xml:space="preserve"> </w:t>
      </w:r>
      <w:r w:rsidR="005C070E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5C070E" w:rsidRPr="445B6E23">
        <w:rPr>
          <w:rFonts w:ascii="Browallia New" w:hAnsi="Browallia New" w:cs="Browallia New"/>
          <w:sz w:val="28"/>
          <w:szCs w:val="28"/>
        </w:rPr>
        <w:t xml:space="preserve"> 2563</w:t>
      </w:r>
    </w:p>
    <w:p w14:paraId="48208AB9" w14:textId="0D3EE083" w:rsidR="445B6E23" w:rsidRDefault="445B6E23" w:rsidP="006706E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037C9D2" w14:textId="37465B06" w:rsidR="00CD4C29" w:rsidRDefault="00CD4C29" w:rsidP="006706E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11ED7F0" w14:textId="374ED519" w:rsidR="00CD4C29" w:rsidRDefault="00CD4C29" w:rsidP="006706E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65201C9" w14:textId="29790C86" w:rsidR="00CD4C29" w:rsidRDefault="00CD4C29" w:rsidP="006706E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3E23B63" w14:textId="390CFC1D" w:rsidR="00D467B9" w:rsidRDefault="00D467B9" w:rsidP="006706E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230B263" w14:textId="77777777" w:rsidR="00D467B9" w:rsidRDefault="00D467B9" w:rsidP="006706E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FAA71B0" w14:textId="04BAA2D4" w:rsidR="00CD4C29" w:rsidRDefault="00CD4C29" w:rsidP="006706E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7054575" w14:textId="77777777" w:rsidR="00BB011F" w:rsidRDefault="00BB011F" w:rsidP="006706E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04D61EF" w14:textId="77777777" w:rsidR="00CD4C29" w:rsidRDefault="00CD4C29" w:rsidP="006706E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05630F7" w14:textId="77777777" w:rsidR="00165155" w:rsidRDefault="00165155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16515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ข้อมูลอื่น</w:t>
      </w:r>
    </w:p>
    <w:p w14:paraId="05A12437" w14:textId="77777777" w:rsidR="00165155" w:rsidRDefault="00165155" w:rsidP="00165155">
      <w:pPr>
        <w:spacing w:after="0"/>
        <w:jc w:val="thaiDistribute"/>
        <w:rPr>
          <w:rFonts w:ascii="Browallia New" w:hAnsi="Browallia New" w:cs="Browallia New"/>
          <w:i/>
          <w:iCs/>
          <w:sz w:val="20"/>
          <w:lang w:bidi="th-TH"/>
        </w:rPr>
      </w:pPr>
    </w:p>
    <w:p w14:paraId="3AB1D68D" w14:textId="77777777" w:rsidR="00DB1F68" w:rsidRDefault="00DB1F68" w:rsidP="00DB1F6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380A5A8" w14:textId="77777777" w:rsidR="00DB1F68" w:rsidRDefault="00DB1F68" w:rsidP="00DB1F6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95FEDFC" w14:textId="77777777" w:rsidR="00DB1F68" w:rsidRDefault="00DB1F68" w:rsidP="00DB1F6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403988C1" w14:textId="77777777" w:rsidR="00DB1F68" w:rsidRDefault="00DB1F68" w:rsidP="00DB1F6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A403465" w14:textId="77777777" w:rsidR="00DB1F68" w:rsidRPr="00AC48F3" w:rsidRDefault="00DB1F68" w:rsidP="00DB1F6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0C26F032" w14:textId="77777777" w:rsidR="00DB1F68" w:rsidRPr="00AC48F3" w:rsidRDefault="00DB1F68" w:rsidP="00DB1F6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CD9580C" w14:textId="77777777" w:rsidR="00DB1F68" w:rsidRPr="00AC48F3" w:rsidRDefault="00DB1F68" w:rsidP="00DB1F6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913B2CE" w14:textId="77777777" w:rsidR="00DB1F68" w:rsidRPr="00AC48F3" w:rsidRDefault="00DB1F68" w:rsidP="006706E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13BF58A3" w14:textId="77777777" w:rsidR="00DB1F68" w:rsidRPr="00AC48F3" w:rsidRDefault="00DB1F68" w:rsidP="00DB1F68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รวมและเฉพาะของบริษัท</w:t>
      </w:r>
    </w:p>
    <w:p w14:paraId="2EB829DA" w14:textId="77777777" w:rsidR="00DB1F68" w:rsidRPr="00AC48F3" w:rsidRDefault="00DB1F68" w:rsidP="00DB1F6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2A525B" w14:textId="77777777" w:rsidR="00DB1F68" w:rsidRPr="00AC48F3" w:rsidRDefault="00DB1F68" w:rsidP="00DB1F6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4A655CE" w14:textId="77777777" w:rsidR="00DB1F68" w:rsidRPr="00AC48F3" w:rsidRDefault="00DB1F68" w:rsidP="00DB1F6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C36BD7E" w14:textId="77777777" w:rsidR="00DB1F68" w:rsidRPr="00AC48F3" w:rsidRDefault="00DB1F68" w:rsidP="00DB1F6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4B1055C7" w14:textId="77777777" w:rsidR="00DB1F68" w:rsidRPr="00AC48F3" w:rsidRDefault="00DB1F68" w:rsidP="00DB1F6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CB78650" w14:textId="77777777" w:rsidR="00DB1F68" w:rsidRDefault="00DB1F68" w:rsidP="00DB1F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1CE20ACF" w14:textId="77777777" w:rsidR="00CD4C29" w:rsidRDefault="00CD4C29" w:rsidP="00DB1F68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F0BAFCC" w14:textId="77777777" w:rsidR="00CD4C29" w:rsidRDefault="00CD4C29" w:rsidP="00DB1F68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1E16C6D" w14:textId="77777777" w:rsidR="00CD4C29" w:rsidRDefault="00CD4C29" w:rsidP="00DB1F68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8DDC626" w14:textId="77777777" w:rsidR="00CD4C29" w:rsidRDefault="00CD4C29" w:rsidP="00DB1F68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9A7E515" w14:textId="61384F3D" w:rsidR="00CD4C29" w:rsidRDefault="00CD4C29" w:rsidP="00DB1F68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844B7BE" w14:textId="0F49D309" w:rsidR="00D467B9" w:rsidRDefault="00D467B9" w:rsidP="00DB1F68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E31C009" w14:textId="77777777" w:rsidR="00D467B9" w:rsidRDefault="00D467B9" w:rsidP="00DB1F68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54A2AA4" w14:textId="77777777" w:rsidR="00CD4C29" w:rsidRDefault="00CD4C29" w:rsidP="00DB1F68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87AD285" w14:textId="790C3B41" w:rsidR="00DB1F68" w:rsidRPr="00AC48F3" w:rsidRDefault="00DB1F68" w:rsidP="00DB1F68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ความรับผิดชอบของผู้สอบบัญชีต่อการตรวจสอบงบการเงินรวมและเฉพาะของบริษัท</w:t>
      </w:r>
    </w:p>
    <w:p w14:paraId="7AEB0ACF" w14:textId="77777777" w:rsidR="00DB1F68" w:rsidRPr="00AC48F3" w:rsidRDefault="00DB1F68" w:rsidP="00DB1F6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F9EB051" w14:textId="77777777" w:rsidR="006E03BC" w:rsidRDefault="00DB1F68" w:rsidP="00DB1F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ลต่อการตัดสินใจทางเศรษฐกิจของผู้ใช้งบการเงินจากการใช้งบการเงินรวมและเฉพาะของบริษัทเหล่านี้</w:t>
      </w:r>
      <w:r w:rsidRPr="00AC48F3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</w:p>
    <w:p w14:paraId="1D8560F9" w14:textId="77777777" w:rsidR="006C4AD0" w:rsidRDefault="006C4AD0" w:rsidP="00DB1F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</w:p>
    <w:p w14:paraId="260AA6E1" w14:textId="095FB5DB" w:rsidR="00DB1F68" w:rsidRDefault="00DB1F68" w:rsidP="00DB1F6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7D04523" w14:textId="77777777" w:rsidR="00467D5C" w:rsidRPr="00825E3A" w:rsidRDefault="00467D5C" w:rsidP="00DB1F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6B52282" w14:textId="77777777" w:rsidR="00DB1F68" w:rsidRPr="00AC48F3" w:rsidRDefault="00DB1F68" w:rsidP="00DB1F6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1DF9C732" w14:textId="77777777" w:rsidR="00DB1F68" w:rsidRPr="00AC48F3" w:rsidRDefault="00DB1F68" w:rsidP="00DB1F6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25B9E36" w14:textId="77777777" w:rsidR="00DB1F68" w:rsidRPr="00AC48F3" w:rsidRDefault="00DB1F68" w:rsidP="00DB1F6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5FD1374F" w14:textId="77777777" w:rsidR="00DB1F68" w:rsidRDefault="00DB1F68" w:rsidP="00DB1F6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7843CCA7" w14:textId="75A0E2D9" w:rsidR="00DB1F68" w:rsidRDefault="00DB1F68" w:rsidP="00DB1F68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382B86E9" w14:textId="78E357A8" w:rsidR="00D467B9" w:rsidRDefault="00D467B9" w:rsidP="00D467B9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4A6BF04" w14:textId="77777777" w:rsidR="00D467B9" w:rsidRPr="00AC48F3" w:rsidRDefault="00D467B9" w:rsidP="00D467B9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5C0F25A4" w14:textId="77777777" w:rsidR="00DB1F68" w:rsidRPr="00AC48F3" w:rsidRDefault="00DB1F68" w:rsidP="00DB1F68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</w:p>
    <w:p w14:paraId="4C23F1E6" w14:textId="77777777" w:rsidR="00DB1F68" w:rsidRPr="00AC48F3" w:rsidRDefault="00DB1F68" w:rsidP="00DB1F6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A03DEEC" w14:textId="77777777" w:rsidR="00DB1F68" w:rsidRPr="00AC48F3" w:rsidRDefault="00DB1F68" w:rsidP="00DB1F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 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0856A06A" w14:textId="77777777" w:rsidR="00DB1F68" w:rsidRDefault="00DB1F68" w:rsidP="00DB1F6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E54ACFD" w14:textId="77777777" w:rsidR="00DB1F68" w:rsidRPr="00AC48F3" w:rsidRDefault="00DB1F68" w:rsidP="00DB1F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117D65BE" w14:textId="77777777" w:rsidR="00DB1F68" w:rsidRPr="00AC48F3" w:rsidRDefault="00DB1F68" w:rsidP="00DB1F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2B4D902" w14:textId="77777777" w:rsidR="00DB1F68" w:rsidRPr="00AC48F3" w:rsidRDefault="00DB1F68" w:rsidP="00DB1F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ในการตรวจสอบงบการเงินรวมและเฉพาะของบริษัทในงวดปัจจุบันและกำหนดเป็นเรื่องสำคัญ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AF545B1" w14:textId="77777777" w:rsidR="004C77BF" w:rsidRDefault="004C77BF" w:rsidP="00330AA1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E7F904F" w14:textId="4BFAE760" w:rsidR="004C77BF" w:rsidRDefault="004C77BF" w:rsidP="00765E18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38B2F6E" w14:textId="77777777" w:rsidR="00D467B9" w:rsidRDefault="00D467B9" w:rsidP="00765E18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ED00E06" w14:textId="77777777" w:rsidR="00765E18" w:rsidRDefault="00765E18" w:rsidP="00765E18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EB6E886" w14:textId="3C712E44" w:rsidR="004C77BF" w:rsidRPr="004C77BF" w:rsidRDefault="00E56C7F" w:rsidP="004C77B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E56C7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</w:t>
      </w:r>
      <w:r w:rsidRPr="00E56C7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E56C7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7A034F8B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6C0F72DE" w14:textId="30A5CDE8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56C7F">
        <w:rPr>
          <w:rFonts w:ascii="Browallia New" w:hAnsi="Browallia New" w:cs="Browallia New"/>
          <w:sz w:val="28"/>
          <w:szCs w:val="28"/>
          <w:lang w:bidi="th-TH"/>
        </w:rPr>
        <w:t>8593</w:t>
      </w:r>
    </w:p>
    <w:p w14:paraId="27B693BB" w14:textId="77777777" w:rsid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24E21C3" w14:textId="77777777" w:rsidR="00C80DAE" w:rsidRPr="004C77BF" w:rsidRDefault="00C80DAE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2A71EB7D" w14:textId="77777777" w:rsid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F63F658" w14:textId="4A4411FA" w:rsidR="00EF5479" w:rsidRPr="004C77BF" w:rsidRDefault="00BB011F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BB011F">
        <w:rPr>
          <w:rFonts w:ascii="Browallia New" w:hAnsi="Browallia New" w:cs="Browallia New"/>
          <w:sz w:val="28"/>
          <w:szCs w:val="28"/>
          <w:lang w:val="en-US"/>
        </w:rPr>
        <w:t xml:space="preserve">24 </w:t>
      </w:r>
      <w:r w:rsidRPr="00BB011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E56C7F" w:rsidRPr="00BB011F">
        <w:rPr>
          <w:rFonts w:ascii="Browallia New" w:hAnsi="Browallia New" w:cs="Browallia New"/>
          <w:sz w:val="28"/>
          <w:szCs w:val="28"/>
          <w:lang w:val="en-US"/>
        </w:rPr>
        <w:t xml:space="preserve"> 2564</w:t>
      </w:r>
    </w:p>
    <w:sectPr w:rsidR="00EF5479" w:rsidRPr="004C77BF" w:rsidSect="006706E6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4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11886D" w14:textId="77777777" w:rsidR="00B86917" w:rsidRDefault="00B86917">
      <w:r>
        <w:separator/>
      </w:r>
    </w:p>
  </w:endnote>
  <w:endnote w:type="continuationSeparator" w:id="0">
    <w:p w14:paraId="14E465AD" w14:textId="77777777" w:rsidR="00B86917" w:rsidRDefault="00B86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CD1376" w14:textId="77777777" w:rsidR="00B86917" w:rsidRDefault="00B86917">
      <w:bookmarkStart w:id="0" w:name="_Hlk482348182"/>
      <w:bookmarkEnd w:id="0"/>
      <w:r>
        <w:separator/>
      </w:r>
    </w:p>
  </w:footnote>
  <w:footnote w:type="continuationSeparator" w:id="0">
    <w:p w14:paraId="5BD3606A" w14:textId="77777777" w:rsidR="00B86917" w:rsidRDefault="00B86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62837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8D911" w14:textId="6FA5F2B1" w:rsidR="00B63D0E" w:rsidRDefault="00B63D0E" w:rsidP="00D96128">
    <w:pPr>
      <w:pStyle w:val="Header"/>
      <w:jc w:val="right"/>
    </w:pPr>
  </w:p>
  <w:p w14:paraId="198C060B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E1779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6F77F69" w14:textId="621839B6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38481C9E" w14:textId="5EE65194" w:rsidR="00D460E7" w:rsidRDefault="00D460E7" w:rsidP="00D15EA5">
    <w:pPr>
      <w:pStyle w:val="Header"/>
    </w:pPr>
    <w:bookmarkStart w:id="3" w:name="Footer3_tbl"/>
    <w:bookmarkEnd w:id="3"/>
  </w:p>
  <w:p w14:paraId="417EAE11" w14:textId="7D0BD51A" w:rsidR="00D460E7" w:rsidRPr="003D0DBD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18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13F"/>
    <w:rsid w:val="00003932"/>
    <w:rsid w:val="00004B8D"/>
    <w:rsid w:val="000162B0"/>
    <w:rsid w:val="0003023B"/>
    <w:rsid w:val="00031639"/>
    <w:rsid w:val="00031D17"/>
    <w:rsid w:val="0003736B"/>
    <w:rsid w:val="00044ACE"/>
    <w:rsid w:val="0004550E"/>
    <w:rsid w:val="0004571E"/>
    <w:rsid w:val="000512A3"/>
    <w:rsid w:val="00052614"/>
    <w:rsid w:val="00054149"/>
    <w:rsid w:val="000671F6"/>
    <w:rsid w:val="00071384"/>
    <w:rsid w:val="000723F7"/>
    <w:rsid w:val="00074485"/>
    <w:rsid w:val="000828F1"/>
    <w:rsid w:val="00082F59"/>
    <w:rsid w:val="000905D1"/>
    <w:rsid w:val="00094333"/>
    <w:rsid w:val="00097FAB"/>
    <w:rsid w:val="000B65E3"/>
    <w:rsid w:val="000B7090"/>
    <w:rsid w:val="000C546C"/>
    <w:rsid w:val="000D4C99"/>
    <w:rsid w:val="000D67EB"/>
    <w:rsid w:val="000E52CE"/>
    <w:rsid w:val="000F1C7B"/>
    <w:rsid w:val="000F3AAB"/>
    <w:rsid w:val="000F6E25"/>
    <w:rsid w:val="001011DF"/>
    <w:rsid w:val="0011181D"/>
    <w:rsid w:val="00112B69"/>
    <w:rsid w:val="001316D3"/>
    <w:rsid w:val="00134B1D"/>
    <w:rsid w:val="001554CD"/>
    <w:rsid w:val="00155A91"/>
    <w:rsid w:val="001613E2"/>
    <w:rsid w:val="0016459D"/>
    <w:rsid w:val="00165155"/>
    <w:rsid w:val="00167017"/>
    <w:rsid w:val="0019210D"/>
    <w:rsid w:val="001A08FF"/>
    <w:rsid w:val="001A23C0"/>
    <w:rsid w:val="001A3BFB"/>
    <w:rsid w:val="001A3C20"/>
    <w:rsid w:val="001B198C"/>
    <w:rsid w:val="001B2027"/>
    <w:rsid w:val="001B2FF8"/>
    <w:rsid w:val="001B7388"/>
    <w:rsid w:val="001C7215"/>
    <w:rsid w:val="001D2302"/>
    <w:rsid w:val="001D5312"/>
    <w:rsid w:val="001D7BB3"/>
    <w:rsid w:val="001E12A6"/>
    <w:rsid w:val="001E2405"/>
    <w:rsid w:val="001E498F"/>
    <w:rsid w:val="001F32E8"/>
    <w:rsid w:val="00216B86"/>
    <w:rsid w:val="00222E95"/>
    <w:rsid w:val="0022518C"/>
    <w:rsid w:val="00237A7E"/>
    <w:rsid w:val="00241F16"/>
    <w:rsid w:val="0024436B"/>
    <w:rsid w:val="00247969"/>
    <w:rsid w:val="0026182A"/>
    <w:rsid w:val="002624B0"/>
    <w:rsid w:val="002678E4"/>
    <w:rsid w:val="00273923"/>
    <w:rsid w:val="00273A00"/>
    <w:rsid w:val="00277EBE"/>
    <w:rsid w:val="00280186"/>
    <w:rsid w:val="002838FB"/>
    <w:rsid w:val="00285249"/>
    <w:rsid w:val="002A2347"/>
    <w:rsid w:val="002A252E"/>
    <w:rsid w:val="002B5A4A"/>
    <w:rsid w:val="002C3002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B40"/>
    <w:rsid w:val="00305173"/>
    <w:rsid w:val="00321A76"/>
    <w:rsid w:val="00325626"/>
    <w:rsid w:val="003277A1"/>
    <w:rsid w:val="00330AA1"/>
    <w:rsid w:val="00335378"/>
    <w:rsid w:val="00335E5B"/>
    <w:rsid w:val="003376AC"/>
    <w:rsid w:val="00354F5D"/>
    <w:rsid w:val="00356978"/>
    <w:rsid w:val="00357DC4"/>
    <w:rsid w:val="00361918"/>
    <w:rsid w:val="00365ECE"/>
    <w:rsid w:val="00371B9D"/>
    <w:rsid w:val="003744DA"/>
    <w:rsid w:val="00384904"/>
    <w:rsid w:val="003878DB"/>
    <w:rsid w:val="003B4868"/>
    <w:rsid w:val="003B4CCD"/>
    <w:rsid w:val="003B4DED"/>
    <w:rsid w:val="003B6777"/>
    <w:rsid w:val="003C12C5"/>
    <w:rsid w:val="003C27EF"/>
    <w:rsid w:val="003C32E9"/>
    <w:rsid w:val="003C3898"/>
    <w:rsid w:val="003C421A"/>
    <w:rsid w:val="003D0DBD"/>
    <w:rsid w:val="003D2605"/>
    <w:rsid w:val="003D64D6"/>
    <w:rsid w:val="003E034A"/>
    <w:rsid w:val="003E3E21"/>
    <w:rsid w:val="003F16DE"/>
    <w:rsid w:val="003F1814"/>
    <w:rsid w:val="00400F2B"/>
    <w:rsid w:val="00403217"/>
    <w:rsid w:val="0041308B"/>
    <w:rsid w:val="00416281"/>
    <w:rsid w:val="00422353"/>
    <w:rsid w:val="00426915"/>
    <w:rsid w:val="00433F63"/>
    <w:rsid w:val="00435788"/>
    <w:rsid w:val="004359E6"/>
    <w:rsid w:val="00443CE3"/>
    <w:rsid w:val="0044438E"/>
    <w:rsid w:val="00452E7B"/>
    <w:rsid w:val="004546FA"/>
    <w:rsid w:val="00454A0E"/>
    <w:rsid w:val="0046648C"/>
    <w:rsid w:val="00467D5C"/>
    <w:rsid w:val="00481685"/>
    <w:rsid w:val="00481FE7"/>
    <w:rsid w:val="0048532C"/>
    <w:rsid w:val="0049103F"/>
    <w:rsid w:val="004A0DFE"/>
    <w:rsid w:val="004A31FE"/>
    <w:rsid w:val="004A3C62"/>
    <w:rsid w:val="004A4365"/>
    <w:rsid w:val="004B7D08"/>
    <w:rsid w:val="004C0971"/>
    <w:rsid w:val="004C0C25"/>
    <w:rsid w:val="004C1C94"/>
    <w:rsid w:val="004C2111"/>
    <w:rsid w:val="004C5E07"/>
    <w:rsid w:val="004C732E"/>
    <w:rsid w:val="004C77BF"/>
    <w:rsid w:val="004D20AE"/>
    <w:rsid w:val="004D3578"/>
    <w:rsid w:val="004F1A16"/>
    <w:rsid w:val="004F207F"/>
    <w:rsid w:val="004F5D91"/>
    <w:rsid w:val="005070FA"/>
    <w:rsid w:val="0051272B"/>
    <w:rsid w:val="00514BCC"/>
    <w:rsid w:val="0052186A"/>
    <w:rsid w:val="00531DE8"/>
    <w:rsid w:val="005321DA"/>
    <w:rsid w:val="00546746"/>
    <w:rsid w:val="00547541"/>
    <w:rsid w:val="00551365"/>
    <w:rsid w:val="0055455A"/>
    <w:rsid w:val="005627FF"/>
    <w:rsid w:val="005706ED"/>
    <w:rsid w:val="00571CF0"/>
    <w:rsid w:val="00577D61"/>
    <w:rsid w:val="005803E8"/>
    <w:rsid w:val="005822AC"/>
    <w:rsid w:val="005B405A"/>
    <w:rsid w:val="005B6EAD"/>
    <w:rsid w:val="005C070E"/>
    <w:rsid w:val="005C2CCB"/>
    <w:rsid w:val="005C6479"/>
    <w:rsid w:val="005C69FD"/>
    <w:rsid w:val="005D5D2A"/>
    <w:rsid w:val="005D7025"/>
    <w:rsid w:val="005E2D67"/>
    <w:rsid w:val="005E4756"/>
    <w:rsid w:val="005E5578"/>
    <w:rsid w:val="005F4D62"/>
    <w:rsid w:val="00610ED7"/>
    <w:rsid w:val="00614D38"/>
    <w:rsid w:val="00620CE3"/>
    <w:rsid w:val="00621086"/>
    <w:rsid w:val="00626F05"/>
    <w:rsid w:val="006365A1"/>
    <w:rsid w:val="00636AA2"/>
    <w:rsid w:val="00643F58"/>
    <w:rsid w:val="006612EA"/>
    <w:rsid w:val="00663F7C"/>
    <w:rsid w:val="00666764"/>
    <w:rsid w:val="0066694B"/>
    <w:rsid w:val="00667DB6"/>
    <w:rsid w:val="006706E6"/>
    <w:rsid w:val="006771E8"/>
    <w:rsid w:val="00677C01"/>
    <w:rsid w:val="00683CC7"/>
    <w:rsid w:val="0069150D"/>
    <w:rsid w:val="00692CA5"/>
    <w:rsid w:val="006932D7"/>
    <w:rsid w:val="006B06A2"/>
    <w:rsid w:val="006C3D37"/>
    <w:rsid w:val="006C4AD0"/>
    <w:rsid w:val="006C6376"/>
    <w:rsid w:val="006D11E6"/>
    <w:rsid w:val="006D6FF5"/>
    <w:rsid w:val="006E03BC"/>
    <w:rsid w:val="006F1B19"/>
    <w:rsid w:val="006F29ED"/>
    <w:rsid w:val="006F4F77"/>
    <w:rsid w:val="0070147C"/>
    <w:rsid w:val="00714FD6"/>
    <w:rsid w:val="007265F7"/>
    <w:rsid w:val="00731894"/>
    <w:rsid w:val="00734D83"/>
    <w:rsid w:val="00742B6E"/>
    <w:rsid w:val="00746796"/>
    <w:rsid w:val="00746D91"/>
    <w:rsid w:val="0075598A"/>
    <w:rsid w:val="0076173F"/>
    <w:rsid w:val="00761813"/>
    <w:rsid w:val="00765E18"/>
    <w:rsid w:val="00771528"/>
    <w:rsid w:val="00771B85"/>
    <w:rsid w:val="00772310"/>
    <w:rsid w:val="00775DA6"/>
    <w:rsid w:val="0078170A"/>
    <w:rsid w:val="00782F0A"/>
    <w:rsid w:val="00785333"/>
    <w:rsid w:val="0078546F"/>
    <w:rsid w:val="00786224"/>
    <w:rsid w:val="00790956"/>
    <w:rsid w:val="0079502D"/>
    <w:rsid w:val="007A0755"/>
    <w:rsid w:val="007A31D9"/>
    <w:rsid w:val="007A74F9"/>
    <w:rsid w:val="007B6681"/>
    <w:rsid w:val="007D41A1"/>
    <w:rsid w:val="007F0F3C"/>
    <w:rsid w:val="007F6777"/>
    <w:rsid w:val="007F75EA"/>
    <w:rsid w:val="008033D0"/>
    <w:rsid w:val="00803FB6"/>
    <w:rsid w:val="008059EF"/>
    <w:rsid w:val="008128F7"/>
    <w:rsid w:val="00812938"/>
    <w:rsid w:val="00827B71"/>
    <w:rsid w:val="00827E67"/>
    <w:rsid w:val="00830DAC"/>
    <w:rsid w:val="0083134C"/>
    <w:rsid w:val="00832F51"/>
    <w:rsid w:val="00837488"/>
    <w:rsid w:val="00837AF2"/>
    <w:rsid w:val="00843100"/>
    <w:rsid w:val="00847054"/>
    <w:rsid w:val="00850F25"/>
    <w:rsid w:val="008534AA"/>
    <w:rsid w:val="00857D39"/>
    <w:rsid w:val="008719C2"/>
    <w:rsid w:val="00874CBA"/>
    <w:rsid w:val="00884FF7"/>
    <w:rsid w:val="00894ACE"/>
    <w:rsid w:val="008A15B4"/>
    <w:rsid w:val="008B19D9"/>
    <w:rsid w:val="008B1FD3"/>
    <w:rsid w:val="008B204B"/>
    <w:rsid w:val="008C49AE"/>
    <w:rsid w:val="008C59F7"/>
    <w:rsid w:val="008D091F"/>
    <w:rsid w:val="008D481F"/>
    <w:rsid w:val="008D6B91"/>
    <w:rsid w:val="008E670D"/>
    <w:rsid w:val="008E7687"/>
    <w:rsid w:val="008E7E2A"/>
    <w:rsid w:val="008F0E3C"/>
    <w:rsid w:val="008F11FA"/>
    <w:rsid w:val="008F1622"/>
    <w:rsid w:val="008F33AE"/>
    <w:rsid w:val="008F4ACA"/>
    <w:rsid w:val="00902730"/>
    <w:rsid w:val="00910571"/>
    <w:rsid w:val="00912F98"/>
    <w:rsid w:val="00914C40"/>
    <w:rsid w:val="00917FBB"/>
    <w:rsid w:val="009219CA"/>
    <w:rsid w:val="009223D3"/>
    <w:rsid w:val="00927084"/>
    <w:rsid w:val="00931D7A"/>
    <w:rsid w:val="009346E3"/>
    <w:rsid w:val="00935D8D"/>
    <w:rsid w:val="0094204B"/>
    <w:rsid w:val="00942FE8"/>
    <w:rsid w:val="00957E70"/>
    <w:rsid w:val="00960175"/>
    <w:rsid w:val="00963691"/>
    <w:rsid w:val="00970DAB"/>
    <w:rsid w:val="0097321D"/>
    <w:rsid w:val="00987C7D"/>
    <w:rsid w:val="00992531"/>
    <w:rsid w:val="00995CD5"/>
    <w:rsid w:val="009A1787"/>
    <w:rsid w:val="009A4F5A"/>
    <w:rsid w:val="009B1F44"/>
    <w:rsid w:val="009B4573"/>
    <w:rsid w:val="009B62AF"/>
    <w:rsid w:val="009B787F"/>
    <w:rsid w:val="009C002A"/>
    <w:rsid w:val="009E0186"/>
    <w:rsid w:val="009E278C"/>
    <w:rsid w:val="009F6EDC"/>
    <w:rsid w:val="00A035CE"/>
    <w:rsid w:val="00A0537F"/>
    <w:rsid w:val="00A0602E"/>
    <w:rsid w:val="00A06C1F"/>
    <w:rsid w:val="00A07FFA"/>
    <w:rsid w:val="00A11267"/>
    <w:rsid w:val="00A11FB4"/>
    <w:rsid w:val="00A1550B"/>
    <w:rsid w:val="00A20196"/>
    <w:rsid w:val="00A27566"/>
    <w:rsid w:val="00A27E9A"/>
    <w:rsid w:val="00A35782"/>
    <w:rsid w:val="00A362F9"/>
    <w:rsid w:val="00A43EE6"/>
    <w:rsid w:val="00A60F49"/>
    <w:rsid w:val="00A61E15"/>
    <w:rsid w:val="00A64DB6"/>
    <w:rsid w:val="00A66F91"/>
    <w:rsid w:val="00A70229"/>
    <w:rsid w:val="00A82D67"/>
    <w:rsid w:val="00A833B6"/>
    <w:rsid w:val="00A83BEA"/>
    <w:rsid w:val="00A918D1"/>
    <w:rsid w:val="00A93A9A"/>
    <w:rsid w:val="00A93B1F"/>
    <w:rsid w:val="00A951FB"/>
    <w:rsid w:val="00AA4882"/>
    <w:rsid w:val="00AA598C"/>
    <w:rsid w:val="00AA5C16"/>
    <w:rsid w:val="00AC31D4"/>
    <w:rsid w:val="00AC6098"/>
    <w:rsid w:val="00AD38F4"/>
    <w:rsid w:val="00AD3B26"/>
    <w:rsid w:val="00AE0190"/>
    <w:rsid w:val="00AE0C30"/>
    <w:rsid w:val="00AE2BF6"/>
    <w:rsid w:val="00AE3370"/>
    <w:rsid w:val="00AE4B77"/>
    <w:rsid w:val="00AE64CA"/>
    <w:rsid w:val="00AF5F80"/>
    <w:rsid w:val="00AF7092"/>
    <w:rsid w:val="00AF743D"/>
    <w:rsid w:val="00B04E1A"/>
    <w:rsid w:val="00B0723D"/>
    <w:rsid w:val="00B12069"/>
    <w:rsid w:val="00B1324D"/>
    <w:rsid w:val="00B157E2"/>
    <w:rsid w:val="00B24A45"/>
    <w:rsid w:val="00B25B92"/>
    <w:rsid w:val="00B26948"/>
    <w:rsid w:val="00B34D51"/>
    <w:rsid w:val="00B36A0E"/>
    <w:rsid w:val="00B36BA1"/>
    <w:rsid w:val="00B376AE"/>
    <w:rsid w:val="00B40D67"/>
    <w:rsid w:val="00B43C45"/>
    <w:rsid w:val="00B55EE8"/>
    <w:rsid w:val="00B56E6C"/>
    <w:rsid w:val="00B63D0E"/>
    <w:rsid w:val="00B806D6"/>
    <w:rsid w:val="00B83039"/>
    <w:rsid w:val="00B86917"/>
    <w:rsid w:val="00BA5B00"/>
    <w:rsid w:val="00BB011F"/>
    <w:rsid w:val="00BB1A07"/>
    <w:rsid w:val="00BB6DAD"/>
    <w:rsid w:val="00BB7346"/>
    <w:rsid w:val="00BC1555"/>
    <w:rsid w:val="00BC53DA"/>
    <w:rsid w:val="00BC60A9"/>
    <w:rsid w:val="00BD1865"/>
    <w:rsid w:val="00BE0C8A"/>
    <w:rsid w:val="00BE334D"/>
    <w:rsid w:val="00BE4988"/>
    <w:rsid w:val="00BF1C24"/>
    <w:rsid w:val="00BF5E73"/>
    <w:rsid w:val="00C06939"/>
    <w:rsid w:val="00C070AE"/>
    <w:rsid w:val="00C1483C"/>
    <w:rsid w:val="00C15474"/>
    <w:rsid w:val="00C21E3B"/>
    <w:rsid w:val="00C32473"/>
    <w:rsid w:val="00C35B1A"/>
    <w:rsid w:val="00C41C7D"/>
    <w:rsid w:val="00C63023"/>
    <w:rsid w:val="00C63743"/>
    <w:rsid w:val="00C73BD4"/>
    <w:rsid w:val="00C768DF"/>
    <w:rsid w:val="00C76C6C"/>
    <w:rsid w:val="00C80DAE"/>
    <w:rsid w:val="00C80EC5"/>
    <w:rsid w:val="00C86BB9"/>
    <w:rsid w:val="00C8772C"/>
    <w:rsid w:val="00C931EC"/>
    <w:rsid w:val="00CA43FD"/>
    <w:rsid w:val="00CB18EB"/>
    <w:rsid w:val="00CB303A"/>
    <w:rsid w:val="00CB441E"/>
    <w:rsid w:val="00CC72E9"/>
    <w:rsid w:val="00CD25C2"/>
    <w:rsid w:val="00CD4C29"/>
    <w:rsid w:val="00CD4D4E"/>
    <w:rsid w:val="00CE24E5"/>
    <w:rsid w:val="00CE41DB"/>
    <w:rsid w:val="00CE4D96"/>
    <w:rsid w:val="00CF4FED"/>
    <w:rsid w:val="00CF6222"/>
    <w:rsid w:val="00D078C4"/>
    <w:rsid w:val="00D15C75"/>
    <w:rsid w:val="00D15EA5"/>
    <w:rsid w:val="00D2100B"/>
    <w:rsid w:val="00D24220"/>
    <w:rsid w:val="00D3089E"/>
    <w:rsid w:val="00D31D7A"/>
    <w:rsid w:val="00D33E60"/>
    <w:rsid w:val="00D3701B"/>
    <w:rsid w:val="00D430AD"/>
    <w:rsid w:val="00D460E7"/>
    <w:rsid w:val="00D467B9"/>
    <w:rsid w:val="00D56AB5"/>
    <w:rsid w:val="00D63ABC"/>
    <w:rsid w:val="00D675F1"/>
    <w:rsid w:val="00D708FE"/>
    <w:rsid w:val="00D73B96"/>
    <w:rsid w:val="00D80807"/>
    <w:rsid w:val="00D86917"/>
    <w:rsid w:val="00D92F9A"/>
    <w:rsid w:val="00D9427D"/>
    <w:rsid w:val="00D96128"/>
    <w:rsid w:val="00DA0905"/>
    <w:rsid w:val="00DA2D3D"/>
    <w:rsid w:val="00DA36EE"/>
    <w:rsid w:val="00DA3808"/>
    <w:rsid w:val="00DA452E"/>
    <w:rsid w:val="00DA5128"/>
    <w:rsid w:val="00DB1F68"/>
    <w:rsid w:val="00DB308D"/>
    <w:rsid w:val="00DB5025"/>
    <w:rsid w:val="00DB5CC9"/>
    <w:rsid w:val="00DB5F40"/>
    <w:rsid w:val="00DD1E47"/>
    <w:rsid w:val="00DD61A9"/>
    <w:rsid w:val="00DD6EF1"/>
    <w:rsid w:val="00DD771D"/>
    <w:rsid w:val="00DE4958"/>
    <w:rsid w:val="00E04361"/>
    <w:rsid w:val="00E05623"/>
    <w:rsid w:val="00E064FD"/>
    <w:rsid w:val="00E1053A"/>
    <w:rsid w:val="00E26AF3"/>
    <w:rsid w:val="00E276E0"/>
    <w:rsid w:val="00E314EA"/>
    <w:rsid w:val="00E31C70"/>
    <w:rsid w:val="00E33FDA"/>
    <w:rsid w:val="00E3611D"/>
    <w:rsid w:val="00E406D5"/>
    <w:rsid w:val="00E40B90"/>
    <w:rsid w:val="00E56701"/>
    <w:rsid w:val="00E56C7F"/>
    <w:rsid w:val="00E62754"/>
    <w:rsid w:val="00E6340A"/>
    <w:rsid w:val="00E64D2D"/>
    <w:rsid w:val="00E67E12"/>
    <w:rsid w:val="00E86B53"/>
    <w:rsid w:val="00E9110B"/>
    <w:rsid w:val="00EA1F47"/>
    <w:rsid w:val="00EA2B6F"/>
    <w:rsid w:val="00EB3478"/>
    <w:rsid w:val="00EB4B39"/>
    <w:rsid w:val="00EB6FE3"/>
    <w:rsid w:val="00EC262A"/>
    <w:rsid w:val="00EC320A"/>
    <w:rsid w:val="00ED21C4"/>
    <w:rsid w:val="00ED7871"/>
    <w:rsid w:val="00EE0F65"/>
    <w:rsid w:val="00EE7540"/>
    <w:rsid w:val="00EF4ABF"/>
    <w:rsid w:val="00EF5479"/>
    <w:rsid w:val="00F246A1"/>
    <w:rsid w:val="00F35970"/>
    <w:rsid w:val="00F37917"/>
    <w:rsid w:val="00F46B90"/>
    <w:rsid w:val="00F50872"/>
    <w:rsid w:val="00F50922"/>
    <w:rsid w:val="00F512FC"/>
    <w:rsid w:val="00F537B1"/>
    <w:rsid w:val="00F5513E"/>
    <w:rsid w:val="00F63F3F"/>
    <w:rsid w:val="00F66FA5"/>
    <w:rsid w:val="00F71678"/>
    <w:rsid w:val="00F71A70"/>
    <w:rsid w:val="00F730E3"/>
    <w:rsid w:val="00F755E9"/>
    <w:rsid w:val="00F87DD8"/>
    <w:rsid w:val="00F909CD"/>
    <w:rsid w:val="00F974D1"/>
    <w:rsid w:val="00FA16E0"/>
    <w:rsid w:val="00FA22D0"/>
    <w:rsid w:val="00FA734C"/>
    <w:rsid w:val="00FB2A1F"/>
    <w:rsid w:val="00FC1304"/>
    <w:rsid w:val="00FC1447"/>
    <w:rsid w:val="00FC4397"/>
    <w:rsid w:val="00FD05AD"/>
    <w:rsid w:val="00FD0666"/>
    <w:rsid w:val="00FD65A0"/>
    <w:rsid w:val="00FD7295"/>
    <w:rsid w:val="00FE2187"/>
    <w:rsid w:val="00FE320C"/>
    <w:rsid w:val="00FE3571"/>
    <w:rsid w:val="00FF0C11"/>
    <w:rsid w:val="03F9620B"/>
    <w:rsid w:val="09232B32"/>
    <w:rsid w:val="1B6249C5"/>
    <w:rsid w:val="23511137"/>
    <w:rsid w:val="2EA67804"/>
    <w:rsid w:val="398CC8EE"/>
    <w:rsid w:val="3F02B134"/>
    <w:rsid w:val="40CBF645"/>
    <w:rsid w:val="445B6E23"/>
    <w:rsid w:val="5615B0F0"/>
    <w:rsid w:val="589A8590"/>
    <w:rsid w:val="652D9578"/>
    <w:rsid w:val="657A97F1"/>
    <w:rsid w:val="664AC63B"/>
    <w:rsid w:val="6C7E69B4"/>
    <w:rsid w:val="6EB23FB9"/>
    <w:rsid w:val="6F41EF13"/>
    <w:rsid w:val="715D9E91"/>
    <w:rsid w:val="7C1E50E0"/>
    <w:rsid w:val="7FBCE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3D4819C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  <w:tabs>
        <w:tab w:val="clear" w:pos="454"/>
        <w:tab w:val="num" w:pos="567"/>
      </w:tabs>
      <w:ind w:left="567" w:hanging="283"/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1B8B037CDB8F448889A2F1CF64BD8E" ma:contentTypeVersion="11" ma:contentTypeDescription="Create a new document." ma:contentTypeScope="" ma:versionID="ce1964021605b02fafac2b62055635fe">
  <xsd:schema xmlns:xsd="http://www.w3.org/2001/XMLSchema" xmlns:xs="http://www.w3.org/2001/XMLSchema" xmlns:p="http://schemas.microsoft.com/office/2006/metadata/properties" xmlns:ns2="3e320619-03ee-41c8-a419-a8ca8b59d47c" xmlns:ns3="c0693cbe-a3a2-40f6-a08e-eae5d98faa54" targetNamespace="http://schemas.microsoft.com/office/2006/metadata/properties" ma:root="true" ma:fieldsID="c5c22003372c2337311cb71e14ba6dbe" ns2:_="" ns3:_="">
    <xsd:import namespace="3e320619-03ee-41c8-a419-a8ca8b59d47c"/>
    <xsd:import namespace="c0693cbe-a3a2-40f6-a08e-eae5d98faa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320619-03ee-41c8-a419-a8ca8b59d4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93cbe-a3a2-40f6-a08e-eae5d98faa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1AAF71-3F3E-44E8-97C4-A6F29BC1BE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6C9834-67F5-4E0A-B8BC-BDFD67DA0E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ED0C4D-092B-4AF3-B083-477F6EA297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D17047-537C-4BDF-A815-B1B0E5139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320619-03ee-41c8-a419-a8ca8b59d47c"/>
    <ds:schemaRef ds:uri="c0693cbe-a3a2-40f6-a08e-eae5d98fa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</TotalTime>
  <Pages>6</Pages>
  <Words>2383</Words>
  <Characters>9345</Characters>
  <Application>Microsoft Office Word</Application>
  <DocSecurity>0</DocSecurity>
  <Lines>77</Lines>
  <Paragraphs>23</Paragraphs>
  <ScaleCrop>false</ScaleCrop>
  <Company>Grant Thornton</Company>
  <LinksUpToDate>false</LinksUpToDate>
  <CharactersWithSpaces>11705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Saowalak Kittisrisawai</cp:lastModifiedBy>
  <cp:revision>5</cp:revision>
  <cp:lastPrinted>2021-02-24T20:22:00Z</cp:lastPrinted>
  <dcterms:created xsi:type="dcterms:W3CDTF">2021-02-25T00:29:00Z</dcterms:created>
  <dcterms:modified xsi:type="dcterms:W3CDTF">2021-02-25T00:32:00Z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0x010100EA1B8B037CDB8F448889A2F1CF64BD8E</vt:lpwstr>
  </property>
</Properties>
</file>