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DC14FD" w:rsidRPr="00C24E18" w:rsidTr="009728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C14FD" w:rsidRPr="00C24E18" w:rsidRDefault="00DC14FD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14FD" w:rsidRPr="00C24E18" w:rsidRDefault="00DC14FD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DC14FD" w:rsidRPr="00C24E18" w:rsidRDefault="006E0744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DC14FD" w:rsidRPr="00C24E18" w:rsidTr="00C36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278" w:type="dxa"/>
          </w:tcPr>
          <w:p w:rsidR="00DC14FD" w:rsidRPr="00C24E18" w:rsidRDefault="00AB67FA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C14FD" w:rsidRPr="00C24E18" w:rsidRDefault="00DC14FD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C14FD" w:rsidRPr="00C24E18" w:rsidRDefault="00A05D9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DC14FD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14FD" w:rsidRPr="00C24E18" w:rsidRDefault="00AB67FA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C14FD" w:rsidRPr="00C24E18" w:rsidRDefault="00DC14FD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C14FD" w:rsidRPr="00C24E18" w:rsidRDefault="00A05D9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63DF0" w:rsidRPr="00C24E18" w:rsidTr="0024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DF0" w:rsidRPr="00C24E18" w:rsidRDefault="00AB67FA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63DF0" w:rsidRPr="00C24E18" w:rsidRDefault="00D63DF0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DF0" w:rsidRPr="00C24E18" w:rsidRDefault="00D63DF0" w:rsidP="007D6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4759C5" w:rsidRPr="00C24E18" w:rsidTr="0024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759C5" w:rsidRPr="00C24E18" w:rsidRDefault="004759C5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4759C5" w:rsidRPr="00C24E18" w:rsidRDefault="004759C5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759C5" w:rsidRPr="00C24E18" w:rsidRDefault="004759C5" w:rsidP="007D6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759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4759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AB67FA"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</w:t>
            </w:r>
            <w:r w:rsidRPr="004759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 (Covid-</w:t>
            </w:r>
            <w:r w:rsidR="00AB67FA"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4759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9)</w:t>
            </w:r>
          </w:p>
        </w:tc>
      </w:tr>
      <w:tr w:rsidR="00D63DF0" w:rsidRPr="00C24E18" w:rsidTr="0024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DF0" w:rsidRPr="00C24E18" w:rsidRDefault="004759C5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63DF0" w:rsidRPr="00C24E18" w:rsidRDefault="00D63DF0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DF0" w:rsidRPr="00C24E18" w:rsidRDefault="00D63DF0" w:rsidP="007D6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63DF0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DF0" w:rsidRPr="00C24E18" w:rsidRDefault="00AB67FA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DF0" w:rsidRPr="00C24E18" w:rsidRDefault="00D63DF0" w:rsidP="007D6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0D430A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green"/>
              </w:rPr>
            </w:pPr>
            <w:r w:rsidRPr="00DD7D6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75144C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1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75144C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144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75144C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1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75144C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1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D7D67" w:rsidRPr="00C24E18" w:rsidTr="0024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75144C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751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75144C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144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สินทรัพย์ที่ใช้เป็นหลักประกัน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</w:t>
            </w: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ตามกฏหมาย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ในการบริหาร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 w:rsidDel="005350A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DD7D67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D7D67" w:rsidRPr="00C24E18" w:rsidTr="007A76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D7D67" w:rsidRPr="0075144C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75144C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144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DD7D67" w:rsidRPr="00C24E18" w:rsidTr="007A76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7028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DD7D67" w:rsidRPr="00C24E18" w:rsidTr="007A76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D7D67" w:rsidRPr="00C24E18" w:rsidRDefault="00DD7D67" w:rsidP="00DD7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7028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:rsidR="00B61DA0" w:rsidRPr="00C24E18" w:rsidRDefault="00B61DA0" w:rsidP="00D85907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380" w:lineRule="exact"/>
        <w:ind w:right="-13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  <w:sectPr w:rsidR="00B61DA0" w:rsidRPr="00C24E18" w:rsidSect="0052487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:rsidR="00AC01A4" w:rsidRPr="00C24E18" w:rsidRDefault="00A02F40" w:rsidP="005C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AC01A4" w:rsidRPr="00C24E18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557775" w:rsidRPr="00C24E18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C48E4" w:rsidRPr="00C24E18" w:rsidRDefault="00AC01A4" w:rsidP="005C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6A1968" w:rsidRPr="00C24E18">
        <w:rPr>
          <w:rFonts w:ascii="Angsana New" w:hAnsi="Angsana New" w:cs="Angsana New"/>
          <w:sz w:val="30"/>
          <w:szCs w:val="30"/>
          <w:cs/>
        </w:rPr>
        <w:t>วันที่</w:t>
      </w:r>
      <w:r w:rsidR="00322B5E" w:rsidRPr="00C24E18">
        <w:rPr>
          <w:rFonts w:ascii="Angsana New" w:hAnsi="Angsana New" w:cs="Angsana New"/>
          <w:sz w:val="30"/>
          <w:szCs w:val="30"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23</w:t>
      </w:r>
      <w:r w:rsidR="00227A42">
        <w:rPr>
          <w:rFonts w:ascii="Angsana New" w:hAnsi="Angsana New" w:cs="Angsana New"/>
          <w:sz w:val="30"/>
          <w:szCs w:val="30"/>
        </w:rPr>
        <w:t xml:space="preserve"> </w:t>
      </w:r>
      <w:r w:rsidR="00ED7C28" w:rsidRPr="00C24E18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C6564B" w:rsidRPr="00C24E18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</w:t>
      </w:r>
      <w:r w:rsidR="00BF6F64">
        <w:rPr>
          <w:rFonts w:ascii="Angsana New" w:hAnsi="Angsana New" w:cs="Angsana New"/>
          <w:sz w:val="30"/>
          <w:szCs w:val="30"/>
        </w:rPr>
        <w:t>4</w:t>
      </w:r>
    </w:p>
    <w:p w:rsidR="00AC01A4" w:rsidRPr="00C24E18" w:rsidRDefault="00AC01A4" w:rsidP="005C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C01A4" w:rsidRPr="00C24E18" w:rsidRDefault="00AB67FA" w:rsidP="005C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AB67FA">
        <w:rPr>
          <w:rFonts w:ascii="Angsana New" w:hAnsi="Angsana New" w:cs="Angsana New"/>
          <w:b/>
          <w:bCs/>
          <w:sz w:val="30"/>
          <w:szCs w:val="30"/>
        </w:rPr>
        <w:t>1</w:t>
      </w:r>
      <w:r w:rsidR="00AC01A4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AC01A4" w:rsidRPr="00C24E18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:rsidR="00557775" w:rsidRPr="00C24E18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473CB" w:rsidRPr="00C24E18" w:rsidRDefault="008473CB" w:rsidP="005C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บริษัท ซีพีอาร์ โกมุ อินดัสเตรียล จำกัด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Pr="00C24E18">
        <w:rPr>
          <w:rFonts w:ascii="Angsana New" w:hAnsi="Angsana New" w:cs="Angsana New"/>
          <w:sz w:val="30"/>
          <w:szCs w:val="30"/>
        </w:rPr>
        <w:t>“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บริษัท</w:t>
      </w:r>
      <w:r w:rsidR="009B1932" w:rsidRPr="00C24E18">
        <w:rPr>
          <w:rFonts w:ascii="Angsana New" w:hAnsi="Angsana New" w:cs="Angsana New"/>
          <w:sz w:val="30"/>
          <w:szCs w:val="30"/>
        </w:rPr>
        <w:t>”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0B51E3" w:rsidRPr="00C24E18">
        <w:rPr>
          <w:rFonts w:ascii="Angsana New" w:hAnsi="Angsana New" w:cs="Angsana New"/>
          <w:sz w:val="30"/>
          <w:szCs w:val="30"/>
          <w:cs/>
        </w:rPr>
        <w:br/>
      </w:r>
      <w:r w:rsidR="00012E63" w:rsidRPr="00C24E18">
        <w:rPr>
          <w:rFonts w:ascii="Angsana New" w:hAnsi="Angsana New" w:cs="Angsana New"/>
          <w:sz w:val="30"/>
          <w:szCs w:val="30"/>
          <w:cs/>
        </w:rPr>
        <w:t xml:space="preserve">จดทะเบียนกับตลาดหลักทรัพย์เอ็มเอไอ </w:t>
      </w:r>
      <w:r w:rsidR="00012E63" w:rsidRPr="00C24E18">
        <w:rPr>
          <w:rFonts w:ascii="Angsana New" w:hAnsi="Angsana New" w:cs="Angsana New"/>
          <w:sz w:val="30"/>
          <w:szCs w:val="30"/>
        </w:rPr>
        <w:t xml:space="preserve">(MAI) </w:t>
      </w:r>
      <w:r w:rsidR="00012E63" w:rsidRPr="00C24E18">
        <w:rPr>
          <w:rFonts w:ascii="Angsana New" w:hAnsi="Angsana New" w:cs="Angsana New"/>
          <w:sz w:val="30"/>
          <w:szCs w:val="30"/>
          <w:cs/>
        </w:rPr>
        <w:t xml:space="preserve">เมื่อเดือนกรกฎาคม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012E63" w:rsidRPr="00C24E18">
        <w:rPr>
          <w:rFonts w:ascii="Angsana New" w:hAnsi="Angsana New" w:cs="Angsana New"/>
          <w:sz w:val="30"/>
          <w:szCs w:val="30"/>
          <w:lang w:val="en-GB"/>
        </w:rPr>
        <w:t>54</w:t>
      </w:r>
      <w:r w:rsidR="008A5AFD">
        <w:rPr>
          <w:rFonts w:ascii="Angsana New" w:hAnsi="Angsana New" w:cs="Angsana New"/>
          <w:sz w:val="30"/>
          <w:szCs w:val="30"/>
        </w:rPr>
        <w:t>7</w:t>
      </w:r>
      <w:r w:rsidR="00012E63" w:rsidRPr="00C24E18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012E63" w:rsidRPr="00C24E18">
        <w:rPr>
          <w:rFonts w:ascii="Angsana New" w:hAnsi="Angsana New" w:cs="Angsana New" w:hint="cs"/>
          <w:sz w:val="30"/>
          <w:szCs w:val="30"/>
          <w:cs/>
          <w:lang w:val="en-GB"/>
        </w:rPr>
        <w:t>โดย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มีที่อยู่</w:t>
      </w:r>
      <w:r w:rsidRPr="00C24E18">
        <w:rPr>
          <w:rFonts w:ascii="Angsana New" w:hAnsi="Angsana New" w:cs="Angsana New"/>
          <w:sz w:val="30"/>
          <w:szCs w:val="30"/>
          <w:cs/>
        </w:rPr>
        <w:t>จดทะเบียน</w:t>
      </w:r>
      <w:r w:rsidR="00012E63" w:rsidRPr="00C24E18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0B51E3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Pr="00C24E18">
        <w:rPr>
          <w:rFonts w:ascii="Angsana New" w:hAnsi="Angsana New" w:cs="Angsana New"/>
          <w:sz w:val="30"/>
          <w:szCs w:val="30"/>
          <w:lang w:val="en-GB"/>
        </w:rPr>
        <w:t xml:space="preserve">78 </w:t>
      </w:r>
      <w:r w:rsidRPr="00C24E18">
        <w:rPr>
          <w:rFonts w:ascii="Angsana New" w:hAnsi="Angsana New" w:cs="Angsana New"/>
          <w:sz w:val="30"/>
          <w:szCs w:val="30"/>
          <w:cs/>
          <w:lang w:val="en-GB"/>
        </w:rPr>
        <w:t xml:space="preserve">หมู่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9B1932" w:rsidRPr="00C24E18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9B1932" w:rsidRPr="00C24E18">
        <w:rPr>
          <w:rFonts w:ascii="Angsana New" w:hAnsi="Angsana New" w:cs="Angsana New"/>
          <w:sz w:val="30"/>
          <w:szCs w:val="30"/>
          <w:cs/>
          <w:lang w:val="en-GB"/>
        </w:rPr>
        <w:t xml:space="preserve">ตำบลสนับทึบ อำเภอวังน้อย จังหวัดพระนครศรีอยุธยา </w:t>
      </w:r>
    </w:p>
    <w:p w:rsidR="00557775" w:rsidRPr="00C24E18" w:rsidRDefault="00557775" w:rsidP="00012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8473CB" w:rsidRPr="00C24E18" w:rsidRDefault="00D44F52" w:rsidP="00434001">
      <w:pPr>
        <w:pStyle w:val="block"/>
        <w:spacing w:after="0" w:line="240" w:lineRule="auto"/>
        <w:ind w:left="540" w:right="20"/>
        <w:jc w:val="thaiDistribute"/>
        <w:rPr>
          <w:rFonts w:ascii="Angsana New" w:hAnsi="Angsana New" w:cs="Angsana New"/>
          <w:spacing w:val="4"/>
          <w:sz w:val="30"/>
          <w:szCs w:val="30"/>
          <w:lang w:val="en-US" w:bidi="th-TH"/>
        </w:rPr>
      </w:pPr>
      <w:r w:rsidRPr="00C24E18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บริษัทใหญ่ในระหว่างปี</w:t>
      </w:r>
      <w:r w:rsidR="008473CB" w:rsidRPr="00C24E18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คือ </w:t>
      </w:r>
      <w:r w:rsidR="008473CB" w:rsidRPr="00C24E18">
        <w:rPr>
          <w:rFonts w:ascii="Angsana New" w:hAnsi="Angsana New" w:cs="Angsana New"/>
          <w:spacing w:val="4"/>
          <w:sz w:val="30"/>
          <w:szCs w:val="30"/>
          <w:lang w:val="en-US"/>
        </w:rPr>
        <w:t>Kinugawa Rubber Industrial Co., Ltd</w:t>
      </w:r>
      <w:r w:rsidR="008473CB" w:rsidRPr="00C24E18">
        <w:rPr>
          <w:rFonts w:ascii="Angsana New" w:hAnsi="Angsana New" w:cs="Angsana New"/>
          <w:spacing w:val="4"/>
          <w:sz w:val="30"/>
          <w:szCs w:val="30"/>
          <w:lang w:val="en-US" w:bidi="th-TH"/>
        </w:rPr>
        <w:t>.</w:t>
      </w:r>
      <w:r w:rsidR="008473CB" w:rsidRPr="00C24E18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9B1932" w:rsidRPr="00C24E18">
        <w:rPr>
          <w:rFonts w:ascii="Angsana New" w:hAnsi="Angsana New" w:cs="Angsana New"/>
          <w:spacing w:val="4"/>
          <w:sz w:val="30"/>
          <w:szCs w:val="30"/>
          <w:lang w:val="en-US" w:bidi="th-TH"/>
        </w:rPr>
        <w:t>(</w:t>
      </w:r>
      <w:r w:rsidR="00C5077F" w:rsidRPr="00C24E18"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t>ถือหุ้</w:t>
      </w:r>
      <w:r w:rsidR="00C5077F" w:rsidRPr="00C24E18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>น</w:t>
      </w:r>
      <w:r w:rsidR="009B1932" w:rsidRPr="00C24E18"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t xml:space="preserve">ร้อยละ </w:t>
      </w:r>
      <w:r w:rsidR="009B1932" w:rsidRPr="00C24E18">
        <w:rPr>
          <w:rFonts w:ascii="Angsana New" w:hAnsi="Angsana New" w:cs="Angsana New"/>
          <w:spacing w:val="4"/>
          <w:sz w:val="30"/>
          <w:szCs w:val="30"/>
          <w:lang w:val="en-US" w:bidi="th-TH"/>
        </w:rPr>
        <w:t xml:space="preserve">49) </w:t>
      </w:r>
      <w:r w:rsidR="009B1932" w:rsidRPr="00C24E18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ซึ่งบริษัท</w:t>
      </w:r>
      <w:r w:rsidR="00085A32" w:rsidRPr="00C24E18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>ดังกล่าว</w:t>
      </w:r>
      <w:r w:rsidR="009B1932" w:rsidRPr="00C24E18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เป็น</w:t>
      </w:r>
      <w:r w:rsidR="00F73453" w:rsidRPr="00C24E18">
        <w:rPr>
          <w:rFonts w:ascii="Angsana New" w:hAnsi="Angsana New" w:cs="Angsana New"/>
          <w:spacing w:val="4"/>
          <w:sz w:val="30"/>
          <w:szCs w:val="30"/>
          <w:cs/>
          <w:lang w:bidi="th-TH"/>
        </w:rPr>
        <w:br/>
      </w:r>
      <w:r w:rsidR="009B1932" w:rsidRPr="00C24E18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นิติบุคคลที่จัดตั้งขึ้นในประเทศญี่ปุ่น </w:t>
      </w:r>
    </w:p>
    <w:p w:rsidR="00557775" w:rsidRPr="00C24E18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5D39EF" w:rsidRPr="00C24E18" w:rsidRDefault="008473CB" w:rsidP="005D3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บริษัทดำเนินธุรกิจหลักเกี่ยวกับผลิตและจำหน่ายชิ้นส่วนยาง และยางติดเหล็ก สำหรับใช้เป็นชิ้นส่วนประกอบรถยนต์ และรถจักรยานยนต์ และผลิตภัณฑ์ยางทุกชนิดจากยางธรรมชาติ และยางสังเคราะห์ รายละเอียดของ</w:t>
      </w:r>
      <w:r w:rsidR="00A96703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บริษัทย่อย ณ 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="006B5143" w:rsidRPr="00C24E18">
        <w:rPr>
          <w:rFonts w:ascii="Angsana New" w:hAnsi="Angsana New" w:cs="Angsana New"/>
          <w:sz w:val="30"/>
          <w:szCs w:val="30"/>
        </w:rPr>
        <w:t xml:space="preserve">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BF6F64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="00BF6F64">
        <w:rPr>
          <w:rFonts w:ascii="Angsana New" w:hAnsi="Angsana New" w:cs="Angsana New"/>
          <w:sz w:val="30"/>
          <w:szCs w:val="30"/>
        </w:rPr>
        <w:t xml:space="preserve"> </w:t>
      </w:r>
      <w:r w:rsidR="00BF6F6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B67FA" w:rsidRPr="00814EE6">
        <w:rPr>
          <w:rFonts w:ascii="Angsana New" w:hAnsi="Angsana New" w:cs="Angsana New"/>
          <w:sz w:val="30"/>
          <w:szCs w:val="30"/>
        </w:rPr>
        <w:t>2</w:t>
      </w:r>
      <w:r w:rsidR="00BF6F64" w:rsidRPr="00814EE6">
        <w:rPr>
          <w:rFonts w:ascii="Angsana New" w:hAnsi="Angsana New" w:cs="Angsana New"/>
          <w:sz w:val="30"/>
          <w:szCs w:val="30"/>
        </w:rPr>
        <w:t>5</w:t>
      </w:r>
      <w:r w:rsidR="00AB67FA" w:rsidRPr="00814EE6">
        <w:rPr>
          <w:rFonts w:ascii="Angsana New" w:hAnsi="Angsana New" w:cs="Angsana New"/>
          <w:sz w:val="30"/>
          <w:szCs w:val="30"/>
        </w:rPr>
        <w:t>62</w:t>
      </w:r>
      <w:r w:rsidR="0095199F" w:rsidRPr="00814EE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6916" w:rsidRPr="00814EE6">
        <w:rPr>
          <w:rFonts w:ascii="Angsana New" w:hAnsi="Angsana New" w:cs="Angsana New" w:hint="cs"/>
          <w:sz w:val="30"/>
          <w:szCs w:val="30"/>
          <w:cs/>
        </w:rPr>
        <w:t>ได้เปิ</w:t>
      </w:r>
      <w:r w:rsidR="0080755F" w:rsidRPr="00814EE6">
        <w:rPr>
          <w:rFonts w:ascii="Angsana New" w:hAnsi="Angsana New" w:cs="Angsana New" w:hint="cs"/>
          <w:sz w:val="30"/>
          <w:szCs w:val="30"/>
          <w:cs/>
        </w:rPr>
        <w:t>ดเผยไว้ในหมายเหตุ</w:t>
      </w:r>
      <w:r w:rsidR="00E97194" w:rsidRPr="00814EE6">
        <w:rPr>
          <w:rFonts w:ascii="Angsana New" w:hAnsi="Angsana New" w:cs="Angsana New" w:hint="cs"/>
          <w:sz w:val="30"/>
          <w:szCs w:val="30"/>
          <w:cs/>
        </w:rPr>
        <w:t>ข้อ</w:t>
      </w:r>
      <w:r w:rsidR="00A552C8" w:rsidRPr="00814EE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303D">
        <w:rPr>
          <w:rFonts w:ascii="Angsana New" w:hAnsi="Angsana New" w:cs="Angsana New"/>
          <w:sz w:val="30"/>
          <w:szCs w:val="30"/>
        </w:rPr>
        <w:t>9</w:t>
      </w:r>
    </w:p>
    <w:p w:rsidR="008473CB" w:rsidRPr="00C24E18" w:rsidRDefault="008473CB" w:rsidP="005C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D95CB7" w:rsidRPr="00C24E18" w:rsidRDefault="00AB67FA" w:rsidP="005C5BEA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B67FA">
        <w:rPr>
          <w:rFonts w:ascii="Angsana New" w:hAnsi="Angsana New" w:cs="Angsana New"/>
          <w:sz w:val="30"/>
          <w:szCs w:val="30"/>
        </w:rPr>
        <w:t>2</w:t>
      </w:r>
      <w:r w:rsidR="00D95CB7" w:rsidRPr="00C24E18">
        <w:rPr>
          <w:rFonts w:ascii="Angsana New" w:hAnsi="Angsana New" w:cs="Angsana New"/>
          <w:sz w:val="30"/>
          <w:szCs w:val="30"/>
          <w:cs/>
          <w:lang w:val="th-TH"/>
        </w:rPr>
        <w:tab/>
        <w:t xml:space="preserve">เกณฑ์การจัดทำงบการเงิน </w:t>
      </w:r>
    </w:p>
    <w:p w:rsidR="00557775" w:rsidRPr="00C24E18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57775" w:rsidRPr="00C24E18" w:rsidRDefault="009B1932" w:rsidP="00D0713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:rsidR="008C6916" w:rsidRPr="00C24E18" w:rsidRDefault="008C6916" w:rsidP="008C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C6916" w:rsidRPr="00C24E18" w:rsidRDefault="008C6916" w:rsidP="008C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E100D4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:rsidR="008C6916" w:rsidRPr="00C24E18" w:rsidRDefault="008C6916" w:rsidP="008C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D7835" w:rsidRPr="006B70FC" w:rsidRDefault="00012E63" w:rsidP="008C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</w:t>
      </w:r>
      <w:r w:rsidRPr="006B70FC">
        <w:rPr>
          <w:rFonts w:ascii="Angsana New" w:hAnsi="Angsana New" w:cs="Angsana New" w:hint="cs"/>
          <w:sz w:val="30"/>
          <w:szCs w:val="30"/>
          <w:cs/>
        </w:rPr>
        <w:t>เริ่มในหรือหลังวันที่</w:t>
      </w:r>
      <w:r w:rsidR="00ED7835" w:rsidRPr="006B70FC">
        <w:rPr>
          <w:rFonts w:ascii="Angsana New" w:hAnsi="Angsana New" w:cs="Angsana New"/>
          <w:sz w:val="30"/>
          <w:szCs w:val="30"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1</w:t>
      </w:r>
      <w:r w:rsidRPr="006B70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7FA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AB67FA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 w:hint="cs"/>
          <w:sz w:val="30"/>
          <w:szCs w:val="30"/>
        </w:rPr>
        <w:t>2</w:t>
      </w:r>
      <w:r w:rsidRPr="00AB67FA">
        <w:rPr>
          <w:rFonts w:ascii="Angsana New" w:hAnsi="Angsana New" w:cs="Angsana New" w:hint="cs"/>
          <w:sz w:val="30"/>
          <w:szCs w:val="30"/>
          <w:cs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Pr="006B70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70FC">
        <w:rPr>
          <w:rFonts w:ascii="Angsana New" w:hAnsi="Angsana New" w:cs="Angsana New" w:hint="cs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</w:t>
      </w:r>
      <w:r w:rsidRPr="006B70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70FC">
        <w:rPr>
          <w:rFonts w:ascii="Angsana New" w:hAnsi="Angsana New" w:cs="Angsana New" w:hint="cs"/>
          <w:sz w:val="30"/>
          <w:szCs w:val="30"/>
          <w:cs/>
        </w:rPr>
        <w:t>มีผลให้เกิดการเปลี่ยนแปลงนโยบายการบัญชีของกลุ่มบริษัท</w:t>
      </w:r>
      <w:r w:rsidR="00ED7835" w:rsidRPr="006B70FC">
        <w:rPr>
          <w:rFonts w:ascii="Angsana New" w:hAnsi="Angsana New" w:cs="Angsana New"/>
          <w:sz w:val="30"/>
          <w:szCs w:val="30"/>
        </w:rPr>
        <w:t xml:space="preserve"> </w:t>
      </w:r>
    </w:p>
    <w:p w:rsidR="00545839" w:rsidRPr="006B70FC" w:rsidRDefault="00545839" w:rsidP="008C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45839" w:rsidRPr="00C24E18" w:rsidRDefault="00545839" w:rsidP="008C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70FC">
        <w:rPr>
          <w:rFonts w:ascii="Angsana New" w:hAnsi="Angsana New" w:cs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Pr="006B70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70FC">
        <w:rPr>
          <w:rFonts w:ascii="Angsana New" w:hAnsi="Angsana New" w:cs="Angsana New" w:hint="cs"/>
          <w:sz w:val="30"/>
          <w:szCs w:val="30"/>
          <w:cs/>
        </w:rPr>
        <w:t>ซึ่งประกอบด้วยมาตรฐาน</w:t>
      </w:r>
      <w:r w:rsidR="00B45C24">
        <w:rPr>
          <w:rFonts w:ascii="Angsana New" w:hAnsi="Angsana New" w:cs="Angsana New"/>
          <w:sz w:val="30"/>
          <w:szCs w:val="30"/>
          <w:cs/>
        </w:rPr>
        <w:br/>
      </w:r>
      <w:r w:rsidRPr="006B70FC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6B70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70FC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6B70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70FC">
        <w:rPr>
          <w:rFonts w:ascii="Angsana New" w:hAnsi="Angsana New" w:cs="Angsana New"/>
          <w:sz w:val="30"/>
          <w:szCs w:val="30"/>
        </w:rPr>
        <w:t xml:space="preserve">9 </w:t>
      </w:r>
      <w:r w:rsidRPr="006B70FC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6B70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70FC"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  <w:r w:rsidRPr="006B70F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B70FC">
        <w:rPr>
          <w:rFonts w:ascii="Angsana New" w:hAnsi="Angsana New" w:cs="Angsana New"/>
          <w:sz w:val="30"/>
          <w:szCs w:val="30"/>
        </w:rPr>
        <w:t xml:space="preserve">TFRS 9) </w:t>
      </w:r>
      <w:r w:rsidRPr="006B70FC">
        <w:rPr>
          <w:rFonts w:ascii="Angsana New" w:hAnsi="Angsana New" w:cs="Angsana New" w:hint="cs"/>
          <w:sz w:val="30"/>
          <w:szCs w:val="30"/>
          <w:cs/>
        </w:rPr>
        <w:t>รวมถึงมาตรฐานและการตีความมาตรฐานที่เกี่ยวข้อง</w:t>
      </w:r>
      <w:r w:rsidRPr="006B70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70FC">
        <w:rPr>
          <w:rFonts w:ascii="Angsana New" w:hAnsi="Angsana New" w:cs="Angsana New" w:hint="cs"/>
          <w:sz w:val="30"/>
          <w:szCs w:val="30"/>
          <w:cs/>
        </w:rPr>
        <w:t>และมาตรฐานการรายงานทางการเงิน</w:t>
      </w:r>
      <w:r w:rsidRPr="006B70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70FC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6B70FC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16</w:t>
      </w:r>
      <w:r w:rsidRPr="006B70FC">
        <w:rPr>
          <w:rFonts w:ascii="Angsana New" w:hAnsi="Angsana New" w:cs="Angsana New"/>
          <w:sz w:val="30"/>
          <w:szCs w:val="30"/>
        </w:rPr>
        <w:t xml:space="preserve"> </w:t>
      </w:r>
      <w:r w:rsidRPr="006B70FC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6B70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70FC">
        <w:rPr>
          <w:rFonts w:ascii="Angsana New" w:hAnsi="Angsana New" w:cs="Angsana New" w:hint="cs"/>
          <w:sz w:val="30"/>
          <w:szCs w:val="30"/>
          <w:cs/>
        </w:rPr>
        <w:t>สัญญาเช่า</w:t>
      </w:r>
      <w:r w:rsidRPr="006B70F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B70FC">
        <w:rPr>
          <w:rFonts w:ascii="Angsana New" w:hAnsi="Angsana New" w:cs="Angsana New"/>
          <w:sz w:val="30"/>
          <w:szCs w:val="30"/>
        </w:rPr>
        <w:t xml:space="preserve">TFRS </w:t>
      </w:r>
      <w:r w:rsidR="00AB67FA" w:rsidRPr="00AB67FA">
        <w:rPr>
          <w:rFonts w:ascii="Angsana New" w:hAnsi="Angsana New" w:cs="Angsana New"/>
          <w:sz w:val="30"/>
          <w:szCs w:val="30"/>
        </w:rPr>
        <w:t>16</w:t>
      </w:r>
      <w:r w:rsidRPr="006B70FC">
        <w:rPr>
          <w:rFonts w:ascii="Angsana New" w:hAnsi="Angsana New" w:cs="Angsana New"/>
          <w:sz w:val="30"/>
          <w:szCs w:val="30"/>
        </w:rPr>
        <w:t xml:space="preserve">) </w:t>
      </w:r>
      <w:r w:rsidRPr="006B70FC">
        <w:rPr>
          <w:rFonts w:ascii="Angsana New" w:hAnsi="Angsana New" w:cs="Angsana New" w:hint="cs"/>
          <w:sz w:val="30"/>
          <w:szCs w:val="30"/>
          <w:cs/>
        </w:rPr>
        <w:t>เป็นครั้งแรกซึ่งไม่มีผลกระทบต่องบการเงินอย่างมีสาระสำคัญ</w:t>
      </w:r>
    </w:p>
    <w:p w:rsidR="00324BCF" w:rsidRPr="00227A42" w:rsidRDefault="00324BCF" w:rsidP="0032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lastRenderedPageBreak/>
        <w:t>นอกจากนี้กลุ่มบริษัท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ไม่ได้นำมาตรฐานการรายงานทาง</w:t>
      </w:r>
      <w:r w:rsidRPr="00C24E18">
        <w:rPr>
          <w:rFonts w:ascii="Angsana New" w:hAnsi="Angsana New" w:cs="Angsana New" w:hint="cs"/>
          <w:sz w:val="30"/>
          <w:szCs w:val="30"/>
          <w:cs/>
        </w:rPr>
        <w:t>การเงินที่ออกและปรับปรุงใหม่ซึ่งยังไม่มีผลบังคับใช้ในงวด</w:t>
      </w:r>
      <w:r w:rsidRPr="00227A42">
        <w:rPr>
          <w:rFonts w:ascii="Angsana New" w:hAnsi="Angsana New" w:cs="Angsana New" w:hint="cs"/>
          <w:sz w:val="30"/>
          <w:szCs w:val="30"/>
          <w:cs/>
        </w:rPr>
        <w:t>ปัจจุบันมาถือปฏิบัติในการจัดทำงบการเงินนี้ก่อนวันที่มีผลบังคับใช้</w:t>
      </w:r>
      <w:r w:rsidRPr="00227A42">
        <w:rPr>
          <w:rFonts w:ascii="Angsana New" w:hAnsi="Angsana New"/>
          <w:sz w:val="30"/>
          <w:szCs w:val="30"/>
        </w:rPr>
        <w:t xml:space="preserve"> </w:t>
      </w:r>
      <w:r w:rsidRPr="00227A42">
        <w:rPr>
          <w:rFonts w:ascii="Angsana New" w:hAnsi="Angsana New" w:cs="Angsana New" w:hint="cs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227A42">
        <w:rPr>
          <w:rFonts w:ascii="Angsana New" w:hAnsi="Angsana New"/>
          <w:sz w:val="30"/>
          <w:szCs w:val="30"/>
          <w:cs/>
        </w:rPr>
        <w:t xml:space="preserve"> </w:t>
      </w:r>
      <w:r w:rsidRPr="00227A42">
        <w:rPr>
          <w:rFonts w:ascii="Angsana New" w:hAnsi="Angsana New" w:cs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:rsidR="00FE3BA3" w:rsidRPr="00227A42" w:rsidRDefault="00FE3BA3" w:rsidP="00E478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557775" w:rsidRPr="00227A42" w:rsidRDefault="009B1B0B" w:rsidP="00D0713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227A42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9C6FD2" w:rsidRPr="00227A42">
        <w:rPr>
          <w:rFonts w:ascii="Angsana New" w:hAnsi="Angsana New" w:hint="cs"/>
          <w:i/>
          <w:iCs/>
          <w:sz w:val="30"/>
          <w:szCs w:val="30"/>
          <w:cs/>
        </w:rPr>
        <w:t>ใช้ในการดำเนินงานและ</w:t>
      </w:r>
      <w:r w:rsidRPr="00227A42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:rsidR="00557775" w:rsidRPr="00227A42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0A092A" w:rsidRPr="00227A42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227A42">
        <w:rPr>
          <w:rFonts w:ascii="Angsana New" w:hAnsi="Angsana New" w:cs="Angsana New"/>
          <w:sz w:val="30"/>
          <w:szCs w:val="30"/>
          <w:cs/>
        </w:rPr>
        <w:t>งบการเงินนี้</w:t>
      </w:r>
      <w:r w:rsidR="00C3227A" w:rsidRPr="00227A42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227A42">
        <w:rPr>
          <w:rFonts w:ascii="Angsana New" w:hAnsi="Angsana New" w:cs="Angsana New"/>
          <w:sz w:val="30"/>
          <w:szCs w:val="30"/>
          <w:cs/>
        </w:rPr>
        <w:t xml:space="preserve">เป็นเงินบาทซึ่งเป็นสกุลเงินที่ใช้ในการดำเนินงานของบริษัท </w:t>
      </w:r>
    </w:p>
    <w:p w:rsidR="00557775" w:rsidRPr="00227A42" w:rsidRDefault="00557775" w:rsidP="00D1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  <w:highlight w:val="cyan"/>
        </w:rPr>
      </w:pPr>
    </w:p>
    <w:p w:rsidR="00557775" w:rsidRPr="00227A42" w:rsidRDefault="009B19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27A42">
        <w:rPr>
          <w:rFonts w:ascii="Angsana New" w:hAnsi="Angsana New"/>
          <w:i/>
          <w:iCs/>
          <w:sz w:val="30"/>
          <w:szCs w:val="30"/>
          <w:cs/>
        </w:rPr>
        <w:t>(</w:t>
      </w:r>
      <w:r w:rsidR="000031C2" w:rsidRPr="00227A42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227A42">
        <w:rPr>
          <w:rFonts w:ascii="Angsana New" w:hAnsi="Angsana New"/>
          <w:i/>
          <w:iCs/>
          <w:sz w:val="30"/>
          <w:szCs w:val="30"/>
          <w:cs/>
        </w:rPr>
        <w:t>)</w:t>
      </w:r>
      <w:r w:rsidRPr="00227A42">
        <w:rPr>
          <w:rFonts w:ascii="Angsana New" w:hAnsi="Angsana New"/>
          <w:i/>
          <w:iCs/>
          <w:sz w:val="30"/>
          <w:szCs w:val="30"/>
          <w:cs/>
        </w:rPr>
        <w:tab/>
      </w:r>
      <w:r w:rsidR="00E14481" w:rsidRPr="00227A42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การใช้วิจารณญาณและการประมาณการ</w:t>
      </w:r>
      <w:r w:rsidR="009B1B0B" w:rsidRPr="00227A42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557775" w:rsidRPr="00227A42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:rsidR="006723B0" w:rsidRPr="00701EC7" w:rsidRDefault="00ED7835" w:rsidP="00672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การประมาณการ</w:t>
      </w:r>
      <w:r w:rsidR="00E14481" w:rsidRPr="00C24E18">
        <w:rPr>
          <w:rFonts w:ascii="Angsana New" w:hAnsi="Angsana New" w:cs="Angsana New"/>
          <w:sz w:val="30"/>
          <w:szCs w:val="30"/>
          <w:cs/>
        </w:rPr>
        <w:t>และข้อสมมติ</w:t>
      </w:r>
      <w:r w:rsidR="009B1B0B" w:rsidRPr="00C24E18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</w:t>
      </w:r>
      <w:r w:rsidR="00BB1A6F" w:rsidRPr="00C24E18">
        <w:rPr>
          <w:rFonts w:ascii="Angsana New" w:hAnsi="Angsana New" w:cs="Angsana New" w:hint="cs"/>
          <w:sz w:val="30"/>
          <w:szCs w:val="30"/>
          <w:cs/>
        </w:rPr>
        <w:t>ปฏิบัติตาม</w:t>
      </w:r>
      <w:r w:rsidR="009B1B0B" w:rsidRPr="00C24E18">
        <w:rPr>
          <w:rFonts w:ascii="Angsana New" w:hAnsi="Angsana New" w:cs="Angsana New"/>
          <w:sz w:val="30"/>
          <w:szCs w:val="30"/>
          <w:cs/>
        </w:rPr>
        <w:t>นโยบายการบัญชี</w:t>
      </w:r>
      <w:r w:rsidRPr="00C24E18">
        <w:rPr>
          <w:rFonts w:ascii="Angsana New" w:hAnsi="Angsana New" w:cs="Angsana New" w:hint="cs"/>
          <w:sz w:val="30"/>
          <w:szCs w:val="30"/>
          <w:cs/>
        </w:rPr>
        <w:t>ของกลุ่มบริษัททั้งนี้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</w:t>
      </w:r>
      <w:r w:rsidRPr="00701EC7">
        <w:rPr>
          <w:rFonts w:ascii="Angsana New" w:hAnsi="Angsana New" w:cs="Angsana New" w:hint="cs"/>
          <w:sz w:val="30"/>
          <w:szCs w:val="30"/>
          <w:cs/>
        </w:rPr>
        <w:t>ต่อเนื่อง</w:t>
      </w:r>
      <w:r w:rsidRPr="00701E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1EC7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:rsidR="009C65A5" w:rsidRPr="00701EC7" w:rsidRDefault="009C65A5" w:rsidP="006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9C65A5" w:rsidRPr="00701EC7" w:rsidRDefault="009C65A5" w:rsidP="00865380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1EC7">
        <w:rPr>
          <w:rFonts w:ascii="Angsana New" w:hAnsi="Angsana New" w:cs="Angsana New" w:hint="cs"/>
          <w:sz w:val="30"/>
          <w:szCs w:val="30"/>
          <w:cs/>
        </w:rPr>
        <w:t>การใช้วิจารณญาณ</w:t>
      </w:r>
    </w:p>
    <w:p w:rsidR="009C65A5" w:rsidRPr="00701EC7" w:rsidRDefault="009C65A5" w:rsidP="009C6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9C65A5" w:rsidRPr="00701EC7" w:rsidRDefault="00920305" w:rsidP="00701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01EC7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701EC7">
        <w:rPr>
          <w:rFonts w:asciiTheme="majorBidi" w:hAnsiTheme="majorBidi" w:cstheme="majorBidi"/>
          <w:sz w:val="30"/>
          <w:szCs w:val="30"/>
        </w:rPr>
        <w:t xml:space="preserve"> </w:t>
      </w:r>
      <w:r w:rsidRPr="00701EC7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:rsidR="00920305" w:rsidRPr="00701EC7" w:rsidRDefault="00920305" w:rsidP="00920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9E7EEB" w:rsidRPr="00701EC7" w:rsidTr="00865380">
        <w:tc>
          <w:tcPr>
            <w:tcW w:w="1890" w:type="dxa"/>
          </w:tcPr>
          <w:p w:rsidR="009E7EEB" w:rsidRPr="00814EE6" w:rsidRDefault="00865380" w:rsidP="00F6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EE6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814EE6">
              <w:rPr>
                <w:rFonts w:asciiTheme="majorBidi" w:hAnsiTheme="majorBidi" w:cstheme="majorBidi"/>
                <w:sz w:val="30"/>
                <w:szCs w:val="30"/>
                <w:cs/>
              </w:rPr>
              <w:t>(ฎ)</w:t>
            </w:r>
            <w:r w:rsidRPr="00814E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7EEB" w:rsidRPr="00814EE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9E7EEB" w:rsidRPr="00814E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E7EEB" w:rsidRPr="00814EE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30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290" w:type="dxa"/>
          </w:tcPr>
          <w:p w:rsidR="009E7EEB" w:rsidRPr="00814EE6" w:rsidRDefault="009E7EEB" w:rsidP="009E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EE6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  <w:p w:rsidR="006B0ACC" w:rsidRPr="00814EE6" w:rsidRDefault="009E7EEB" w:rsidP="006B0ACC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EE6">
              <w:rPr>
                <w:rFonts w:asciiTheme="majorBidi" w:hAnsi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:rsidR="006B0ACC" w:rsidRPr="00814EE6" w:rsidRDefault="009E7EEB" w:rsidP="006B0ACC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EE6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:rsidR="006B0ACC" w:rsidRPr="00814EE6" w:rsidRDefault="009E7EEB" w:rsidP="006B0ACC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EE6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กลุ่มบริษัทจะใช้สิทธิยกเลิกสัญญาเช่าหรือไม่</w:t>
            </w:r>
          </w:p>
          <w:p w:rsidR="009E7EEB" w:rsidRPr="00814EE6" w:rsidRDefault="009E7EEB" w:rsidP="006B0ACC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EE6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  <w:tr w:rsidR="00920305" w:rsidRPr="00701EC7" w:rsidTr="00865380">
        <w:tc>
          <w:tcPr>
            <w:tcW w:w="1890" w:type="dxa"/>
          </w:tcPr>
          <w:p w:rsidR="00920305" w:rsidRPr="00814EE6" w:rsidRDefault="00AB67FA" w:rsidP="00F6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EE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54BA" w:rsidRPr="00814E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20305" w:rsidRPr="00814EE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D18D8" w:rsidRPr="00814EE6">
              <w:rPr>
                <w:rFonts w:asciiTheme="majorBidi" w:hAnsiTheme="majorBidi" w:cstheme="majorBidi" w:hint="cs"/>
                <w:sz w:val="30"/>
                <w:szCs w:val="30"/>
                <w:cs/>
              </w:rPr>
              <w:t>ต</w:t>
            </w:r>
            <w:r w:rsidR="00920305" w:rsidRPr="00814EE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920305" w:rsidRPr="00814E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0305" w:rsidRPr="00814EE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920305" w:rsidRPr="00814E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4EE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30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290" w:type="dxa"/>
          </w:tcPr>
          <w:p w:rsidR="00920305" w:rsidRPr="00814EE6" w:rsidRDefault="00920305" w:rsidP="00F6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EE6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814EE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:rsidR="00920305" w:rsidRPr="00814EE6" w:rsidRDefault="00920305" w:rsidP="0092030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4EE6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การขายสินค้าสั่งทำควรจะรับรู้รายได้ตลอดช่วงเวลาหนึ่ง หรือควรจะรับรู้ ณ เวลาใดเวลาหนึ่ง</w:t>
            </w:r>
            <w:r w:rsidRPr="00814E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865380" w:rsidRPr="00814EE6" w:rsidRDefault="00865380" w:rsidP="0086538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0ACC" w:rsidRPr="00701EC7" w:rsidTr="00865380">
        <w:tc>
          <w:tcPr>
            <w:tcW w:w="1890" w:type="dxa"/>
          </w:tcPr>
          <w:p w:rsidR="006B0ACC" w:rsidRPr="00865380" w:rsidRDefault="006B0ACC" w:rsidP="0070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380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4</w:t>
            </w:r>
          </w:p>
        </w:tc>
        <w:tc>
          <w:tcPr>
            <w:tcW w:w="7290" w:type="dxa"/>
          </w:tcPr>
          <w:p w:rsidR="006B0ACC" w:rsidRPr="00865380" w:rsidRDefault="006B0ACC" w:rsidP="0070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380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86538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65380">
              <w:rPr>
                <w:rFonts w:asciiTheme="majorBidi" w:hAnsiTheme="majorBidi" w:cstheme="majorBidi"/>
                <w:sz w:val="30"/>
                <w:szCs w:val="30"/>
              </w:rPr>
              <w:t>2019 (Covid-19)</w:t>
            </w:r>
          </w:p>
        </w:tc>
      </w:tr>
      <w:tr w:rsidR="00701EC7" w:rsidRPr="00701EC7" w:rsidTr="00865380">
        <w:tc>
          <w:tcPr>
            <w:tcW w:w="1890" w:type="dxa"/>
          </w:tcPr>
          <w:p w:rsidR="00701EC7" w:rsidRPr="00701EC7" w:rsidRDefault="00B630D8" w:rsidP="0070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290" w:type="dxa"/>
          </w:tcPr>
          <w:p w:rsidR="00701EC7" w:rsidRPr="00701EC7" w:rsidRDefault="00701EC7" w:rsidP="0070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EC7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01EC7">
              <w:rPr>
                <w:rFonts w:asciiTheme="majorBidi" w:hAnsiTheme="majorBidi" w:cstheme="majorBidi"/>
                <w:sz w:val="30"/>
                <w:szCs w:val="30"/>
                <w:cs/>
              </w:rPr>
              <w:t>ในกิจการที่กลุ่มบริษัทลงทุนหรือไม่</w:t>
            </w:r>
          </w:p>
        </w:tc>
      </w:tr>
    </w:tbl>
    <w:p w:rsidR="006B0ACC" w:rsidRDefault="006B0ACC" w:rsidP="006B0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6D21D8" w:rsidRPr="00C24E18" w:rsidRDefault="009C65A5" w:rsidP="00452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</w:rPr>
        <w:t>(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Pr="00C24E18">
        <w:rPr>
          <w:rFonts w:ascii="Angsana New" w:hAnsi="Angsana New" w:cs="Angsana New"/>
          <w:sz w:val="30"/>
          <w:szCs w:val="30"/>
        </w:rPr>
        <w:t>)</w:t>
      </w:r>
      <w:r w:rsidRPr="00C24E18">
        <w:rPr>
          <w:rFonts w:ascii="Angsana New" w:hAnsi="Angsana New" w:cs="Angsana New"/>
          <w:sz w:val="30"/>
          <w:szCs w:val="30"/>
        </w:rPr>
        <w:tab/>
      </w:r>
      <w:r w:rsidR="006D21D8" w:rsidRPr="00C24E18">
        <w:rPr>
          <w:rFonts w:ascii="Angsana New" w:hAnsi="Angsana New" w:cs="Angsana New" w:hint="cs"/>
          <w:sz w:val="30"/>
          <w:szCs w:val="30"/>
          <w:cs/>
        </w:rPr>
        <w:t>ข้อสมมติและความไม่แน่นอนของการประมาณการ</w:t>
      </w:r>
      <w:r w:rsidR="006D21D8" w:rsidRPr="00C24E18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6D21D8" w:rsidRPr="00C24E18" w:rsidRDefault="006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:rsidR="006E0744" w:rsidRPr="00C24E18" w:rsidRDefault="006D21D8" w:rsidP="009C6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ณ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BF6F64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</w:t>
      </w:r>
      <w:r w:rsidR="00BB1A6F" w:rsidRPr="00C24E18">
        <w:rPr>
          <w:rFonts w:ascii="Angsana New" w:hAnsi="Angsana New" w:cs="Angsana New" w:hint="cs"/>
          <w:sz w:val="30"/>
          <w:szCs w:val="30"/>
          <w:cs/>
        </w:rPr>
        <w:t>ข้อ</w:t>
      </w:r>
      <w:r w:rsidRPr="00C24E18">
        <w:rPr>
          <w:rFonts w:ascii="Angsana New" w:hAnsi="Angsana New" w:cs="Angsana New" w:hint="cs"/>
          <w:sz w:val="30"/>
          <w:szCs w:val="30"/>
          <w:cs/>
        </w:rPr>
        <w:t>ต่อไปนี้</w:t>
      </w: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890"/>
        <w:gridCol w:w="7290"/>
      </w:tblGrid>
      <w:tr w:rsidR="00A33330" w:rsidRPr="00C24E18" w:rsidTr="0045275F">
        <w:tc>
          <w:tcPr>
            <w:tcW w:w="1890" w:type="dxa"/>
          </w:tcPr>
          <w:p w:rsidR="00A33330" w:rsidRPr="00AF2B94" w:rsidRDefault="0045275F" w:rsidP="00452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7"/>
              <w:jc w:val="thaiDistribute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86538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290" w:type="dxa"/>
          </w:tcPr>
          <w:p w:rsidR="00A33330" w:rsidRPr="00AF2B94" w:rsidRDefault="00A33330" w:rsidP="00A3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jc w:val="thaiDistribute"/>
              <w:rPr>
                <w:rFonts w:ascii="Angsana New" w:eastAsia="Calibri" w:hAnsi="Angsana New" w:cs="Angsana New"/>
                <w:sz w:val="30"/>
                <w:szCs w:val="30"/>
                <w:highlight w:val="cyan"/>
                <w:cs/>
                <w:lang w:val="en-GB"/>
              </w:rPr>
            </w:pPr>
            <w:r w:rsidRPr="0045275F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ผลกระทบจากการแพร่ระบาดของโรคติดเชื้อไวรัสโคโรนา</w:t>
            </w:r>
            <w:r w:rsidRPr="0045275F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45275F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2019 (Covid-19)</w:t>
            </w:r>
          </w:p>
        </w:tc>
      </w:tr>
      <w:tr w:rsidR="002506AB" w:rsidRPr="00C24E18" w:rsidTr="0045275F">
        <w:tc>
          <w:tcPr>
            <w:tcW w:w="1890" w:type="dxa"/>
          </w:tcPr>
          <w:p w:rsidR="002506AB" w:rsidRPr="00814EE6" w:rsidRDefault="00AB67FA" w:rsidP="00452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4EE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630D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7290" w:type="dxa"/>
          </w:tcPr>
          <w:p w:rsidR="002506AB" w:rsidRPr="00C24E18" w:rsidRDefault="00932B1C" w:rsidP="0052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C24E1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การวัดมูลค่าภาระผูกพันของโครงการผลประโยชน์ที่กำหนดไว้</w:t>
            </w:r>
          </w:p>
          <w:p w:rsidR="00932B1C" w:rsidRPr="00C24E18" w:rsidRDefault="00932B1C" w:rsidP="009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เกี่ยวกับข้อสมมติหลักในการประมาณการตามหลักคณิตศาสตร์ประกันภัย</w:t>
            </w:r>
          </w:p>
        </w:tc>
      </w:tr>
      <w:tr w:rsidR="000B51E3" w:rsidRPr="00C24E18" w:rsidTr="0045275F">
        <w:tc>
          <w:tcPr>
            <w:tcW w:w="1890" w:type="dxa"/>
          </w:tcPr>
          <w:p w:rsidR="000B51E3" w:rsidRPr="00814EE6" w:rsidRDefault="00AB67FA" w:rsidP="00452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4EE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630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7290" w:type="dxa"/>
          </w:tcPr>
          <w:p w:rsidR="000B51E3" w:rsidRPr="00C24E18" w:rsidRDefault="000B51E3" w:rsidP="000B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C24E18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Pr="00C24E18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 xml:space="preserve"> </w:t>
            </w:r>
          </w:p>
          <w:p w:rsidR="000B51E3" w:rsidRPr="00C24E18" w:rsidRDefault="000B51E3" w:rsidP="000B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C24E18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 xml:space="preserve">   </w:t>
            </w:r>
            <w:r w:rsidRPr="00C24E18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ผลแตกต่างชั่วคราวที่ใช้หักภาษีและขาดทุนทางภาษีไปใช้ประโยชน์</w:t>
            </w:r>
          </w:p>
        </w:tc>
      </w:tr>
      <w:tr w:rsidR="008D7434" w:rsidRPr="00C24E18" w:rsidTr="0045275F">
        <w:tc>
          <w:tcPr>
            <w:tcW w:w="1890" w:type="dxa"/>
          </w:tcPr>
          <w:p w:rsidR="008D7434" w:rsidRPr="00814EE6" w:rsidRDefault="00B630D8" w:rsidP="00795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7290" w:type="dxa"/>
          </w:tcPr>
          <w:p w:rsidR="008D7434" w:rsidRPr="00795527" w:rsidRDefault="008D7434" w:rsidP="008D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79552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ถัวเฉลี่ยถ่วงน้ำหนัก</w:t>
            </w:r>
            <w:r w:rsidRPr="00795527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 xml:space="preserve"> (</w:t>
            </w:r>
            <w:r w:rsidRPr="00795527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Weighted-average loss rate)</w:t>
            </w:r>
          </w:p>
        </w:tc>
      </w:tr>
    </w:tbl>
    <w:p w:rsidR="006727EC" w:rsidRPr="00C24E18" w:rsidRDefault="00672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557775" w:rsidRPr="00C24E18" w:rsidRDefault="00AB6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AB67FA">
        <w:rPr>
          <w:rFonts w:ascii="Angsana New" w:hAnsi="Angsana New" w:cs="Angsana New"/>
          <w:b/>
          <w:bCs/>
          <w:sz w:val="30"/>
          <w:szCs w:val="30"/>
        </w:rPr>
        <w:t>3</w:t>
      </w:r>
      <w:r w:rsidR="001C43BB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1C43BB" w:rsidRPr="00C24E18">
        <w:rPr>
          <w:rFonts w:ascii="Angsana New" w:hAnsi="Angsana New" w:cs="Angsana New"/>
          <w:b/>
          <w:bCs/>
          <w:sz w:val="30"/>
          <w:szCs w:val="30"/>
          <w:cs/>
        </w:rPr>
        <w:t xml:space="preserve">นโยบายการบัญชีที่สำคัญ </w:t>
      </w:r>
    </w:p>
    <w:p w:rsidR="00B275F6" w:rsidRPr="00C24E18" w:rsidRDefault="00B275F6" w:rsidP="005C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D83B60" w:rsidRPr="00C24E18" w:rsidRDefault="00B275F6" w:rsidP="009C6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557775" w:rsidRPr="00C24E18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  <w:u w:val="single"/>
        </w:rPr>
      </w:pPr>
    </w:p>
    <w:p w:rsidR="00AC01A4" w:rsidRPr="00C24E18" w:rsidRDefault="009B1932" w:rsidP="005C5BEA">
      <w:pPr>
        <w:pStyle w:val="BodyText2"/>
        <w:spacing w:line="240" w:lineRule="auto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C24E18">
        <w:rPr>
          <w:rFonts w:ascii="Angsana New" w:hAnsi="Angsana New" w:cs="Angsana New"/>
          <w:b/>
          <w:bCs/>
          <w:i/>
          <w:iCs/>
          <w:cs/>
        </w:rPr>
        <w:t>(ก)</w:t>
      </w:r>
      <w:r w:rsidRPr="00C24E18">
        <w:rPr>
          <w:rFonts w:ascii="Angsana New" w:hAnsi="Angsana New" w:cs="Angsana New"/>
          <w:b/>
          <w:bCs/>
          <w:i/>
          <w:iCs/>
          <w:cs/>
        </w:rPr>
        <w:tab/>
        <w:t>เกณฑ์ในการจัดทำงบการเงินรวม</w:t>
      </w:r>
    </w:p>
    <w:p w:rsidR="00557775" w:rsidRPr="00C24E18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B275F6" w:rsidRPr="00C24E18" w:rsidRDefault="00B275F6" w:rsidP="005C5BEA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lang w:val="en-US"/>
        </w:rPr>
      </w:pPr>
      <w:r w:rsidRPr="00C24E18">
        <w:rPr>
          <w:rFonts w:ascii="Angsana New" w:hAnsi="Angsana New" w:cs="Angsana New"/>
          <w:cs/>
        </w:rPr>
        <w:t>งบการเงินรวมประกอบด้วยงบการเงินของบริษัท และบริษัทย่อย</w:t>
      </w:r>
      <w:r w:rsidR="009B1932" w:rsidRPr="00C24E18">
        <w:rPr>
          <w:rFonts w:ascii="Angsana New" w:hAnsi="Angsana New" w:cs="Angsana New"/>
          <w:cs/>
        </w:rPr>
        <w:t xml:space="preserve"> </w:t>
      </w:r>
      <w:r w:rsidRPr="00C24E18">
        <w:rPr>
          <w:rFonts w:ascii="Angsana New" w:hAnsi="Angsana New" w:cs="Angsana New"/>
          <w:cs/>
        </w:rPr>
        <w:t>(รวมกันเรียกว่า “</w:t>
      </w:r>
      <w:r w:rsidR="009B1932" w:rsidRPr="00C24E18">
        <w:rPr>
          <w:rFonts w:ascii="Angsana New" w:hAnsi="Angsana New" w:cs="Angsana New"/>
          <w:cs/>
        </w:rPr>
        <w:t>กลุ่มบริษัท”) และส่วนได้เสียของกลุ่มบริษัทในบริษัทร่วม</w:t>
      </w:r>
    </w:p>
    <w:p w:rsidR="00AE3CE2" w:rsidRDefault="00AE3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บริษัทย่อย</w:t>
      </w:r>
      <w:r w:rsidRPr="00C24E18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การควบคุมเกิดขึ้นเมื่อ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07612" w:rsidRPr="00C24E18" w:rsidRDefault="00A07612" w:rsidP="00A07612">
      <w:pPr>
        <w:pStyle w:val="BodyText2"/>
        <w:ind w:left="540" w:right="47"/>
        <w:jc w:val="thaiDistribute"/>
        <w:rPr>
          <w:rFonts w:ascii="Angsana New" w:hAnsi="Angsana New" w:cs="Angsana New"/>
          <w:b/>
          <w:bCs/>
          <w:lang w:val="en-US"/>
        </w:rPr>
      </w:pPr>
      <w:r w:rsidRPr="00C24E18">
        <w:rPr>
          <w:rFonts w:ascii="Angsana New" w:hAnsi="Angsana New" w:cs="Angsana New"/>
          <w:i/>
          <w:iCs/>
          <w:cs/>
        </w:rPr>
        <w:t>ส่วนได้เสียที่ไม่มีอำนาจควบคุม</w:t>
      </w:r>
    </w:p>
    <w:p w:rsidR="00A07612" w:rsidRPr="00C24E18" w:rsidRDefault="00A07612" w:rsidP="00A07612">
      <w:pPr>
        <w:pStyle w:val="BodyText2"/>
        <w:ind w:left="540" w:right="47"/>
        <w:jc w:val="thaiDistribute"/>
        <w:rPr>
          <w:rFonts w:ascii="Angsana New" w:hAnsi="Angsana New" w:cs="Angsana New"/>
          <w:sz w:val="24"/>
          <w:szCs w:val="24"/>
        </w:rPr>
      </w:pPr>
    </w:p>
    <w:p w:rsidR="003C6DF9" w:rsidRPr="004A416F" w:rsidRDefault="00A07612" w:rsidP="00795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E97988" w:rsidRDefault="00E97988" w:rsidP="0053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:rsidR="00537B9B" w:rsidRPr="00C24E18" w:rsidRDefault="00537B9B" w:rsidP="0053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537B9B" w:rsidRPr="00C24E18" w:rsidRDefault="00537B9B" w:rsidP="00537B9B">
      <w:pPr>
        <w:pStyle w:val="BodyText2"/>
        <w:ind w:left="540" w:right="47"/>
        <w:rPr>
          <w:rFonts w:ascii="Angsana New" w:hAnsi="Angsana New" w:cs="Angsana New"/>
        </w:rPr>
      </w:pPr>
    </w:p>
    <w:p w:rsidR="00537B9B" w:rsidRPr="00C24E18" w:rsidRDefault="00537B9B" w:rsidP="0053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ส่วนได้เสีย</w:t>
      </w:r>
      <w:r w:rsidRPr="00C24E18">
        <w:rPr>
          <w:rFonts w:ascii="Angsana New" w:hAnsi="Angsana New" w:cs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ประกอบด้วยส่วนได้เสียในบริษัทร่วม</w:t>
      </w:r>
    </w:p>
    <w:p w:rsidR="00537B9B" w:rsidRPr="00C24E18" w:rsidRDefault="00537B9B" w:rsidP="0053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A092A" w:rsidRPr="00C24E18" w:rsidRDefault="000A092A" w:rsidP="0053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มีอิทธิพลอย่าง</w:t>
      </w:r>
      <w:r w:rsidRPr="00C24E18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C24E18">
        <w:rPr>
          <w:rFonts w:ascii="Angsana New" w:hAnsi="Angsana New" w:cs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C24E18">
        <w:rPr>
          <w:rFonts w:ascii="Angsana New" w:hAnsi="Angsana New" w:cs="Angsana New" w:hint="cs"/>
          <w:sz w:val="30"/>
          <w:szCs w:val="30"/>
          <w:cs/>
        </w:rPr>
        <w:t>จ</w:t>
      </w:r>
      <w:r w:rsidRPr="00C24E18">
        <w:rPr>
          <w:rFonts w:ascii="Angsana New" w:hAnsi="Angsana New" w:cs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C24E18">
        <w:rPr>
          <w:rFonts w:ascii="Angsana New" w:hAnsi="Angsana New" w:cs="Angsana New" w:hint="cs"/>
          <w:sz w:val="30"/>
          <w:szCs w:val="30"/>
          <w:cs/>
        </w:rPr>
        <w:t>หรือควบคุมร่วมใน</w:t>
      </w:r>
      <w:r w:rsidRPr="00C24E18">
        <w:rPr>
          <w:rFonts w:ascii="Angsana New" w:hAnsi="Angsana New" w:cs="Angsana New"/>
          <w:sz w:val="30"/>
          <w:szCs w:val="30"/>
          <w:cs/>
        </w:rPr>
        <w:t>นโยบายดังกล่าว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 </w:t>
      </w: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โดย</w:t>
      </w:r>
      <w:r w:rsidRPr="00C24E18">
        <w:rPr>
          <w:rFonts w:ascii="Angsana New" w:hAnsi="Angsana New" w:cs="Angsana New"/>
          <w:sz w:val="30"/>
          <w:szCs w:val="30"/>
          <w:cs/>
        </w:rPr>
        <w:t>รับรู้รายการ</w:t>
      </w:r>
      <w:r w:rsidRPr="00C24E18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C24E18">
        <w:rPr>
          <w:rFonts w:ascii="Angsana New" w:hAnsi="Angsana New" w:cs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ส่วนแบ่งกำไรหรือขาดทุนและกำไร</w:t>
      </w:r>
      <w:r w:rsidRPr="00C24E18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C24E18">
        <w:rPr>
          <w:rFonts w:ascii="Angsana New" w:hAnsi="Angsana New" w:cs="Angsana New"/>
          <w:sz w:val="30"/>
          <w:szCs w:val="30"/>
          <w:cs/>
        </w:rPr>
        <w:t>เบ็ดเสร็จอื่น</w:t>
      </w:r>
      <w:r w:rsidRPr="00C24E18">
        <w:rPr>
          <w:rFonts w:ascii="Angsana New" w:hAnsi="Angsana New" w:cs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จะถูกบันทึกใน</w:t>
      </w:r>
      <w:r w:rsidRPr="00C24E18">
        <w:rPr>
          <w:rFonts w:ascii="Angsana New" w:hAnsi="Angsana New" w:cs="Angsana New"/>
          <w:sz w:val="30"/>
          <w:szCs w:val="30"/>
          <w:cs/>
        </w:rPr>
        <w:t>งบการเงินรวมจนถึงวันที่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สูญเสีย</w:t>
      </w:r>
      <w:r w:rsidR="00B45C24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ความมีอิทธิพลอย่างมีนัยสำคัญ </w:t>
      </w:r>
    </w:p>
    <w:p w:rsidR="009C65A5" w:rsidRPr="00C24E18" w:rsidRDefault="009C65A5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05B99" w:rsidRPr="00C24E18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805B99" w:rsidRPr="00C24E18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36484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:rsidR="00795527" w:rsidRDefault="00795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813C65" w:rsidRPr="00795527" w:rsidRDefault="002A51C7" w:rsidP="00795527">
      <w:pPr>
        <w:pStyle w:val="BodyText2"/>
        <w:spacing w:line="240" w:lineRule="auto"/>
        <w:jc w:val="thaiDistribute"/>
        <w:rPr>
          <w:rFonts w:ascii="Angsana New" w:hAnsi="Angsana New" w:cs="Angsana New"/>
          <w:b/>
          <w:bCs/>
          <w:i/>
          <w:iCs/>
        </w:rPr>
      </w:pPr>
      <w:r w:rsidRPr="00795527">
        <w:rPr>
          <w:rFonts w:ascii="Angsana New" w:hAnsi="Angsana New" w:cs="Angsana New"/>
          <w:b/>
          <w:bCs/>
          <w:i/>
          <w:iCs/>
        </w:rPr>
        <w:lastRenderedPageBreak/>
        <w:t>(</w:t>
      </w:r>
      <w:r w:rsidRPr="00795527">
        <w:rPr>
          <w:rFonts w:ascii="Angsana New" w:hAnsi="Angsana New" w:cs="Angsana New"/>
          <w:b/>
          <w:bCs/>
          <w:i/>
          <w:iCs/>
          <w:cs/>
        </w:rPr>
        <w:t>ข)</w:t>
      </w:r>
      <w:r w:rsidRPr="00795527">
        <w:rPr>
          <w:rFonts w:ascii="Angsana New" w:hAnsi="Angsana New" w:cs="Angsana New"/>
          <w:b/>
          <w:bCs/>
          <w:i/>
          <w:iCs/>
        </w:rPr>
        <w:tab/>
      </w:r>
      <w:r w:rsidRPr="00795527">
        <w:rPr>
          <w:rFonts w:ascii="Angsana New" w:hAnsi="Angsana New" w:cs="Angsana New" w:hint="cs"/>
          <w:b/>
          <w:bCs/>
          <w:i/>
          <w:iCs/>
          <w:cs/>
        </w:rPr>
        <w:t>เงิ</w:t>
      </w:r>
      <w:r w:rsidR="004F3A40" w:rsidRPr="00795527">
        <w:rPr>
          <w:rFonts w:ascii="Angsana New" w:hAnsi="Angsana New" w:cs="Angsana New" w:hint="cs"/>
          <w:b/>
          <w:bCs/>
          <w:i/>
          <w:iCs/>
          <w:cs/>
        </w:rPr>
        <w:t>นลงทุนในบริษัทย่อยและบริษัทร่วม</w:t>
      </w:r>
    </w:p>
    <w:p w:rsidR="00813C65" w:rsidRPr="00AF2B94" w:rsidRDefault="00813C65" w:rsidP="00B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:rsidR="002A51C7" w:rsidRDefault="002A51C7" w:rsidP="002A5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95527">
        <w:rPr>
          <w:rFonts w:ascii="Angsana New" w:hAnsi="Angsana New" w:cs="Angsana New" w:hint="cs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เงินลงทุนในบริษัทย่อยและบริษัทร่วมในงบการเงินเฉพาะกิจการของบริษัท</w:t>
      </w:r>
      <w:r w:rsidRPr="0079552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5527">
        <w:rPr>
          <w:rFonts w:ascii="Angsana New" w:hAnsi="Angsana New" w:cs="Angsana New" w:hint="cs"/>
          <w:sz w:val="30"/>
          <w:szCs w:val="30"/>
          <w:cs/>
        </w:rPr>
        <w:t>วัดมูลค่าด้วยราคาทุน</w:t>
      </w:r>
      <w:r w:rsidR="00EE6318" w:rsidRPr="00795527">
        <w:rPr>
          <w:rFonts w:ascii="Angsana New" w:hAnsi="Angsana New" w:cs="Angsana New" w:hint="cs"/>
          <w:sz w:val="30"/>
          <w:szCs w:val="30"/>
          <w:cs/>
        </w:rPr>
        <w:t>หักค่าเผื่อ</w:t>
      </w:r>
      <w:r w:rsidR="00227A42" w:rsidRPr="00795527">
        <w:rPr>
          <w:rFonts w:ascii="Angsana New" w:hAnsi="Angsana New" w:cs="Angsana New"/>
          <w:sz w:val="30"/>
          <w:szCs w:val="30"/>
        </w:rPr>
        <w:br/>
      </w:r>
      <w:r w:rsidR="00EE6318" w:rsidRPr="00795527">
        <w:rPr>
          <w:rFonts w:ascii="Angsana New" w:hAnsi="Angsana New" w:cs="Angsana New" w:hint="cs"/>
          <w:sz w:val="30"/>
          <w:szCs w:val="30"/>
          <w:cs/>
        </w:rPr>
        <w:t>การด้อยค่า</w:t>
      </w:r>
    </w:p>
    <w:p w:rsidR="002A51C7" w:rsidRPr="00C24E18" w:rsidRDefault="002A51C7" w:rsidP="00DF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C927CB" w:rsidRPr="00227A42" w:rsidRDefault="00C927CB" w:rsidP="00322B5E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24E18">
        <w:rPr>
          <w:rFonts w:ascii="Angsana New" w:hAnsi="Angsana New" w:cs="Angsana New"/>
          <w:i/>
          <w:iCs/>
          <w:sz w:val="30"/>
          <w:szCs w:val="30"/>
        </w:rPr>
        <w:t>(</w:t>
      </w:r>
      <w:r w:rsidR="002A51C7">
        <w:rPr>
          <w:rFonts w:ascii="Angsana New" w:hAnsi="Angsana New" w:cs="Angsana New" w:hint="cs"/>
          <w:i/>
          <w:iCs/>
          <w:sz w:val="30"/>
          <w:szCs w:val="30"/>
          <w:cs/>
        </w:rPr>
        <w:t>ค</w:t>
      </w:r>
      <w:r w:rsidR="009B1932" w:rsidRPr="00C24E18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9B1932" w:rsidRPr="00C24E18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9B1932" w:rsidRPr="00227A4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:rsidR="00805B99" w:rsidRPr="00227A42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05B99" w:rsidRPr="00227A42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27A42">
        <w:rPr>
          <w:rFonts w:ascii="Angsana New" w:hAnsi="Angsana New"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805B99" w:rsidRPr="00227A42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05B99" w:rsidRPr="00227A42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27A42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Pr="00227A42">
        <w:rPr>
          <w:rFonts w:ascii="Angsana New" w:hAnsi="Angsana New" w:cs="Angsana New" w:hint="cs"/>
          <w:sz w:val="30"/>
          <w:szCs w:val="30"/>
          <w:cs/>
        </w:rPr>
        <w:t>สกุล</w:t>
      </w:r>
      <w:r w:rsidRPr="00227A42">
        <w:rPr>
          <w:rFonts w:ascii="Angsana New" w:hAnsi="Angsana New" w:cs="Angsana New"/>
          <w:sz w:val="30"/>
          <w:szCs w:val="30"/>
          <w:cs/>
        </w:rPr>
        <w:t>เงิน</w:t>
      </w:r>
      <w:r w:rsidRPr="00227A42">
        <w:rPr>
          <w:rFonts w:ascii="Angsana New" w:hAnsi="Angsana New" w:cs="Angsana New" w:hint="cs"/>
          <w:sz w:val="30"/>
          <w:szCs w:val="30"/>
          <w:cs/>
        </w:rPr>
        <w:t>ที่ใช้ในการดำเนินงานของแต่ละบริษัทในกลุ่มบริษัท</w:t>
      </w:r>
      <w:r w:rsidRPr="00227A42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805B99" w:rsidRPr="00227A42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16295" w:rsidRPr="00227A42" w:rsidRDefault="00805B99" w:rsidP="002F6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27A42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227A42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227A42">
        <w:rPr>
          <w:rFonts w:ascii="Angsana New" w:hAnsi="Angsana New" w:cs="Angsana New"/>
          <w:sz w:val="30"/>
          <w:szCs w:val="30"/>
          <w:cs/>
        </w:rPr>
        <w:t xml:space="preserve"> แปลงค่าเป็น</w:t>
      </w:r>
      <w:r w:rsidRPr="00227A42">
        <w:rPr>
          <w:rFonts w:ascii="Angsana New" w:hAnsi="Angsana New" w:cs="Angsana New" w:hint="cs"/>
          <w:sz w:val="30"/>
          <w:szCs w:val="30"/>
          <w:cs/>
        </w:rPr>
        <w:t>สกุลเงินที่ใช้ใน</w:t>
      </w:r>
      <w:r w:rsidR="00C92E94">
        <w:rPr>
          <w:rFonts w:ascii="Angsana New" w:hAnsi="Angsana New" w:cs="Angsana New"/>
          <w:sz w:val="30"/>
          <w:szCs w:val="30"/>
          <w:cs/>
        </w:rPr>
        <w:br/>
      </w:r>
      <w:r w:rsidRPr="00227A42">
        <w:rPr>
          <w:rFonts w:ascii="Angsana New" w:hAnsi="Angsana New" w:cs="Angsana New" w:hint="cs"/>
          <w:sz w:val="30"/>
          <w:szCs w:val="30"/>
          <w:cs/>
        </w:rPr>
        <w:t>การดำเนินงาน</w:t>
      </w:r>
      <w:r w:rsidRPr="00227A42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วันนั้น</w:t>
      </w:r>
    </w:p>
    <w:p w:rsidR="00227A42" w:rsidRPr="00227A42" w:rsidRDefault="00227A42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05B99" w:rsidRPr="00227A42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27A42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227A42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227A42">
        <w:rPr>
          <w:rFonts w:ascii="Angsana New" w:hAnsi="Angsana New" w:cs="Angsana New"/>
          <w:sz w:val="30"/>
          <w:szCs w:val="30"/>
          <w:cs/>
        </w:rPr>
        <w:t>บันทึกตามเกณฑ์ราคาทุนเดิม แปลงค่าเป็น</w:t>
      </w:r>
      <w:r w:rsidRPr="00227A42">
        <w:rPr>
          <w:rFonts w:ascii="Angsana New" w:hAnsi="Angsana New" w:cs="Angsana New" w:hint="cs"/>
          <w:sz w:val="30"/>
          <w:szCs w:val="30"/>
          <w:cs/>
        </w:rPr>
        <w:t>สกุลเงินที่ใช้ในการดำเนินงาน</w:t>
      </w:r>
      <w:r w:rsidRPr="00227A42">
        <w:rPr>
          <w:rFonts w:ascii="Angsana New" w:hAnsi="Angsana New" w:cs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:rsidR="00805B99" w:rsidRPr="00227A42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67531" w:rsidRPr="00227A42" w:rsidRDefault="00805B99" w:rsidP="0001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27A42">
        <w:rPr>
          <w:rFonts w:ascii="Angsana New" w:hAnsi="Angsana New" w:cs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2A51C7" w:rsidRPr="00227A42" w:rsidRDefault="002A51C7" w:rsidP="0001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A51C7" w:rsidRPr="00227A42" w:rsidRDefault="002A51C7" w:rsidP="002A5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27A4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Pr="00227A4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ง</w:t>
      </w:r>
      <w:r w:rsidRPr="00227A4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227A4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Pr="00227A4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:rsidR="004A416F" w:rsidRDefault="00227A42" w:rsidP="0062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:rsidR="00227A42" w:rsidRPr="00227A42" w:rsidRDefault="00227A42" w:rsidP="00227A42">
      <w:pPr>
        <w:pStyle w:val="BodyText2"/>
        <w:ind w:right="47"/>
        <w:jc w:val="thaiDistribute"/>
        <w:rPr>
          <w:rFonts w:asciiTheme="majorBidi" w:eastAsia="EucrosiaUPCBold" w:hAnsiTheme="majorBidi" w:cstheme="majorBidi"/>
          <w:b/>
          <w:bCs/>
          <w:i/>
          <w:iCs/>
        </w:rPr>
      </w:pPr>
      <w:r w:rsidRPr="00227A42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ab/>
      </w:r>
      <w:r w:rsidRPr="00227A42">
        <w:rPr>
          <w:rFonts w:asciiTheme="majorBidi" w:eastAsia="EucrosiaUPCBold" w:hAnsiTheme="majorBidi" w:cstheme="majorBidi"/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="00AB67FA" w:rsidRPr="00AB67FA">
        <w:rPr>
          <w:rFonts w:asciiTheme="majorBidi" w:eastAsia="EucrosiaUPCBold" w:hAnsiTheme="majorBidi" w:cstheme="majorBidi"/>
          <w:b/>
          <w:bCs/>
          <w:i/>
          <w:iCs/>
          <w:lang w:val="en-US"/>
        </w:rPr>
        <w:t>1</w:t>
      </w:r>
      <w:r w:rsidRPr="00227A42">
        <w:rPr>
          <w:rFonts w:asciiTheme="majorBidi" w:eastAsia="EucrosiaUPCBold" w:hAnsiTheme="majorBidi" w:cstheme="majorBidi"/>
          <w:b/>
          <w:bCs/>
          <w:i/>
          <w:iCs/>
        </w:rPr>
        <w:t xml:space="preserve"> </w:t>
      </w:r>
      <w:r w:rsidRPr="00227A42">
        <w:rPr>
          <w:rFonts w:asciiTheme="majorBidi" w:eastAsia="EucrosiaUPCBold" w:hAnsiTheme="majorBidi" w:cstheme="majorBidi" w:hint="cs"/>
          <w:b/>
          <w:bCs/>
          <w:i/>
          <w:iCs/>
          <w:cs/>
        </w:rPr>
        <w:t xml:space="preserve">มกราคม </w:t>
      </w:r>
      <w:r w:rsidR="00AB67FA" w:rsidRPr="00AB67FA">
        <w:rPr>
          <w:rFonts w:asciiTheme="majorBidi" w:eastAsia="EucrosiaUPCBold" w:hAnsiTheme="majorBidi" w:cstheme="majorBidi"/>
          <w:b/>
          <w:bCs/>
          <w:i/>
          <w:iCs/>
          <w:lang w:val="en-US"/>
        </w:rPr>
        <w:t>2</w:t>
      </w:r>
      <w:r w:rsidRPr="00227A42">
        <w:rPr>
          <w:rFonts w:asciiTheme="majorBidi" w:eastAsia="EucrosiaUPCBold" w:hAnsiTheme="majorBidi" w:cstheme="majorBidi"/>
          <w:b/>
          <w:bCs/>
          <w:i/>
          <w:iCs/>
        </w:rPr>
        <w:t>5</w:t>
      </w:r>
      <w:r w:rsidR="00AB67FA" w:rsidRPr="00AB67FA">
        <w:rPr>
          <w:rFonts w:asciiTheme="majorBidi" w:eastAsia="EucrosiaUPCBold" w:hAnsiTheme="majorBidi" w:cstheme="majorBidi"/>
          <w:b/>
          <w:bCs/>
          <w:i/>
          <w:iCs/>
          <w:lang w:val="en-US"/>
        </w:rPr>
        <w:t>63</w:t>
      </w:r>
    </w:p>
    <w:p w:rsidR="00227A42" w:rsidRDefault="00227A42" w:rsidP="0022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27A42" w:rsidRPr="00227A42" w:rsidRDefault="00227A42" w:rsidP="00227A42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27A4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27A4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27A4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B67FA" w:rsidRPr="00AB67FA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227A4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227A4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:rsidR="0036172A" w:rsidRPr="00227A42" w:rsidRDefault="0036172A" w:rsidP="0001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795527" w:rsidRDefault="0036172A" w:rsidP="0022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95527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  <w:r w:rsidR="00C92E94" w:rsidRPr="00795527">
        <w:rPr>
          <w:rFonts w:ascii="Angsana New" w:hAnsi="Angsana New" w:cs="Angsana New" w:hint="cs"/>
          <w:sz w:val="30"/>
          <w:szCs w:val="30"/>
          <w:cs/>
        </w:rPr>
        <w:t>และ</w:t>
      </w:r>
      <w:r w:rsidRPr="00795527">
        <w:rPr>
          <w:rFonts w:ascii="Angsana New" w:hAnsi="Angsana New" w:cs="Angsana New" w:hint="cs"/>
          <w:sz w:val="30"/>
          <w:szCs w:val="30"/>
          <w:cs/>
        </w:rPr>
        <w:t>เจ้าหนี้การค้า</w:t>
      </w:r>
      <w:r w:rsidR="002E3D77" w:rsidRPr="00795527">
        <w:rPr>
          <w:rFonts w:ascii="Angsana New" w:hAnsi="Angsana New" w:cs="Angsana New" w:hint="cs"/>
          <w:sz w:val="30"/>
          <w:szCs w:val="30"/>
          <w:cs/>
        </w:rPr>
        <w:t>รับรู้รายการ</w:t>
      </w:r>
      <w:r w:rsidR="002E3D77" w:rsidRPr="002E3D77">
        <w:rPr>
          <w:rFonts w:ascii="Angsana New" w:hAnsi="Angsana New" w:cs="Angsana New" w:hint="cs"/>
          <w:sz w:val="30"/>
          <w:szCs w:val="30"/>
          <w:cs/>
        </w:rPr>
        <w:t>เมื่อเริ่มแรกเมื่อมีการออกตราสารเหล่านั้น</w:t>
      </w:r>
      <w:r w:rsidRPr="00227A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7A42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สินทรัพย์ทางการเงินและหนี้สินทางการเงินอื่น</w:t>
      </w:r>
      <w:r w:rsidRPr="00227A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7A42">
        <w:rPr>
          <w:rFonts w:ascii="Angsana New" w:hAnsi="Angsana New" w:cs="Angsana New" w:hint="cs"/>
          <w:sz w:val="30"/>
          <w:szCs w:val="30"/>
          <w:cs/>
        </w:rPr>
        <w:t>ๆ</w:t>
      </w:r>
      <w:r w:rsidRPr="00227A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7A42">
        <w:rPr>
          <w:rFonts w:ascii="Angsana New" w:hAnsi="Angsana New" w:cs="Angsana New" w:hint="cs"/>
          <w:sz w:val="30"/>
          <w:szCs w:val="30"/>
          <w:cs/>
        </w:rPr>
        <w:t>ทั้งหมด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:rsidR="00795527" w:rsidRDefault="00795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813C65" w:rsidRPr="00795527" w:rsidRDefault="00813C65" w:rsidP="00795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1" w:firstLine="166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95527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:rsidR="00813C65" w:rsidRPr="00AF2B94" w:rsidRDefault="00813C65" w:rsidP="0081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highlight w:val="cyan"/>
        </w:rPr>
      </w:pPr>
    </w:p>
    <w:p w:rsidR="00813C65" w:rsidRPr="00C24E18" w:rsidRDefault="00813C65" w:rsidP="0081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95527">
        <w:rPr>
          <w:rFonts w:ascii="Angsana New" w:hAnsi="Angsana New" w:cs="Angsana New" w:hint="cs"/>
          <w:sz w:val="30"/>
          <w:szCs w:val="30"/>
          <w:cs/>
        </w:rPr>
        <w:t xml:space="preserve">สินทรัพย์ทางการเงินหมุนเวียนอื่นประกอบด้วยเงินฝากประจำกับสถาบันการเงินที่มีวันครบกำหนดมากกว่า </w:t>
      </w:r>
      <w:r w:rsidR="00A54587">
        <w:rPr>
          <w:rFonts w:ascii="Angsana New" w:hAnsi="Angsana New" w:cs="Angsana New"/>
          <w:sz w:val="30"/>
          <w:szCs w:val="30"/>
        </w:rPr>
        <w:br/>
      </w:r>
      <w:r w:rsidRPr="00795527">
        <w:rPr>
          <w:rFonts w:ascii="Angsana New" w:hAnsi="Angsana New" w:cs="Angsana New"/>
          <w:sz w:val="30"/>
          <w:szCs w:val="30"/>
        </w:rPr>
        <w:t>3</w:t>
      </w:r>
      <w:r w:rsidRPr="00795527">
        <w:rPr>
          <w:rFonts w:ascii="Angsana New" w:hAnsi="Angsana New" w:cs="Angsana New" w:hint="cs"/>
          <w:sz w:val="30"/>
          <w:szCs w:val="30"/>
          <w:cs/>
        </w:rPr>
        <w:t xml:space="preserve"> เดือนถึง</w:t>
      </w:r>
      <w:r w:rsidRPr="00795527">
        <w:rPr>
          <w:rFonts w:ascii="Angsana New" w:hAnsi="Angsana New" w:cs="Angsana New"/>
          <w:sz w:val="30"/>
          <w:szCs w:val="30"/>
        </w:rPr>
        <w:t xml:space="preserve"> 12</w:t>
      </w:r>
      <w:r w:rsidRPr="00795527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795527">
        <w:rPr>
          <w:rFonts w:ascii="Angsana New" w:hAnsi="Angsana New" w:cs="Angsana New"/>
          <w:sz w:val="30"/>
          <w:szCs w:val="30"/>
        </w:rPr>
        <w:t xml:space="preserve"> </w:t>
      </w:r>
      <w:r w:rsidRPr="00795527">
        <w:rPr>
          <w:rFonts w:ascii="Angsana New" w:hAnsi="Angsana New" w:cs="Angsana New" w:hint="cs"/>
          <w:sz w:val="30"/>
          <w:szCs w:val="30"/>
          <w:cs/>
        </w:rPr>
        <w:t>นับจากวันที่ได้มา</w:t>
      </w:r>
    </w:p>
    <w:p w:rsidR="0036172A" w:rsidRPr="00227A42" w:rsidRDefault="0036172A" w:rsidP="0001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AA447C" w:rsidRPr="00227A42" w:rsidRDefault="00AA447C" w:rsidP="0022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227A42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</w:t>
      </w:r>
      <w:r w:rsidRPr="00227A42">
        <w:rPr>
          <w:rFonts w:ascii="Angsana New" w:hAnsi="Angsana New" w:cs="Angsana New"/>
          <w:sz w:val="30"/>
          <w:szCs w:val="30"/>
          <w:cs/>
        </w:rPr>
        <w:t xml:space="preserve"> (</w:t>
      </w:r>
      <w:r w:rsidRPr="00227A42">
        <w:rPr>
          <w:rFonts w:ascii="Angsana New" w:hAnsi="Angsana New" w:cs="Angsana New" w:hint="cs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</w:t>
      </w:r>
      <w:r w:rsidRPr="00227A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7A42">
        <w:rPr>
          <w:rFonts w:ascii="Angsana New" w:hAnsi="Angsana New" w:cs="Angsana New" w:hint="cs"/>
          <w:sz w:val="30"/>
          <w:szCs w:val="30"/>
          <w:cs/>
        </w:rPr>
        <w:t>หรือวัดมูลค่าด้วยมูลค่ายุติธรรมผ่านกำไรหรือขาดทุน</w:t>
      </w:r>
      <w:r w:rsidRPr="00227A4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227A42">
        <w:rPr>
          <w:rFonts w:ascii="Angsana New" w:hAnsi="Angsana New" w:cs="Angsana New" w:hint="cs"/>
          <w:sz w:val="30"/>
          <w:szCs w:val="30"/>
          <w:cs/>
        </w:rPr>
        <w:t>จะวัดมูลค่าเมื่อเริ่มแรกด้วยมูลค่ายุติธรรมบวกต้นทุนการทำรายการซึ่งเกี่ยวข้องโดยตรงกับการได้มา</w:t>
      </w:r>
      <w:r w:rsidRPr="00227A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7A42">
        <w:rPr>
          <w:rFonts w:ascii="Angsana New" w:hAnsi="Angsana New" w:cs="Angsana New" w:hint="cs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</w:t>
      </w:r>
      <w:r w:rsidRPr="00227A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7A42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227A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7A42">
        <w:rPr>
          <w:rFonts w:ascii="Angsana New" w:hAnsi="Angsana New" w:cs="Angsana New" w:hint="cs"/>
          <w:sz w:val="30"/>
          <w:szCs w:val="30"/>
          <w:cs/>
        </w:rPr>
        <w:t>วัดมูลค่าเมื่อเริ่มแรกด้วยมูลค่ายุติธรรม</w:t>
      </w:r>
    </w:p>
    <w:p w:rsidR="00227A42" w:rsidRDefault="00227A42" w:rsidP="00795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AA447C" w:rsidRPr="00227A42" w:rsidRDefault="00227A42" w:rsidP="00227A42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27A4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27A4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27A4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B67FA" w:rsidRPr="00AB67FA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227A4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AA447C" w:rsidRPr="00227A42">
        <w:rPr>
          <w:rFonts w:ascii="Angsana New" w:hAnsi="Angsana New" w:cs="Angsana New" w:hint="cs"/>
          <w:i/>
          <w:iCs/>
          <w:sz w:val="30"/>
          <w:szCs w:val="30"/>
          <w:cs/>
        </w:rPr>
        <w:t>การจัดประเภทรายการและการวัดมูลค่าภายหลัง</w:t>
      </w:r>
    </w:p>
    <w:p w:rsidR="00AA447C" w:rsidRPr="00227A42" w:rsidRDefault="00AA447C" w:rsidP="0001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AA447C" w:rsidRPr="00227A42" w:rsidRDefault="00AA447C" w:rsidP="00C92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1" w:firstLine="166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27A42">
        <w:rPr>
          <w:rFonts w:ascii="Angsana New" w:hAnsi="Angsana New" w:cs="Angsana New" w:hint="cs"/>
          <w:i/>
          <w:iCs/>
          <w:sz w:val="30"/>
          <w:szCs w:val="30"/>
          <w:cs/>
        </w:rPr>
        <w:t>สินทรัพย์ทางการเงิน</w:t>
      </w:r>
      <w:r w:rsidRPr="00227A42">
        <w:rPr>
          <w:rFonts w:ascii="Angsana New" w:hAnsi="Angsana New" w:cs="Angsana New"/>
          <w:i/>
          <w:iCs/>
          <w:sz w:val="30"/>
          <w:szCs w:val="30"/>
          <w:cs/>
        </w:rPr>
        <w:t xml:space="preserve"> – </w:t>
      </w:r>
      <w:r w:rsidRPr="00227A42">
        <w:rPr>
          <w:rFonts w:ascii="Angsana New" w:hAnsi="Angsana New" w:cs="Angsana New" w:hint="cs"/>
          <w:i/>
          <w:iCs/>
          <w:sz w:val="30"/>
          <w:szCs w:val="30"/>
          <w:cs/>
        </w:rPr>
        <w:t>การจัดประเภท</w:t>
      </w:r>
    </w:p>
    <w:p w:rsidR="00AA447C" w:rsidRDefault="00AA447C" w:rsidP="0001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170E18" w:rsidRDefault="00AA447C" w:rsidP="00C92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  <w:r w:rsidRPr="00AA447C">
        <w:rPr>
          <w:rFonts w:ascii="Angsana New" w:hAnsi="Angsana New" w:cs="Angsana New" w:hint="cs"/>
          <w:sz w:val="30"/>
          <w:szCs w:val="30"/>
          <w:cs/>
        </w:rPr>
        <w:t>ณ</w:t>
      </w:r>
      <w:r w:rsidRPr="00AA44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447C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AA44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447C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AA44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447C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Pr="00AA44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447C">
        <w:rPr>
          <w:rFonts w:ascii="Angsana New" w:hAnsi="Angsana New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AA44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447C">
        <w:rPr>
          <w:rFonts w:ascii="Angsana New" w:hAnsi="Angsana New" w:cs="Angsana New" w:hint="cs"/>
          <w:sz w:val="30"/>
          <w:szCs w:val="30"/>
          <w:cs/>
        </w:rPr>
        <w:t>มูลค่ายุติธรรมผ่านกำไรขาดทุนเบ็ดเสร็จอื่นหรือมูลค่ายุติธรรมผ่านกำไรหรือขาดทุน</w:t>
      </w:r>
      <w:r w:rsidR="00C92E9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170E18" w:rsidRDefault="00170E18" w:rsidP="00C92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</w:p>
    <w:p w:rsidR="00AA447C" w:rsidRDefault="00AA447C" w:rsidP="00C92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  <w:r w:rsidRPr="00AA447C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AA44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447C">
        <w:rPr>
          <w:rFonts w:ascii="Angsana New" w:hAnsi="Angsana New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2E3D77">
        <w:rPr>
          <w:rFonts w:ascii="Angsana New" w:hAnsi="Angsana New" w:cs="Angsana New"/>
          <w:sz w:val="30"/>
          <w:szCs w:val="30"/>
          <w:cs/>
        </w:rPr>
        <w:br/>
      </w:r>
      <w:r w:rsidRPr="00AA447C">
        <w:rPr>
          <w:rFonts w:ascii="Angsana New" w:hAnsi="Angsana New" w:cs="Angsana New" w:hint="cs"/>
          <w:sz w:val="30"/>
          <w:szCs w:val="30"/>
          <w:cs/>
        </w:rPr>
        <w:t>การจัดประเภท</w:t>
      </w:r>
    </w:p>
    <w:p w:rsidR="00AA447C" w:rsidRPr="00AA447C" w:rsidRDefault="00AA447C" w:rsidP="0001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AA447C" w:rsidRPr="001B7FAD" w:rsidRDefault="00AA447C" w:rsidP="002E3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  <w:r w:rsidRPr="001B7FAD">
        <w:rPr>
          <w:rFonts w:ascii="Angsana New" w:hAnsi="Angsana New" w:cs="Angsana New" w:hint="cs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:rsidR="00AA447C" w:rsidRPr="001B7FAD" w:rsidRDefault="00AA447C" w:rsidP="00AA447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AD">
        <w:rPr>
          <w:rFonts w:ascii="Angsana New" w:hAnsi="Angsana New" w:hint="cs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:rsidR="00AA447C" w:rsidRPr="001B7FAD" w:rsidRDefault="00AA447C" w:rsidP="00AA447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AD">
        <w:rPr>
          <w:rFonts w:ascii="Angsana New" w:hAnsi="Angsana New" w:hint="cs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BB0CE1" w:rsidRDefault="00BB0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  <w:highlight w:val="cyan"/>
        </w:rPr>
        <w:br w:type="page"/>
      </w:r>
    </w:p>
    <w:p w:rsidR="00820E4E" w:rsidRDefault="001B7FAD" w:rsidP="0017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  <w:r w:rsidRPr="001B7FAD">
        <w:rPr>
          <w:rFonts w:ascii="Angsana New" w:hAnsi="Angsana New" w:cs="Angsana New" w:hint="cs"/>
          <w:sz w:val="30"/>
          <w:szCs w:val="30"/>
          <w:cs/>
        </w:rPr>
        <w:lastRenderedPageBreak/>
        <w:t>ณ</w:t>
      </w:r>
      <w:r w:rsidRPr="001B7F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FAD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ของเงินลงทุนในตราสารทุนที่ไม่ได้ถือไว้เพื่อค้า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</w:t>
      </w:r>
      <w:r w:rsidRPr="001B7F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FAD">
        <w:rPr>
          <w:rFonts w:ascii="Angsana New" w:hAnsi="Angsana New" w:cs="Angsana New" w:hint="cs"/>
          <w:sz w:val="30"/>
          <w:szCs w:val="30"/>
          <w:cs/>
        </w:rPr>
        <w:t>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:rsidR="00BB0CE1" w:rsidRDefault="00BB0CE1" w:rsidP="0017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</w:p>
    <w:p w:rsidR="002E3D77" w:rsidRDefault="00820E4E" w:rsidP="00D84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  <w:r w:rsidRPr="00820E4E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ณ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:rsidR="002E3D77" w:rsidRDefault="002E3D77" w:rsidP="001B7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20E4E" w:rsidRPr="00820E4E" w:rsidRDefault="00820E4E" w:rsidP="002E3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06" w:firstLine="166"/>
        <w:jc w:val="thaiDistribute"/>
        <w:rPr>
          <w:rFonts w:ascii="Angsana New" w:hAnsi="Angsana New"/>
          <w:i/>
          <w:iCs/>
          <w:sz w:val="30"/>
          <w:szCs w:val="30"/>
          <w:highlight w:val="cyan"/>
        </w:rPr>
      </w:pPr>
      <w:r w:rsidRPr="00820E4E">
        <w:rPr>
          <w:rFonts w:ascii="Angsana New" w:hAnsi="Angsana New" w:cs="Angsana New" w:hint="cs"/>
          <w:i/>
          <w:iCs/>
          <w:sz w:val="30"/>
          <w:szCs w:val="30"/>
          <w:cs/>
        </w:rPr>
        <w:t>สินทรัพย์ทางการเงิน</w:t>
      </w:r>
      <w:r w:rsidRPr="00820E4E">
        <w:rPr>
          <w:rFonts w:ascii="Angsana New" w:hAnsi="Angsana New" w:cs="Angsana New"/>
          <w:i/>
          <w:iCs/>
          <w:sz w:val="30"/>
          <w:szCs w:val="30"/>
          <w:cs/>
        </w:rPr>
        <w:t xml:space="preserve"> - </w:t>
      </w:r>
      <w:r w:rsidRPr="00820E4E">
        <w:rPr>
          <w:rFonts w:ascii="Angsana New" w:hAnsi="Angsana New" w:cs="Angsana New" w:hint="cs"/>
          <w:i/>
          <w:iCs/>
          <w:sz w:val="30"/>
          <w:szCs w:val="30"/>
          <w:cs/>
        </w:rPr>
        <w:t>การประเมินโมเดลธุรกิจ</w:t>
      </w:r>
    </w:p>
    <w:p w:rsidR="00AA447C" w:rsidRDefault="00AA447C" w:rsidP="0001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20E4E" w:rsidRDefault="00820E4E" w:rsidP="002E3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  <w:r w:rsidRPr="00820E4E">
        <w:rPr>
          <w:rFonts w:ascii="Angsana New" w:hAnsi="Angsana New" w:cs="Angsana New" w:hint="cs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ข้อมูลที่ใช้ในการพิจารณารวมถึง</w:t>
      </w:r>
    </w:p>
    <w:p w:rsidR="002E3D77" w:rsidRPr="002E3D77" w:rsidRDefault="002E3D77" w:rsidP="002E3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820E4E" w:rsidRPr="00820E4E" w:rsidRDefault="00820E4E" w:rsidP="006B7F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0E4E">
        <w:rPr>
          <w:rFonts w:ascii="Angsana New" w:hAnsi="Angsana New" w:hint="cs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</w:t>
      </w:r>
      <w:r>
        <w:rPr>
          <w:rFonts w:ascii="Angsana New" w:hAnsi="Angsana New"/>
          <w:sz w:val="30"/>
          <w:szCs w:val="30"/>
        </w:rPr>
        <w:t xml:space="preserve"> </w:t>
      </w:r>
      <w:r w:rsidRPr="00820E4E">
        <w:rPr>
          <w:rFonts w:ascii="Angsana New" w:hAnsi="Angsana New" w:hint="cs"/>
          <w:sz w:val="30"/>
          <w:szCs w:val="30"/>
          <w:cs/>
        </w:rPr>
        <w:t>โดยเฉพาะอย่างยิ่งกลยุทธ์ของผู้บริหารเกี่ยวกับการรับดอกเบี้ยรับตามสัญญา</w:t>
      </w:r>
      <w:r w:rsidRPr="00820E4E">
        <w:rPr>
          <w:rFonts w:ascii="Angsana New" w:hAnsi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hint="cs"/>
          <w:sz w:val="30"/>
          <w:szCs w:val="30"/>
          <w:cs/>
        </w:rPr>
        <w:t>การดำรงระดับอัตราดอกเบี้ย</w:t>
      </w:r>
      <w:r w:rsidRPr="00820E4E">
        <w:rPr>
          <w:rFonts w:ascii="Angsana New" w:hAnsi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hint="cs"/>
          <w:sz w:val="30"/>
          <w:szCs w:val="30"/>
          <w:cs/>
        </w:rPr>
        <w:t>การจับคู่ระหว่างระยะเวลาของสินทรัพย์ทางการเงินกับระยะเวลาของหนี้สินที่เกี่ยวข้อง</w:t>
      </w:r>
      <w:r w:rsidRPr="00820E4E">
        <w:rPr>
          <w:rFonts w:ascii="Angsana New" w:hAnsi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hint="cs"/>
          <w:sz w:val="30"/>
          <w:szCs w:val="30"/>
          <w:cs/>
        </w:rPr>
        <w:t>หรือกระแสเงินสดออกที่คาดการณ์หรือรับรู้กระแสเงินสดผ่านการขายสินทรัพย์ทางการเงิน</w:t>
      </w:r>
    </w:p>
    <w:p w:rsidR="00820E4E" w:rsidRPr="00820E4E" w:rsidRDefault="00820E4E" w:rsidP="00A526D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0E4E">
        <w:rPr>
          <w:rFonts w:ascii="Angsana New" w:hAnsi="Angsana New" w:hint="cs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:rsidR="00820E4E" w:rsidRPr="00820E4E" w:rsidRDefault="00820E4E" w:rsidP="00A526D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0E4E">
        <w:rPr>
          <w:rFonts w:ascii="Angsana New" w:hAnsi="Angsana New" w:hint="cs"/>
          <w:sz w:val="30"/>
          <w:szCs w:val="30"/>
          <w:cs/>
        </w:rPr>
        <w:t>ความเสี่ยงที่มีผลกระทบต่อผลการดำเนินงานของโมเดลธุรกิจ</w:t>
      </w:r>
      <w:r w:rsidRPr="00820E4E">
        <w:rPr>
          <w:rFonts w:ascii="Angsana New" w:hAnsi="Angsana New"/>
          <w:sz w:val="30"/>
          <w:szCs w:val="30"/>
          <w:cs/>
        </w:rPr>
        <w:t xml:space="preserve"> (</w:t>
      </w:r>
      <w:r w:rsidRPr="00820E4E">
        <w:rPr>
          <w:rFonts w:ascii="Angsana New" w:hAnsi="Angsana New" w:hint="cs"/>
          <w:sz w:val="30"/>
          <w:szCs w:val="30"/>
          <w:cs/>
        </w:rPr>
        <w:t>และสินทรัพย์ทางการเงินที่ถือตามโมเดลธุรกิจ</w:t>
      </w:r>
      <w:r w:rsidRPr="00820E4E">
        <w:rPr>
          <w:rFonts w:ascii="Angsana New" w:hAnsi="Angsana New"/>
          <w:sz w:val="30"/>
          <w:szCs w:val="30"/>
          <w:cs/>
        </w:rPr>
        <w:t xml:space="preserve">) </w:t>
      </w:r>
      <w:r w:rsidRPr="00820E4E">
        <w:rPr>
          <w:rFonts w:ascii="Angsana New" w:hAnsi="Angsana New" w:hint="cs"/>
          <w:sz w:val="30"/>
          <w:szCs w:val="30"/>
          <w:cs/>
        </w:rPr>
        <w:t>และกลยุทธ์ในการบริหารจัดการความเสี่ยง</w:t>
      </w:r>
    </w:p>
    <w:p w:rsidR="00820E4E" w:rsidRPr="00820E4E" w:rsidRDefault="00820E4E" w:rsidP="00A526D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0E4E">
        <w:rPr>
          <w:rFonts w:ascii="Angsana New" w:hAnsi="Angsana New" w:hint="cs"/>
          <w:sz w:val="30"/>
          <w:szCs w:val="30"/>
          <w:cs/>
        </w:rPr>
        <w:t>วิธีการประมาณผลตอบแทนให้ผู้จัดการเงินลงทุน</w:t>
      </w:r>
      <w:r w:rsidRPr="00820E4E">
        <w:rPr>
          <w:rFonts w:ascii="Angsana New" w:hAnsi="Angsana New"/>
          <w:sz w:val="30"/>
          <w:szCs w:val="30"/>
          <w:cs/>
        </w:rPr>
        <w:t xml:space="preserve"> (</w:t>
      </w:r>
      <w:r w:rsidRPr="00820E4E">
        <w:rPr>
          <w:rFonts w:ascii="Angsana New" w:hAnsi="Angsana New" w:hint="cs"/>
          <w:sz w:val="30"/>
          <w:szCs w:val="30"/>
          <w:cs/>
        </w:rPr>
        <w:t>เช่น</w:t>
      </w:r>
      <w:r w:rsidRPr="00820E4E">
        <w:rPr>
          <w:rFonts w:ascii="Angsana New" w:hAnsi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hint="cs"/>
          <w:sz w:val="30"/>
          <w:szCs w:val="30"/>
          <w:cs/>
        </w:rPr>
        <w:t>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</w:t>
      </w:r>
      <w:r w:rsidRPr="00820E4E">
        <w:rPr>
          <w:rFonts w:ascii="Angsana New" w:hAnsi="Angsana New"/>
          <w:sz w:val="30"/>
          <w:szCs w:val="30"/>
          <w:cs/>
        </w:rPr>
        <w:t xml:space="preserve">) </w:t>
      </w:r>
      <w:r w:rsidRPr="00820E4E">
        <w:rPr>
          <w:rFonts w:ascii="Angsana New" w:hAnsi="Angsana New" w:hint="cs"/>
          <w:sz w:val="30"/>
          <w:szCs w:val="30"/>
          <w:cs/>
        </w:rPr>
        <w:t>และ</w:t>
      </w:r>
    </w:p>
    <w:p w:rsidR="00820E4E" w:rsidRDefault="00820E4E" w:rsidP="00A526D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0E4E">
        <w:rPr>
          <w:rFonts w:ascii="Angsana New" w:hAnsi="Angsana New" w:hint="cs"/>
          <w:sz w:val="30"/>
          <w:szCs w:val="30"/>
          <w:cs/>
        </w:rPr>
        <w:t>ความถี่</w:t>
      </w:r>
      <w:r w:rsidRPr="00820E4E">
        <w:rPr>
          <w:rFonts w:ascii="Angsana New" w:hAnsi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hint="cs"/>
          <w:sz w:val="30"/>
          <w:szCs w:val="30"/>
          <w:cs/>
        </w:rPr>
        <w:t>ปริมาณและเวลาที่ขายในงวดก่อน</w:t>
      </w:r>
      <w:r w:rsidRPr="00820E4E">
        <w:rPr>
          <w:rFonts w:ascii="Angsana New" w:hAnsi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hint="cs"/>
          <w:sz w:val="30"/>
          <w:szCs w:val="30"/>
          <w:cs/>
        </w:rPr>
        <w:t>เหตุผลที่ขายและการคาดการณ์การขายในอนาคต</w:t>
      </w:r>
    </w:p>
    <w:p w:rsidR="00B2275B" w:rsidRDefault="00B2275B" w:rsidP="00820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20E4E" w:rsidRDefault="00820E4E" w:rsidP="002E3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  <w:r w:rsidRPr="00820E4E">
        <w:rPr>
          <w:rFonts w:ascii="Angsana New" w:hAnsi="Angsana New" w:cs="Angsana New" w:hint="cs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</w:t>
      </w:r>
      <w:r w:rsidR="002E3D77">
        <w:rPr>
          <w:rFonts w:ascii="Angsana New" w:hAnsi="Angsana New" w:cs="Angsana New"/>
          <w:sz w:val="30"/>
          <w:szCs w:val="30"/>
        </w:rPr>
        <w:br/>
      </w:r>
      <w:r w:rsidRPr="00820E4E">
        <w:rPr>
          <w:rFonts w:ascii="Angsana New" w:hAnsi="Angsana New" w:cs="Angsana New" w:hint="cs"/>
          <w:sz w:val="30"/>
          <w:szCs w:val="30"/>
          <w:cs/>
        </w:rPr>
        <w:t>การขายซึ่งสอดคล้องกับการรับรู้รายการสินทรัพย์อย่างต่อเนื่องของกลุ่มบริษัท</w:t>
      </w:r>
    </w:p>
    <w:p w:rsidR="002E3D77" w:rsidRDefault="002E3D77" w:rsidP="002E3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</w:p>
    <w:p w:rsidR="002E3D77" w:rsidRDefault="002E3D77" w:rsidP="002E3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  <w:r w:rsidRPr="002E3D77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:rsidR="00820E4E" w:rsidRDefault="00820E4E" w:rsidP="002E3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20E4E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สินทรัพย์ทางการเงิน</w:t>
      </w:r>
      <w:r w:rsidRPr="00820E4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AD18D8">
        <w:rPr>
          <w:rFonts w:ascii="Angsana New" w:hAnsi="Angsana New" w:cs="Angsana New"/>
          <w:i/>
          <w:iCs/>
          <w:sz w:val="30"/>
          <w:szCs w:val="30"/>
        </w:rPr>
        <w:t>-</w:t>
      </w:r>
      <w:r w:rsidRPr="00820E4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:rsidR="002E3D77" w:rsidRDefault="002E3D77" w:rsidP="00820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20E4E" w:rsidRPr="00820E4E" w:rsidRDefault="00820E4E" w:rsidP="002E3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 w:firstLine="166"/>
        <w:jc w:val="thaiDistribute"/>
        <w:rPr>
          <w:rFonts w:ascii="Angsana New" w:hAnsi="Angsana New"/>
          <w:sz w:val="30"/>
          <w:szCs w:val="30"/>
        </w:rPr>
      </w:pPr>
      <w:r w:rsidRPr="00820E4E">
        <w:rPr>
          <w:rFonts w:ascii="Angsana New" w:hAnsi="Angsana New" w:cs="Angsana New" w:hint="cs"/>
          <w:sz w:val="30"/>
          <w:szCs w:val="30"/>
          <w:cs/>
        </w:rPr>
        <w:t>สำหรับวัตถุประสงค์ของการประเมินนี้</w:t>
      </w:r>
    </w:p>
    <w:p w:rsidR="00820E4E" w:rsidRPr="00820E4E" w:rsidRDefault="00820E4E" w:rsidP="002E3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 w:firstLine="166"/>
        <w:jc w:val="thaiDistribute"/>
        <w:rPr>
          <w:rFonts w:ascii="Angsana New" w:hAnsi="Angsana New"/>
          <w:sz w:val="30"/>
          <w:szCs w:val="30"/>
        </w:rPr>
      </w:pPr>
      <w:r w:rsidRPr="00820E4E">
        <w:rPr>
          <w:rFonts w:ascii="Angsana New" w:hAnsi="Angsana New" w:hint="eastAsia"/>
          <w:sz w:val="30"/>
          <w:szCs w:val="30"/>
        </w:rPr>
        <w:t>“</w:t>
      </w:r>
      <w:r w:rsidRPr="00820E4E">
        <w:rPr>
          <w:rFonts w:ascii="Angsana New" w:hAnsi="Angsana New" w:cs="Angsana New" w:hint="cs"/>
          <w:sz w:val="30"/>
          <w:szCs w:val="30"/>
          <w:cs/>
        </w:rPr>
        <w:t>เงินต้น</w:t>
      </w:r>
      <w:r w:rsidRPr="00820E4E">
        <w:rPr>
          <w:rFonts w:ascii="Angsana New" w:hAnsi="Angsana New" w:cs="Angsana New" w:hint="eastAsia"/>
          <w:sz w:val="30"/>
          <w:szCs w:val="30"/>
          <w:cs/>
        </w:rPr>
        <w:t>”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หมายถึง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มูลค่ายุติธรรมของสินทรัพย์ทางการเงิน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ณ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</w:t>
      </w:r>
    </w:p>
    <w:p w:rsidR="00820E4E" w:rsidRDefault="00820E4E" w:rsidP="002E3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  <w:r w:rsidRPr="00820E4E">
        <w:rPr>
          <w:rFonts w:ascii="Angsana New" w:hAnsi="Angsana New" w:hint="eastAsia"/>
          <w:sz w:val="30"/>
          <w:szCs w:val="30"/>
        </w:rPr>
        <w:t>“</w:t>
      </w:r>
      <w:r w:rsidRPr="00820E4E">
        <w:rPr>
          <w:rFonts w:ascii="Angsana New" w:hAnsi="Angsana New" w:cs="Angsana New" w:hint="cs"/>
          <w:sz w:val="30"/>
          <w:szCs w:val="30"/>
          <w:cs/>
        </w:rPr>
        <w:t>ดอกเบี้ย</w:t>
      </w:r>
      <w:r w:rsidRPr="00820E4E">
        <w:rPr>
          <w:rFonts w:ascii="Angsana New" w:hAnsi="Angsana New" w:cs="Angsana New" w:hint="eastAsia"/>
          <w:sz w:val="30"/>
          <w:szCs w:val="30"/>
          <w:cs/>
        </w:rPr>
        <w:t>”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หมายถึง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และต้นทุน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(</w:t>
      </w:r>
      <w:r w:rsidRPr="00820E4E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ความเสี่ยงด้านสภาพคล่องและค่าใช้จ่ายในการบริหาร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) </w:t>
      </w:r>
      <w:r w:rsidRPr="00820E4E">
        <w:rPr>
          <w:rFonts w:ascii="Angsana New" w:hAnsi="Angsana New" w:cs="Angsana New" w:hint="cs"/>
          <w:sz w:val="30"/>
          <w:szCs w:val="30"/>
          <w:cs/>
        </w:rPr>
        <w:t>รวมถึงอัตรากำไรขั้นต้น</w:t>
      </w:r>
    </w:p>
    <w:p w:rsidR="00820E4E" w:rsidRDefault="00820E4E" w:rsidP="00820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20E4E" w:rsidRDefault="00820E4E" w:rsidP="002E3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  <w:r w:rsidRPr="00820E4E">
        <w:rPr>
          <w:rFonts w:ascii="Angsana New" w:hAnsi="Angsana New" w:cs="Angsana New" w:hint="cs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กลุ่มบริษัทพิจารณาข้อกำหนดตามสัญญาของเครื่องมือทางการเงิน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sz w:val="30"/>
          <w:szCs w:val="30"/>
          <w:cs/>
        </w:rPr>
        <w:t>ในการประเมินกลุ่มบริษัทพิจารณาถึง</w:t>
      </w:r>
      <w:r w:rsidRPr="00820E4E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820E4E" w:rsidRPr="00820E4E" w:rsidRDefault="00820E4E" w:rsidP="00A526D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0E4E">
        <w:rPr>
          <w:rFonts w:ascii="Angsana New" w:hAnsi="Angsana New" w:hint="cs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:rsidR="00820E4E" w:rsidRPr="00820E4E" w:rsidRDefault="00820E4E" w:rsidP="00A526D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0E4E">
        <w:rPr>
          <w:rFonts w:ascii="Angsana New" w:hAnsi="Angsana New" w:hint="cs"/>
          <w:sz w:val="30"/>
          <w:szCs w:val="30"/>
          <w:cs/>
        </w:rPr>
        <w:t>เงื่อนไขที่อาจเปลี่ยนแปลงอัตราดอกเบี้ยตามสัญญา</w:t>
      </w:r>
      <w:r w:rsidRPr="00820E4E">
        <w:rPr>
          <w:rFonts w:ascii="Angsana New" w:hAnsi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hint="cs"/>
          <w:sz w:val="30"/>
          <w:szCs w:val="30"/>
          <w:cs/>
        </w:rPr>
        <w:t>ซึ่งรวมถึงอัตราดอกเบี้ยผันแปร</w:t>
      </w:r>
      <w:r w:rsidRPr="00820E4E">
        <w:rPr>
          <w:rFonts w:ascii="Angsana New" w:hAnsi="Angsana New"/>
          <w:sz w:val="30"/>
          <w:szCs w:val="30"/>
          <w:cs/>
        </w:rPr>
        <w:t xml:space="preserve"> </w:t>
      </w:r>
      <w:r w:rsidRPr="00820E4E">
        <w:rPr>
          <w:rFonts w:ascii="Angsana New" w:hAnsi="Angsana New" w:hint="cs"/>
          <w:sz w:val="30"/>
          <w:szCs w:val="30"/>
          <w:cs/>
        </w:rPr>
        <w:t>และ</w:t>
      </w:r>
    </w:p>
    <w:p w:rsidR="00820E4E" w:rsidRPr="00820E4E" w:rsidRDefault="00820E4E" w:rsidP="00A526D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0E4E">
        <w:rPr>
          <w:rFonts w:ascii="Angsana New" w:hAnsi="Angsana New" w:hint="cs"/>
          <w:sz w:val="30"/>
          <w:szCs w:val="30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</w:t>
      </w:r>
      <w:r w:rsidRPr="00820E4E">
        <w:rPr>
          <w:rFonts w:ascii="Angsana New" w:hAnsi="Angsana New"/>
          <w:sz w:val="30"/>
          <w:szCs w:val="30"/>
          <w:cs/>
        </w:rPr>
        <w:t xml:space="preserve"> (</w:t>
      </w:r>
      <w:r w:rsidRPr="00820E4E">
        <w:rPr>
          <w:rFonts w:ascii="Angsana New" w:hAnsi="Angsana New" w:hint="cs"/>
          <w:sz w:val="30"/>
          <w:szCs w:val="30"/>
          <w:cs/>
        </w:rPr>
        <w:t>เช่น</w:t>
      </w:r>
      <w:r w:rsidRPr="00820E4E">
        <w:rPr>
          <w:rFonts w:ascii="Angsana New" w:hAnsi="Angsana New"/>
          <w:sz w:val="30"/>
          <w:szCs w:val="30"/>
          <w:cs/>
        </w:rPr>
        <w:t xml:space="preserve"> </w:t>
      </w:r>
      <w:r w:rsidR="002E3D77">
        <w:rPr>
          <w:rFonts w:ascii="Angsana New" w:hAnsi="Angsana New"/>
          <w:sz w:val="30"/>
          <w:szCs w:val="30"/>
        </w:rPr>
        <w:t xml:space="preserve"> </w:t>
      </w:r>
      <w:r w:rsidRPr="00820E4E">
        <w:rPr>
          <w:rFonts w:ascii="Angsana New" w:hAnsi="Angsana New" w:hint="cs"/>
          <w:sz w:val="30"/>
          <w:szCs w:val="30"/>
          <w:cs/>
        </w:rPr>
        <w:t>สินทรัพย์ทางการเงินที่ผู้ให้กู้ไม่มีสิทธิไล่เบี้ย</w:t>
      </w:r>
      <w:r w:rsidRPr="00820E4E">
        <w:rPr>
          <w:rFonts w:ascii="Angsana New" w:hAnsi="Angsana New"/>
          <w:sz w:val="30"/>
          <w:szCs w:val="30"/>
          <w:cs/>
        </w:rPr>
        <w:t>)</w:t>
      </w:r>
    </w:p>
    <w:p w:rsidR="00820E4E" w:rsidRDefault="00820E4E" w:rsidP="0001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20E4E" w:rsidRDefault="00820E4E" w:rsidP="004F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 w:firstLine="166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20E4E">
        <w:rPr>
          <w:rFonts w:ascii="Angsana New" w:hAnsi="Angsana New" w:cs="Angsana New" w:hint="cs"/>
          <w:i/>
          <w:iCs/>
          <w:sz w:val="30"/>
          <w:szCs w:val="30"/>
          <w:cs/>
        </w:rPr>
        <w:t>สินทรัพย์ทางการเงิน</w:t>
      </w:r>
      <w:r w:rsidRPr="00820E4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i/>
          <w:iCs/>
          <w:sz w:val="30"/>
          <w:szCs w:val="30"/>
          <w:cs/>
        </w:rPr>
        <w:t>–</w:t>
      </w:r>
      <w:r w:rsidRPr="00820E4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820E4E">
        <w:rPr>
          <w:rFonts w:ascii="Angsana New" w:hAnsi="Angsana New" w:cs="Angsana New" w:hint="cs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:rsidR="008B45BC" w:rsidRPr="00C24E18" w:rsidRDefault="008B45BC" w:rsidP="008B4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063" w:type="dxa"/>
        <w:tblInd w:w="747" w:type="dxa"/>
        <w:tblLayout w:type="fixed"/>
        <w:tblLook w:val="0000" w:firstRow="0" w:lastRow="0" w:firstColumn="0" w:lastColumn="0" w:noHBand="0" w:noVBand="0"/>
      </w:tblPr>
      <w:tblGrid>
        <w:gridCol w:w="2583"/>
        <w:gridCol w:w="6480"/>
      </w:tblGrid>
      <w:tr w:rsidR="00C66303" w:rsidRPr="00C24E18" w:rsidTr="000B4D1A">
        <w:tc>
          <w:tcPr>
            <w:tcW w:w="2583" w:type="dxa"/>
          </w:tcPr>
          <w:p w:rsidR="00C66303" w:rsidRDefault="00C66303" w:rsidP="0022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6303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="00B45C24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66303">
              <w:rPr>
                <w:rFonts w:ascii="Angsana New" w:hAnsi="Angsana New" w:cs="Angsana New" w:hint="cs"/>
                <w:sz w:val="30"/>
                <w:szCs w:val="30"/>
                <w:cs/>
              </w:rPr>
              <w:t>ผ่านกำไรหรือขาดทุน</w:t>
            </w:r>
          </w:p>
          <w:p w:rsidR="00024FE9" w:rsidRPr="00C24E18" w:rsidRDefault="00024FE9" w:rsidP="0022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80" w:type="dxa"/>
          </w:tcPr>
          <w:p w:rsidR="00C66303" w:rsidRPr="00C24E18" w:rsidRDefault="00C66303" w:rsidP="00D4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77" w:hanging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6303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</w:t>
            </w:r>
            <w:r w:rsidRPr="00C6630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66303">
              <w:rPr>
                <w:rFonts w:ascii="Angsana New" w:hAnsi="Angsana New" w:cs="Angsana New" w:hint="cs"/>
                <w:sz w:val="30"/>
                <w:szCs w:val="30"/>
                <w:cs/>
              </w:rPr>
              <w:t>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  <w:tr w:rsidR="00C66303" w:rsidRPr="00C24E18" w:rsidTr="000B4D1A">
        <w:tc>
          <w:tcPr>
            <w:tcW w:w="2583" w:type="dxa"/>
          </w:tcPr>
          <w:p w:rsidR="000B4D1A" w:rsidRDefault="00C66303" w:rsidP="0022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6303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สินทรัพย์ทางการเงินที่</w:t>
            </w:r>
          </w:p>
          <w:p w:rsidR="000B4D1A" w:rsidRDefault="00C66303" w:rsidP="0022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6303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วัดมูลค่าด้วยราคาทุน</w:t>
            </w:r>
          </w:p>
          <w:p w:rsidR="00C66303" w:rsidRPr="00C24E18" w:rsidRDefault="00C66303" w:rsidP="0022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6303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480" w:type="dxa"/>
          </w:tcPr>
          <w:p w:rsidR="00C66303" w:rsidRPr="00C24E18" w:rsidRDefault="00C66303" w:rsidP="00D4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86" w:hanging="1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6303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</w:t>
            </w:r>
            <w:r w:rsidRPr="00C6630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66303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ราคาทุนตัดจำหน่ายลดลงด้วยผลขาดทุนจากการด้อยค่า</w:t>
            </w:r>
            <w:r w:rsidRPr="00C6630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6630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รายได้ดอกเบี้ย</w:t>
            </w:r>
            <w:r w:rsidRPr="00C6630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66303">
              <w:rPr>
                <w:rFonts w:ascii="Angsana New" w:hAnsi="Angsana New" w:cs="Angsana New" w:hint="cs"/>
                <w:sz w:val="30"/>
                <w:szCs w:val="30"/>
                <w:cs/>
              </w:rPr>
              <w:t>กำไรและขาดทุนจากอัตราแลกเปลี่ยนและผลขาดทุนจาก</w:t>
            </w:r>
            <w:r w:rsidR="00B45C24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66303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การด้อยค่ารับรู้ในกำไรหรือขาดทุน</w:t>
            </w:r>
            <w:r w:rsidRPr="00C6630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66303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:rsidR="00C66303" w:rsidRDefault="00C66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526D6" w:rsidRDefault="00A52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:rsidR="00C66303" w:rsidRDefault="00C66303" w:rsidP="00A52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06" w:firstLine="166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6303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หนี้สินทางการเงิน</w:t>
      </w:r>
      <w:r w:rsidRPr="00C66303">
        <w:rPr>
          <w:rFonts w:ascii="Angsana New" w:hAnsi="Angsana New" w:cs="Angsana New"/>
          <w:i/>
          <w:iCs/>
          <w:sz w:val="30"/>
          <w:szCs w:val="30"/>
          <w:cs/>
        </w:rPr>
        <w:t xml:space="preserve"> - </w:t>
      </w:r>
      <w:r w:rsidRPr="00C66303">
        <w:rPr>
          <w:rFonts w:ascii="Angsana New" w:hAnsi="Angsana New" w:cs="Angsana New" w:hint="cs"/>
          <w:i/>
          <w:iCs/>
          <w:sz w:val="30"/>
          <w:szCs w:val="30"/>
          <w:cs/>
        </w:rPr>
        <w:t>การจัดประเภทรายการ</w:t>
      </w:r>
      <w:r w:rsidRPr="00C66303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66303">
        <w:rPr>
          <w:rFonts w:ascii="Angsana New" w:hAnsi="Angsana New" w:cs="Angsana New" w:hint="cs"/>
          <w:i/>
          <w:iCs/>
          <w:sz w:val="30"/>
          <w:szCs w:val="30"/>
          <w:cs/>
        </w:rPr>
        <w:t>การวัดมูลค่าในภายหลังและกำไรและขาดทุน</w:t>
      </w:r>
      <w:r w:rsidRPr="00C66303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:rsidR="00C66303" w:rsidRDefault="00C66303" w:rsidP="00C66303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C66303" w:rsidRDefault="00C66303" w:rsidP="004F3223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C66303">
        <w:rPr>
          <w:rFonts w:ascii="Angsana New" w:hAnsi="Angsana New" w:cs="Angsana New" w:hint="cs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</w:t>
      </w:r>
      <w:r w:rsidRPr="00C663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6303">
        <w:rPr>
          <w:rFonts w:ascii="Angsana New" w:hAnsi="Angsana New" w:cs="Angsana New" w:hint="cs"/>
          <w:sz w:val="30"/>
          <w:szCs w:val="30"/>
          <w:cs/>
        </w:rPr>
        <w:t>หนี้สินทางการเงินจะถูกจัดประเภทให้วัดมูลค่ายุติธรรมผ่านกำไรหรือขาดทุนหากให้ถือไว้เพื่อค้า</w:t>
      </w:r>
      <w:r w:rsidRPr="00C663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6303">
        <w:rPr>
          <w:rFonts w:ascii="Angsana New" w:hAnsi="Angsana New" w:cs="Angsana New" w:hint="cs"/>
          <w:sz w:val="30"/>
          <w:szCs w:val="30"/>
          <w:cs/>
        </w:rPr>
        <w:t>ถือเป็นอนุพันธ์หรือกำหนดให้วัดมูลค่าเมื่อเริ่มแรกด้วยวิธีดังกล่าว</w:t>
      </w:r>
      <w:r w:rsidRPr="00C663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6303">
        <w:rPr>
          <w:rFonts w:ascii="Angsana New" w:hAnsi="Angsana New" w:cs="Angsana New" w:hint="cs"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</w:t>
      </w:r>
      <w:r w:rsidRPr="00C663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6303">
        <w:rPr>
          <w:rFonts w:ascii="Angsana New" w:hAnsi="Angsana New" w:cs="Angsana New" w:hint="cs"/>
          <w:sz w:val="30"/>
          <w:szCs w:val="30"/>
          <w:cs/>
        </w:rPr>
        <w:t>รวมถึงดอกเบี้ยจ่ายในกำไรหรือขาดทุน</w:t>
      </w:r>
      <w:r w:rsidRPr="00C663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6303">
        <w:rPr>
          <w:rFonts w:ascii="Angsana New" w:hAnsi="Angsana New" w:cs="Angsana New" w:hint="cs"/>
          <w:sz w:val="30"/>
          <w:szCs w:val="30"/>
          <w:cs/>
        </w:rPr>
        <w:t>หนี้สินทางการเงินอื่นที่วัดมูลค่าภายหลังด้วยราคาทุนตัดจำหน่ายด้วยวิธีดอกเบี้ยที่แท้จริง</w:t>
      </w:r>
      <w:r w:rsidRPr="00C663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6303">
        <w:rPr>
          <w:rFonts w:ascii="Angsana New" w:hAnsi="Angsana New" w:cs="Angsana New" w:hint="cs"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</w:t>
      </w:r>
      <w:r w:rsidRPr="00C663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6303">
        <w:rPr>
          <w:rFonts w:ascii="Angsana New" w:hAnsi="Angsana New" w:cs="Angsana New" w:hint="cs"/>
          <w:sz w:val="30"/>
          <w:szCs w:val="30"/>
          <w:cs/>
        </w:rPr>
        <w:t>กำไรหรือขาดทุนที่เกิดจาก</w:t>
      </w:r>
      <w:r w:rsidR="00A5467C">
        <w:rPr>
          <w:rFonts w:ascii="Angsana New" w:hAnsi="Angsana New" w:cs="Angsana New"/>
          <w:sz w:val="30"/>
          <w:szCs w:val="30"/>
          <w:cs/>
        </w:rPr>
        <w:br/>
      </w:r>
      <w:r w:rsidRPr="00C66303">
        <w:rPr>
          <w:rFonts w:ascii="Angsana New" w:hAnsi="Angsana New" w:cs="Angsana New" w:hint="cs"/>
          <w:sz w:val="30"/>
          <w:szCs w:val="30"/>
          <w:cs/>
        </w:rPr>
        <w:t>การตัดรายการออกจากบัญชีให้รับรู้ในกำไรหรือขาดทุน</w:t>
      </w:r>
      <w:r w:rsidRPr="00C66303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A5467C" w:rsidRDefault="00A5467C" w:rsidP="00191AC4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A5467C" w:rsidRPr="00191AC4" w:rsidRDefault="00A5467C" w:rsidP="00A5467C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227A4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27A4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27A4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B67FA" w:rsidRPr="00AB67FA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227A4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191AC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การตัดรายการออกจากบัญชี</w:t>
      </w:r>
    </w:p>
    <w:p w:rsidR="00A5467C" w:rsidRDefault="00A5467C" w:rsidP="00C6630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9361E" w:rsidRDefault="00A5467C" w:rsidP="00C66303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69361E" w:rsidRPr="0069361E">
        <w:rPr>
          <w:rFonts w:ascii="Angsana New" w:hAnsi="Angsana New" w:cs="Angsana New" w:hint="cs"/>
          <w:i/>
          <w:iCs/>
          <w:sz w:val="30"/>
          <w:szCs w:val="30"/>
          <w:cs/>
        </w:rPr>
        <w:t>สินทรัพย์ทางการเงิน</w:t>
      </w:r>
    </w:p>
    <w:p w:rsidR="0069361E" w:rsidRDefault="0069361E" w:rsidP="00C66303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69361E" w:rsidRDefault="0069361E" w:rsidP="00A5467C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69361E">
        <w:rPr>
          <w:rFonts w:ascii="Angsana New" w:hAnsi="Angsana New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:rsidR="005E164E" w:rsidRDefault="005E164E" w:rsidP="00C6630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E164E" w:rsidRDefault="005E164E" w:rsidP="00A5467C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5E164E">
        <w:rPr>
          <w:rFonts w:ascii="Angsana New" w:hAnsi="Angsana New" w:cs="Angsana New" w:hint="cs"/>
          <w:sz w:val="30"/>
          <w:szCs w:val="3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</w:t>
      </w:r>
      <w:r w:rsidRPr="005E164E">
        <w:rPr>
          <w:rFonts w:ascii="Angsana New" w:hAnsi="Angsana New" w:cs="Angsana New"/>
          <w:sz w:val="30"/>
          <w:szCs w:val="30"/>
          <w:cs/>
        </w:rPr>
        <w:t xml:space="preserve"> </w:t>
      </w:r>
      <w:r w:rsidR="00A5467C">
        <w:rPr>
          <w:rFonts w:ascii="Angsana New" w:hAnsi="Angsana New" w:cs="Angsana New"/>
          <w:sz w:val="30"/>
          <w:szCs w:val="30"/>
          <w:cs/>
        </w:rPr>
        <w:br/>
      </w:r>
      <w:r w:rsidRPr="005E164E">
        <w:rPr>
          <w:rFonts w:ascii="Angsana New" w:hAnsi="Angsana New" w:cs="Angsana New" w:hint="cs"/>
          <w:sz w:val="30"/>
          <w:szCs w:val="30"/>
          <w:cs/>
        </w:rPr>
        <w:t>ในกรณีนี้</w:t>
      </w:r>
      <w:r w:rsidRPr="005E16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164E">
        <w:rPr>
          <w:rFonts w:ascii="Angsana New" w:hAnsi="Angsana New" w:cs="Angsana New" w:hint="cs"/>
          <w:sz w:val="30"/>
          <w:szCs w:val="30"/>
          <w:cs/>
        </w:rPr>
        <w:t>สินทรัพย์ที่โอนจะไม่ถูกตัดรายการออกจากบัญชี</w:t>
      </w:r>
    </w:p>
    <w:p w:rsidR="001872B6" w:rsidRDefault="00187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5E164E" w:rsidRDefault="005E164E" w:rsidP="00302EF7">
      <w:pPr>
        <w:ind w:left="90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E164E">
        <w:rPr>
          <w:rFonts w:ascii="Angsana New" w:hAnsi="Angsana New" w:cs="Angsana New" w:hint="cs"/>
          <w:i/>
          <w:iCs/>
          <w:sz w:val="30"/>
          <w:szCs w:val="30"/>
          <w:cs/>
        </w:rPr>
        <w:t>หนี้สินทางการเงิน</w:t>
      </w:r>
    </w:p>
    <w:p w:rsidR="005E164E" w:rsidRDefault="005E164E" w:rsidP="00302EF7">
      <w:pPr>
        <w:ind w:left="90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5E164E" w:rsidRDefault="005E164E" w:rsidP="00302EF7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5E164E">
        <w:rPr>
          <w:rFonts w:ascii="Angsana New" w:hAnsi="Angsana New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5E16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164E">
        <w:rPr>
          <w:rFonts w:ascii="Angsana New" w:hAnsi="Angsana New" w:cs="Angsana New" w:hint="cs"/>
          <w:sz w:val="30"/>
          <w:szCs w:val="30"/>
          <w:cs/>
        </w:rPr>
        <w:t>ยกเลิก</w:t>
      </w:r>
      <w:r w:rsidRPr="005E16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164E">
        <w:rPr>
          <w:rFonts w:ascii="Angsana New" w:hAnsi="Angsana New" w:cs="Angsana New" w:hint="cs"/>
          <w:sz w:val="30"/>
          <w:szCs w:val="30"/>
          <w:cs/>
        </w:rPr>
        <w:t>หรือหมดอายุ</w:t>
      </w:r>
      <w:r w:rsidRPr="005E16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164E">
        <w:rPr>
          <w:rFonts w:ascii="Angsana New" w:hAnsi="Angsana New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5E16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164E">
        <w:rPr>
          <w:rFonts w:ascii="Angsana New" w:hAnsi="Angsana New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:rsidR="005E164E" w:rsidRDefault="005E164E" w:rsidP="00302EF7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:rsidR="005E164E" w:rsidRPr="005E164E" w:rsidRDefault="005E164E" w:rsidP="00302EF7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5E164E">
        <w:rPr>
          <w:rFonts w:ascii="Angsana New" w:hAnsi="Angsana New" w:cs="Angsana New" w:hint="cs"/>
          <w:sz w:val="30"/>
          <w:szCs w:val="30"/>
          <w:cs/>
        </w:rPr>
        <w:lastRenderedPageBreak/>
        <w:t>การตัดรายการหนี้สินทางการเงินออกจากบัญชี</w:t>
      </w:r>
      <w:r w:rsidRPr="005E16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164E">
        <w:rPr>
          <w:rFonts w:ascii="Angsana New" w:hAnsi="Angsana New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</w:t>
      </w:r>
      <w:r w:rsidRPr="005E164E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E164E">
        <w:rPr>
          <w:rFonts w:ascii="Angsana New" w:hAnsi="Angsana New" w:cs="Angsana New" w:hint="cs"/>
          <w:sz w:val="30"/>
          <w:szCs w:val="30"/>
          <w:cs/>
        </w:rPr>
        <w:t>รวมถึงสินทรัพย์ที่ไม่ใช่เงินสดที่ได้โอนไปหรือหนี้สินที่รับมา</w:t>
      </w:r>
      <w:r w:rsidRPr="005E164E">
        <w:rPr>
          <w:rFonts w:ascii="Angsana New" w:hAnsi="Angsana New" w:cs="Angsana New"/>
          <w:sz w:val="30"/>
          <w:szCs w:val="30"/>
          <w:cs/>
        </w:rPr>
        <w:t xml:space="preserve">) </w:t>
      </w:r>
      <w:r w:rsidRPr="005E164E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</w:p>
    <w:p w:rsidR="0069361E" w:rsidRDefault="0069361E" w:rsidP="00302EF7">
      <w:pPr>
        <w:ind w:left="90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302EF7" w:rsidRPr="00227A42" w:rsidRDefault="00302EF7" w:rsidP="00302EF7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27A4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27A4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27A4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227A4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227A42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หักกลบ</w:t>
      </w:r>
    </w:p>
    <w:p w:rsidR="005E164E" w:rsidRDefault="005E164E" w:rsidP="00302EF7">
      <w:pPr>
        <w:ind w:left="90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5E164E" w:rsidRPr="005E164E" w:rsidRDefault="005E164E" w:rsidP="00302EF7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5E164E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</w:t>
      </w:r>
      <w:r w:rsidR="00302EF7">
        <w:rPr>
          <w:rFonts w:ascii="Angsana New" w:hAnsi="Angsana New" w:cs="Angsana New" w:hint="cs"/>
          <w:sz w:val="30"/>
          <w:szCs w:val="30"/>
          <w:cs/>
        </w:rPr>
        <w:t>ิ</w:t>
      </w:r>
      <w:r w:rsidRPr="005E16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164E">
        <w:rPr>
          <w:rFonts w:ascii="Angsana New" w:hAnsi="Angsana New" w:cs="Angsana New" w:hint="cs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5E16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164E">
        <w:rPr>
          <w:rFonts w:ascii="Angsana New" w:hAnsi="Angsana New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:rsidR="00302EF7" w:rsidRDefault="00302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2275B" w:rsidRPr="00C24E18" w:rsidRDefault="00B2275B" w:rsidP="00B2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:rsidR="00B2275B" w:rsidRPr="00A54587" w:rsidRDefault="00B2275B" w:rsidP="00B2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2275B" w:rsidRPr="00C24E18" w:rsidRDefault="00B2275B" w:rsidP="00B2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เผื่อเรียก และเงินลงทุนระยะสั้นที่มีสภาพคล่องสูง</w:t>
      </w:r>
    </w:p>
    <w:p w:rsidR="00B2275B" w:rsidRPr="00C24E18" w:rsidRDefault="00B2275B" w:rsidP="00B2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2275B" w:rsidRPr="00C24E18" w:rsidRDefault="00B2275B" w:rsidP="00B2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ฉ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ลูกหนี้การค้า</w:t>
      </w:r>
      <w:r w:rsidR="00B543D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ลูกหนี้อื่น</w:t>
      </w:r>
    </w:p>
    <w:p w:rsidR="00B2275B" w:rsidRPr="00A54587" w:rsidRDefault="00B2275B" w:rsidP="00B2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B2275B" w:rsidRPr="002D477E" w:rsidRDefault="00B2275B" w:rsidP="00B2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หากกลุ่มบริษัทรับรู้รายได้ก่อนที่จะมีสิทธิที่ปราศจากเงื่อนไขในการได้รับสิ่งตอบแทน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จำนวนสิ่งตอบแทนนั้นจะรับรู้เป็นสินทรัพย์ที่เกิดจาก</w:t>
      </w:r>
      <w:r w:rsidRPr="002D477E">
        <w:rPr>
          <w:rFonts w:ascii="Angsana New" w:hAnsi="Angsana New" w:cs="Angsana New" w:hint="cs"/>
          <w:sz w:val="30"/>
          <w:szCs w:val="30"/>
          <w:cs/>
        </w:rPr>
        <w:t>สัญญา</w:t>
      </w:r>
    </w:p>
    <w:p w:rsidR="00CE5E4F" w:rsidRDefault="00CE5E4F" w:rsidP="00B227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2275B" w:rsidRPr="002D477E" w:rsidRDefault="00B2275B" w:rsidP="00B227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63F9">
        <w:rPr>
          <w:rFonts w:ascii="Angsana New" w:hAnsi="Angsana New" w:cs="Angsana New" w:hint="cs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Pr="0030076D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AB67FA" w:rsidRPr="00AB67FA">
        <w:rPr>
          <w:rFonts w:ascii="Angsana New" w:hAnsi="Angsana New" w:cs="Angsana New"/>
          <w:i/>
          <w:iCs/>
          <w:sz w:val="30"/>
          <w:szCs w:val="30"/>
        </w:rPr>
        <w:t>2</w:t>
      </w:r>
      <w:r w:rsidR="0030076D" w:rsidRPr="0030076D">
        <w:rPr>
          <w:rFonts w:ascii="Angsana New" w:hAnsi="Angsana New" w:cs="Angsana New"/>
          <w:i/>
          <w:iCs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i/>
          <w:iCs/>
          <w:sz w:val="30"/>
          <w:szCs w:val="30"/>
        </w:rPr>
        <w:t>62</w:t>
      </w:r>
      <w:r w:rsidRPr="0030076D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30076D">
        <w:rPr>
          <w:rFonts w:ascii="Angsana New" w:hAnsi="Angsana New" w:cs="Angsana New" w:hint="cs"/>
          <w:i/>
          <w:iCs/>
          <w:sz w:val="30"/>
          <w:szCs w:val="30"/>
          <w:cs/>
        </w:rPr>
        <w:t>ค่าเผื่อหนี้สงสัย</w:t>
      </w:r>
      <w:r w:rsidR="0030076D">
        <w:rPr>
          <w:rFonts w:ascii="Angsana New" w:hAnsi="Angsana New" w:cs="Angsana New"/>
          <w:i/>
          <w:iCs/>
          <w:sz w:val="30"/>
          <w:szCs w:val="30"/>
        </w:rPr>
        <w:br/>
      </w:r>
      <w:r w:rsidRPr="0030076D">
        <w:rPr>
          <w:rFonts w:ascii="Angsana New" w:hAnsi="Angsana New" w:cs="Angsana New" w:hint="cs"/>
          <w:i/>
          <w:iCs/>
          <w:sz w:val="30"/>
          <w:szCs w:val="30"/>
          <w:cs/>
        </w:rPr>
        <w:t>จะสูญ</w:t>
      </w:r>
      <w:r w:rsidRPr="0030076D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1B63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2D477E">
        <w:rPr>
          <w:rFonts w:ascii="Angsana New" w:hAnsi="Angsana New" w:cs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:rsidR="00C66303" w:rsidRDefault="00C66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557775" w:rsidRPr="00C24E18" w:rsidRDefault="006964CD" w:rsidP="008B4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1B63F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ช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8B45BC" w:rsidRPr="00C24E18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</w:t>
      </w:r>
      <w:r w:rsidR="008B45BC" w:rsidRPr="00C24E18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C67531" w:rsidRPr="00C24E18" w:rsidRDefault="00C67531" w:rsidP="00A0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9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6964CD" w:rsidRPr="00C24E18" w:rsidRDefault="00436D23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389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Pr="00C24E18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="006964CD" w:rsidRPr="00C24E18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557775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3458BB" w:rsidRPr="00C24E18" w:rsidRDefault="00686B3E" w:rsidP="0068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964CD" w:rsidRPr="00C24E18" w:rsidRDefault="00D4436D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lastRenderedPageBreak/>
        <w:t>ต้นทุนของสินค้าคำนวณโดยใช้วิธีเข้าก่อนออกก่อน</w:t>
      </w:r>
      <w:r w:rsidR="0090720F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ต้นทุนสินค้าประกอบด้วยต้นทุนที่ซื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้อ 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6964CD" w:rsidRPr="00C24E18" w:rsidRDefault="0084350D" w:rsidP="00322B5E">
      <w:pPr>
        <w:pStyle w:val="a4"/>
        <w:tabs>
          <w:tab w:val="clear" w:pos="1080"/>
        </w:tabs>
        <w:ind w:left="547"/>
        <w:jc w:val="thaiDistribute"/>
        <w:rPr>
          <w:rFonts w:ascii="Angsana New" w:hAnsi="Angsana New" w:cs="Angsana New"/>
          <w:lang w:val="en-US"/>
        </w:rPr>
      </w:pPr>
      <w:r w:rsidRPr="00C24E18">
        <w:rPr>
          <w:rFonts w:ascii="Angsana New" w:hAnsi="Angsana New" w:cs="Angsana New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C24E18">
        <w:rPr>
          <w:rFonts w:ascii="Angsana New" w:hAnsi="Angsana New" w:cs="Angsana New" w:hint="cs"/>
          <w:cs/>
        </w:rPr>
        <w:t>โดยประมาณ</w:t>
      </w:r>
      <w:r w:rsidRPr="00C24E18">
        <w:rPr>
          <w:rFonts w:ascii="Angsana New" w:hAnsi="Angsana New" w:cs="Angsana New"/>
          <w:cs/>
        </w:rPr>
        <w:t>ในการขาย</w:t>
      </w:r>
    </w:p>
    <w:p w:rsidR="0030076D" w:rsidRPr="00C24E18" w:rsidRDefault="0030076D" w:rsidP="001B6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57775" w:rsidRPr="00C24E18" w:rsidRDefault="00FD1BFD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875C3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ซ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DA31B7" w:rsidRPr="00C24E18">
        <w:rPr>
          <w:rFonts w:ascii="Angsana New" w:hAnsi="Angsana New" w:cs="Angsana New"/>
          <w:sz w:val="30"/>
          <w:szCs w:val="30"/>
          <w:cs/>
        </w:rPr>
        <w:tab/>
      </w:r>
      <w:r w:rsidR="009B1932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557775" w:rsidRPr="001872B6" w:rsidRDefault="00557775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2B2AFC" w:rsidRPr="00C24E18" w:rsidRDefault="009B1932" w:rsidP="0009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="00FD1BFD" w:rsidRPr="00C24E18">
        <w:rPr>
          <w:rFonts w:ascii="Angsana New" w:hAnsi="Angsana New" w:cs="Angsana New"/>
          <w:sz w:val="30"/>
          <w:szCs w:val="30"/>
          <w:cs/>
        </w:rPr>
        <w:t>ได้แ</w:t>
      </w:r>
      <w:r w:rsidRPr="00C24E18">
        <w:rPr>
          <w:rFonts w:ascii="Angsana New" w:hAnsi="Angsana New" w:cs="Angsana New"/>
          <w:sz w:val="30"/>
          <w:szCs w:val="30"/>
          <w:cs/>
        </w:rPr>
        <w:t>ก่อสังหาริม</w:t>
      </w:r>
      <w:r w:rsidR="00FD1BFD" w:rsidRPr="00C24E18">
        <w:rPr>
          <w:rFonts w:ascii="Angsana New" w:hAnsi="Angsana New" w:cs="Angsana New"/>
          <w:sz w:val="30"/>
          <w:szCs w:val="30"/>
          <w:cs/>
        </w:rPr>
        <w:t>ทรัพย์</w:t>
      </w:r>
      <w:r w:rsidRPr="00C24E18">
        <w:rPr>
          <w:rFonts w:ascii="Angsana New" w:hAnsi="Angsana New" w:cs="Angsana New"/>
          <w:sz w:val="30"/>
          <w:szCs w:val="30"/>
          <w:cs/>
        </w:rPr>
        <w:t>ที่ถือครองเพื่อหาประโยชน์จากรายได้ค่าเช่าหรือ</w:t>
      </w:r>
      <w:r w:rsidR="00FD1BFD" w:rsidRPr="00C24E18">
        <w:rPr>
          <w:rFonts w:ascii="Angsana New" w:hAnsi="Angsana New" w:cs="Angsana New"/>
          <w:sz w:val="30"/>
          <w:szCs w:val="30"/>
          <w:cs/>
        </w:rPr>
        <w:t>จากมูลค่า</w:t>
      </w:r>
      <w:r w:rsidR="00697412" w:rsidRPr="00C24E18">
        <w:rPr>
          <w:rFonts w:ascii="Angsana New" w:hAnsi="Angsana New" w:cs="Angsana New"/>
          <w:sz w:val="30"/>
          <w:szCs w:val="30"/>
        </w:rPr>
        <w:br/>
      </w:r>
      <w:r w:rsidR="00FD1BFD" w:rsidRPr="00C24E18">
        <w:rPr>
          <w:rFonts w:ascii="Angsana New" w:hAnsi="Angsana New" w:cs="Angsana New"/>
          <w:sz w:val="30"/>
          <w:szCs w:val="30"/>
          <w:cs/>
        </w:rPr>
        <w:t>ที่เพิ่มขึ้น</w:t>
      </w:r>
      <w:r w:rsidRPr="00C24E18">
        <w:rPr>
          <w:rFonts w:ascii="Angsana New" w:hAnsi="Angsana New" w:cs="Angsana New"/>
          <w:sz w:val="30"/>
          <w:szCs w:val="30"/>
          <w:cs/>
        </w:rPr>
        <w:t>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7C55B9" w:rsidRPr="001872B6" w:rsidRDefault="007C55B9" w:rsidP="0009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z w:val="24"/>
          <w:szCs w:val="24"/>
        </w:rPr>
      </w:pPr>
    </w:p>
    <w:p w:rsidR="00096E9F" w:rsidRPr="00C24E18" w:rsidRDefault="009B1932" w:rsidP="0009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="008C64F0" w:rsidRPr="00C24E18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="007E5381" w:rsidRPr="00C24E18">
        <w:rPr>
          <w:rFonts w:ascii="Angsana New" w:hAnsi="Angsana New" w:cs="Angsana New"/>
          <w:sz w:val="30"/>
          <w:szCs w:val="30"/>
          <w:cs/>
        </w:rPr>
        <w:t>ราคาทุนหักค่าเสื่อม</w:t>
      </w:r>
      <w:r w:rsidR="003F6CD9" w:rsidRPr="00C24E18">
        <w:rPr>
          <w:rFonts w:ascii="Angsana New" w:hAnsi="Angsana New" w:cs="Angsana New"/>
          <w:sz w:val="30"/>
          <w:szCs w:val="30"/>
          <w:cs/>
        </w:rPr>
        <w:t xml:space="preserve">ราคาสะสมและขาดทุนจากการด้อยค่า </w:t>
      </w:r>
    </w:p>
    <w:p w:rsidR="00096E9F" w:rsidRPr="001872B6" w:rsidRDefault="00096E9F" w:rsidP="0009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557775" w:rsidRDefault="009B1932" w:rsidP="0009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</w:t>
      </w:r>
      <w:r w:rsidR="00823432" w:rsidRPr="00C24E18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E5E4F" w:rsidRPr="001872B6" w:rsidRDefault="00CE5E4F" w:rsidP="0009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E5E4F" w:rsidRPr="00C24E18" w:rsidRDefault="00CE5E4F" w:rsidP="0009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E5E4F">
        <w:rPr>
          <w:rFonts w:ascii="Angsana New" w:hAnsi="Angsana New" w:cs="Angsana New" w:hint="cs"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</w:t>
      </w:r>
      <w:r w:rsidR="00B45C24">
        <w:rPr>
          <w:rFonts w:ascii="Angsana New" w:hAnsi="Angsana New" w:cs="Angsana New"/>
          <w:sz w:val="30"/>
          <w:szCs w:val="30"/>
          <w:cs/>
        </w:rPr>
        <w:br/>
      </w:r>
      <w:r w:rsidRPr="00CE5E4F">
        <w:rPr>
          <w:rFonts w:ascii="Angsana New" w:hAnsi="Angsana New" w:cs="Angsana New" w:hint="cs"/>
          <w:sz w:val="30"/>
          <w:szCs w:val="30"/>
          <w:cs/>
        </w:rPr>
        <w:t>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:rsidR="0084350D" w:rsidRPr="001872B6" w:rsidRDefault="0084350D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FD1BFD" w:rsidRPr="00C24E18" w:rsidRDefault="007E5381" w:rsidP="00322B5E">
      <w:pPr>
        <w:pStyle w:val="AccPolicyHeading"/>
        <w:ind w:firstLine="0"/>
      </w:pPr>
      <w:r w:rsidRPr="00C24E18">
        <w:rPr>
          <w:cs/>
        </w:rPr>
        <w:t>ค่าเสื่อมราคาจะบันทึกในกำไร</w:t>
      </w:r>
      <w:r w:rsidR="009B1932" w:rsidRPr="00C24E18">
        <w:rPr>
          <w:cs/>
        </w:rPr>
        <w:t>หรือ</w:t>
      </w:r>
      <w:r w:rsidRPr="00C24E18">
        <w:rPr>
          <w:cs/>
        </w:rPr>
        <w:t>ขาดทุน ซึ</w:t>
      </w:r>
      <w:r w:rsidR="004F11D7" w:rsidRPr="00C24E18">
        <w:rPr>
          <w:cs/>
        </w:rPr>
        <w:t>่งคำนวณโดยวิธีเส้นตรงตามอายุการให้ประโยชน์</w:t>
      </w:r>
      <w:r w:rsidRPr="00C24E18">
        <w:rPr>
          <w:cs/>
        </w:rPr>
        <w:t>โดยประมาณของสินทรัพย์แต่ละรายการ ประมาณการอายุการ</w:t>
      </w:r>
      <w:r w:rsidR="004F11D7" w:rsidRPr="00C24E18">
        <w:rPr>
          <w:cs/>
        </w:rPr>
        <w:t>ให</w:t>
      </w:r>
      <w:r w:rsidR="00547285" w:rsidRPr="00C24E18">
        <w:rPr>
          <w:cs/>
        </w:rPr>
        <w:t>้</w:t>
      </w:r>
      <w:r w:rsidR="004F11D7" w:rsidRPr="00C24E18">
        <w:rPr>
          <w:cs/>
        </w:rPr>
        <w:t>ประโยชน์</w:t>
      </w:r>
      <w:r w:rsidRPr="00C24E18">
        <w:rPr>
          <w:cs/>
        </w:rPr>
        <w:t>ของสินทรัพย์แสดงได้ดังนี้</w:t>
      </w:r>
    </w:p>
    <w:p w:rsidR="00E35E1F" w:rsidRPr="001872B6" w:rsidRDefault="00E35E1F" w:rsidP="00322B5E">
      <w:pPr>
        <w:pStyle w:val="AccPolicyHeading"/>
        <w:ind w:firstLine="0"/>
        <w:rPr>
          <w:sz w:val="24"/>
          <w:szCs w:val="24"/>
        </w:rPr>
      </w:pPr>
    </w:p>
    <w:tbl>
      <w:tblPr>
        <w:tblW w:w="7938" w:type="dxa"/>
        <w:tblInd w:w="450" w:type="dxa"/>
        <w:tblLook w:val="0000" w:firstRow="0" w:lastRow="0" w:firstColumn="0" w:lastColumn="0" w:noHBand="0" w:noVBand="0"/>
      </w:tblPr>
      <w:tblGrid>
        <w:gridCol w:w="5488"/>
        <w:gridCol w:w="2450"/>
      </w:tblGrid>
      <w:tr w:rsidR="003E4CF2" w:rsidRPr="00C24E18" w:rsidTr="00D945FF">
        <w:tc>
          <w:tcPr>
            <w:tcW w:w="5488" w:type="dxa"/>
            <w:shd w:val="clear" w:color="auto" w:fill="auto"/>
            <w:vAlign w:val="bottom"/>
          </w:tcPr>
          <w:p w:rsidR="00557775" w:rsidRPr="00C24E18" w:rsidRDefault="003E4CF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50" w:type="dxa"/>
          </w:tcPr>
          <w:p w:rsidR="00557775" w:rsidRPr="00C24E18" w:rsidRDefault="00AB67FA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3E4CF2"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ปี</w:t>
            </w:r>
          </w:p>
        </w:tc>
      </w:tr>
      <w:tr w:rsidR="003E4CF2" w:rsidRPr="00C24E18" w:rsidTr="00D945FF">
        <w:tc>
          <w:tcPr>
            <w:tcW w:w="5488" w:type="dxa"/>
            <w:shd w:val="clear" w:color="auto" w:fill="auto"/>
            <w:vAlign w:val="bottom"/>
          </w:tcPr>
          <w:p w:rsidR="00557775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450" w:type="dxa"/>
          </w:tcPr>
          <w:p w:rsidR="00557775" w:rsidRPr="00C24E18" w:rsidRDefault="00AB67FA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9B1932"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ปี</w:t>
            </w:r>
          </w:p>
        </w:tc>
      </w:tr>
    </w:tbl>
    <w:p w:rsidR="001872B6" w:rsidRPr="001872B6" w:rsidRDefault="001872B6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D1786A" w:rsidRDefault="00E35E1F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</w:t>
      </w:r>
    </w:p>
    <w:p w:rsidR="00191AC4" w:rsidRDefault="00191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FD1BFD" w:rsidRPr="00C24E18" w:rsidRDefault="00FD1BFD" w:rsidP="00322B5E">
      <w:pPr>
        <w:pStyle w:val="AccPolicyHeading"/>
      </w:pPr>
      <w:r w:rsidRPr="00C24E18">
        <w:rPr>
          <w:b/>
          <w:bCs/>
          <w:i/>
          <w:iCs/>
          <w:cs/>
        </w:rPr>
        <w:lastRenderedPageBreak/>
        <w:t>(</w:t>
      </w:r>
      <w:r w:rsidR="00875C30">
        <w:rPr>
          <w:rFonts w:hint="cs"/>
          <w:b/>
          <w:bCs/>
          <w:i/>
          <w:iCs/>
          <w:cs/>
        </w:rPr>
        <w:t>ฌ</w:t>
      </w:r>
      <w:r w:rsidRPr="00C24E18">
        <w:rPr>
          <w:b/>
          <w:bCs/>
          <w:i/>
          <w:iCs/>
          <w:cs/>
        </w:rPr>
        <w:t>)</w:t>
      </w:r>
      <w:r w:rsidRPr="00C24E18">
        <w:tab/>
      </w:r>
      <w:r w:rsidRPr="00C24E18">
        <w:rPr>
          <w:b/>
          <w:bCs/>
          <w:i/>
          <w:iCs/>
          <w:cs/>
        </w:rPr>
        <w:t>ที่ดิน อาคารและอุปกรณ์</w:t>
      </w:r>
      <w:r w:rsidR="009B1932" w:rsidRPr="00C24E18">
        <w:rPr>
          <w:b/>
          <w:bCs/>
          <w:i/>
          <w:iCs/>
        </w:rPr>
        <w:t xml:space="preserve"> 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GB"/>
        </w:rPr>
      </w:pPr>
    </w:p>
    <w:p w:rsidR="00A07612" w:rsidRPr="00C24E18" w:rsidRDefault="00A07612" w:rsidP="00A07612">
      <w:pPr>
        <w:tabs>
          <w:tab w:val="clear" w:pos="227"/>
          <w:tab w:val="clear" w:pos="454"/>
          <w:tab w:val="left" w:pos="540"/>
        </w:tabs>
        <w:ind w:left="518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A07612" w:rsidRPr="00C24E18" w:rsidRDefault="00A0761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GB"/>
        </w:rPr>
      </w:pPr>
    </w:p>
    <w:p w:rsidR="006964CD" w:rsidRPr="00C24E18" w:rsidRDefault="006964CD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</w:t>
      </w:r>
      <w:r w:rsidR="0084350D"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งกิจการ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6964CD" w:rsidRPr="00C24E18" w:rsidRDefault="001D2737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ที่ดิน</w:t>
      </w:r>
      <w:r w:rsidR="00262C09" w:rsidRPr="00C24E18">
        <w:rPr>
          <w:rFonts w:ascii="Angsana New" w:hAnsi="Angsana New" w:cs="Angsana New"/>
          <w:sz w:val="30"/>
          <w:szCs w:val="30"/>
          <w:cs/>
        </w:rPr>
        <w:t xml:space="preserve"> อาคารและอุปกรณ์วัดมูลค่า</w:t>
      </w:r>
      <w:r w:rsidR="006964CD" w:rsidRPr="00C24E18">
        <w:rPr>
          <w:rFonts w:ascii="Angsana New" w:hAnsi="Angsana New" w:cs="Angsana New"/>
          <w:sz w:val="30"/>
          <w:szCs w:val="30"/>
          <w:cs/>
        </w:rPr>
        <w:t>ด้วยราคาทุนหักค่าเสื่อมราคาสะสม</w:t>
      </w:r>
      <w:r w:rsidR="0080693C" w:rsidRPr="00C24E18">
        <w:rPr>
          <w:rFonts w:ascii="Angsana New" w:hAnsi="Angsana New" w:cs="Angsana New"/>
          <w:sz w:val="30"/>
          <w:szCs w:val="30"/>
          <w:cs/>
        </w:rPr>
        <w:t>และขาดทุนจากการด้อยค่า</w:t>
      </w:r>
    </w:p>
    <w:p w:rsidR="0030076D" w:rsidRPr="00C24E18" w:rsidRDefault="0030076D" w:rsidP="00191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72433" w:rsidRPr="00C24E18" w:rsidRDefault="007D14CD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รวมถึงต้นทุนของวัสดุ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แรงงานทางตรง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และต้นทุนทางตรงอื่น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ๆ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930121"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</w:t>
      </w:r>
      <w:r w:rsidR="0030076D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>ส่วนหนึ่งของอุปกรณ์</w:t>
      </w:r>
    </w:p>
    <w:p w:rsidR="0040478B" w:rsidRPr="00C24E18" w:rsidRDefault="0040478B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72433" w:rsidRPr="00C24E18" w:rsidRDefault="00572433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ส่วนประกอบของรายการที่ดิน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อาคาร</w:t>
      </w:r>
      <w:r w:rsidR="009B1932" w:rsidRPr="00C24E18">
        <w:rPr>
          <w:rFonts w:ascii="Angsana New" w:hAnsi="Angsana New" w:cs="Angsana New"/>
          <w:sz w:val="30"/>
          <w:szCs w:val="30"/>
        </w:rPr>
        <w:t xml:space="preserve">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และอุปกรณ์แต่ละรายการที่</w:t>
      </w:r>
      <w:r w:rsidRPr="00C24E18">
        <w:rPr>
          <w:rFonts w:ascii="Angsana New" w:hAnsi="Angsana New" w:cs="Angsana New"/>
          <w:sz w:val="30"/>
          <w:szCs w:val="30"/>
          <w:cs/>
        </w:rPr>
        <w:t>มีอายุการให้ประโยชน์ไม่เท่ากัน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ต้อง</w:t>
      </w:r>
      <w:r w:rsidRPr="00C24E18">
        <w:rPr>
          <w:rFonts w:ascii="Angsana New" w:hAnsi="Angsana New" w:cs="Angsana New"/>
          <w:sz w:val="30"/>
          <w:szCs w:val="30"/>
          <w:cs/>
        </w:rPr>
        <w:t>บันทึกแต่ละส่วน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ประกอบ</w:t>
      </w:r>
      <w:r w:rsidRPr="00C24E18">
        <w:rPr>
          <w:rFonts w:ascii="Angsana New" w:hAnsi="Angsana New" w:cs="Angsana New"/>
          <w:sz w:val="30"/>
          <w:szCs w:val="30"/>
          <w:cs/>
        </w:rPr>
        <w:t>ที่มีนัยสำคัญแยกต่างหากจากกัน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57775" w:rsidRPr="00C24E18" w:rsidRDefault="009B193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</w:t>
      </w:r>
      <w:r w:rsidR="000B51E3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การจำหน่ายกับมูลค่าตามบัญชีของที่ดิน อาคาร และอุป</w:t>
      </w:r>
      <w:r w:rsidR="00477C3C" w:rsidRPr="00C24E18">
        <w:rPr>
          <w:rFonts w:ascii="Angsana New" w:hAnsi="Angsana New" w:cs="Angsana New"/>
          <w:sz w:val="30"/>
          <w:szCs w:val="30"/>
          <w:cs/>
        </w:rPr>
        <w:t>กรณ์ โดยรับรู้ในกำไรหรือขาดทุน</w:t>
      </w:r>
    </w:p>
    <w:p w:rsidR="005339AC" w:rsidRPr="00C24E18" w:rsidRDefault="005339AC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C5D30" w:rsidRPr="00191AC4" w:rsidRDefault="00096E9F" w:rsidP="00F01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</w:rPr>
        <w:tab/>
      </w:r>
      <w:r w:rsidR="002C5D30" w:rsidRPr="00191AC4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2C5D30" w:rsidRPr="00191AC4" w:rsidRDefault="002C5D30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D77FFB" w:rsidRPr="00C24E18" w:rsidRDefault="002C5D30" w:rsidP="00835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91AC4">
        <w:rPr>
          <w:rFonts w:ascii="Angsana New" w:hAnsi="Angsana New" w:cs="Angsana New"/>
          <w:sz w:val="30"/>
          <w:szCs w:val="30"/>
          <w:cs/>
        </w:rPr>
        <w:t xml:space="preserve"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</w:t>
      </w:r>
      <w:r w:rsidR="00F63E6E" w:rsidRPr="00191AC4">
        <w:rPr>
          <w:rFonts w:ascii="Angsana New" w:hAnsi="Angsana New" w:cs="Angsana New"/>
          <w:sz w:val="30"/>
          <w:szCs w:val="30"/>
          <w:cs/>
        </w:rPr>
        <w:t>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:rsidR="00F01A49" w:rsidRDefault="00F01A49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557775" w:rsidRPr="00C24E18" w:rsidRDefault="009B193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557775" w:rsidRPr="00C24E18" w:rsidRDefault="00500107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ต้นทุนในการเปลี่ยนแทนส่วนประกอบ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จะรับรู้</w:t>
      </w:r>
      <w:r w:rsidRPr="00C24E18">
        <w:rPr>
          <w:rFonts w:ascii="Angsana New" w:hAnsi="Angsana New" w:cs="Angsana New"/>
          <w:sz w:val="30"/>
          <w:szCs w:val="30"/>
          <w:cs/>
        </w:rPr>
        <w:t>เป็นส่วนหนึ่ง</w:t>
      </w:r>
      <w:r w:rsidR="00B8409C" w:rsidRPr="00C24E18">
        <w:rPr>
          <w:rFonts w:ascii="Angsana New" w:hAnsi="Angsana New" w:cs="Angsana New"/>
          <w:sz w:val="30"/>
          <w:szCs w:val="30"/>
          <w:cs/>
        </w:rPr>
        <w:t>ของมูลค่าตามบัญชีของรายการ</w:t>
      </w:r>
      <w:r w:rsidRPr="00C24E18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="009B1932" w:rsidRPr="00C24E18">
        <w:rPr>
          <w:rFonts w:ascii="Angsana New" w:hAnsi="Angsana New" w:cs="Angsana New"/>
          <w:sz w:val="30"/>
          <w:szCs w:val="30"/>
        </w:rPr>
        <w:t xml:space="preserve">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ถ้า</w:t>
      </w:r>
      <w:r w:rsidRPr="00C24E18">
        <w:rPr>
          <w:rFonts w:ascii="Angsana New" w:hAnsi="Angsana New" w:cs="Angsana New"/>
          <w:sz w:val="30"/>
          <w:szCs w:val="30"/>
          <w:cs/>
        </w:rPr>
        <w:t>มีความเป็นไปได้ค่อนข้างแน่ที่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และสามารถ</w:t>
      </w:r>
      <w:r w:rsidRPr="00C24E18">
        <w:rPr>
          <w:rFonts w:ascii="Angsana New" w:hAnsi="Angsana New" w:cs="Angsana New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</w:t>
      </w:r>
      <w:r w:rsidR="0027035D"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ต้นทุนที่เกิดขึ้นในการซ่อมบ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ำ</w:t>
      </w:r>
      <w:r w:rsidR="00B8409C" w:rsidRPr="00C24E18">
        <w:rPr>
          <w:rFonts w:ascii="Angsana New" w:hAnsi="Angsana New" w:cs="Angsana New"/>
          <w:sz w:val="30"/>
          <w:szCs w:val="30"/>
          <w:cs/>
        </w:rPr>
        <w:t>รุง</w:t>
      </w:r>
      <w:r w:rsidRPr="00C24E18">
        <w:rPr>
          <w:rFonts w:ascii="Angsana New" w:hAnsi="Angsana New" w:cs="Angsana New"/>
          <w:sz w:val="30"/>
          <w:szCs w:val="30"/>
          <w:cs/>
        </w:rPr>
        <w:t>อาคารและอุปกรณ์ที่เกิดขึ้นเป็นประจ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ำจะรับรู้</w:t>
      </w:r>
      <w:r w:rsidRPr="00C24E18">
        <w:rPr>
          <w:rFonts w:ascii="Angsana New" w:hAnsi="Angsana New" w:cs="Angsana New"/>
          <w:sz w:val="30"/>
          <w:szCs w:val="30"/>
          <w:cs/>
        </w:rPr>
        <w:t>ในก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ำ</w:t>
      </w:r>
      <w:r w:rsidRPr="00C24E18">
        <w:rPr>
          <w:rFonts w:ascii="Angsana New" w:hAnsi="Angsana New" w:cs="Angsana New"/>
          <w:sz w:val="30"/>
          <w:szCs w:val="30"/>
          <w:cs/>
        </w:rPr>
        <w:t>ไรหรือขาดทุนเมื่อเกิดขึ้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น</w:t>
      </w:r>
    </w:p>
    <w:p w:rsidR="007A44CD" w:rsidRPr="00C24E18" w:rsidRDefault="007A44CD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557775" w:rsidRPr="00C24E18" w:rsidRDefault="004A0800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ค่าเสื่อมราคา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5D615E" w:rsidRPr="00C24E18" w:rsidRDefault="004918B9" w:rsidP="007C55B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24E18">
        <w:rPr>
          <w:rFonts w:ascii="Angsana New" w:hAnsi="Angsana New" w:cs="Angsana New"/>
          <w:color w:val="auto"/>
          <w:sz w:val="30"/>
          <w:szCs w:val="30"/>
          <w:cs/>
        </w:rPr>
        <w:t>ค่าเส</w:t>
      </w:r>
      <w:r w:rsidR="009B1932" w:rsidRPr="00C24E18">
        <w:rPr>
          <w:rFonts w:ascii="Angsana New" w:hAnsi="Angsana New" w:cs="Angsana New"/>
          <w:color w:val="auto"/>
          <w:sz w:val="30"/>
          <w:szCs w:val="30"/>
          <w:cs/>
        </w:rPr>
        <w:t>ื่อมราคาคำนวณจา</w:t>
      </w:r>
      <w:r w:rsidR="00930121" w:rsidRPr="00C24E18">
        <w:rPr>
          <w:rFonts w:ascii="Angsana New" w:hAnsi="Angsana New" w:cs="Angsana New"/>
          <w:color w:val="auto"/>
          <w:sz w:val="30"/>
          <w:szCs w:val="30"/>
          <w:cs/>
        </w:rPr>
        <w:t>กมูลค่าเสื่อมสภาพของรายการอาคาร</w:t>
      </w:r>
      <w:r w:rsidR="009B1932" w:rsidRPr="00C24E18">
        <w:rPr>
          <w:rFonts w:ascii="Angsana New" w:hAnsi="Angsana New" w:cs="Angsana New"/>
          <w:color w:val="auto"/>
          <w:sz w:val="30"/>
          <w:szCs w:val="30"/>
          <w:cs/>
        </w:rPr>
        <w:t>และอุปกรณ์ ซึ่งประกอบด้วยราคา</w:t>
      </w:r>
      <w:r w:rsidRPr="00C24E18">
        <w:rPr>
          <w:rFonts w:ascii="Angsana New" w:hAnsi="Angsana New" w:cs="Angsana New"/>
          <w:color w:val="auto"/>
          <w:sz w:val="30"/>
          <w:szCs w:val="30"/>
          <w:cs/>
        </w:rPr>
        <w:t>ทุนของสินทรัพย์หรือต้นทุนในการเปลี่ยนแทนอื่น</w:t>
      </w:r>
      <w:r w:rsidRPr="00C24E1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30076D" w:rsidRPr="00C24E18" w:rsidRDefault="0030076D" w:rsidP="00191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4A0800" w:rsidRPr="00C24E18" w:rsidRDefault="004918B9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หรือ</w:t>
      </w:r>
      <w:r w:rsidRPr="00C24E18">
        <w:rPr>
          <w:rFonts w:ascii="Angsana New" w:hAnsi="Angsana New" w:cs="Angsana New"/>
          <w:sz w:val="30"/>
          <w:szCs w:val="30"/>
          <w:cs/>
        </w:rPr>
        <w:t>ขาดทุน คำนวณโดยวิธีเส้นตรงตามเกณฑ์อายุการ</w:t>
      </w:r>
      <w:r w:rsidR="00C32AFA" w:rsidRPr="00C24E18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C24E18">
        <w:rPr>
          <w:rFonts w:ascii="Angsana New" w:hAnsi="Angsana New" w:cs="Angsana New"/>
          <w:sz w:val="30"/>
          <w:szCs w:val="30"/>
          <w:cs/>
        </w:rPr>
        <w:t>โดยประมาณของ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ส่วนประกอบของ</w:t>
      </w:r>
      <w:r w:rsidRPr="00C24E18">
        <w:rPr>
          <w:rFonts w:ascii="Angsana New" w:hAnsi="Angsana New" w:cs="Angsana New"/>
          <w:sz w:val="30"/>
          <w:szCs w:val="30"/>
          <w:cs/>
        </w:rPr>
        <w:t>สินทรัพย์แต่ละรายการ ประมาณการอายุการ</w:t>
      </w:r>
      <w:r w:rsidR="00C32AFA" w:rsidRPr="00C24E18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C24E18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</w:p>
    <w:p w:rsidR="005D39EF" w:rsidRPr="00C24E18" w:rsidRDefault="005D39EF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5"/>
          <w:szCs w:val="25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3600"/>
      </w:tblGrid>
      <w:tr w:rsidR="00D77FFB" w:rsidRPr="00C24E18" w:rsidTr="00D945FF">
        <w:tc>
          <w:tcPr>
            <w:tcW w:w="5598" w:type="dxa"/>
          </w:tcPr>
          <w:p w:rsidR="00D77FFB" w:rsidRPr="00C24E18" w:rsidRDefault="00D77FFB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600" w:type="dxa"/>
          </w:tcPr>
          <w:p w:rsidR="00D77FFB" w:rsidRPr="00C24E18" w:rsidRDefault="00AB67FA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D77FFB"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ปี</w:t>
            </w:r>
          </w:p>
        </w:tc>
      </w:tr>
      <w:tr w:rsidR="00E035EB" w:rsidRPr="00C24E18" w:rsidTr="00D945FF">
        <w:tc>
          <w:tcPr>
            <w:tcW w:w="5598" w:type="dxa"/>
          </w:tcPr>
          <w:p w:rsidR="00E035EB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3600" w:type="dxa"/>
          </w:tcPr>
          <w:p w:rsidR="00E035EB" w:rsidRPr="00C24E18" w:rsidRDefault="00AB67FA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9B1932"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ปี</w:t>
            </w:r>
          </w:p>
        </w:tc>
      </w:tr>
      <w:tr w:rsidR="00E035EB" w:rsidRPr="00C24E18" w:rsidTr="00D945FF">
        <w:trPr>
          <w:trHeight w:val="224"/>
        </w:trPr>
        <w:tc>
          <w:tcPr>
            <w:tcW w:w="5598" w:type="dxa"/>
          </w:tcPr>
          <w:p w:rsidR="00E035EB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600" w:type="dxa"/>
          </w:tcPr>
          <w:p w:rsidR="00E035EB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="00697412"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97412"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ปี</w:t>
            </w:r>
          </w:p>
        </w:tc>
      </w:tr>
      <w:tr w:rsidR="00B834D3" w:rsidRPr="00C24E18" w:rsidTr="00D945FF">
        <w:tc>
          <w:tcPr>
            <w:tcW w:w="5598" w:type="dxa"/>
          </w:tcPr>
          <w:p w:rsidR="00B834D3" w:rsidRPr="00C24E18" w:rsidRDefault="00B834D3" w:rsidP="00322B5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24E18">
              <w:rPr>
                <w:rFonts w:ascii="Angsana New" w:hAnsi="Angsana New" w:cs="Angsana New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600" w:type="dxa"/>
          </w:tcPr>
          <w:p w:rsidR="00B834D3" w:rsidRPr="00C24E18" w:rsidRDefault="00B834D3" w:rsidP="00322B5E">
            <w:pPr>
              <w:pStyle w:val="a4"/>
              <w:tabs>
                <w:tab w:val="clear" w:pos="1080"/>
              </w:tabs>
              <w:ind w:right="1242"/>
              <w:jc w:val="right"/>
              <w:rPr>
                <w:rFonts w:ascii="Angsana New" w:hAnsi="Angsana New" w:cs="Angsana New"/>
                <w:lang w:val="en-US"/>
              </w:rPr>
            </w:pPr>
            <w:r w:rsidRPr="00C24E18">
              <w:rPr>
                <w:rFonts w:ascii="Angsana New" w:hAnsi="Angsana New" w:cs="Angsana New"/>
                <w:lang w:val="en-US"/>
              </w:rPr>
              <w:t>5</w:t>
            </w:r>
            <w:r w:rsidR="009B1932" w:rsidRPr="00C24E18">
              <w:rPr>
                <w:rFonts w:ascii="Angsana New" w:hAnsi="Angsana New" w:cs="Angsana New"/>
                <w:cs/>
                <w:lang w:val="en-US"/>
              </w:rPr>
              <w:t xml:space="preserve">  </w:t>
            </w:r>
            <w:r w:rsidR="009B1932" w:rsidRPr="00C24E18">
              <w:rPr>
                <w:rFonts w:ascii="Angsana New" w:hAnsi="Angsana New" w:cs="Angsana New"/>
                <w:lang w:val="en-US"/>
              </w:rPr>
              <w:t xml:space="preserve"> </w:t>
            </w:r>
            <w:r w:rsidR="009B1932" w:rsidRPr="00C24E18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E035EB" w:rsidRPr="00C24E18" w:rsidTr="00D945FF">
        <w:tc>
          <w:tcPr>
            <w:tcW w:w="5598" w:type="dxa"/>
          </w:tcPr>
          <w:p w:rsidR="00E035EB" w:rsidRPr="00C24E18" w:rsidRDefault="00E035EB" w:rsidP="00322B5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C24E18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3600" w:type="dxa"/>
          </w:tcPr>
          <w:p w:rsidR="00E035EB" w:rsidRPr="00C24E18" w:rsidRDefault="00E035EB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B1932"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ปี</w:t>
            </w:r>
          </w:p>
        </w:tc>
      </w:tr>
    </w:tbl>
    <w:p w:rsidR="00B757C6" w:rsidRPr="00C24E18" w:rsidRDefault="00B757C6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5"/>
          <w:szCs w:val="25"/>
        </w:rPr>
      </w:pPr>
    </w:p>
    <w:p w:rsidR="00B8409C" w:rsidRPr="00C24E18" w:rsidRDefault="00BF3207" w:rsidP="00B8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</w:t>
      </w:r>
      <w:r w:rsidR="00B8409C" w:rsidRPr="00C24E18">
        <w:rPr>
          <w:rFonts w:ascii="Angsana New" w:hAnsi="Angsana New" w:cs="Angsana New"/>
          <w:sz w:val="30"/>
          <w:szCs w:val="30"/>
          <w:cs/>
        </w:rPr>
        <w:t>าสำหรับที่ดินและสินทรัพย์ระหว่าง</w:t>
      </w:r>
      <w:r w:rsidRPr="00C24E18">
        <w:rPr>
          <w:rFonts w:ascii="Angsana New" w:hAnsi="Angsana New" w:cs="Angsana New"/>
          <w:sz w:val="30"/>
          <w:szCs w:val="30"/>
          <w:cs/>
        </w:rPr>
        <w:t>ก่อสร้าง</w:t>
      </w:r>
      <w:r w:rsidR="00B8409C" w:rsidRPr="00C24E18">
        <w:rPr>
          <w:rFonts w:ascii="Angsana New" w:hAnsi="Angsana New" w:cs="Angsana New" w:hint="cs"/>
          <w:sz w:val="30"/>
          <w:szCs w:val="30"/>
          <w:cs/>
        </w:rPr>
        <w:t>และติดตั้ง</w:t>
      </w:r>
    </w:p>
    <w:p w:rsidR="00972482" w:rsidRPr="00C24E18" w:rsidRDefault="0097248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5"/>
          <w:szCs w:val="25"/>
        </w:rPr>
      </w:pPr>
    </w:p>
    <w:p w:rsidR="004918B9" w:rsidRPr="00C24E18" w:rsidRDefault="009B1932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5339AC" w:rsidRPr="00C24E18" w:rsidRDefault="005339AC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 w:cs="Angsana New"/>
          <w:b/>
          <w:bCs/>
          <w:i/>
          <w:iCs/>
          <w:sz w:val="25"/>
          <w:szCs w:val="25"/>
        </w:rPr>
      </w:pPr>
    </w:p>
    <w:p w:rsidR="00557775" w:rsidRPr="00C24E18" w:rsidRDefault="00E10507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875C3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ญ</w:t>
      </w:r>
      <w:r w:rsidR="00BF3207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BF3207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5"/>
          <w:szCs w:val="25"/>
        </w:rPr>
      </w:pPr>
    </w:p>
    <w:p w:rsidR="007A44CD" w:rsidRPr="00C24E18" w:rsidRDefault="007A44C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สินทรัพย์ไม่มีตัวตนที่กลุ่มบริษัทซื้อมาและมีอายุการใช้งานจำกัด </w:t>
      </w:r>
      <w:r w:rsidR="008C64F0" w:rsidRPr="00C24E18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C24E18">
        <w:rPr>
          <w:rFonts w:ascii="Angsana New" w:hAnsi="Angsana New" w:cs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</w:p>
    <w:p w:rsidR="007A44CD" w:rsidRPr="00C24E18" w:rsidRDefault="007A44C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5"/>
          <w:szCs w:val="25"/>
        </w:rPr>
      </w:pPr>
    </w:p>
    <w:p w:rsidR="00557775" w:rsidRPr="00C24E18" w:rsidRDefault="009B1932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shd w:val="clear" w:color="auto" w:fill="E0E0E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 xml:space="preserve">ค่าตัดจำหน่าย 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5"/>
          <w:szCs w:val="25"/>
        </w:rPr>
      </w:pPr>
    </w:p>
    <w:p w:rsidR="00B64D34" w:rsidRPr="00802B59" w:rsidRDefault="00B64D34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ค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่าตัดจำหน่ายคำนวณ</w:t>
      </w:r>
      <w:r w:rsidR="00823432" w:rsidRPr="00C24E18">
        <w:rPr>
          <w:rFonts w:ascii="Angsana New" w:hAnsi="Angsana New" w:cs="Angsana New"/>
          <w:sz w:val="30"/>
          <w:szCs w:val="30"/>
          <w:cs/>
        </w:rPr>
        <w:t>จาก</w:t>
      </w:r>
      <w:r w:rsidR="009B1932" w:rsidRPr="00802B59">
        <w:rPr>
          <w:rFonts w:ascii="Angsana New" w:hAnsi="Angsana New" w:cs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557775" w:rsidRPr="00802B59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57775" w:rsidRPr="00C24E18" w:rsidRDefault="00C379E2" w:rsidP="00F01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="00D77FFB" w:rsidRPr="00C24E18">
        <w:rPr>
          <w:rFonts w:ascii="Angsana New" w:hAnsi="Angsana New" w:cs="Angsana New"/>
          <w:sz w:val="30"/>
          <w:szCs w:val="30"/>
        </w:rPr>
        <w:t xml:space="preserve"> </w:t>
      </w:r>
      <w:r w:rsidR="00B64D34" w:rsidRPr="00C24E18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ระยะเวลาที่คาดว่าจะได้รับประโยชน์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สำหรับปีปัจจุบันและปีเปรียบเทียบ</w:t>
      </w:r>
      <w:r w:rsidR="00B64D34" w:rsidRPr="00C24E18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5"/>
          <w:szCs w:val="25"/>
          <w: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598"/>
        <w:gridCol w:w="3483"/>
      </w:tblGrid>
      <w:tr w:rsidR="005B6ED4" w:rsidRPr="00C24E18" w:rsidTr="00D945FF">
        <w:tc>
          <w:tcPr>
            <w:tcW w:w="5598" w:type="dxa"/>
          </w:tcPr>
          <w:p w:rsidR="005B6ED4" w:rsidRPr="00C24E18" w:rsidRDefault="007D14CD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ค่าลิขสิทธิ์ซอฟต์แวร์</w:t>
            </w:r>
          </w:p>
        </w:tc>
        <w:tc>
          <w:tcPr>
            <w:tcW w:w="3483" w:type="dxa"/>
          </w:tcPr>
          <w:p w:rsidR="005B6ED4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ปี</w:t>
            </w:r>
          </w:p>
        </w:tc>
      </w:tr>
    </w:tbl>
    <w:p w:rsidR="007A44CD" w:rsidRPr="00C24E18" w:rsidRDefault="007A44CD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25"/>
          <w:szCs w:val="25"/>
        </w:rPr>
      </w:pPr>
    </w:p>
    <w:p w:rsidR="00D34B65" w:rsidRDefault="009B1932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</w:p>
    <w:p w:rsidR="00F01A49" w:rsidRPr="00C24E18" w:rsidRDefault="00F01A49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01A49" w:rsidRPr="005D2BA0" w:rsidRDefault="00F01A49" w:rsidP="005D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310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(ฎ)</w:t>
      </w:r>
      <w:r w:rsidRPr="00A310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Pr="00A3104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สัญญาเช่า</w:t>
      </w:r>
    </w:p>
    <w:p w:rsidR="00F01A49" w:rsidRDefault="00F01A49" w:rsidP="00F01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9B0CD4" w:rsidRDefault="009B0CD4" w:rsidP="00F01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24"/>
          <w:szCs w:val="24"/>
        </w:rPr>
        <w:tab/>
      </w:r>
      <w:r w:rsidRPr="009B0C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9B0CD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9B0CD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9B0CD4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63</w:t>
      </w:r>
    </w:p>
    <w:p w:rsidR="009B0CD4" w:rsidRPr="009B0CD4" w:rsidRDefault="009B0CD4" w:rsidP="00F01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9C65A5" w:rsidRDefault="00F01A49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01A49">
        <w:rPr>
          <w:rFonts w:ascii="Angsana New" w:hAnsi="Angsana New" w:cs="Angsana New" w:hint="cs"/>
          <w:sz w:val="30"/>
          <w:szCs w:val="30"/>
          <w:cs/>
        </w:rPr>
        <w:t>ณ</w:t>
      </w:r>
      <w:r w:rsidRPr="00F01A4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1A49">
        <w:rPr>
          <w:rFonts w:ascii="Angsana New" w:hAnsi="Angsana New" w:cs="Angsana New" w:hint="cs"/>
          <w:sz w:val="30"/>
          <w:szCs w:val="30"/>
          <w:cs/>
        </w:rPr>
        <w:t>วันเริ่มต้นของสัญญากลุ่มบริษัทจะประเมินว่าสัญญาเป็นสัญญาเช่าหรือประกอบด้วยสัญญาเช่าหรือไม่</w:t>
      </w:r>
      <w:r w:rsidR="00730130">
        <w:rPr>
          <w:rFonts w:ascii="Angsana New" w:hAnsi="Angsana New" w:cs="Angsana New"/>
          <w:sz w:val="30"/>
          <w:szCs w:val="30"/>
        </w:rPr>
        <w:t xml:space="preserve"> </w:t>
      </w:r>
      <w:r w:rsidR="00730130">
        <w:rPr>
          <w:rFonts w:ascii="Angsana New" w:hAnsi="Angsana New" w:cs="Angsana New"/>
          <w:sz w:val="30"/>
          <w:szCs w:val="30"/>
        </w:rPr>
        <w:br/>
      </w:r>
      <w:r w:rsidRPr="00F01A49">
        <w:rPr>
          <w:rFonts w:ascii="Angsana New" w:hAnsi="Angsana New" w:cs="Angsana New" w:hint="cs"/>
          <w:sz w:val="30"/>
          <w:szCs w:val="30"/>
          <w:cs/>
        </w:rPr>
        <w:t>กลุ่มบริษัทนำคำนิยามของสัญญาเช่าตาม</w:t>
      </w:r>
      <w:r w:rsidRPr="00F01A4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1A49">
        <w:rPr>
          <w:rFonts w:ascii="Angsana New" w:hAnsi="Angsana New" w:cs="Angsana New"/>
          <w:sz w:val="30"/>
          <w:szCs w:val="30"/>
        </w:rPr>
        <w:t xml:space="preserve">TFRS </w:t>
      </w:r>
      <w:r w:rsidR="00AB67FA" w:rsidRPr="00AB67FA">
        <w:rPr>
          <w:rFonts w:ascii="Angsana New" w:hAnsi="Angsana New" w:cs="Angsana New"/>
          <w:sz w:val="30"/>
          <w:szCs w:val="30"/>
        </w:rPr>
        <w:t>16</w:t>
      </w:r>
      <w:r w:rsidRPr="00F01A49">
        <w:rPr>
          <w:rFonts w:ascii="Angsana New" w:hAnsi="Angsana New" w:cs="Angsana New"/>
          <w:sz w:val="30"/>
          <w:szCs w:val="30"/>
        </w:rPr>
        <w:t xml:space="preserve"> </w:t>
      </w:r>
      <w:r w:rsidRPr="00F01A49">
        <w:rPr>
          <w:rFonts w:ascii="Angsana New" w:hAnsi="Angsana New" w:cs="Angsana New" w:hint="cs"/>
          <w:sz w:val="30"/>
          <w:szCs w:val="30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:rsidR="00730130" w:rsidRPr="00730130" w:rsidRDefault="00730130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730130" w:rsidRPr="003C5B68" w:rsidRDefault="00730130" w:rsidP="00322B5E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C5B68">
        <w:rPr>
          <w:rFonts w:ascii="Angsana New" w:hAnsi="Angsana New" w:cs="Angsana New" w:hint="cs"/>
          <w:i/>
          <w:iCs/>
          <w:sz w:val="30"/>
          <w:szCs w:val="30"/>
          <w:cs/>
        </w:rPr>
        <w:t>ในฐานะผู้เช่า</w:t>
      </w:r>
    </w:p>
    <w:p w:rsidR="00F01A49" w:rsidRPr="00730130" w:rsidRDefault="00F01A49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730130" w:rsidRPr="00730130" w:rsidRDefault="00730130" w:rsidP="0073013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0130">
        <w:rPr>
          <w:rFonts w:ascii="Angsana New" w:hAnsi="Angsana New" w:cs="Angsana New" w:hint="cs"/>
          <w:sz w:val="30"/>
          <w:szCs w:val="30"/>
          <w:cs/>
        </w:rPr>
        <w:t>ณ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0130">
        <w:rPr>
          <w:rFonts w:ascii="Angsana New" w:hAnsi="Angsana New" w:cs="Angsana New" w:hint="cs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0130">
        <w:rPr>
          <w:rFonts w:ascii="Angsana New" w:hAnsi="Angsana New" w:cs="Angsana New" w:hint="cs"/>
          <w:sz w:val="30"/>
          <w:szCs w:val="30"/>
          <w:cs/>
        </w:rPr>
        <w:t>สัญญาที่มีส่วนประกอบที่เป็นสัญญาเช่า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730130">
        <w:rPr>
          <w:rFonts w:ascii="Angsana New" w:hAnsi="Angsana New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730130" w:rsidRPr="00730130" w:rsidRDefault="00730130" w:rsidP="0073013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30130" w:rsidRDefault="00730130" w:rsidP="0073013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30130">
        <w:rPr>
          <w:rFonts w:ascii="Angsana New" w:hAnsi="Angsana New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0130">
        <w:rPr>
          <w:rFonts w:ascii="Angsana New" w:hAnsi="Angsana New" w:cs="Angsana New" w:hint="cs"/>
          <w:sz w:val="30"/>
          <w:szCs w:val="30"/>
          <w:cs/>
        </w:rPr>
        <w:t>ณ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0130">
        <w:rPr>
          <w:rFonts w:ascii="Angsana New" w:hAnsi="Angsana New" w:cs="Angsana New" w:hint="cs"/>
          <w:sz w:val="30"/>
          <w:szCs w:val="30"/>
          <w:cs/>
        </w:rPr>
        <w:t>วันที่สัญญาเช่าเริ่มมีผล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0130">
        <w:rPr>
          <w:rFonts w:ascii="Angsana New" w:hAnsi="Angsana New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730130" w:rsidRPr="00730130" w:rsidRDefault="00730130" w:rsidP="0073013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30130" w:rsidRDefault="00730130" w:rsidP="0073013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30130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0130">
        <w:rPr>
          <w:rFonts w:ascii="Angsana New" w:hAnsi="Angsana New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0130">
        <w:rPr>
          <w:rFonts w:ascii="Angsana New" w:hAnsi="Angsana New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0130">
        <w:rPr>
          <w:rFonts w:ascii="Angsana New" w:hAnsi="Angsana New" w:cs="Angsana New" w:hint="cs"/>
          <w:sz w:val="30"/>
          <w:szCs w:val="30"/>
          <w:cs/>
        </w:rPr>
        <w:t>ณ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0130">
        <w:rPr>
          <w:rFonts w:ascii="Angsana New" w:hAnsi="Angsana New" w:cs="Angsana New" w:hint="cs"/>
          <w:sz w:val="30"/>
          <w:szCs w:val="30"/>
          <w:cs/>
        </w:rPr>
        <w:t>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1926BD">
        <w:rPr>
          <w:rFonts w:ascii="Angsana New" w:hAnsi="Angsana New" w:cs="Angsana New"/>
          <w:sz w:val="30"/>
          <w:szCs w:val="30"/>
        </w:rPr>
        <w:t xml:space="preserve"> </w:t>
      </w:r>
      <w:r w:rsidRPr="00730130">
        <w:rPr>
          <w:rFonts w:ascii="Angsana New" w:hAnsi="Angsana New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0130">
        <w:rPr>
          <w:rFonts w:ascii="Angsana New" w:hAnsi="Angsana New" w:cs="Angsana New" w:hint="cs"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0130">
        <w:rPr>
          <w:rFonts w:ascii="Angsana New" w:hAnsi="Angsana New" w:cs="Angsana New" w:hint="cs"/>
          <w:sz w:val="30"/>
          <w:szCs w:val="30"/>
          <w:cs/>
        </w:rPr>
        <w:t>หรือต้นทุนของสินทรัพย์สิทธิการใช้สะท้อนว่ากลุ่มบริษัท</w:t>
      </w:r>
      <w:r w:rsidR="001926BD">
        <w:rPr>
          <w:rFonts w:ascii="Angsana New" w:hAnsi="Angsana New" w:cs="Angsana New"/>
          <w:sz w:val="30"/>
          <w:szCs w:val="30"/>
        </w:rPr>
        <w:t xml:space="preserve"> </w:t>
      </w:r>
      <w:r w:rsidRPr="00730130">
        <w:rPr>
          <w:rFonts w:ascii="Angsana New" w:hAnsi="Angsana New" w:cs="Angsana New" w:hint="cs"/>
          <w:sz w:val="30"/>
          <w:szCs w:val="30"/>
          <w:cs/>
        </w:rPr>
        <w:t>จะมีการใช้สิทธิในการซื้อสินทรัพย์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  <w:r w:rsidR="00B45C24">
        <w:rPr>
          <w:rFonts w:ascii="Angsana New" w:hAnsi="Angsana New" w:cs="Angsana New"/>
          <w:sz w:val="30"/>
          <w:szCs w:val="30"/>
          <w:cs/>
        </w:rPr>
        <w:br/>
      </w:r>
      <w:r w:rsidRPr="00730130">
        <w:rPr>
          <w:rFonts w:ascii="Angsana New" w:hAnsi="Angsana New" w:cs="Angsana New" w:hint="cs"/>
          <w:sz w:val="30"/>
          <w:szCs w:val="30"/>
          <w:cs/>
        </w:rPr>
        <w:t>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0130">
        <w:rPr>
          <w:rFonts w:ascii="Angsana New" w:hAnsi="Angsana New" w:cs="Angsana New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  <w:r w:rsidRPr="00730130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F01A49" w:rsidRDefault="00F01A49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01A49" w:rsidRDefault="001926BD" w:rsidP="00BD299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926BD">
        <w:rPr>
          <w:rFonts w:ascii="Angsana New" w:hAnsi="Angsana New" w:cs="Angsana New" w:hint="cs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</w:t>
      </w:r>
      <w:r w:rsidRPr="00192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26BD">
        <w:rPr>
          <w:rFonts w:ascii="Angsana New" w:hAnsi="Angsana New" w:cs="Angsana New" w:hint="cs"/>
          <w:sz w:val="30"/>
          <w:szCs w:val="30"/>
          <w:cs/>
        </w:rPr>
        <w:t>ณ</w:t>
      </w:r>
      <w:r w:rsidRPr="00192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26BD">
        <w:rPr>
          <w:rFonts w:ascii="Angsana New" w:hAnsi="Angsana New" w:cs="Angsana New" w:hint="cs"/>
          <w:sz w:val="30"/>
          <w:szCs w:val="30"/>
          <w:cs/>
        </w:rPr>
        <w:t>วันที่สัญญาเช่าเริ่มมีผล</w:t>
      </w:r>
      <w:r w:rsidRPr="00192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26BD">
        <w:rPr>
          <w:rFonts w:ascii="Angsana New" w:hAnsi="Angsana New" w:cs="Angsana New" w:hint="cs"/>
          <w:sz w:val="30"/>
          <w:szCs w:val="30"/>
          <w:cs/>
        </w:rPr>
        <w:t>คิดลดด้วยอัตราดอกเบี้ยตามนัยของสัญญาเช่า</w:t>
      </w:r>
      <w:r w:rsidRPr="00192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26BD">
        <w:rPr>
          <w:rFonts w:ascii="Angsana New" w:hAnsi="Angsana New" w:cs="Angsana New" w:hint="cs"/>
          <w:sz w:val="30"/>
          <w:szCs w:val="30"/>
          <w:cs/>
        </w:rPr>
        <w:t>เว้นแต่อัตรานั้นไม่สามารถกำหนดได้</w:t>
      </w:r>
      <w:r w:rsidRPr="00192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26BD">
        <w:rPr>
          <w:rFonts w:ascii="Angsana New" w:hAnsi="Angsana New" w:cs="Angsana New" w:hint="cs"/>
          <w:sz w:val="30"/>
          <w:szCs w:val="30"/>
          <w:cs/>
        </w:rPr>
        <w:t>กลุ่มบริษัทใช้อัตราดอกเบี้ย</w:t>
      </w:r>
      <w:r w:rsidR="009B0CD4">
        <w:rPr>
          <w:rFonts w:ascii="Angsana New" w:hAnsi="Angsana New" w:cs="Angsana New"/>
          <w:sz w:val="30"/>
          <w:szCs w:val="30"/>
        </w:rPr>
        <w:br/>
      </w:r>
      <w:r w:rsidRPr="001926BD">
        <w:rPr>
          <w:rFonts w:ascii="Angsana New" w:hAnsi="Angsana New" w:cs="Angsana New" w:hint="cs"/>
          <w:sz w:val="30"/>
          <w:szCs w:val="30"/>
          <w:cs/>
        </w:rPr>
        <w:t>เงินกู้ยืมส่วนเพิ่มของกลุ่มบริษัท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:rsidR="009B0CD4" w:rsidRPr="00BD2990" w:rsidRDefault="009B0CD4" w:rsidP="00BD299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C1602" w:rsidRDefault="009C1602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1602">
        <w:rPr>
          <w:rFonts w:ascii="Angsana New" w:hAnsi="Angsana New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:rsidR="0078320C" w:rsidRDefault="0078320C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C1602" w:rsidRDefault="009C1602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1602">
        <w:rPr>
          <w:rFonts w:ascii="Angsana New" w:hAnsi="Angsana New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</w:t>
      </w:r>
      <w:r w:rsidRPr="009C16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602">
        <w:rPr>
          <w:rFonts w:ascii="Angsana New" w:hAnsi="Angsana New" w:cs="Angsana New" w:hint="cs"/>
          <w:sz w:val="30"/>
          <w:szCs w:val="30"/>
          <w:cs/>
        </w:rPr>
        <w:t>และหนี้สินตามสัญญาเช่าจะถูก</w:t>
      </w:r>
      <w:r w:rsidRPr="009C1602">
        <w:rPr>
          <w:rFonts w:ascii="Angsana New" w:hAnsi="Angsana New" w:cs="Angsana New"/>
          <w:sz w:val="30"/>
          <w:szCs w:val="30"/>
          <w:cs/>
        </w:rPr>
        <w:t xml:space="preserve">          </w:t>
      </w:r>
      <w:r w:rsidRPr="009C1602">
        <w:rPr>
          <w:rFonts w:ascii="Angsana New" w:hAnsi="Angsana New" w:cs="Angsana New" w:hint="cs"/>
          <w:sz w:val="30"/>
          <w:szCs w:val="30"/>
          <w:cs/>
        </w:rPr>
        <w:t>วัดมูลค่าใหม่เมื่อมีการเปลี่ยนแปลงอายุสัญญาเช่า</w:t>
      </w:r>
      <w:r w:rsidRPr="009C16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602">
        <w:rPr>
          <w:rFonts w:ascii="Angsana New" w:hAnsi="Angsana New" w:cs="Angsana New" w:hint="cs"/>
          <w:sz w:val="30"/>
          <w:szCs w:val="30"/>
          <w:cs/>
        </w:rPr>
        <w:t>การเปลี่ยนแปลง</w:t>
      </w:r>
      <w:r w:rsidRPr="009C16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602">
        <w:rPr>
          <w:rFonts w:ascii="Angsana New" w:hAnsi="Angsana New" w:cs="Angsana New" w:hint="cs"/>
          <w:sz w:val="30"/>
          <w:szCs w:val="30"/>
          <w:cs/>
        </w:rPr>
        <w:t>ค่าเช่า</w:t>
      </w:r>
      <w:r w:rsidRPr="009C16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602">
        <w:rPr>
          <w:rFonts w:ascii="Angsana New" w:hAnsi="Angsana New" w:cs="Angsana New" w:hint="cs"/>
          <w:sz w:val="30"/>
          <w:szCs w:val="30"/>
          <w:cs/>
        </w:rPr>
        <w:t>การเปลี่ยนแปลงประมาณการจำนวนเงินที่คาดว่าต้องจ่ายภายใต้การรับประกันมูลค่าคงเหลือ</w:t>
      </w:r>
      <w:r w:rsidRPr="009C16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602">
        <w:rPr>
          <w:rFonts w:ascii="Angsana New" w:hAnsi="Angsana New" w:cs="Angsana New" w:hint="cs"/>
          <w:sz w:val="30"/>
          <w:szCs w:val="30"/>
          <w:cs/>
        </w:rPr>
        <w:t>หรือการเปลี่ยนแปลงการประเมินการใช้สิทธิเลือกซื้อ</w:t>
      </w:r>
      <w:r w:rsidRPr="009C16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602">
        <w:rPr>
          <w:rFonts w:ascii="Angsana New" w:hAnsi="Angsana New" w:cs="Angsana New" w:hint="cs"/>
          <w:sz w:val="30"/>
          <w:szCs w:val="30"/>
          <w:cs/>
        </w:rPr>
        <w:t>สิทธิเลือกในการขยายอายุสัญญาเช่าหรือสิทธิเลือกในการยกเลิกสัญญาเช่า</w:t>
      </w:r>
      <w:r w:rsidRPr="009C16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602">
        <w:rPr>
          <w:rFonts w:ascii="Angsana New" w:hAnsi="Angsana New" w:cs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9C16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602">
        <w:rPr>
          <w:rFonts w:ascii="Angsana New" w:hAnsi="Angsana New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9C16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602">
        <w:rPr>
          <w:rFonts w:ascii="Angsana New" w:hAnsi="Angsana New" w:cs="Angsana New" w:hint="cs"/>
          <w:sz w:val="30"/>
          <w:szCs w:val="30"/>
          <w:cs/>
        </w:rPr>
        <w:t>หรือรับรู้ในกำไรหรือขาดทุน</w:t>
      </w:r>
      <w:r w:rsidRPr="009C16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602">
        <w:rPr>
          <w:rFonts w:ascii="Angsana New" w:hAnsi="Angsana New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:rsidR="009C1602" w:rsidRDefault="009C1602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C1602" w:rsidRPr="009C1602" w:rsidRDefault="009C1602" w:rsidP="00322B5E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31048">
        <w:rPr>
          <w:rFonts w:ascii="Angsana New" w:hAnsi="Angsana New" w:cs="Angsana New" w:hint="cs"/>
          <w:i/>
          <w:iCs/>
          <w:sz w:val="30"/>
          <w:szCs w:val="30"/>
          <w:cs/>
        </w:rPr>
        <w:t>ในฐานะผู้ให้เช่า</w:t>
      </w:r>
    </w:p>
    <w:p w:rsidR="009C1602" w:rsidRDefault="009C1602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1048" w:rsidRDefault="00A31048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31048">
        <w:rPr>
          <w:rFonts w:ascii="Angsana New" w:hAnsi="Angsana New" w:cs="Angsana New" w:hint="cs"/>
          <w:sz w:val="30"/>
          <w:szCs w:val="30"/>
          <w:cs/>
        </w:rPr>
        <w:t>ณ</w:t>
      </w:r>
      <w:r w:rsidRPr="00A310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1048">
        <w:rPr>
          <w:rFonts w:ascii="Angsana New" w:hAnsi="Angsana New" w:cs="Angsana New" w:hint="cs"/>
          <w:sz w:val="30"/>
          <w:szCs w:val="30"/>
          <w:cs/>
        </w:rPr>
        <w:t>วันที่เริ่มต้นของสัญญาเช่าหรือวันที่มีการเปลี่ยนแปลงสัญญาเช่า</w:t>
      </w:r>
      <w:r w:rsidRPr="00A310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1048">
        <w:rPr>
          <w:rFonts w:ascii="Angsana New" w:hAnsi="Angsana New" w:cs="Angsana New" w:hint="cs"/>
          <w:sz w:val="30"/>
          <w:szCs w:val="30"/>
          <w:cs/>
        </w:rPr>
        <w:t>สัญญาที่มีส่วนประกอบที่เป็นสัญญาเช่ารายการหนึ่งหรือมากกว่าหรือมีส่วนประกอบที่ไม่เป็นการเช่า</w:t>
      </w:r>
      <w:r w:rsidRPr="00A310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1048">
        <w:rPr>
          <w:rFonts w:ascii="Angsana New" w:hAnsi="Angsana New" w:cs="Angsana New" w:hint="cs"/>
          <w:sz w:val="30"/>
          <w:szCs w:val="30"/>
          <w:cs/>
        </w:rPr>
        <w:t>กลุ่มบริษัทจะปันส่วนสิ่งตอบแทนที่จะได้รับตามสัญญาให้กับ</w:t>
      </w:r>
      <w:r w:rsidRPr="00A310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1048">
        <w:rPr>
          <w:rFonts w:ascii="Angsana New" w:hAnsi="Angsana New" w:cs="Angsana New" w:hint="cs"/>
          <w:sz w:val="30"/>
          <w:szCs w:val="30"/>
          <w:cs/>
        </w:rPr>
        <w:t>แต่ละส่วนประกอบตามเกณฑ์ราคาขายที่เป็นเอกเทศ</w:t>
      </w:r>
    </w:p>
    <w:p w:rsidR="00A31048" w:rsidRDefault="00A31048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1048" w:rsidRDefault="00A31048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31048">
        <w:rPr>
          <w:rFonts w:ascii="Angsana New" w:hAnsi="Angsana New" w:cs="Angsana New" w:hint="cs"/>
          <w:sz w:val="30"/>
          <w:szCs w:val="30"/>
          <w:cs/>
        </w:rPr>
        <w:t>เมื่อกลุ่มบริษัทเป็นผู้ให้เช่า</w:t>
      </w:r>
      <w:r w:rsidRPr="00A310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1048">
        <w:rPr>
          <w:rFonts w:ascii="Angsana New" w:hAnsi="Angsana New" w:cs="Angsana New" w:hint="cs"/>
          <w:sz w:val="30"/>
          <w:szCs w:val="30"/>
          <w:cs/>
        </w:rPr>
        <w:t>กลุ่มบริษัทจะพิจารณา</w:t>
      </w:r>
      <w:r w:rsidRPr="00A310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1048">
        <w:rPr>
          <w:rFonts w:ascii="Angsana New" w:hAnsi="Angsana New" w:cs="Angsana New" w:hint="cs"/>
          <w:sz w:val="30"/>
          <w:szCs w:val="30"/>
          <w:cs/>
        </w:rPr>
        <w:t>ณ</w:t>
      </w:r>
      <w:r w:rsidRPr="00A310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1048">
        <w:rPr>
          <w:rFonts w:ascii="Angsana New" w:hAnsi="Angsana New" w:cs="Angsana New" w:hint="cs"/>
          <w:sz w:val="30"/>
          <w:szCs w:val="30"/>
          <w:cs/>
        </w:rPr>
        <w:t>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</w:t>
      </w:r>
      <w:r w:rsidRPr="00A310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1048">
        <w:rPr>
          <w:rFonts w:ascii="Angsana New" w:hAnsi="Angsana New" w:cs="Angsana New" w:hint="cs"/>
          <w:sz w:val="30"/>
          <w:szCs w:val="30"/>
          <w:cs/>
        </w:rPr>
        <w:t>หากมี</w:t>
      </w:r>
      <w:r w:rsidRPr="00A310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1048">
        <w:rPr>
          <w:rFonts w:ascii="Angsana New" w:hAnsi="Angsana New" w:cs="Angsana New" w:hint="cs"/>
          <w:sz w:val="30"/>
          <w:szCs w:val="30"/>
          <w:cs/>
        </w:rPr>
        <w:t>สัญญาเช่าดังกล่าวจะจัดประเภทเป็นสัญญาเช่าเงินทุน</w:t>
      </w:r>
      <w:r w:rsidRPr="00A310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1048">
        <w:rPr>
          <w:rFonts w:ascii="Angsana New" w:hAnsi="Angsana New" w:cs="Angsana New" w:hint="cs"/>
          <w:sz w:val="30"/>
          <w:szCs w:val="30"/>
          <w:cs/>
        </w:rPr>
        <w:t>หากไม่มี</w:t>
      </w:r>
      <w:r w:rsidRPr="00A310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1048">
        <w:rPr>
          <w:rFonts w:ascii="Angsana New" w:hAnsi="Angsana New" w:cs="Angsana New" w:hint="cs"/>
          <w:sz w:val="30"/>
          <w:szCs w:val="30"/>
          <w:cs/>
        </w:rPr>
        <w:t>สัญญาเช่าดังกล่าวจะจัดประเภทเป็นสัญญาเช่าดำเนินงาน</w:t>
      </w:r>
    </w:p>
    <w:p w:rsidR="009C1602" w:rsidRDefault="009C1602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01A49" w:rsidRDefault="00A31048" w:rsidP="00480F0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31048">
        <w:rPr>
          <w:rFonts w:ascii="Angsana New" w:hAnsi="Angsana New" w:cs="Angsana New" w:hint="cs"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</w:t>
      </w:r>
      <w:r w:rsidRPr="00A310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1048">
        <w:rPr>
          <w:rFonts w:ascii="Angsana New" w:hAnsi="Angsana New" w:cs="Angsana New" w:hint="cs"/>
          <w:sz w:val="30"/>
          <w:szCs w:val="30"/>
          <w:cs/>
        </w:rPr>
        <w:t>และแสดงเป็นส่วนหนึ่งของรายได้อื่น</w:t>
      </w:r>
      <w:r w:rsidRPr="00A310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1048">
        <w:rPr>
          <w:rFonts w:ascii="Angsana New" w:hAnsi="Angsana New" w:cs="Angsana New" w:hint="cs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A310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1048">
        <w:rPr>
          <w:rFonts w:ascii="Angsana New" w:hAnsi="Angsana New" w:cs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ค่าเช่าที่อาจเกิดขึ้นรับรู้เป็นรายได้ในรอบระยะเวลาบัญชีที่ได้รับ</w:t>
      </w:r>
    </w:p>
    <w:p w:rsidR="00F01A49" w:rsidRDefault="00F01A49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E1958" w:rsidRDefault="003E1958" w:rsidP="003E1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B0CD4" w:rsidRDefault="009B0CD4" w:rsidP="00322B5E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B0C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9B0CD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9B0CD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9B0CD4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63</w:t>
      </w:r>
    </w:p>
    <w:p w:rsidR="009B0CD4" w:rsidRDefault="009B0CD4" w:rsidP="00322B5E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9B0CD4" w:rsidRDefault="009B0CD4" w:rsidP="00322B5E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B0CD4">
        <w:rPr>
          <w:rFonts w:asciiTheme="majorBidi" w:hAnsiTheme="majorBidi" w:cs="Angsana New" w:hint="cs"/>
          <w:sz w:val="30"/>
          <w:szCs w:val="30"/>
          <w:cs/>
        </w:rPr>
        <w:t>ในฐานะผู้เช่า</w:t>
      </w:r>
      <w:r w:rsidRPr="009B0C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CD4">
        <w:rPr>
          <w:rFonts w:asciiTheme="majorBidi" w:hAnsiTheme="majorBidi" w:cs="Angsana New" w:hint="cs"/>
          <w:sz w:val="30"/>
          <w:szCs w:val="30"/>
          <w:cs/>
        </w:rPr>
        <w:t>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</w:t>
      </w:r>
      <w:r w:rsidRPr="009B0C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CD4">
        <w:rPr>
          <w:rFonts w:asciiTheme="majorBidi" w:hAnsiTheme="majorBidi" w:cs="Angsana New" w:hint="cs"/>
          <w:sz w:val="30"/>
          <w:szCs w:val="30"/>
          <w:cs/>
        </w:rPr>
        <w:t>ให้จัดประเภทเป็นสัญญาเช่าการเงิน</w:t>
      </w:r>
      <w:r w:rsidRPr="009B0C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CD4">
        <w:rPr>
          <w:rFonts w:asciiTheme="majorBidi" w:hAnsiTheme="majorBidi" w:cs="Angsana New" w:hint="cs"/>
          <w:sz w:val="30"/>
          <w:szCs w:val="30"/>
          <w:cs/>
        </w:rPr>
        <w:t>ส่วนที่ดิน</w:t>
      </w:r>
      <w:r w:rsidRPr="009B0C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CD4">
        <w:rPr>
          <w:rFonts w:asciiTheme="majorBidi" w:hAnsiTheme="majorBidi" w:cs="Angsana New" w:hint="cs"/>
          <w:sz w:val="30"/>
          <w:szCs w:val="30"/>
          <w:cs/>
        </w:rPr>
        <w:t>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Pr="009B0C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CD4">
        <w:rPr>
          <w:rFonts w:asciiTheme="majorBidi" w:hAnsiTheme="majorBidi" w:cs="Angsana New" w:hint="cs"/>
          <w:sz w:val="30"/>
          <w:szCs w:val="30"/>
          <w:cs/>
        </w:rPr>
        <w:t>หักด้วยค่าเสื่อมราคาสะสมและขาดทุนจากการด้อยค่า</w:t>
      </w:r>
      <w:r w:rsidRPr="009B0C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CD4">
        <w:rPr>
          <w:rFonts w:asciiTheme="majorBidi" w:hAnsiTheme="majorBidi" w:cs="Angsana New" w:hint="cs"/>
          <w:sz w:val="30"/>
          <w:szCs w:val="30"/>
          <w:cs/>
        </w:rPr>
        <w:t>ค่าเช่าที่ชำระจะแยกเป็นส่วนที่เป็นค่าใช้จ่าย</w:t>
      </w:r>
      <w:r w:rsidR="00C40A08">
        <w:rPr>
          <w:rFonts w:asciiTheme="majorBidi" w:hAnsiTheme="majorBidi" w:cs="Angsana New"/>
          <w:sz w:val="30"/>
          <w:szCs w:val="30"/>
        </w:rPr>
        <w:br/>
      </w:r>
      <w:r w:rsidRPr="009B0CD4">
        <w:rPr>
          <w:rFonts w:asciiTheme="majorBidi" w:hAnsiTheme="majorBidi" w:cs="Angsana New" w:hint="cs"/>
          <w:sz w:val="30"/>
          <w:szCs w:val="30"/>
          <w:cs/>
        </w:rPr>
        <w:t>ทางการเงิน</w:t>
      </w:r>
      <w:r w:rsidRPr="009B0C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CD4">
        <w:rPr>
          <w:rFonts w:asciiTheme="majorBidi" w:hAnsiTheme="majorBidi" w:cs="Angsana New" w:hint="cs"/>
          <w:sz w:val="30"/>
          <w:szCs w:val="30"/>
          <w:cs/>
        </w:rPr>
        <w:t>และส่วนที่จะหักจากหนี้ตามสัญญา</w:t>
      </w:r>
      <w:r w:rsidRPr="009B0C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CD4">
        <w:rPr>
          <w:rFonts w:asciiTheme="majorBidi" w:hAnsiTheme="majorBidi" w:cs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9B0C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CD4">
        <w:rPr>
          <w:rFonts w:asciiTheme="majorBidi" w:hAnsiTheme="majorBidi" w:cs="Angsana New" w:hint="cs"/>
          <w:sz w:val="30"/>
          <w:szCs w:val="30"/>
          <w:cs/>
        </w:rPr>
        <w:t>ค่าใช้จ่ายทางการเงินจะบันทึกโดยตรงในกำไรหรือขาดทุน</w:t>
      </w:r>
    </w:p>
    <w:p w:rsidR="009B0CD4" w:rsidRDefault="009B0CD4" w:rsidP="00191AC4">
      <w:pPr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:rsidR="009B0CD4" w:rsidRDefault="009B0CD4" w:rsidP="00322B5E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B0CD4">
        <w:rPr>
          <w:rFonts w:asciiTheme="majorBidi" w:hAnsiTheme="majorBidi" w:cs="Angsana New" w:hint="cs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</w:t>
      </w:r>
      <w:r w:rsidRPr="009B0CD4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:rsidR="009B0CD4" w:rsidRDefault="009B0CD4" w:rsidP="00322B5E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:rsidR="009B0CD4" w:rsidRPr="009B0CD4" w:rsidRDefault="009B0CD4" w:rsidP="00322B5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B0CD4">
        <w:rPr>
          <w:rFonts w:asciiTheme="majorBidi" w:hAnsiTheme="majorBidi" w:cs="Angsana New" w:hint="cs"/>
          <w:sz w:val="30"/>
          <w:szCs w:val="30"/>
          <w:cs/>
        </w:rPr>
        <w:t>ในฐานะผู้ให้เช่า</w:t>
      </w:r>
      <w:r w:rsidRPr="009B0C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CD4">
        <w:rPr>
          <w:rFonts w:asciiTheme="majorBidi" w:hAnsiTheme="majorBidi" w:cs="Angsana New" w:hint="cs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Pr="009B0CD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:rsidR="009B0CD4" w:rsidRPr="00C24E18" w:rsidRDefault="009B0CD4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506AB" w:rsidRDefault="00F01A49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5092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DF3FE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ฏ</w:t>
      </w:r>
      <w:r w:rsidRPr="0095092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2506AB" w:rsidRPr="0095092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950921" w:rsidRPr="0095092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การด้อยค่าสินทรัพย์ทางการเงิน</w:t>
      </w:r>
    </w:p>
    <w:p w:rsidR="00950921" w:rsidRDefault="00950921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:rsidR="00C40A08" w:rsidRPr="00C40A08" w:rsidRDefault="00C40A08" w:rsidP="00C40A0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0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C40A0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C40A0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C40A08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63</w:t>
      </w:r>
    </w:p>
    <w:p w:rsidR="00C40A08" w:rsidRPr="00C40A08" w:rsidRDefault="00C40A08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950921" w:rsidRDefault="00950921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Pr="00950921">
        <w:rPr>
          <w:rFonts w:ascii="Angsana New" w:hAnsi="Angsana New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950921">
        <w:rPr>
          <w:rFonts w:ascii="Angsana New" w:hAnsi="Angsana New" w:cs="Angsana New"/>
          <w:sz w:val="30"/>
          <w:szCs w:val="30"/>
          <w:cs/>
        </w:rPr>
        <w:t xml:space="preserve"> </w:t>
      </w:r>
      <w:r w:rsidR="00C40A08">
        <w:rPr>
          <w:rFonts w:ascii="Angsana New" w:hAnsi="Angsana New" w:cs="Angsana New"/>
          <w:sz w:val="30"/>
          <w:szCs w:val="30"/>
        </w:rPr>
        <w:t>(</w:t>
      </w:r>
      <w:r w:rsidRPr="00950921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9509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0921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</w:t>
      </w:r>
      <w:r w:rsidRPr="009509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0921">
        <w:rPr>
          <w:rFonts w:ascii="Angsana New" w:hAnsi="Angsana New" w:cs="Angsana New" w:hint="cs"/>
          <w:sz w:val="30"/>
          <w:szCs w:val="30"/>
          <w:cs/>
        </w:rPr>
        <w:t>ลูกหนี้การค้าและลูกหนี้อื่น</w:t>
      </w:r>
      <w:r w:rsidR="00C40A08">
        <w:rPr>
          <w:rFonts w:ascii="Angsana New" w:hAnsi="Angsana New" w:cs="Angsana New"/>
          <w:sz w:val="30"/>
          <w:szCs w:val="30"/>
        </w:rPr>
        <w:t>)</w:t>
      </w:r>
      <w:r w:rsidRPr="00950921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480F04" w:rsidRDefault="00480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950921" w:rsidRDefault="00950921" w:rsidP="00480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950921">
        <w:rPr>
          <w:rFonts w:ascii="Angsana New" w:hAnsi="Angsana New" w:cs="Angsana New" w:hint="cs"/>
          <w:i/>
          <w:iCs/>
          <w:sz w:val="30"/>
          <w:szCs w:val="30"/>
          <w:cs/>
        </w:rPr>
        <w:t>การวัดมูลค่าผลขาดทุนด้านเครดิตที่คาดว่าจะเกิดขึ้น</w:t>
      </w:r>
    </w:p>
    <w:p w:rsidR="00480F04" w:rsidRDefault="00480F04" w:rsidP="00480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:rsidR="00950921" w:rsidRDefault="00950921" w:rsidP="00950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950921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950921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950921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</w:t>
      </w:r>
      <w:r w:rsidRPr="0095092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950921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9509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0921">
        <w:rPr>
          <w:rFonts w:ascii="Angsana New" w:hAnsi="Angsana New" w:cs="Angsana New" w:hint="cs"/>
          <w:sz w:val="30"/>
          <w:szCs w:val="30"/>
          <w:cs/>
        </w:rPr>
        <w:t>ผลต่างระหว่าง</w:t>
      </w:r>
      <w:r w:rsidR="00C40A08">
        <w:rPr>
          <w:rFonts w:ascii="Angsana New" w:hAnsi="Angsana New" w:cs="Angsana New"/>
          <w:sz w:val="30"/>
          <w:szCs w:val="30"/>
        </w:rPr>
        <w:br/>
      </w:r>
      <w:r w:rsidRPr="00950921">
        <w:rPr>
          <w:rFonts w:ascii="Angsana New" w:hAnsi="Angsana New" w:cs="Angsana New" w:hint="cs"/>
          <w:sz w:val="30"/>
          <w:szCs w:val="30"/>
          <w:cs/>
        </w:rPr>
        <w:t>กระแสเงินสดที่กิจการจะต้องจ่ายตามสัญญาและกระแสเงินสดที่กลุ่มบริษัทคาดว่าจะได้รับ</w:t>
      </w:r>
      <w:r w:rsidRPr="0095092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950921">
        <w:rPr>
          <w:rFonts w:ascii="Angsana New" w:hAnsi="Angsana New" w:cs="Angsana New" w:hint="cs"/>
          <w:sz w:val="30"/>
          <w:szCs w:val="30"/>
          <w:cs/>
        </w:rPr>
        <w:t>ผลขาดทุนด้านเครดิต</w:t>
      </w:r>
      <w:r w:rsidR="00C40A08">
        <w:rPr>
          <w:rFonts w:ascii="Angsana New" w:hAnsi="Angsana New" w:cs="Angsana New"/>
          <w:sz w:val="30"/>
          <w:szCs w:val="30"/>
        </w:rPr>
        <w:br/>
      </w:r>
      <w:r w:rsidRPr="00950921">
        <w:rPr>
          <w:rFonts w:ascii="Angsana New" w:hAnsi="Angsana New" w:cs="Angsana New" w:hint="cs"/>
          <w:sz w:val="30"/>
          <w:szCs w:val="30"/>
          <w:cs/>
        </w:rPr>
        <w:t>ที่คาดว่าจะเกิดขึ้น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0921">
        <w:rPr>
          <w:rFonts w:ascii="Angsana New" w:hAnsi="Angsana New" w:cs="Angsana New" w:hint="cs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:rsidR="00950921" w:rsidRDefault="00950921" w:rsidP="00950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3E1958" w:rsidRDefault="003E1958" w:rsidP="00950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3E1958" w:rsidRDefault="003E1958" w:rsidP="003E1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950921" w:rsidRPr="00E949F9" w:rsidRDefault="00950921" w:rsidP="00950921">
      <w:pPr>
        <w:ind w:left="540"/>
        <w:jc w:val="thaiDistribute"/>
        <w:rPr>
          <w:rFonts w:cs="Angsana New"/>
          <w:color w:val="000000"/>
          <w:sz w:val="30"/>
          <w:szCs w:val="30"/>
        </w:rPr>
      </w:pPr>
      <w:r w:rsidRPr="00E949F9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</w:t>
      </w:r>
      <w:r w:rsidRPr="00E949F9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E949F9">
        <w:rPr>
          <w:rFonts w:cs="Angsana New"/>
          <w:color w:val="000000"/>
          <w:sz w:val="30"/>
          <w:szCs w:val="30"/>
          <w:cs/>
        </w:rPr>
        <w:t>ผลขาดทุนด้านเครดิต</w:t>
      </w:r>
      <w:r w:rsidRPr="00E949F9">
        <w:rPr>
          <w:rFonts w:cs="Angsana New" w:hint="cs"/>
          <w:color w:val="000000"/>
          <w:sz w:val="30"/>
          <w:szCs w:val="30"/>
          <w:cs/>
        </w:rPr>
        <w:t>นั้นคำนวณดังต่อไปนี้</w:t>
      </w:r>
    </w:p>
    <w:p w:rsidR="00950921" w:rsidRPr="00E949F9" w:rsidRDefault="00950921" w:rsidP="0095092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49F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AB67FA" w:rsidRPr="00AB67FA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E949F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49F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AB67FA" w:rsidRPr="00AB67FA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E949F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49F9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E949F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49F9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:rsidR="00950921" w:rsidRPr="00E949F9" w:rsidRDefault="00950921" w:rsidP="0095092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49F9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:rsidR="00E949F9" w:rsidRDefault="00E949F9" w:rsidP="00950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392096" w:rsidRDefault="00E949F9" w:rsidP="00E9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49F9">
        <w:rPr>
          <w:rFonts w:ascii="Angsana New" w:hAnsi="Angsana New" w:cs="Angsana New" w:hint="cs"/>
          <w:sz w:val="30"/>
          <w:szCs w:val="30"/>
          <w:cs/>
        </w:rPr>
        <w:t>ค่าเผื่อผลขาดทุนสำหรับลูกหนี้การค้าวัดมูลค่าผลขาดทุนด้วยผลขาดทุนด้านเครดิตที่คาดว่าจะเกิดขึ้นตลอดอายุของสัญญา</w:t>
      </w:r>
      <w:r w:rsidRPr="00E949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49F9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</w:t>
      </w:r>
      <w:r w:rsidRPr="00E949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49F9">
        <w:rPr>
          <w:rFonts w:ascii="Angsana New" w:hAnsi="Angsana New" w:cs="Angsana New" w:hint="cs"/>
          <w:sz w:val="30"/>
          <w:szCs w:val="30"/>
          <w:cs/>
        </w:rPr>
        <w:t>ซึ่งวิธีดังกล่าวมีการนำข้อมูลผลขาดทุนที่เกิดขึ้นในอดีต</w:t>
      </w:r>
      <w:r w:rsidRPr="00E949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49F9">
        <w:rPr>
          <w:rFonts w:ascii="Angsana New" w:hAnsi="Angsana New" w:cs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E949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49F9">
        <w:rPr>
          <w:rFonts w:ascii="Angsana New" w:hAnsi="Angsana New" w:cs="Angsana New" w:hint="cs"/>
          <w:sz w:val="30"/>
          <w:szCs w:val="30"/>
          <w:cs/>
        </w:rPr>
        <w:t>ๆ</w:t>
      </w:r>
      <w:r w:rsidRPr="00E949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49F9">
        <w:rPr>
          <w:rFonts w:ascii="Angsana New" w:hAnsi="Angsana New" w:cs="Angsana New" w:hint="cs"/>
          <w:sz w:val="30"/>
          <w:szCs w:val="30"/>
          <w:cs/>
        </w:rPr>
        <w:t>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E949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49F9">
        <w:rPr>
          <w:rFonts w:ascii="Angsana New" w:hAnsi="Angsana New" w:cs="Angsana New" w:hint="cs"/>
          <w:sz w:val="30"/>
          <w:szCs w:val="30"/>
          <w:cs/>
        </w:rPr>
        <w:t>ณ</w:t>
      </w:r>
      <w:r w:rsidRPr="00E949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49F9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="00392096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B50E91" w:rsidRDefault="00B50E91" w:rsidP="00E9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D335A" w:rsidRDefault="00392096" w:rsidP="00E9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92096">
        <w:rPr>
          <w:rFonts w:ascii="Angsana New" w:hAnsi="Angsana New" w:cs="Angsana New" w:hint="cs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3920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2096">
        <w:rPr>
          <w:rFonts w:ascii="Angsana New" w:hAnsi="Angsana New" w:cs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392096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12</w:t>
      </w:r>
      <w:r w:rsidRPr="003920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2096">
        <w:rPr>
          <w:rFonts w:ascii="Angsana New" w:hAnsi="Angsana New" w:cs="Angsana New" w:hint="cs"/>
          <w:sz w:val="30"/>
          <w:szCs w:val="30"/>
          <w:cs/>
        </w:rPr>
        <w:t>เดือนข้างหน้า</w:t>
      </w:r>
      <w:r w:rsidRPr="003920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2096">
        <w:rPr>
          <w:rFonts w:ascii="Angsana New" w:hAnsi="Angsana New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3920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2096">
        <w:rPr>
          <w:rFonts w:ascii="Angsana New" w:hAnsi="Angsana New" w:cs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:rsidR="00ED335A" w:rsidRDefault="00ED335A" w:rsidP="00E9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D335A" w:rsidRDefault="00ED335A" w:rsidP="00E9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D335A">
        <w:rPr>
          <w:rFonts w:ascii="Angsana New" w:hAnsi="Angsana New" w:cs="Angsana New" w:hint="cs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480F04" w:rsidRDefault="00480F04" w:rsidP="00E9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D335A" w:rsidRDefault="00ED335A" w:rsidP="00E9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D335A">
        <w:rPr>
          <w:rFonts w:ascii="Angsana New" w:hAnsi="Angsana New" w:cs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ED335A">
        <w:rPr>
          <w:rFonts w:ascii="Angsana New" w:hAnsi="Angsana New" w:cs="Angsana New"/>
          <w:sz w:val="30"/>
          <w:szCs w:val="30"/>
          <w:cs/>
        </w:rPr>
        <w:t xml:space="preserve"> ‘</w:t>
      </w:r>
      <w:r w:rsidRPr="00ED335A">
        <w:rPr>
          <w:rFonts w:ascii="Angsana New" w:hAnsi="Angsana New" w:cs="Angsana New" w:hint="cs"/>
          <w:sz w:val="30"/>
          <w:szCs w:val="30"/>
          <w:cs/>
        </w:rPr>
        <w:t>ระดับที่น่าลงทุน</w:t>
      </w:r>
      <w:r w:rsidRPr="00ED335A">
        <w:rPr>
          <w:rFonts w:ascii="Angsana New" w:hAnsi="Angsana New" w:cs="Angsana New" w:hint="eastAsia"/>
          <w:sz w:val="30"/>
          <w:szCs w:val="30"/>
          <w:cs/>
        </w:rPr>
        <w:t>’</w:t>
      </w:r>
      <w:r w:rsidRPr="00ED335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335A">
        <w:rPr>
          <w:rFonts w:ascii="Angsana New" w:hAnsi="Angsana New" w:cs="Angsana New" w:hint="cs"/>
          <w:sz w:val="30"/>
          <w:szCs w:val="30"/>
          <w:cs/>
        </w:rPr>
        <w:t>ซึ่งเป็นการจัดอันดับที่เข้าใจในระดับสากล</w:t>
      </w:r>
      <w:r w:rsidRPr="00ED335A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ED335A" w:rsidRDefault="00ED335A" w:rsidP="00E9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50921" w:rsidRDefault="00ED335A" w:rsidP="00E9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D335A">
        <w:rPr>
          <w:rFonts w:ascii="Angsana New" w:hAnsi="Angsana New" w:cs="Angsana New" w:hint="cs"/>
          <w:sz w:val="30"/>
          <w:szCs w:val="30"/>
          <w:cs/>
        </w:rPr>
        <w:t>กลุ่มบริษัท 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ED335A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30</w:t>
      </w:r>
      <w:r w:rsidRPr="00ED335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335A">
        <w:rPr>
          <w:rFonts w:ascii="Angsana New" w:hAnsi="Angsana New" w:cs="Angsana New" w:hint="cs"/>
          <w:sz w:val="30"/>
          <w:szCs w:val="30"/>
          <w:cs/>
        </w:rPr>
        <w:t>วัน</w:t>
      </w:r>
      <w:r w:rsidRPr="00ED335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335A">
        <w:rPr>
          <w:rFonts w:ascii="Angsana New" w:hAnsi="Angsana New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ED335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335A">
        <w:rPr>
          <w:rFonts w:ascii="Angsana New" w:hAnsi="Angsana New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ED335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335A">
        <w:rPr>
          <w:rFonts w:ascii="Angsana New" w:hAnsi="Angsana New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ED335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335A">
        <w:rPr>
          <w:rFonts w:ascii="Angsana New" w:hAnsi="Angsana New" w:cs="Angsana New" w:hint="cs"/>
          <w:sz w:val="30"/>
          <w:szCs w:val="30"/>
          <w:cs/>
        </w:rPr>
        <w:t>ตลาด</w:t>
      </w:r>
      <w:r w:rsidRPr="00ED335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335A">
        <w:rPr>
          <w:rFonts w:ascii="Angsana New" w:hAnsi="Angsana New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:rsidR="00A4001D" w:rsidRDefault="00A40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ED335A" w:rsidRPr="00A41011" w:rsidRDefault="00ED335A" w:rsidP="00C40A08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40A08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กลุ่มบริษัท</w:t>
      </w:r>
      <w:r w:rsidRPr="00C40A08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C40A08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C40A08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C40A08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C40A08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C40A08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</w:t>
      </w:r>
      <w:r w:rsidRPr="00A41011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เงินค้างชำระเกินกว่า</w:t>
      </w:r>
      <w:r w:rsidRPr="00A4101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B67FA" w:rsidRPr="00A41011">
        <w:rPr>
          <w:rFonts w:asciiTheme="majorBidi" w:hAnsiTheme="majorBidi" w:cstheme="majorBidi"/>
          <w:color w:val="000000"/>
          <w:sz w:val="30"/>
          <w:szCs w:val="30"/>
        </w:rPr>
        <w:t>360</w:t>
      </w:r>
      <w:r w:rsidRPr="00A4101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41011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:rsidR="00B630D8" w:rsidRDefault="00B630D8" w:rsidP="00DD7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D75A9" w:rsidRPr="00DD75A9" w:rsidRDefault="00DD75A9" w:rsidP="00DD7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D75A9">
        <w:rPr>
          <w:rFonts w:ascii="Angsana New" w:hAnsi="Angsana New" w:cs="Angsana New" w:hint="cs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</w:t>
      </w:r>
      <w:r w:rsidRPr="00DD75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5A9">
        <w:rPr>
          <w:rFonts w:ascii="Angsana New" w:hAnsi="Angsana New" w:cs="Angsana New" w:hint="cs"/>
          <w:sz w:val="30"/>
          <w:szCs w:val="30"/>
          <w:cs/>
        </w:rPr>
        <w:t>ขึ้นอยู่กับลักษณะของเครื่องมือทางการเงิน</w:t>
      </w:r>
      <w:r w:rsidRPr="00DD75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5A9">
        <w:rPr>
          <w:rFonts w:ascii="Angsana New" w:hAnsi="Angsana New" w:cs="Angsana New" w:hint="cs"/>
          <w:sz w:val="30"/>
          <w:szCs w:val="30"/>
          <w:cs/>
        </w:rPr>
        <w:t>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</w:t>
      </w:r>
      <w:r w:rsidRPr="00DD75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5A9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DD75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5A9">
        <w:rPr>
          <w:rFonts w:ascii="Angsana New" w:hAnsi="Angsana New" w:cs="Angsana New" w:hint="cs"/>
          <w:sz w:val="30"/>
          <w:szCs w:val="30"/>
          <w:cs/>
        </w:rPr>
        <w:t>สถานการณ์ค้างชำระและอันดับความน่าเชื่อถือ</w:t>
      </w:r>
    </w:p>
    <w:p w:rsidR="00ED335A" w:rsidRDefault="00ED335A" w:rsidP="00E9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D75A9" w:rsidRDefault="00DD75A9" w:rsidP="00E9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D75A9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ผลขาดทุนด้านเครดิตที่คาดว่าจะเกิดขึ้นมีการประเมินใหม่</w:t>
      </w:r>
      <w:r w:rsidRPr="00DD75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5A9">
        <w:rPr>
          <w:rFonts w:ascii="Angsana New" w:hAnsi="Angsana New" w:cs="Angsana New" w:hint="cs"/>
          <w:sz w:val="30"/>
          <w:szCs w:val="30"/>
          <w:cs/>
        </w:rPr>
        <w:t>ณ</w:t>
      </w:r>
      <w:r w:rsidRPr="00DD75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5A9">
        <w:rPr>
          <w:rFonts w:ascii="Angsana New" w:hAnsi="Angsana New" w:cs="Angsana New" w:hint="cs"/>
          <w:sz w:val="30"/>
          <w:szCs w:val="30"/>
          <w:cs/>
        </w:rPr>
        <w:t>สิ้นรอบระยะเวลาที่รายงาน</w:t>
      </w:r>
      <w:r w:rsidRPr="00DD75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5A9">
        <w:rPr>
          <w:rFonts w:ascii="Angsana New" w:hAnsi="Angsana New" w:cs="Angsana New" w:hint="cs"/>
          <w:sz w:val="30"/>
          <w:szCs w:val="30"/>
          <w:cs/>
        </w:rPr>
        <w:t>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DD75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5A9">
        <w:rPr>
          <w:rFonts w:ascii="Angsana New" w:hAnsi="Angsana New" w:cs="Angsana New" w:hint="cs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DD75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5A9">
        <w:rPr>
          <w:rFonts w:ascii="Angsana New" w:hAnsi="Angsana New" w:cs="Angsana New" w:hint="cs"/>
          <w:sz w:val="30"/>
          <w:szCs w:val="30"/>
          <w:cs/>
        </w:rPr>
        <w:t>ค่าเผื่อผลขาดทุนแสดงเป็นรายการหักออกจากมูลค่าตามบัญชีขั้นต้นของสินทรัพย์ทางการเงิน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C40A08" w:rsidRDefault="00C40A08" w:rsidP="00191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DD75A9" w:rsidRDefault="00DD75A9" w:rsidP="00DD7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 w:cs="Angsana New"/>
          <w:i/>
          <w:iCs/>
          <w:sz w:val="30"/>
          <w:szCs w:val="30"/>
        </w:rPr>
      </w:pPr>
      <w:r w:rsidRPr="00DD75A9">
        <w:rPr>
          <w:rFonts w:ascii="Angsana New" w:hAnsi="Angsana New" w:cs="Angsana New" w:hint="cs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</w:p>
    <w:p w:rsidR="00DD75A9" w:rsidRPr="00DD75A9" w:rsidRDefault="00DD75A9" w:rsidP="00E9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:rsidR="00E407A2" w:rsidRDefault="00DD75A9" w:rsidP="00E9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D75A9">
        <w:rPr>
          <w:rFonts w:ascii="Angsana New" w:hAnsi="Angsana New" w:cs="Angsana New" w:hint="cs"/>
          <w:sz w:val="30"/>
          <w:szCs w:val="30"/>
          <w:cs/>
        </w:rPr>
        <w:t>ณ</w:t>
      </w:r>
      <w:r w:rsidRPr="00DD75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5A9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DD75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5A9">
        <w:rPr>
          <w:rFonts w:ascii="Angsana New" w:hAnsi="Angsana New" w:cs="Angsana New" w:hint="cs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</w:t>
      </w:r>
      <w:r w:rsidR="00E407A2">
        <w:rPr>
          <w:rFonts w:ascii="Angsana New" w:hAnsi="Angsana New" w:cs="Angsana New" w:hint="cs"/>
          <w:sz w:val="30"/>
          <w:szCs w:val="30"/>
          <w:cs/>
        </w:rPr>
        <w:t xml:space="preserve"> เกิด</w:t>
      </w:r>
      <w:r w:rsidRPr="00DD75A9">
        <w:rPr>
          <w:rFonts w:ascii="Angsana New" w:hAnsi="Angsana New" w:cs="Angsana New" w:hint="cs"/>
          <w:sz w:val="30"/>
          <w:szCs w:val="30"/>
          <w:cs/>
        </w:rPr>
        <w:t>การด้อยค่าด้านเครดิตหรือไม่</w:t>
      </w:r>
      <w:r w:rsidRPr="00DD75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5A9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</w:t>
      </w:r>
      <w:r w:rsidR="00E407A2" w:rsidRPr="00E407A2">
        <w:rPr>
          <w:rFonts w:ascii="Angsana New" w:hAnsi="Angsana New" w:cs="Angsana New" w:hint="cs"/>
          <w:sz w:val="30"/>
          <w:szCs w:val="30"/>
          <w:cs/>
        </w:rPr>
        <w:t>สดที่คาดว่าจะเกิดขึ้นในอนาคตของสินทรัพย์ทางการเงิน</w:t>
      </w:r>
      <w:r w:rsidR="00E407A2" w:rsidRPr="00E407A2">
        <w:rPr>
          <w:rFonts w:ascii="Angsana New" w:hAnsi="Angsana New" w:cs="Angsana New"/>
          <w:sz w:val="30"/>
          <w:szCs w:val="30"/>
          <w:cs/>
        </w:rPr>
        <w:t xml:space="preserve"> </w:t>
      </w:r>
      <w:r w:rsidR="00E407A2" w:rsidRPr="00E407A2">
        <w:rPr>
          <w:rFonts w:ascii="Angsana New" w:hAnsi="Angsana New" w:cs="Angsana New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สถานการณ์ที่เป็นข้อบ่งชี้ว่าสินทรัพย์ทางการเงินเกิดการด้อยค่าด้านเครดิตรวมถึง</w:t>
      </w:r>
      <w:r w:rsidR="00E407A2" w:rsidRPr="00E407A2">
        <w:rPr>
          <w:rFonts w:ascii="Angsana New" w:hAnsi="Angsana New" w:cs="Angsana New"/>
          <w:sz w:val="30"/>
          <w:szCs w:val="30"/>
          <w:cs/>
        </w:rPr>
        <w:t xml:space="preserve"> </w:t>
      </w:r>
      <w:r w:rsidR="00E407A2" w:rsidRPr="00E407A2">
        <w:rPr>
          <w:rFonts w:ascii="Angsana New" w:hAnsi="Angsana New" w:cs="Angsana New" w:hint="cs"/>
          <w:sz w:val="30"/>
          <w:szCs w:val="30"/>
          <w:cs/>
        </w:rPr>
        <w:t>การที่ลูกหนี้ประสบปัญหาทางการเงินอย่างมีนัยสำคัญ</w:t>
      </w:r>
      <w:r w:rsidR="00E407A2" w:rsidRPr="00E407A2">
        <w:rPr>
          <w:rFonts w:ascii="Angsana New" w:hAnsi="Angsana New" w:cs="Angsana New"/>
          <w:sz w:val="30"/>
          <w:szCs w:val="30"/>
          <w:cs/>
        </w:rPr>
        <w:t xml:space="preserve"> </w:t>
      </w:r>
      <w:r w:rsidR="00E407A2" w:rsidRPr="00E407A2">
        <w:rPr>
          <w:rFonts w:ascii="Angsana New" w:hAnsi="Angsana New" w:cs="Angsana New" w:hint="cs"/>
          <w:sz w:val="30"/>
          <w:szCs w:val="30"/>
          <w:cs/>
        </w:rPr>
        <w:t>การผิดสัญญา</w:t>
      </w:r>
      <w:r w:rsidR="00E407A2" w:rsidRPr="00E407A2">
        <w:rPr>
          <w:rFonts w:ascii="Angsana New" w:hAnsi="Angsana New" w:cs="Angsana New"/>
          <w:sz w:val="30"/>
          <w:szCs w:val="30"/>
          <w:cs/>
        </w:rPr>
        <w:t xml:space="preserve"> </w:t>
      </w:r>
      <w:r w:rsidR="00E407A2" w:rsidRPr="00E407A2">
        <w:rPr>
          <w:rFonts w:ascii="Angsana New" w:hAnsi="Angsana New" w:cs="Angsana New" w:hint="cs"/>
          <w:sz w:val="30"/>
          <w:szCs w:val="30"/>
          <w:cs/>
        </w:rPr>
        <w:t>เช่น</w:t>
      </w:r>
      <w:r w:rsidR="00E407A2" w:rsidRPr="00E407A2">
        <w:rPr>
          <w:rFonts w:ascii="Angsana New" w:hAnsi="Angsana New" w:cs="Angsana New"/>
          <w:sz w:val="30"/>
          <w:szCs w:val="30"/>
          <w:cs/>
        </w:rPr>
        <w:t xml:space="preserve"> </w:t>
      </w:r>
      <w:r w:rsidR="00E407A2" w:rsidRPr="00E407A2">
        <w:rPr>
          <w:rFonts w:ascii="Angsana New" w:hAnsi="Angsana New" w:cs="Angsana New" w:hint="cs"/>
          <w:sz w:val="30"/>
          <w:szCs w:val="30"/>
          <w:cs/>
        </w:rPr>
        <w:t>การค้างชำระเกิน</w:t>
      </w:r>
      <w:r w:rsidR="00E407A2" w:rsidRPr="006E0817">
        <w:rPr>
          <w:rFonts w:ascii="Angsana New" w:hAnsi="Angsana New" w:cs="Angsana New" w:hint="cs"/>
          <w:sz w:val="30"/>
          <w:szCs w:val="30"/>
          <w:cs/>
        </w:rPr>
        <w:t>กว่า</w:t>
      </w:r>
      <w:r w:rsidR="00E407A2" w:rsidRPr="006E0817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6E0817">
        <w:rPr>
          <w:rFonts w:ascii="Angsana New" w:hAnsi="Angsana New" w:cs="Angsana New"/>
          <w:sz w:val="30"/>
          <w:szCs w:val="30"/>
        </w:rPr>
        <w:t>360</w:t>
      </w:r>
      <w:r w:rsidR="00E407A2" w:rsidRPr="006E0817">
        <w:rPr>
          <w:rFonts w:ascii="Angsana New" w:hAnsi="Angsana New" w:cs="Angsana New"/>
          <w:sz w:val="30"/>
          <w:szCs w:val="30"/>
          <w:cs/>
        </w:rPr>
        <w:t xml:space="preserve"> </w:t>
      </w:r>
      <w:r w:rsidR="00E407A2" w:rsidRPr="006E0817">
        <w:rPr>
          <w:rFonts w:ascii="Angsana New" w:hAnsi="Angsana New" w:cs="Angsana New" w:hint="cs"/>
          <w:sz w:val="30"/>
          <w:szCs w:val="30"/>
          <w:cs/>
        </w:rPr>
        <w:t>วัน</w:t>
      </w:r>
      <w:r w:rsidR="00E407A2" w:rsidRPr="00E407A2">
        <w:rPr>
          <w:rFonts w:ascii="Angsana New" w:hAnsi="Angsana New" w:cs="Angsana New"/>
          <w:sz w:val="30"/>
          <w:szCs w:val="30"/>
          <w:cs/>
        </w:rPr>
        <w:t xml:space="preserve"> </w:t>
      </w:r>
      <w:r w:rsidR="00E407A2" w:rsidRPr="00E407A2">
        <w:rPr>
          <w:rFonts w:ascii="Angsana New" w:hAnsi="Angsana New" w:cs="Angsana New" w:hint="cs"/>
          <w:sz w:val="30"/>
          <w:szCs w:val="30"/>
          <w:cs/>
        </w:rPr>
        <w:t>มีความเป็นไปได้ที่ลูกหนี้จะเข้าสู่</w:t>
      </w:r>
      <w:r w:rsidR="00C40A08">
        <w:rPr>
          <w:rFonts w:ascii="Angsana New" w:hAnsi="Angsana New" w:cs="Angsana New"/>
          <w:sz w:val="30"/>
          <w:szCs w:val="30"/>
        </w:rPr>
        <w:br/>
      </w:r>
      <w:r w:rsidR="00E407A2" w:rsidRPr="00E407A2">
        <w:rPr>
          <w:rFonts w:ascii="Angsana New" w:hAnsi="Angsana New" w:cs="Angsana New" w:hint="cs"/>
          <w:sz w:val="30"/>
          <w:szCs w:val="30"/>
          <w:cs/>
        </w:rPr>
        <w:t>การล้มละลาย</w:t>
      </w:r>
      <w:r w:rsidR="00E407A2" w:rsidRPr="00E407A2">
        <w:rPr>
          <w:rFonts w:ascii="Angsana New" w:hAnsi="Angsana New" w:cs="Angsana New"/>
          <w:sz w:val="30"/>
          <w:szCs w:val="30"/>
          <w:cs/>
        </w:rPr>
        <w:t xml:space="preserve"> </w:t>
      </w:r>
      <w:r w:rsidR="00E407A2" w:rsidRPr="00E407A2">
        <w:rPr>
          <w:rFonts w:ascii="Angsana New" w:hAnsi="Angsana New" w:cs="Angsana New" w:hint="cs"/>
          <w:sz w:val="30"/>
          <w:szCs w:val="30"/>
          <w:cs/>
        </w:rPr>
        <w:t>เป็นต้น</w:t>
      </w:r>
      <w:r w:rsidR="00E407A2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480F04" w:rsidRDefault="00480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E407A2" w:rsidRPr="00E407A2" w:rsidRDefault="00E407A2" w:rsidP="00E9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407A2">
        <w:rPr>
          <w:rFonts w:ascii="Angsana New" w:hAnsi="Angsana New" w:cs="Angsana New" w:hint="cs"/>
          <w:i/>
          <w:iCs/>
          <w:sz w:val="30"/>
          <w:szCs w:val="30"/>
          <w:cs/>
        </w:rPr>
        <w:t>การตัดจำหน่าย</w:t>
      </w:r>
    </w:p>
    <w:p w:rsidR="00E407A2" w:rsidRPr="00E407A2" w:rsidRDefault="00E407A2" w:rsidP="00E9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:rsidR="00392096" w:rsidRDefault="00E407A2" w:rsidP="00E40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407A2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E407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07A2">
        <w:rPr>
          <w:rFonts w:ascii="Angsana New" w:hAnsi="Angsana New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E407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07A2">
        <w:rPr>
          <w:rFonts w:ascii="Angsana New" w:hAnsi="Angsana New" w:cs="Angsana New" w:hint="cs"/>
          <w:sz w:val="30"/>
          <w:szCs w:val="30"/>
          <w:cs/>
        </w:rPr>
        <w:t>จะรับรู้เป็น</w:t>
      </w:r>
      <w:r w:rsidR="00C40A08">
        <w:rPr>
          <w:rFonts w:ascii="Angsana New" w:hAnsi="Angsana New" w:cs="Angsana New"/>
          <w:sz w:val="30"/>
          <w:szCs w:val="30"/>
        </w:rPr>
        <w:br/>
      </w:r>
      <w:r w:rsidRPr="00E407A2">
        <w:rPr>
          <w:rFonts w:ascii="Angsana New" w:hAnsi="Angsana New" w:cs="Angsana New" w:hint="cs"/>
          <w:sz w:val="30"/>
          <w:szCs w:val="30"/>
          <w:cs/>
        </w:rPr>
        <w:t>การกลับรายการการด้อยค่าในกำไรหรือขาดทุนในงวดที่ได้รับคืน</w:t>
      </w:r>
    </w:p>
    <w:p w:rsidR="00C40A08" w:rsidRDefault="00C40A08" w:rsidP="00E40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40A08" w:rsidRPr="00C40A08" w:rsidRDefault="00C40A08" w:rsidP="00C40A08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0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C40A0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C40A0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C40A08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63</w:t>
      </w:r>
    </w:p>
    <w:p w:rsidR="00C40A08" w:rsidRPr="00C40A08" w:rsidRDefault="00C40A08" w:rsidP="00C40A08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40A08" w:rsidRPr="00C40A08" w:rsidRDefault="00C40A08" w:rsidP="00C40A08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0A08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</w:t>
      </w:r>
      <w:r>
        <w:rPr>
          <w:rFonts w:asciiTheme="majorBidi" w:hAnsiTheme="majorBidi" w:cstheme="majorBidi" w:hint="cs"/>
          <w:sz w:val="30"/>
          <w:szCs w:val="30"/>
          <w:cs/>
        </w:rPr>
        <w:t>งกลุ่ม</w:t>
      </w:r>
      <w:r w:rsidRPr="00C40A08">
        <w:rPr>
          <w:rFonts w:asciiTheme="majorBidi" w:hAnsiTheme="majorBidi" w:cstheme="majorBidi"/>
          <w:sz w:val="3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="00B45C24">
        <w:rPr>
          <w:rFonts w:asciiTheme="majorBidi" w:hAnsiTheme="majorBidi" w:cstheme="majorBidi"/>
          <w:sz w:val="30"/>
          <w:szCs w:val="30"/>
          <w:cs/>
        </w:rPr>
        <w:br/>
      </w:r>
      <w:r w:rsidRPr="00C40A08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:rsidR="00C40A08" w:rsidRPr="00C40A08" w:rsidRDefault="00C40A08" w:rsidP="00C40A08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40A08" w:rsidRDefault="00C40A08" w:rsidP="00C40A08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0A08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:rsidR="00B630D8" w:rsidRDefault="00B630D8" w:rsidP="00C40A08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F546F" w:rsidRPr="007F546F" w:rsidRDefault="007F546F" w:rsidP="007F546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F546F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7F546F" w:rsidRPr="007F546F" w:rsidRDefault="007F546F" w:rsidP="007F546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7F546F" w:rsidRPr="007F546F" w:rsidRDefault="007F546F" w:rsidP="007F546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546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7F546F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:rsidR="00191AC4" w:rsidRDefault="00191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:rsidR="007F546F" w:rsidRPr="007F546F" w:rsidRDefault="007F546F" w:rsidP="007F546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F546F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:rsidR="007F546F" w:rsidRPr="007F546F" w:rsidRDefault="007F546F" w:rsidP="007F546F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7F546F" w:rsidRDefault="007F546F" w:rsidP="007F546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546F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 การกลับรายการจะถูกบันทึกในกำไรหรือขาดทุน </w:t>
      </w:r>
    </w:p>
    <w:p w:rsidR="00F70904" w:rsidRPr="007F546F" w:rsidRDefault="00F70904" w:rsidP="007F546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E407A2" w:rsidRPr="00C24E18" w:rsidRDefault="00E407A2" w:rsidP="00E407A2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F3FE1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>ฐ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E407A2">
        <w:rPr>
          <w:rFonts w:ascii="Angsana New" w:hAnsi="Angsana New" w:cs="Angsana New" w:hint="cs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:rsidR="00E949F9" w:rsidRDefault="00E407A2" w:rsidP="00DD7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</w:p>
    <w:p w:rsidR="00E407A2" w:rsidRPr="00C24E18" w:rsidRDefault="00E407A2" w:rsidP="00E407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C24E18">
        <w:rPr>
          <w:rFonts w:ascii="Angsana New" w:hAnsi="Angsana New" w:cs="Angsana New"/>
          <w:sz w:val="30"/>
          <w:szCs w:val="30"/>
          <w:cs/>
        </w:rPr>
        <w:br/>
        <w:t xml:space="preserve">ในกรณีที่มีข้อบ่งชี้จะทำการประมาณมูลค่าสินทรัพย์ที่คาดว่าจะได้รับคืน  </w:t>
      </w:r>
    </w:p>
    <w:p w:rsidR="00E407A2" w:rsidRPr="00C24E18" w:rsidRDefault="00E407A2" w:rsidP="00E407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407A2" w:rsidRPr="00C24E18" w:rsidRDefault="00E407A2" w:rsidP="00E407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</w:p>
    <w:p w:rsidR="00E407A2" w:rsidRPr="00C24E18" w:rsidRDefault="00E407A2" w:rsidP="00E407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E407A2" w:rsidRPr="00C24E18" w:rsidRDefault="00E407A2" w:rsidP="00E407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E407A2" w:rsidRPr="00C24E18" w:rsidRDefault="00E407A2" w:rsidP="00E407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407A2" w:rsidRDefault="00E407A2" w:rsidP="007F5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DD7D67" w:rsidRDefault="00DD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E407A2" w:rsidRPr="00C24E18" w:rsidRDefault="00E407A2" w:rsidP="00E40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:rsidR="00E407A2" w:rsidRPr="00B630D8" w:rsidRDefault="00E407A2" w:rsidP="00E407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:rsidR="00E407A2" w:rsidRPr="00C24E18" w:rsidRDefault="00E407A2" w:rsidP="00E407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ที่เคยรับรู้ในงวดก่อนจะถูกประเมิน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ณ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ขาดทุนจากการด้อยค่าจะถูกกลับรายการ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:rsidR="00BA021B" w:rsidRPr="00731E6F" w:rsidRDefault="00BA021B" w:rsidP="00731E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:rsidR="000B51E3" w:rsidRPr="00C24E18" w:rsidRDefault="000B51E3" w:rsidP="000B51E3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F3FE1" w:rsidRPr="00C24E18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ฑ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152136">
        <w:rPr>
          <w:rFonts w:ascii="Angsana New" w:hAnsi="Angsana New" w:cs="Angsana New"/>
          <w:i/>
          <w:iCs/>
          <w:sz w:val="30"/>
          <w:szCs w:val="30"/>
          <w:cs/>
        </w:rPr>
        <w:t>หนี้สินที่เกิดจากสัญญา</w:t>
      </w:r>
    </w:p>
    <w:p w:rsidR="000B51E3" w:rsidRPr="00C24E18" w:rsidRDefault="000B51E3" w:rsidP="000B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2"/>
          <w:szCs w:val="22"/>
        </w:rPr>
      </w:pPr>
    </w:p>
    <w:p w:rsidR="000B51E3" w:rsidRPr="00C24E18" w:rsidRDefault="000B51E3" w:rsidP="000B51E3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7F546F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กลุ่มบริษัทรับรู้รายได้ที่เกี่ยวข้อง </w:t>
      </w:r>
    </w:p>
    <w:p w:rsidR="007F546F" w:rsidRPr="00C24E18" w:rsidRDefault="007F546F" w:rsidP="00191A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3"/>
        <w:jc w:val="thaiDistribute"/>
        <w:rPr>
          <w:rFonts w:ascii="Angsana New" w:hAnsi="Angsana New" w:cs="Angsana New"/>
          <w:sz w:val="22"/>
          <w:szCs w:val="22"/>
        </w:rPr>
      </w:pPr>
    </w:p>
    <w:p w:rsidR="00861CAE" w:rsidRPr="00C24E18" w:rsidRDefault="00861CAE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DF3FE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ฒ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9B1932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ประโยชน์</w:t>
      </w:r>
      <w:r w:rsidR="009B1932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พนักงาน</w:t>
      </w:r>
      <w:r w:rsidRPr="00C24E1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 </w:t>
      </w: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2"/>
          <w:szCs w:val="22"/>
        </w:rPr>
      </w:pP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C24E18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:rsidR="00DA31B7" w:rsidRPr="00B630D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A31B7" w:rsidRPr="004255B7" w:rsidRDefault="00DA31B7" w:rsidP="004255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:rsidR="004255B7" w:rsidRDefault="004255B7" w:rsidP="00DA31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C24E18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:rsidR="00DA31B7" w:rsidRPr="00B630D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C24E18">
        <w:rPr>
          <w:rFonts w:ascii="Angsana New" w:hAnsi="Angsana New" w:cs="Angsana New" w:hint="cs"/>
          <w:sz w:val="30"/>
          <w:szCs w:val="30"/>
          <w:cs/>
        </w:rPr>
        <w:t>งวด</w:t>
      </w:r>
      <w:r w:rsidRPr="00C24E18">
        <w:rPr>
          <w:rFonts w:ascii="Angsana New" w:hAnsi="Angsana New" w:cs="Angsana New"/>
          <w:sz w:val="30"/>
          <w:szCs w:val="30"/>
          <w:cs/>
        </w:rPr>
        <w:t>ปัจจุบันและงวดก่อนๆ ผลประโยชน์ดังกล่าวได้มีการคิดลดกระแสเงิน</w:t>
      </w:r>
      <w:r w:rsidRPr="00C24E18">
        <w:rPr>
          <w:rFonts w:ascii="Angsana New" w:hAnsi="Angsana New" w:cs="Angsana New" w:hint="cs"/>
          <w:sz w:val="30"/>
          <w:szCs w:val="30"/>
          <w:cs/>
        </w:rPr>
        <w:t>ส</w:t>
      </w:r>
      <w:r w:rsidRPr="00C24E18">
        <w:rPr>
          <w:rFonts w:ascii="Angsana New" w:hAnsi="Angsana New" w:cs="Angsana New"/>
          <w:sz w:val="30"/>
          <w:szCs w:val="30"/>
          <w:cs/>
        </w:rPr>
        <w:t>ดเพื่อให้เป็นมูลค่าปัจจุบัน</w:t>
      </w: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การคำนวณ</w:t>
      </w:r>
      <w:r w:rsidRPr="00C24E18">
        <w:rPr>
          <w:rFonts w:ascii="Angsana New" w:hAnsi="Angsana New" w:cs="Angsana New"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C24E18">
        <w:rPr>
          <w:rFonts w:ascii="Angsana New" w:hAnsi="Angsana New" w:cs="Angsana New"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ผลจาก</w:t>
      </w:r>
      <w:r w:rsidRPr="00C24E18">
        <w:rPr>
          <w:rFonts w:ascii="Angsana New" w:hAnsi="Angsana New" w:cs="Angsana New"/>
          <w:sz w:val="30"/>
          <w:szCs w:val="30"/>
          <w:cs/>
        </w:rPr>
        <w:t>การคำนวณ</w:t>
      </w:r>
      <w:r w:rsidRPr="00C24E18">
        <w:rPr>
          <w:rFonts w:ascii="Angsana New" w:hAnsi="Angsana New" w:cs="Angsana New" w:hint="cs"/>
          <w:sz w:val="30"/>
          <w:szCs w:val="30"/>
          <w:cs/>
        </w:rPr>
        <w:t>อาจทำให้</w:t>
      </w:r>
      <w:r w:rsidRPr="00C24E18">
        <w:rPr>
          <w:rFonts w:ascii="Angsana New" w:hAnsi="Angsana New" w:cs="Angsana New"/>
          <w:sz w:val="30"/>
          <w:szCs w:val="30"/>
          <w:cs/>
        </w:rPr>
        <w:t>กลุ่มบริษัทมี</w:t>
      </w:r>
      <w:r w:rsidRPr="00C24E18">
        <w:rPr>
          <w:rFonts w:ascii="Angsana New" w:hAnsi="Angsana New" w:cs="Angsana New" w:hint="cs"/>
          <w:sz w:val="30"/>
          <w:szCs w:val="30"/>
          <w:cs/>
        </w:rPr>
        <w:t>สินทรัพย์เกิดขึ้น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ซึ่งการรับรู้เป็นสินทรัพย์</w:t>
      </w:r>
      <w:r w:rsidRPr="00C24E18">
        <w:rPr>
          <w:rFonts w:ascii="Angsana New" w:hAnsi="Angsana New" w:cs="Angsana New" w:hint="cs"/>
          <w:sz w:val="30"/>
          <w:szCs w:val="30"/>
          <w:cs/>
        </w:rPr>
        <w:t>จะใช้</w:t>
      </w:r>
      <w:r w:rsidRPr="00C24E18">
        <w:rPr>
          <w:rFonts w:ascii="Angsana New" w:hAnsi="Angsana New" w:cs="Angsana New"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Pr="00C24E18">
        <w:rPr>
          <w:rFonts w:ascii="Angsana New" w:hAnsi="Angsana New" w:cs="Angsana New" w:hint="cs"/>
          <w:sz w:val="30"/>
          <w:szCs w:val="30"/>
          <w:cs/>
        </w:rPr>
        <w:t>ต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C24E18">
        <w:rPr>
          <w:rFonts w:ascii="Angsana New" w:hAnsi="Angsana New" w:cs="Angsana New" w:hint="cs"/>
          <w:sz w:val="30"/>
          <w:szCs w:val="30"/>
          <w:cs/>
        </w:rPr>
        <w:t>ได้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มีการพิจารณาถึงความต้องการเงินทุนขั้นต่ำสำหรับโครงการต่าง ๆ ของกลุ่มบริษัท </w:t>
      </w:r>
    </w:p>
    <w:p w:rsidR="005F3CDD" w:rsidRPr="00C24E18" w:rsidRDefault="005F3CDD" w:rsidP="005F3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lastRenderedPageBreak/>
        <w:t>ใน</w:t>
      </w:r>
      <w:r w:rsidRPr="00C24E18">
        <w:rPr>
          <w:rFonts w:ascii="Angsana New" w:hAnsi="Angsana New" w:cs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กำไร</w:t>
      </w:r>
      <w:r w:rsidRPr="00C24E1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24E18">
        <w:rPr>
          <w:rFonts w:ascii="Angsana New" w:hAnsi="Angsana New" w:cs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C24E18">
        <w:rPr>
          <w:rFonts w:ascii="Angsana New" w:hAnsi="Angsana New" w:cs="Angsana New" w:hint="cs"/>
          <w:sz w:val="30"/>
          <w:szCs w:val="30"/>
          <w:cs/>
        </w:rPr>
        <w:t>จะถูก</w:t>
      </w:r>
      <w:r w:rsidRPr="00C24E18">
        <w:rPr>
          <w:rFonts w:ascii="Angsana New" w:hAnsi="Angsana New" w:cs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C24E18">
        <w:rPr>
          <w:rFonts w:ascii="Angsana New" w:hAnsi="Angsana New" w:cs="Angsana New" w:hint="cs"/>
          <w:sz w:val="30"/>
          <w:szCs w:val="30"/>
          <w:cs/>
        </w:rPr>
        <w:t>ทันที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กำหนดดอกเบี้ยจ่าย</w:t>
      </w:r>
      <w:r w:rsidRPr="00C24E18">
        <w:rPr>
          <w:rFonts w:ascii="Angsana New" w:hAnsi="Angsana New" w:cs="Angsana New" w:hint="cs"/>
          <w:sz w:val="30"/>
          <w:szCs w:val="30"/>
          <w:cs/>
        </w:rPr>
        <w:t>ของ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D615E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ณ ต้นปี โดยคำนึงถึงการเปลี่ยนแปลงใดๆ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3B49D0" w:rsidRPr="00C24E18" w:rsidRDefault="003B49D0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869CB" w:rsidRPr="00F70904" w:rsidRDefault="00DA31B7" w:rsidP="00F70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เมื่อมีการ</w:t>
      </w:r>
      <w:r w:rsidRPr="00C24E18">
        <w:rPr>
          <w:rFonts w:ascii="Angsana New" w:hAnsi="Angsana New" w:cs="Angsana New" w:hint="cs"/>
          <w:sz w:val="30"/>
          <w:szCs w:val="30"/>
          <w:cs/>
        </w:rPr>
        <w:t>เปลี่ยนแปลง</w:t>
      </w:r>
      <w:r w:rsidRPr="00C24E18">
        <w:rPr>
          <w:rFonts w:ascii="Angsana New" w:hAnsi="Angsana New" w:cs="Angsana New"/>
          <w:sz w:val="30"/>
          <w:szCs w:val="30"/>
          <w:cs/>
        </w:rPr>
        <w:t>ผลประโยชน</w:t>
      </w:r>
      <w:r w:rsidR="005A682C" w:rsidRPr="00C24E18">
        <w:rPr>
          <w:rFonts w:ascii="Angsana New" w:hAnsi="Angsana New" w:cs="Angsana New"/>
          <w:sz w:val="30"/>
          <w:szCs w:val="30"/>
          <w:cs/>
        </w:rPr>
        <w:t>์ของโครงการหรือการลดขนาดโครงการ</w:t>
      </w:r>
      <w:r w:rsidR="005A682C"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กำไร</w:t>
      </w:r>
      <w:r w:rsidRPr="00C24E1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24E18">
        <w:rPr>
          <w:rFonts w:ascii="Angsana New" w:hAnsi="Angsana New" w:cs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กลุ่มบริษัท </w:t>
      </w:r>
      <w:r w:rsidRPr="00C24E18">
        <w:rPr>
          <w:rFonts w:ascii="Angsana New" w:hAnsi="Angsana New" w:cs="Angsana New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C24E18">
        <w:rPr>
          <w:rFonts w:ascii="Angsana New" w:hAnsi="Angsana New" w:cs="Angsana New" w:hint="cs"/>
          <w:sz w:val="30"/>
          <w:szCs w:val="30"/>
          <w:cs/>
        </w:rPr>
        <w:t>พนักงาน</w:t>
      </w:r>
      <w:r w:rsidRPr="00C24E18">
        <w:rPr>
          <w:rFonts w:ascii="Angsana New" w:hAnsi="Angsana New" w:cs="Angsana New"/>
          <w:sz w:val="30"/>
          <w:szCs w:val="30"/>
          <w:cs/>
        </w:rPr>
        <w:t>เมื่อเกิดขึ้น</w:t>
      </w:r>
    </w:p>
    <w:p w:rsidR="008869CB" w:rsidRPr="00C24E18" w:rsidRDefault="008869CB" w:rsidP="00BF6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Cordia New"/>
          <w:iCs/>
          <w:sz w:val="30"/>
          <w:szCs w:val="30"/>
        </w:rPr>
      </w:pPr>
    </w:p>
    <w:p w:rsidR="00DA31B7" w:rsidRPr="00C24E18" w:rsidRDefault="00DA31B7" w:rsidP="00BF6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iCs/>
          <w:sz w:val="30"/>
          <w:szCs w:val="30"/>
        </w:rPr>
      </w:pPr>
      <w:r w:rsidRPr="00C24E18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DA31B7" w:rsidRPr="00C24E18" w:rsidRDefault="00DA31B7" w:rsidP="00BF6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DA31B7" w:rsidRPr="00C24E18" w:rsidRDefault="00DA31B7" w:rsidP="00BF6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ผลประโยชน์ระยะสั้นของพนักงาน</w:t>
      </w:r>
      <w:r w:rsidRPr="00C24E18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C24E18">
        <w:rPr>
          <w:rFonts w:ascii="Angsana New" w:hAnsi="Angsana New" w:cs="Angsana New"/>
          <w:sz w:val="30"/>
          <w:szCs w:val="30"/>
          <w:cs/>
        </w:rPr>
        <w:t>เป็นค่าใช้จ่ายเมื่อพนักงานทำงานให้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E866CA" w:rsidRPr="00C24E1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:rsidR="006964CD" w:rsidRPr="00C24E18" w:rsidRDefault="006964C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4255B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ณ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557775" w:rsidRPr="00C24E18" w:rsidRDefault="002C3DB6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i/>
          <w:sz w:val="30"/>
          <w:szCs w:val="30"/>
          <w:cs/>
        </w:rPr>
        <w:t>ประมาณการหนี้สินจะรับรู้ก็ต่อเมื่อ</w:t>
      </w:r>
      <w:r w:rsidR="009B1932" w:rsidRPr="00C24E18">
        <w:rPr>
          <w:rFonts w:ascii="Angsana New" w:hAnsi="Angsana New" w:cs="Angsana New"/>
          <w:i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i/>
          <w:sz w:val="30"/>
          <w:szCs w:val="30"/>
          <w:cs/>
        </w:rPr>
        <w:t>มีภาระ</w:t>
      </w:r>
      <w:r w:rsidR="00436D23" w:rsidRPr="00C24E18">
        <w:rPr>
          <w:rFonts w:ascii="Angsana New" w:hAnsi="Angsana New" w:cs="Angsana New" w:hint="cs"/>
          <w:i/>
          <w:sz w:val="30"/>
          <w:szCs w:val="30"/>
          <w:cs/>
        </w:rPr>
        <w:t>ผูกพัน</w:t>
      </w:r>
      <w:r w:rsidR="009B1932" w:rsidRPr="00C24E18">
        <w:rPr>
          <w:rFonts w:ascii="Angsana New" w:hAnsi="Angsana New" w:cs="Angsana New"/>
          <w:i/>
          <w:sz w:val="30"/>
          <w:szCs w:val="30"/>
          <w:cs/>
        </w:rPr>
        <w:t>ตาม</w:t>
      </w:r>
      <w:r w:rsidRPr="00C24E18">
        <w:rPr>
          <w:rFonts w:ascii="Angsana New" w:hAnsi="Angsana New" w:cs="Angsana New"/>
          <w:i/>
          <w:sz w:val="30"/>
          <w:szCs w:val="30"/>
          <w:cs/>
        </w:rPr>
        <w:t>กฎหมาย</w:t>
      </w:r>
      <w:r w:rsidR="00436D23" w:rsidRPr="00C24E18">
        <w:rPr>
          <w:rFonts w:ascii="Angsana New" w:hAnsi="Angsana New" w:cs="Angsana New" w:hint="cs"/>
          <w:i/>
          <w:sz w:val="30"/>
          <w:szCs w:val="30"/>
          <w:cs/>
        </w:rPr>
        <w:t>หรือภาระผูกพันจากการอนุมาน</w:t>
      </w:r>
      <w:r w:rsidR="009B1932" w:rsidRPr="00C24E18">
        <w:rPr>
          <w:rFonts w:ascii="Angsana New" w:hAnsi="Angsana New" w:cs="Angsana New"/>
          <w:i/>
          <w:sz w:val="30"/>
          <w:szCs w:val="30"/>
          <w:cs/>
        </w:rPr>
        <w:t>ที่เกิดขึ้นในปัจจุบันอัน</w:t>
      </w:r>
      <w:r w:rsidRPr="00C24E18">
        <w:rPr>
          <w:rFonts w:ascii="Angsana New" w:hAnsi="Angsana New" w:cs="Angsana New"/>
          <w:i/>
          <w:sz w:val="30"/>
          <w:szCs w:val="30"/>
          <w:cs/>
        </w:rPr>
        <w:t>เป็นผลมาจากเหตุการณ์</w:t>
      </w:r>
      <w:r w:rsidR="009B1932" w:rsidRPr="00C24E18">
        <w:rPr>
          <w:rFonts w:ascii="Angsana New" w:hAnsi="Angsana New" w:cs="Angsana New"/>
          <w:i/>
          <w:sz w:val="30"/>
          <w:szCs w:val="30"/>
          <w:cs/>
        </w:rPr>
        <w:t>ใน</w:t>
      </w:r>
      <w:r w:rsidR="00233108" w:rsidRPr="00C24E18">
        <w:rPr>
          <w:rFonts w:ascii="Angsana New" w:hAnsi="Angsana New" w:cs="Angsana New"/>
          <w:i/>
          <w:sz w:val="30"/>
          <w:szCs w:val="30"/>
          <w:cs/>
        </w:rPr>
        <w:t>อดีต</w:t>
      </w:r>
      <w:r w:rsidR="00436D23" w:rsidRPr="00C24E18">
        <w:rPr>
          <w:rFonts w:ascii="Angsana New" w:hAnsi="Angsana New" w:cs="Angsana New" w:hint="cs"/>
          <w:i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="009B1932" w:rsidRPr="00C24E18">
        <w:rPr>
          <w:rFonts w:ascii="Angsana New" w:hAnsi="Angsana New" w:cs="Angsana New"/>
          <w:i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จ่ายไปเพื่อชำระภาระ</w:t>
      </w:r>
      <w:r w:rsidR="00262C09" w:rsidRPr="00C24E18">
        <w:rPr>
          <w:rFonts w:ascii="Angsana New" w:hAnsi="Angsana New" w:cs="Angsana New" w:hint="cs"/>
          <w:sz w:val="30"/>
          <w:szCs w:val="30"/>
          <w:cs/>
        </w:rPr>
        <w:t>ผูกพัน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823432" w:rsidRPr="00C24E18">
        <w:rPr>
          <w:rFonts w:ascii="Angsana New" w:hAnsi="Angsana New" w:cs="Angsana New"/>
          <w:sz w:val="30"/>
          <w:szCs w:val="30"/>
          <w:cs/>
        </w:rPr>
        <w:t>ถึง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3C6DF9" w:rsidRPr="00C24E18" w:rsidRDefault="003C6DF9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C6DF9" w:rsidRPr="00C24E18" w:rsidRDefault="003C6DF9" w:rsidP="003C6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4255B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ด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Pr="004255B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3C6DF9" w:rsidRDefault="003C6DF9" w:rsidP="003C6DF9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550B9" w:rsidRDefault="006550B9" w:rsidP="005F3CDD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วันที่วัดมูลค่าในตลาดหลัก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หรือตลาดที่ให้ประโยชน์สูงสุด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หากไม่มีตลาดหลัก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กลุ่มบริษัทสามารถเข้าถึงได้ในวันดังกล่าว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:rsidR="006550B9" w:rsidRPr="00C24E18" w:rsidRDefault="006550B9" w:rsidP="003C6DF9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และสินทรัพย์และหนี้สินที่ไม่ใช่ทางการเงิน</w:t>
      </w:r>
    </w:p>
    <w:p w:rsidR="006550B9" w:rsidRDefault="006550B9" w:rsidP="003C6DF9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869CB" w:rsidRDefault="006550B9" w:rsidP="00191AC4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กลุ่มบริษัทวัดมูลค่ายุติธรรมของเครื่องมือทางการเงินโดยใช้ราคาเสนอซื้อขายในตลาดที่มีสภาพคล่อง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หากสามารถหาได้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ตลาดจะถือว่ามี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‘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สภาพคล่อง</w:t>
      </w:r>
      <w:r w:rsidRPr="006550B9">
        <w:rPr>
          <w:rFonts w:ascii="Angsana New" w:hAnsi="Angsana New" w:cs="Angsana New" w:hint="eastAsia"/>
          <w:sz w:val="30"/>
          <w:szCs w:val="30"/>
          <w:cs/>
          <w:lang w:bidi="th-TH"/>
        </w:rPr>
        <w:t>’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:rsidR="005F3CDD" w:rsidRDefault="005F3CDD" w:rsidP="00191AC4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550B9" w:rsidRDefault="006550B9" w:rsidP="003C6DF9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หากไม่มีราคาเสนอซื้อขายในตลาดที่มีสภาพคล่องกลุ่มบริษัท ใช้เทคนิคการประเมินมูลค่าที่ใช้ข้อมูลที่สามารถสังเกตได้ที่มีความเกี่ยวข้องให้มากที่สุด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และลดการใช้ข้อมูลที่ไม่สามารถสังเกตได้ให้น้อยที่สุด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:rsidR="005F3CDD" w:rsidRDefault="005F3CDD" w:rsidP="003C6DF9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550B9" w:rsidRDefault="006550B9" w:rsidP="003C6DF9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และวัดมูลค่าหนี้สินและสถานะการเป็นหนี้สินด้วยราคาเสนอขาย</w:t>
      </w:r>
    </w:p>
    <w:p w:rsidR="006550B9" w:rsidRDefault="006550B9" w:rsidP="003C6DF9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550B9" w:rsidRDefault="006550B9" w:rsidP="003C6DF9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หลักฐานที่ดีที่สุดสำหรับมูลค่ายุติธรรมของเครื่องมือทางการเงิน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วันที่รับรู้รายการเมื่อเริ่มแรกคือราคาของการทำรายการ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เช่น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มูลค่ายุติธรรมของผลตอบแทนที่ให้หรือได้รับ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หากกลุ่มบริษัทพิจารณาว่ามูลค่ายุติธรรม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วันที่รับรู้รายการเมื่อเริ่มแรกและราคาของการทำรายการ</w:t>
      </w:r>
      <w:r w:rsidRPr="006550B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50B9">
        <w:rPr>
          <w:rFonts w:ascii="Angsana New" w:hAnsi="Angsana New" w:cs="Angsana New" w:hint="cs"/>
          <w:sz w:val="30"/>
          <w:szCs w:val="30"/>
          <w:cs/>
          <w:lang w:bidi="th-TH"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:rsidR="006550B9" w:rsidRDefault="006550B9" w:rsidP="006550B9">
      <w:pPr>
        <w:pStyle w:val="block"/>
        <w:tabs>
          <w:tab w:val="left" w:pos="1260"/>
        </w:tabs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3C6DF9" w:rsidRDefault="002274C0" w:rsidP="003C6DF9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การ</w:t>
      </w:r>
      <w:r w:rsidR="003C6DF9" w:rsidRPr="00C24E18">
        <w:rPr>
          <w:rFonts w:ascii="Angsana New" w:hAnsi="Angsana New" w:cs="Angsana New" w:hint="cs"/>
          <w:sz w:val="30"/>
          <w:szCs w:val="30"/>
          <w:cs/>
        </w:rPr>
        <w:t>วัดมูลค่ายุติธรรมของสินทรัพย์หรือหนี้สิน</w:t>
      </w:r>
      <w:r w:rsidR="003C6DF9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3C6DF9" w:rsidRPr="00C24E18">
        <w:rPr>
          <w:rFonts w:ascii="Angsana New" w:hAnsi="Angsana New" w:cs="Angsana New" w:hint="cs"/>
          <w:sz w:val="30"/>
          <w:szCs w:val="30"/>
          <w:cs/>
        </w:rPr>
        <w:t>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3C6DF9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3C6DF9" w:rsidRPr="00C24E18">
        <w:rPr>
          <w:rFonts w:ascii="Angsana New" w:hAnsi="Angsana New" w:cs="Angsana New" w:hint="cs"/>
          <w:sz w:val="30"/>
          <w:szCs w:val="30"/>
          <w:cs/>
        </w:rPr>
        <w:t>ดังนี้</w:t>
      </w:r>
      <w:r w:rsidR="003C6DF9" w:rsidRPr="00C24E18">
        <w:rPr>
          <w:rFonts w:ascii="Angsana New" w:hAnsi="Angsana New" w:hint="cs"/>
          <w:sz w:val="30"/>
          <w:szCs w:val="30"/>
          <w:cs/>
        </w:rPr>
        <w:t xml:space="preserve"> </w:t>
      </w:r>
    </w:p>
    <w:p w:rsidR="006550B9" w:rsidRPr="006550B9" w:rsidRDefault="006550B9" w:rsidP="006550B9">
      <w:pPr>
        <w:pStyle w:val="block"/>
        <w:numPr>
          <w:ilvl w:val="0"/>
          <w:numId w:val="3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550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B67FA" w:rsidRPr="00AB67F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550B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550B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550B9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6550B9" w:rsidRPr="006550B9" w:rsidRDefault="006550B9" w:rsidP="006550B9">
      <w:pPr>
        <w:pStyle w:val="block"/>
        <w:numPr>
          <w:ilvl w:val="0"/>
          <w:numId w:val="3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550B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550B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B67FA" w:rsidRPr="00AB67FA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550B9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6550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 </w:t>
      </w:r>
      <w:r w:rsidR="00AB67FA" w:rsidRPr="00AB67FA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:rsidR="006550B9" w:rsidRPr="006550B9" w:rsidRDefault="006550B9" w:rsidP="006550B9">
      <w:pPr>
        <w:pStyle w:val="block"/>
        <w:numPr>
          <w:ilvl w:val="0"/>
          <w:numId w:val="3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550B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550B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B67FA" w:rsidRPr="00AB67F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550B9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6550B9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3C6DF9" w:rsidRPr="00C24E18" w:rsidRDefault="003C6DF9" w:rsidP="003C6DF9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C6DF9" w:rsidRPr="00C24E18" w:rsidRDefault="003C6DF9" w:rsidP="003C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5F3CDD" w:rsidRDefault="003C6DF9" w:rsidP="00BC699C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both"/>
        <w:rPr>
          <w:rFonts w:ascii="Angsana New" w:hAnsi="Angsana New" w:cs="Angsana New"/>
          <w:sz w:val="30"/>
          <w:szCs w:val="30"/>
          <w:cs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กลุ่ม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F70904" w:rsidRDefault="00F70904" w:rsidP="005F3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557775" w:rsidRPr="00C24E18" w:rsidRDefault="006964C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A7669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รายได้</w:t>
      </w:r>
    </w:p>
    <w:p w:rsidR="00A91252" w:rsidRPr="00C24E18" w:rsidRDefault="00A91252" w:rsidP="000258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:rsidR="00062CD6" w:rsidRDefault="00025857" w:rsidP="005D61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ภาษีมูลค่าเพิ่มและแสดงสุทธิจากส่วนลดการค้า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และส่วนลดตามปริมาณ</w:t>
      </w:r>
      <w:r w:rsidR="00C32AFA" w:rsidRPr="00C24E18">
        <w:rPr>
          <w:rFonts w:ascii="Angsana New" w:hAnsi="Angsana New" w:cs="Angsana New"/>
          <w:sz w:val="30"/>
          <w:szCs w:val="30"/>
          <w:cs/>
        </w:rPr>
        <w:t xml:space="preserve">  </w:t>
      </w:r>
      <w:r w:rsidR="00C32AFA" w:rsidRPr="00C24E18">
        <w:rPr>
          <w:rFonts w:ascii="Angsana New" w:hAnsi="Angsana New" w:cs="Angsana New"/>
          <w:sz w:val="30"/>
          <w:szCs w:val="30"/>
        </w:rPr>
        <w:t xml:space="preserve"> </w:t>
      </w:r>
    </w:p>
    <w:p w:rsidR="00FF206D" w:rsidRPr="00B630D8" w:rsidRDefault="00FF206D" w:rsidP="005D61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025857" w:rsidRPr="00C24E18" w:rsidRDefault="00025857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C24E18">
        <w:rPr>
          <w:rFonts w:ascii="Angsana New" w:hAnsi="Angsana New" w:cs="Angsana New" w:hint="cs"/>
          <w:iCs/>
          <w:sz w:val="30"/>
          <w:szCs w:val="30"/>
          <w:cs/>
        </w:rPr>
        <w:t>การขายสินค้า</w:t>
      </w:r>
    </w:p>
    <w:p w:rsidR="006359EB" w:rsidRPr="00B630D8" w:rsidRDefault="006359EB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iCs/>
          <w:sz w:val="22"/>
          <w:szCs w:val="22"/>
        </w:rPr>
      </w:pPr>
    </w:p>
    <w:p w:rsidR="00460BCF" w:rsidRPr="00F12D35" w:rsidRDefault="006359EB" w:rsidP="00F12D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24E18">
        <w:rPr>
          <w:rFonts w:ascii="Angsana New" w:hAnsi="Angsana New" w:cs="Angsana New" w:hint="cs"/>
          <w:i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C24E18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สำหรับสัญญาที่ให้สิทธิลูกค้าในการคืนสินค้า</w:t>
      </w:r>
      <w:r w:rsidRPr="00C24E18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รายได้จะรับรู้ในจำนวนที่มีความเป็นไปได้ค่อนข้างแน่</w:t>
      </w:r>
      <w:r w:rsidR="00C213F6" w:rsidRPr="00C24E18">
        <w:rPr>
          <w:rFonts w:ascii="Angsana New" w:hAnsi="Angsana New" w:cs="Angsana New"/>
          <w:i/>
          <w:sz w:val="30"/>
          <w:szCs w:val="30"/>
        </w:rPr>
        <w:br/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ในระดับสูงมากว่าจะไม่มีการกลับรายการอย่างมีนัยสำคัญของรายได้ที่รับรู้สะสม</w:t>
      </w:r>
      <w:r w:rsidRPr="00C24E18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ดังนั้น</w:t>
      </w:r>
      <w:r w:rsidRPr="00C24E18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3B49D0" w:rsidRPr="00C24E18" w:rsidRDefault="003B49D0" w:rsidP="00460B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60BCF" w:rsidRPr="00C24E18" w:rsidRDefault="00460BCF" w:rsidP="00460B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BB197F"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ถ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F12D3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รายได้อื่น</w:t>
      </w:r>
    </w:p>
    <w:p w:rsidR="00C9309E" w:rsidRPr="00C24E18" w:rsidRDefault="00C9309E" w:rsidP="00460B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i/>
          <w:sz w:val="30"/>
          <w:szCs w:val="30"/>
        </w:rPr>
      </w:pPr>
    </w:p>
    <w:p w:rsidR="00BD2548" w:rsidRDefault="00F12D35" w:rsidP="00460B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F12D35">
        <w:rPr>
          <w:rFonts w:ascii="Angsana New" w:hAnsi="Angsana New" w:cs="Angsana New" w:hint="cs"/>
          <w:i/>
          <w:sz w:val="30"/>
          <w:szCs w:val="30"/>
          <w:cs/>
        </w:rPr>
        <w:t>รายได้อื่นประกอบด้วยเงินปันผล</w:t>
      </w:r>
      <w:r w:rsidRPr="00F12D35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F12D35">
        <w:rPr>
          <w:rFonts w:ascii="Angsana New" w:hAnsi="Angsana New" w:cs="Angsana New" w:hint="cs"/>
          <w:i/>
          <w:sz w:val="30"/>
          <w:szCs w:val="30"/>
          <w:cs/>
        </w:rPr>
        <w:t>ดอกเบี้ยรับและอื่นๆ</w:t>
      </w:r>
      <w:r w:rsidRPr="00F12D35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F12D35">
        <w:rPr>
          <w:rFonts w:ascii="Angsana New" w:hAnsi="Angsana New" w:cs="Angsana New" w:hint="cs"/>
          <w:i/>
          <w:sz w:val="30"/>
          <w:szCs w:val="30"/>
          <w:cs/>
        </w:rPr>
        <w:t>โดยเงินปันผลรับบันทึกในกำไรหรือขาดทุนในวันที่</w:t>
      </w:r>
      <w:r w:rsidR="002D4A99">
        <w:rPr>
          <w:rFonts w:ascii="Angsana New" w:hAnsi="Angsana New" w:cs="Angsana New"/>
          <w:i/>
          <w:sz w:val="30"/>
          <w:szCs w:val="30"/>
          <w:cs/>
        </w:rPr>
        <w:br/>
      </w:r>
      <w:r w:rsidRPr="00F12D35">
        <w:rPr>
          <w:rFonts w:ascii="Angsana New" w:hAnsi="Angsana New" w:cs="Angsana New" w:hint="cs"/>
          <w:i/>
          <w:sz w:val="30"/>
          <w:szCs w:val="30"/>
          <w:cs/>
        </w:rPr>
        <w:t>กลุ่มบริษัทมีสิทธิได้รับเงินปันผล</w:t>
      </w:r>
      <w:r w:rsidRPr="00F12D35">
        <w:rPr>
          <w:rFonts w:ascii="Angsana New" w:hAnsi="Angsana New" w:cs="Angsana New"/>
          <w:i/>
          <w:sz w:val="30"/>
          <w:szCs w:val="30"/>
          <w:cs/>
        </w:rPr>
        <w:t xml:space="preserve"> </w:t>
      </w:r>
    </w:p>
    <w:p w:rsidR="002D0B6C" w:rsidRDefault="002D0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:rsidR="004C3BDB" w:rsidRPr="00F44C52" w:rsidRDefault="004C3BDB" w:rsidP="006359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="00BB197F"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172D1A" w:rsidRPr="00F44C5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ดอกเบี้ย</w:t>
      </w:r>
    </w:p>
    <w:p w:rsidR="00557775" w:rsidRDefault="00557775" w:rsidP="00322B5E">
      <w:pPr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p w:rsidR="008869CB" w:rsidRPr="008869CB" w:rsidRDefault="008869CB" w:rsidP="008869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869C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</w:t>
      </w:r>
      <w:r w:rsidRPr="008869C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การบัญชีที่ถือปฏิบัติตั้งแต่วันที่ 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8869C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8869C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8869CB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63</w:t>
      </w:r>
    </w:p>
    <w:p w:rsidR="008C663B" w:rsidRDefault="008C663B" w:rsidP="00172D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C663B" w:rsidRDefault="00172D1A" w:rsidP="00172D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44C52">
        <w:rPr>
          <w:rFonts w:ascii="Angsana New" w:hAnsi="Angsana New" w:cs="Angsana New" w:hint="cs"/>
          <w:i/>
          <w:iCs/>
          <w:sz w:val="30"/>
          <w:szCs w:val="30"/>
          <w:cs/>
        </w:rPr>
        <w:t>อัตราดอกเบี้ยที่แท้จริง</w:t>
      </w:r>
    </w:p>
    <w:p w:rsidR="008C663B" w:rsidRDefault="008C6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172D1A" w:rsidRDefault="00172D1A" w:rsidP="00172D1A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4C52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:rsidR="00172D1A" w:rsidRPr="00F44C52" w:rsidRDefault="00172D1A" w:rsidP="00172D1A">
      <w:pPr>
        <w:pStyle w:val="NoSpacing"/>
        <w:numPr>
          <w:ilvl w:val="0"/>
          <w:numId w:val="31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F44C52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:rsidR="00172D1A" w:rsidRDefault="00172D1A" w:rsidP="00686B3E">
      <w:pPr>
        <w:pStyle w:val="NoSpacing"/>
        <w:numPr>
          <w:ilvl w:val="0"/>
          <w:numId w:val="31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F44C52">
        <w:rPr>
          <w:rFonts w:ascii="Angsana New" w:hAnsi="Angsana New" w:hint="cs"/>
          <w:sz w:val="30"/>
          <w:szCs w:val="30"/>
          <w:cs/>
        </w:rPr>
        <w:t>ราคาทุนตัดจำหน่ายของหนี้สินทางการเงิน</w:t>
      </w:r>
    </w:p>
    <w:p w:rsidR="00FF206D" w:rsidRPr="00686B3E" w:rsidRDefault="00FF206D" w:rsidP="00FF206D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8319EB" w:rsidRDefault="00172D1A" w:rsidP="00172D1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44C52">
        <w:rPr>
          <w:rFonts w:ascii="Angsana New" w:hAnsi="Angsana New" w:cs="Angsana New" w:hint="cs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:rsidR="008869CB" w:rsidRDefault="008869CB" w:rsidP="00191AC4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8869CB" w:rsidRPr="008869CB" w:rsidRDefault="008869CB" w:rsidP="008869C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8869C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8869C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8869C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8869CB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AB67FA" w:rsidRPr="00AB67FA">
        <w:rPr>
          <w:rFonts w:asciiTheme="majorBidi" w:hAnsiTheme="majorBidi" w:cstheme="majorBidi"/>
          <w:b/>
          <w:bCs/>
          <w:i/>
          <w:iCs/>
          <w:sz w:val="30"/>
          <w:szCs w:val="30"/>
        </w:rPr>
        <w:t>63</w:t>
      </w:r>
    </w:p>
    <w:p w:rsidR="008869CB" w:rsidRPr="008869CB" w:rsidRDefault="008869CB" w:rsidP="008869C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8869CB" w:rsidRPr="008869CB" w:rsidRDefault="008869CB" w:rsidP="008869C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9CB">
        <w:rPr>
          <w:rFonts w:asciiTheme="majorBidi" w:hAnsiTheme="majorBidi" w:cstheme="majorBidi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:rsidR="008869CB" w:rsidRPr="008869CB" w:rsidRDefault="008869CB" w:rsidP="008869C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8869CB" w:rsidRPr="008869CB" w:rsidRDefault="008869CB" w:rsidP="008869C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869CB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</w:p>
    <w:p w:rsidR="008869CB" w:rsidRPr="00F44C52" w:rsidRDefault="008869CB" w:rsidP="00172D1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964CD" w:rsidRPr="00C24E18" w:rsidRDefault="006964C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F44C5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ธ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C0E54" w:rsidRPr="00C24E18" w:rsidRDefault="004C0E54" w:rsidP="00322B5E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:rsidR="002D0B6C" w:rsidRDefault="002D0B6C" w:rsidP="00322B5E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C0E54" w:rsidRPr="00C24E18" w:rsidRDefault="004C0E54" w:rsidP="00322B5E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24E18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697412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การปรับปรุงทางภาษีที่เกี่ยวกับรายการในปีก่อนๆ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:rsidR="004C0E54" w:rsidRPr="00C24E18" w:rsidRDefault="004C0E54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lastRenderedPageBreak/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</w:p>
    <w:p w:rsidR="00FB67CC" w:rsidRPr="008869CB" w:rsidRDefault="00FB67CC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24"/>
          <w:szCs w:val="24"/>
        </w:rPr>
      </w:pPr>
    </w:p>
    <w:p w:rsidR="004C0E54" w:rsidRPr="00C24E18" w:rsidRDefault="004C0E54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5139A9" w:rsidRPr="00C24E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:rsidR="004C0E54" w:rsidRPr="008869CB" w:rsidRDefault="004C0E54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24"/>
          <w:szCs w:val="24"/>
        </w:rPr>
      </w:pPr>
    </w:p>
    <w:p w:rsidR="004C0E54" w:rsidRPr="00C24E18" w:rsidRDefault="004C0E54" w:rsidP="00BF6F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4C0E54" w:rsidRPr="008869CB" w:rsidRDefault="004C0E54" w:rsidP="0068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:rsidR="00270951" w:rsidRDefault="004C0E54" w:rsidP="00BF6F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</w:t>
      </w:r>
      <w:r w:rsidR="005139A9" w:rsidRPr="00C24E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5139A9" w:rsidRPr="00C24E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</w:t>
      </w:r>
      <w:r w:rsidR="00697412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การประเมินผลกระทบจากหลายปัจจัย รวมถึงการตีความทางกฏหมายภาษี และจากประสบการณ์ในอดีต</w:t>
      </w:r>
      <w:r w:rsidR="002C3179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การประเมินนี้อยู่บนพ</w:t>
      </w:r>
      <w:r w:rsidR="00FB67CC" w:rsidRPr="00C24E18">
        <w:rPr>
          <w:rFonts w:ascii="Angsana New" w:hAnsi="Angsana New" w:cs="Angsana New"/>
          <w:sz w:val="30"/>
          <w:szCs w:val="30"/>
          <w:cs/>
        </w:rPr>
        <w:t>ื้นฐานการประมาณการและข้อสมมติ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ข้อมูลใหม่ๆอาจจะทำให้</w:t>
      </w:r>
      <w:r w:rsidR="005139A9" w:rsidRPr="00C24E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</w:t>
      </w:r>
      <w:r w:rsidR="00B45C24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86B3E" w:rsidRPr="00C24E18" w:rsidRDefault="00686B3E" w:rsidP="00BF6F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 w:cs="Angsana New"/>
          <w:sz w:val="30"/>
          <w:szCs w:val="30"/>
        </w:rPr>
      </w:pPr>
    </w:p>
    <w:p w:rsidR="004C0E54" w:rsidRPr="00C24E18" w:rsidRDefault="004C0E54" w:rsidP="00BF6F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AB7B95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CE4936" w:rsidRPr="00C24E18" w:rsidRDefault="00CE4936" w:rsidP="00BF6F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 w:cs="Angsana New"/>
          <w:sz w:val="30"/>
          <w:szCs w:val="30"/>
        </w:rPr>
      </w:pPr>
    </w:p>
    <w:p w:rsidR="00FD357B" w:rsidRPr="00C24E18" w:rsidRDefault="004C0E54" w:rsidP="00BF6F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="00B7141C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ในอนาคตจะมีจำนวนเพียงพอกับการใช้ประโยชน์จากผลแตกต่างชั่วคราวดังกล่าว </w:t>
      </w:r>
      <w:r w:rsidR="000774D3" w:rsidRPr="00C24E18">
        <w:rPr>
          <w:rFonts w:ascii="Angsana New" w:hAnsi="Angsana New" w:cs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</w:t>
      </w:r>
      <w:r w:rsidR="000774D3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0774D3" w:rsidRPr="00C24E18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="000774D3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0774D3" w:rsidRPr="00C24E18">
        <w:rPr>
          <w:rFonts w:ascii="Angsana New" w:hAnsi="Angsana New" w:cs="Angsana New" w:hint="cs"/>
          <w:sz w:val="30"/>
          <w:szCs w:val="30"/>
          <w:cs/>
        </w:rPr>
        <w:t>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</w:t>
      </w:r>
      <w:r w:rsidR="00B45C24">
        <w:rPr>
          <w:rFonts w:ascii="Angsana New" w:hAnsi="Angsana New" w:cs="Angsana New"/>
          <w:sz w:val="30"/>
          <w:szCs w:val="30"/>
          <w:cs/>
        </w:rPr>
        <w:br/>
      </w:r>
      <w:r w:rsidR="000774D3" w:rsidRPr="00C24E18">
        <w:rPr>
          <w:rFonts w:ascii="Angsana New" w:hAnsi="Angsana New" w:cs="Angsana New" w:hint="cs"/>
          <w:sz w:val="30"/>
          <w:szCs w:val="30"/>
          <w:cs/>
        </w:rPr>
        <w:t>เพียงพอที่จะบันทึกสินทรัพย์ภาษีเงินได้ทั้งจำนวน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ส</w:t>
      </w:r>
      <w:r w:rsidR="000774D3" w:rsidRPr="00C24E18">
        <w:rPr>
          <w:rFonts w:ascii="Angsana New" w:hAnsi="Angsana New" w:cs="Angsana New"/>
          <w:sz w:val="30"/>
          <w:szCs w:val="30"/>
          <w:cs/>
        </w:rPr>
        <w:t>ินทรัพย์ภาษีเงินได้รอการ</w:t>
      </w:r>
      <w:r w:rsidRPr="00C24E18">
        <w:rPr>
          <w:rFonts w:ascii="Angsana New" w:hAnsi="Angsana New" w:cs="Angsana New"/>
          <w:sz w:val="30"/>
          <w:szCs w:val="30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9873E3" w:rsidRDefault="00987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D85907" w:rsidRPr="00C24E18" w:rsidRDefault="000B51E3" w:rsidP="002F6275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(</w:t>
      </w:r>
      <w:r w:rsidR="00F44C52">
        <w:rPr>
          <w:rFonts w:ascii="Angsana New" w:hAnsi="Angsana New" w:cs="Angsana New" w:hint="cs"/>
          <w:i/>
          <w:iCs/>
          <w:sz w:val="30"/>
          <w:szCs w:val="30"/>
          <w:cs/>
        </w:rPr>
        <w:t>น</w:t>
      </w:r>
      <w:r w:rsidR="00D85907" w:rsidRPr="00C24E18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D85907" w:rsidRPr="00C24E18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D85907" w:rsidRPr="00C24E1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กำไรต่อหุ้น </w:t>
      </w:r>
    </w:p>
    <w:p w:rsidR="00D85907" w:rsidRPr="00C24E18" w:rsidRDefault="00D85907" w:rsidP="00D8590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:rsidR="00C06607" w:rsidRDefault="00D85907" w:rsidP="00BF6F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C24E18">
        <w:rPr>
          <w:rFonts w:ascii="Angsana New" w:hAnsi="Angsana New" w:cs="Angsana New"/>
          <w:sz w:val="30"/>
          <w:szCs w:val="30"/>
          <w:cs/>
        </w:rPr>
        <w:t>บริษัท ด้วย</w:t>
      </w:r>
      <w:r w:rsidRPr="00C24E18">
        <w:rPr>
          <w:rFonts w:ascii="Angsana New" w:hAnsi="Angsana New" w:cs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</w:p>
    <w:p w:rsidR="002D0B6C" w:rsidRDefault="002D0B6C" w:rsidP="001F1E07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1F1E07" w:rsidRPr="00C24E18" w:rsidRDefault="002D0B6C" w:rsidP="001F1E07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1F1E07" w:rsidRPr="00C24E1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F44C52">
        <w:rPr>
          <w:rFonts w:ascii="Angsana New" w:hAnsi="Angsana New" w:cs="Angsana New" w:hint="cs"/>
          <w:i/>
          <w:iCs/>
          <w:sz w:val="30"/>
          <w:szCs w:val="30"/>
          <w:cs/>
        </w:rPr>
        <w:t>บ</w:t>
      </w:r>
      <w:r w:rsidR="001F1E07" w:rsidRPr="00C24E18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1F1E07" w:rsidRPr="00C24E18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1F1E07" w:rsidRPr="00C24E1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1F1E07" w:rsidRPr="00C24E18" w:rsidRDefault="001F1E07" w:rsidP="001F1E0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:rsidR="001F1E07" w:rsidRPr="00C24E18" w:rsidRDefault="001F1E07" w:rsidP="00BF6F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บุคคลหรือกิจการที่เกี่ยวข้องกัน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หมายถึง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หรือมีอิทธิพลอย่างมีสาระสำคัญใน</w:t>
      </w:r>
      <w:r w:rsidR="007D67BB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>การตัดสินใจทางการเงินและการบริหารต่อบุคคลหรือกิจการนั้น</w:t>
      </w:r>
    </w:p>
    <w:p w:rsidR="001F1E07" w:rsidRPr="00C24E18" w:rsidRDefault="001F1E07" w:rsidP="00191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2506AB" w:rsidRPr="00C24E18" w:rsidRDefault="00D85907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F44C5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</w:t>
      </w:r>
      <w:r w:rsidR="00D2142F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D2142F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:rsidR="00D2142F" w:rsidRPr="00C24E18" w:rsidRDefault="00D2142F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11B5C" w:rsidRDefault="00D2142F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</w:t>
      </w:r>
      <w:r w:rsidR="007D67BB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B45C24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การปันส่วนอย่างสมเหตุสมผล</w:t>
      </w:r>
    </w:p>
    <w:p w:rsidR="00B13F38" w:rsidRPr="00C24E18" w:rsidRDefault="00B13F38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:rsidR="00B13F38" w:rsidRDefault="00B13F38" w:rsidP="00B13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88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t>4</w:t>
      </w:r>
      <w:r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Pr="00B13F38">
        <w:rPr>
          <w:rFonts w:ascii="Angsana New" w:hAnsi="Angsana New" w:cs="Angsana New" w:hint="cs"/>
          <w:b/>
          <w:bCs/>
          <w:sz w:val="30"/>
          <w:szCs w:val="30"/>
          <w:cs/>
        </w:rPr>
        <w:t>ผลกระทบจากการแพร่ระบาดของโรคติดเชื้อไวรัสโคโรนา</w:t>
      </w:r>
      <w:r w:rsidRPr="00B13F3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b/>
          <w:bCs/>
          <w:sz w:val="30"/>
          <w:szCs w:val="30"/>
        </w:rPr>
        <w:t>201</w:t>
      </w:r>
      <w:r w:rsidRPr="00B13F38">
        <w:rPr>
          <w:rFonts w:ascii="Angsana New" w:hAnsi="Angsana New" w:cs="Angsana New"/>
          <w:b/>
          <w:bCs/>
          <w:sz w:val="30"/>
          <w:szCs w:val="30"/>
        </w:rPr>
        <w:t>9 (Covid-</w:t>
      </w:r>
      <w:r w:rsidR="00AB67FA" w:rsidRPr="00AB67FA">
        <w:rPr>
          <w:rFonts w:ascii="Angsana New" w:hAnsi="Angsana New" w:cs="Angsana New"/>
          <w:b/>
          <w:bCs/>
          <w:sz w:val="30"/>
          <w:szCs w:val="30"/>
        </w:rPr>
        <w:t>1</w:t>
      </w:r>
      <w:r w:rsidRPr="00B13F38">
        <w:rPr>
          <w:rFonts w:ascii="Angsana New" w:hAnsi="Angsana New" w:cs="Angsana New"/>
          <w:b/>
          <w:bCs/>
          <w:sz w:val="30"/>
          <w:szCs w:val="30"/>
        </w:rPr>
        <w:t xml:space="preserve">9) </w:t>
      </w:r>
    </w:p>
    <w:p w:rsidR="000B70E6" w:rsidRDefault="000B70E6" w:rsidP="00B13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88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0B70E6" w:rsidRDefault="000B70E6" w:rsidP="000B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A4EDD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ใน</w:t>
      </w:r>
      <w:r w:rsidRPr="006A4EDD">
        <w:rPr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Pr="006A4EDD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Pr="006A4EDD">
        <w:rPr>
          <w:rFonts w:ascii="Angsana New" w:hAnsi="Angsana New" w:cs="Angsana New" w:hint="cs"/>
          <w:sz w:val="30"/>
          <w:szCs w:val="30"/>
          <w:cs/>
        </w:rPr>
        <w:t xml:space="preserve"> เกิดการแพร่ระบาดของ</w:t>
      </w:r>
      <w:bookmarkStart w:id="0" w:name="_Hlk37010652"/>
      <w:r w:rsidRPr="006A4EDD">
        <w:rPr>
          <w:rFonts w:ascii="Angsana New" w:hAnsi="Angsana New" w:cs="Angsana New" w:hint="cs"/>
          <w:sz w:val="30"/>
          <w:szCs w:val="30"/>
          <w:cs/>
        </w:rPr>
        <w:t xml:space="preserve">โรคโควิด </w:t>
      </w:r>
      <w:r w:rsidR="00AB67FA" w:rsidRPr="00AB67FA">
        <w:rPr>
          <w:rFonts w:ascii="Angsana New" w:hAnsi="Angsana New" w:cs="Angsana New" w:hint="cs"/>
          <w:sz w:val="30"/>
          <w:szCs w:val="30"/>
        </w:rPr>
        <w:t>1</w:t>
      </w:r>
      <w:r w:rsidRPr="006A4EDD">
        <w:rPr>
          <w:rFonts w:ascii="Angsana New" w:hAnsi="Angsana New" w:cs="Angsana New" w:hint="cs"/>
          <w:sz w:val="30"/>
          <w:szCs w:val="30"/>
        </w:rPr>
        <w:t>9</w:t>
      </w:r>
      <w:bookmarkEnd w:id="0"/>
      <w:r w:rsidRPr="006A4EDD">
        <w:rPr>
          <w:rFonts w:ascii="Angsana New" w:hAnsi="Angsana New" w:cs="Angsana New" w:hint="cs"/>
          <w:sz w:val="30"/>
          <w:szCs w:val="30"/>
        </w:rPr>
        <w:t xml:space="preserve"> </w:t>
      </w:r>
      <w:r w:rsidRPr="006A4EDD">
        <w:rPr>
          <w:rFonts w:ascii="Angsana New" w:hAnsi="Angsana New" w:cs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Pr="006A4EDD">
        <w:rPr>
          <w:rFonts w:ascii="Angsana New" w:hAnsi="Angsana New" w:cs="Angsana New"/>
          <w:sz w:val="30"/>
          <w:szCs w:val="30"/>
        </w:rPr>
        <w:t xml:space="preserve"> </w:t>
      </w:r>
      <w:r w:rsidRPr="006A4EDD">
        <w:rPr>
          <w:rFonts w:ascii="Angsana New" w:hAnsi="Angsana New" w:cs="Angsana New" w:hint="cs"/>
          <w:sz w:val="30"/>
          <w:szCs w:val="30"/>
          <w:cs/>
        </w:rPr>
        <w:t xml:space="preserve">ทั้งนี้ ณ วันที่ </w:t>
      </w:r>
      <w:r w:rsidR="00AB67FA" w:rsidRPr="00AB67FA">
        <w:rPr>
          <w:rFonts w:ascii="Angsana New" w:hAnsi="Angsana New" w:cs="Angsana New" w:hint="cs"/>
          <w:sz w:val="30"/>
          <w:szCs w:val="30"/>
        </w:rPr>
        <w:t>3</w:t>
      </w:r>
      <w:r w:rsidR="00AB67FA" w:rsidRPr="00AB67FA">
        <w:rPr>
          <w:rFonts w:ascii="Angsana New" w:hAnsi="Angsana New" w:cs="Angsana New"/>
          <w:sz w:val="30"/>
          <w:szCs w:val="30"/>
        </w:rPr>
        <w:t>1</w:t>
      </w:r>
      <w:r w:rsidR="001B5F48">
        <w:rPr>
          <w:rFonts w:ascii="Angsana New" w:hAnsi="Angsana New" w:cs="Angsana New"/>
          <w:sz w:val="30"/>
          <w:szCs w:val="30"/>
        </w:rPr>
        <w:t xml:space="preserve"> </w:t>
      </w:r>
      <w:r w:rsidR="001B5F4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A4E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 w:hint="cs"/>
          <w:sz w:val="30"/>
          <w:szCs w:val="30"/>
        </w:rPr>
        <w:t>2</w:t>
      </w:r>
      <w:r w:rsidRPr="006A4EDD">
        <w:rPr>
          <w:rFonts w:ascii="Angsana New" w:hAnsi="Angsana New" w:cs="Angsana New" w:hint="cs"/>
          <w:sz w:val="30"/>
          <w:szCs w:val="30"/>
        </w:rPr>
        <w:t>5</w:t>
      </w:r>
      <w:r w:rsidR="00AB67FA" w:rsidRPr="00AB67FA">
        <w:rPr>
          <w:rFonts w:ascii="Angsana New" w:hAnsi="Angsana New" w:cs="Angsana New" w:hint="cs"/>
          <w:sz w:val="30"/>
          <w:szCs w:val="30"/>
        </w:rPr>
        <w:t>63</w:t>
      </w:r>
      <w:r w:rsidRPr="006A4EDD">
        <w:rPr>
          <w:rFonts w:ascii="Angsana New" w:hAnsi="Angsana New" w:cs="Angsana New" w:hint="cs"/>
          <w:sz w:val="30"/>
          <w:szCs w:val="30"/>
        </w:rPr>
        <w:t xml:space="preserve"> </w:t>
      </w:r>
      <w:r w:rsidRPr="006A4EDD">
        <w:rPr>
          <w:rFonts w:ascii="Angsana New" w:hAnsi="Angsana New" w:cs="Angsana New" w:hint="cs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Pr="006A4EDD">
        <w:rPr>
          <w:rFonts w:ascii="Angsana New" w:hAnsi="Angsana New" w:cs="Angsana New"/>
          <w:sz w:val="30"/>
          <w:szCs w:val="30"/>
        </w:rPr>
        <w:t xml:space="preserve"> </w:t>
      </w:r>
      <w:r w:rsidRPr="006A4ED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A4EDD">
        <w:rPr>
          <w:rFonts w:ascii="Angsana New" w:hAnsi="Angsana New" w:cs="Angsana New" w:hint="cs"/>
          <w:sz w:val="30"/>
          <w:szCs w:val="30"/>
          <w:cs/>
        </w:rPr>
        <w:t>จึงเลือกปฏิบัติตามแนวปฏิบัติทางการบัญชี</w:t>
      </w:r>
      <w:r w:rsidRPr="006A4E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6A4E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201</w:t>
      </w:r>
      <w:r w:rsidRPr="006A4EDD">
        <w:rPr>
          <w:rFonts w:ascii="Angsana New" w:hAnsi="Angsana New" w:cs="Angsana New"/>
          <w:sz w:val="30"/>
          <w:szCs w:val="30"/>
        </w:rPr>
        <w:t>9</w:t>
      </w:r>
      <w:r w:rsidRPr="006A4E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4EDD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6A4EDD">
        <w:rPr>
          <w:rFonts w:ascii="Angsana New" w:hAnsi="Angsana New" w:cs="Angsana New"/>
          <w:color w:val="000000"/>
          <w:sz w:val="30"/>
          <w:szCs w:val="30"/>
        </w:rPr>
        <w:t>COVID-</w:t>
      </w:r>
      <w:r w:rsidR="00AB67FA" w:rsidRPr="00AB67FA">
        <w:rPr>
          <w:rFonts w:ascii="Angsana New" w:hAnsi="Angsana New" w:cs="Angsana New"/>
          <w:color w:val="000000"/>
          <w:sz w:val="30"/>
          <w:szCs w:val="30"/>
        </w:rPr>
        <w:t>1</w:t>
      </w:r>
      <w:r w:rsidRPr="006A4EDD">
        <w:rPr>
          <w:rFonts w:ascii="Angsana New" w:hAnsi="Angsana New" w:cs="Angsana New"/>
          <w:color w:val="000000"/>
          <w:sz w:val="30"/>
          <w:szCs w:val="30"/>
        </w:rPr>
        <w:t>9</w:t>
      </w:r>
      <w:r w:rsidRPr="006A4EDD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6A4E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ในเรื่องดังต่อไปนี้</w:t>
      </w:r>
    </w:p>
    <w:p w:rsidR="000B70E6" w:rsidRDefault="000B70E6" w:rsidP="000B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B70E6" w:rsidRPr="007A26E0" w:rsidRDefault="000B70E6" w:rsidP="000B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proofErr w:type="gramStart"/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)  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proofErr w:type="gramEnd"/>
      <w:r w:rsidRPr="00324CCB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7A26E0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ด้อยค่าของสินทรัพย์</w:t>
      </w:r>
    </w:p>
    <w:p w:rsidR="000B70E6" w:rsidRPr="007A26E0" w:rsidRDefault="000B70E6" w:rsidP="000B70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B13F38" w:rsidRDefault="000B70E6" w:rsidP="00FF206D">
      <w:pPr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7A26E0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7A26E0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7A26E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(</w:t>
      </w:r>
      <w:r w:rsidRPr="007A26E0">
        <w:rPr>
          <w:rFonts w:ascii="Angsana New" w:hAnsi="Angsana New"/>
          <w:color w:val="000000"/>
          <w:sz w:val="30"/>
          <w:szCs w:val="30"/>
        </w:rPr>
        <w:t>Simplified approach)</w:t>
      </w:r>
      <w:r w:rsidRPr="007A26E0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</w:t>
      </w:r>
      <w:r w:rsidRPr="00324CCB">
        <w:rPr>
          <w:rFonts w:asciiTheme="majorBidi" w:hAnsiTheme="majorBidi" w:cstheme="majorBidi" w:hint="cs"/>
          <w:b/>
          <w:sz w:val="30"/>
          <w:szCs w:val="30"/>
          <w:cs/>
        </w:rPr>
        <w:t>ขาดทุน</w:t>
      </w:r>
      <w:r w:rsidRPr="007A26E0">
        <w:rPr>
          <w:rFonts w:ascii="Angsana New" w:hAnsi="Angsana New" w:hint="cs"/>
          <w:color w:val="000000"/>
          <w:sz w:val="30"/>
          <w:szCs w:val="30"/>
          <w:cs/>
        </w:rPr>
        <w:t>ด้านเครดิตในอดีตมาพิจารณาอัตราการสูญเสีย</w:t>
      </w:r>
      <w:r w:rsidRPr="007A26E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(l</w:t>
      </w:r>
      <w:r w:rsidRPr="007A26E0">
        <w:rPr>
          <w:rFonts w:ascii="Angsana New" w:hAnsi="Angsana New"/>
          <w:color w:val="000000"/>
          <w:sz w:val="30"/>
          <w:szCs w:val="30"/>
        </w:rPr>
        <w:t>oss rate)</w:t>
      </w:r>
      <w:r w:rsidRPr="007A26E0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7A26E0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7A26E0">
        <w:rPr>
          <w:rFonts w:ascii="Angsana New" w:hAnsi="Angsana New"/>
          <w:sz w:val="30"/>
          <w:szCs w:val="30"/>
        </w:rPr>
        <w:t xml:space="preserve">(Forward-looking information) </w:t>
      </w:r>
      <w:r w:rsidRPr="007A26E0">
        <w:rPr>
          <w:rFonts w:ascii="Angsana New" w:hAnsi="Angsana New"/>
          <w:sz w:val="30"/>
          <w:szCs w:val="30"/>
          <w:cs/>
        </w:rPr>
        <w:t>มา</w:t>
      </w:r>
      <w:r w:rsidRPr="007A26E0">
        <w:rPr>
          <w:rFonts w:ascii="Angsana New" w:hAnsi="Angsana New" w:hint="cs"/>
          <w:sz w:val="30"/>
          <w:szCs w:val="30"/>
          <w:cs/>
        </w:rPr>
        <w:t>พิจารณา</w:t>
      </w:r>
    </w:p>
    <w:p w:rsidR="002D0B6C" w:rsidRPr="00FF206D" w:rsidRDefault="002D0B6C" w:rsidP="00FF206D">
      <w:pPr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:rsidR="00356097" w:rsidRPr="00C24E18" w:rsidRDefault="001B5F48" w:rsidP="00511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88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5</w:t>
      </w:r>
      <w:r w:rsidR="00EF621F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1E4A8A" w:rsidRPr="00C24E18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B61DA0" w:rsidRPr="00C24E18" w:rsidRDefault="00B61DA0" w:rsidP="00DA31B7">
      <w:pPr>
        <w:ind w:right="14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557775" w:rsidRPr="00C24E18" w:rsidRDefault="00F11BAB" w:rsidP="00511B5C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C24E18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="00511B5C" w:rsidRPr="00C24E18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Pr="00C24E18">
        <w:rPr>
          <w:rFonts w:ascii="Angsana New" w:hAnsi="Angsana New" w:cs="Angsana New"/>
          <w:b/>
          <w:sz w:val="30"/>
          <w:szCs w:val="30"/>
          <w:cs/>
        </w:rPr>
        <w:t>และบริษัท</w:t>
      </w:r>
      <w:r w:rsidR="00511B5C" w:rsidRPr="00C24E18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Pr="00C24E18">
        <w:rPr>
          <w:rFonts w:ascii="Angsana New" w:hAnsi="Angsana New" w:cs="Angsana New" w:hint="cs"/>
          <w:b/>
          <w:sz w:val="30"/>
          <w:szCs w:val="30"/>
          <w:cs/>
        </w:rPr>
        <w:t xml:space="preserve"> ได้เปิดเผยในหมายเหตุ</w:t>
      </w:r>
      <w:r w:rsidRPr="00363D15">
        <w:rPr>
          <w:rFonts w:ascii="Angsana New" w:hAnsi="Angsana New" w:cs="Angsana New" w:hint="cs"/>
          <w:b/>
          <w:sz w:val="30"/>
          <w:szCs w:val="30"/>
          <w:cs/>
        </w:rPr>
        <w:t xml:space="preserve">ข้อ </w:t>
      </w:r>
      <w:r w:rsidR="007B5B23">
        <w:rPr>
          <w:rFonts w:ascii="Angsana New" w:hAnsi="Angsana New" w:cs="Angsana New"/>
          <w:bCs/>
          <w:sz w:val="30"/>
          <w:szCs w:val="30"/>
        </w:rPr>
        <w:t>8</w:t>
      </w:r>
      <w:r w:rsidRPr="00363D15">
        <w:rPr>
          <w:rFonts w:ascii="Angsana New" w:hAnsi="Angsana New" w:cs="Angsana New"/>
          <w:bCs/>
          <w:sz w:val="30"/>
          <w:szCs w:val="30"/>
        </w:rPr>
        <w:t xml:space="preserve"> </w:t>
      </w:r>
      <w:r w:rsidRPr="00363D15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363D15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7B5B23">
        <w:rPr>
          <w:rFonts w:ascii="Angsana New" w:hAnsi="Angsana New" w:cs="Angsana New"/>
          <w:bCs/>
          <w:sz w:val="30"/>
          <w:szCs w:val="30"/>
        </w:rPr>
        <w:t>9</w:t>
      </w:r>
      <w:r w:rsidRPr="00C24E18">
        <w:rPr>
          <w:rFonts w:ascii="Angsana New" w:hAnsi="Angsana New" w:cs="Angsana New"/>
          <w:b/>
          <w:sz w:val="30"/>
          <w:szCs w:val="30"/>
        </w:rPr>
        <w:t xml:space="preserve"> </w:t>
      </w:r>
      <w:r w:rsidR="00DA31B7" w:rsidRPr="00C24E18">
        <w:rPr>
          <w:rFonts w:ascii="Angsana New" w:hAnsi="Angsana New" w:cs="Angsana New"/>
          <w:b/>
          <w:sz w:val="30"/>
          <w:szCs w:val="30"/>
        </w:rPr>
        <w:t xml:space="preserve"> </w:t>
      </w:r>
      <w:r w:rsidR="00511B5C" w:rsidRPr="00C24E18">
        <w:rPr>
          <w:rFonts w:ascii="Angsana New" w:hAnsi="Angsana New" w:cs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:rsidR="00511B5C" w:rsidRPr="00C24E18" w:rsidRDefault="00511B5C" w:rsidP="00511B5C">
      <w:pPr>
        <w:spacing w:line="240" w:lineRule="auto"/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728"/>
        <w:gridCol w:w="3960"/>
      </w:tblGrid>
      <w:tr w:rsidR="00356097" w:rsidRPr="00C24E18" w:rsidTr="007D67BB">
        <w:trPr>
          <w:trHeight w:val="20"/>
          <w:tblHeader/>
        </w:trPr>
        <w:tc>
          <w:tcPr>
            <w:tcW w:w="3510" w:type="dxa"/>
            <w:shd w:val="clear" w:color="auto" w:fill="auto"/>
          </w:tcPr>
          <w:p w:rsidR="00356097" w:rsidRPr="00C24E18" w:rsidRDefault="00356097" w:rsidP="00322B5E">
            <w:pPr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28" w:type="dxa"/>
            <w:shd w:val="clear" w:color="auto" w:fill="auto"/>
          </w:tcPr>
          <w:p w:rsidR="00356097" w:rsidRPr="00C24E18" w:rsidRDefault="00356097" w:rsidP="00F86281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  <w:shd w:val="clear" w:color="auto" w:fill="auto"/>
          </w:tcPr>
          <w:p w:rsidR="00356097" w:rsidRPr="00C24E18" w:rsidRDefault="00356097" w:rsidP="00322B5E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D2741" w:rsidRPr="00C24E18" w:rsidTr="007D67BB">
        <w:trPr>
          <w:trHeight w:val="20"/>
        </w:trPr>
        <w:tc>
          <w:tcPr>
            <w:tcW w:w="3510" w:type="dxa"/>
            <w:shd w:val="clear" w:color="auto" w:fill="auto"/>
          </w:tcPr>
          <w:p w:rsidR="00DD2741" w:rsidRPr="00C24E18" w:rsidRDefault="00DD2741" w:rsidP="00DD2741">
            <w:pPr>
              <w:spacing w:line="240" w:lineRule="auto"/>
              <w:ind w:right="20"/>
              <w:rPr>
                <w:rFonts w:ascii="Angsana New" w:hAnsi="Angsana New" w:cs="Angsana New"/>
                <w:sz w:val="32"/>
                <w:szCs w:val="32"/>
              </w:rPr>
            </w:pPr>
            <w:r w:rsidRPr="00C24E18">
              <w:rPr>
                <w:rFonts w:ascii="Angsana New" w:hAnsi="Angsana New" w:cs="Angsana New"/>
                <w:sz w:val="32"/>
                <w:szCs w:val="32"/>
              </w:rPr>
              <w:t>Kinugawa Rubber Industrial</w:t>
            </w:r>
            <w:r w:rsidR="007D67BB" w:rsidRPr="00C24E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2"/>
                <w:szCs w:val="32"/>
              </w:rPr>
              <w:t>Co., Ltd.</w:t>
            </w:r>
          </w:p>
        </w:tc>
        <w:tc>
          <w:tcPr>
            <w:tcW w:w="1728" w:type="dxa"/>
            <w:shd w:val="clear" w:color="auto" w:fill="auto"/>
          </w:tcPr>
          <w:p w:rsidR="00DD2741" w:rsidRPr="00C24E18" w:rsidRDefault="00DD2741" w:rsidP="00DD2741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60" w:type="dxa"/>
            <w:shd w:val="clear" w:color="auto" w:fill="auto"/>
          </w:tcPr>
          <w:p w:rsidR="00DD2741" w:rsidRPr="00C24E18" w:rsidRDefault="00DD2741" w:rsidP="00DD2741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เป็น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DD2741" w:rsidRPr="00C24E18" w:rsidTr="007D67BB">
        <w:trPr>
          <w:trHeight w:val="20"/>
        </w:trPr>
        <w:tc>
          <w:tcPr>
            <w:tcW w:w="3510" w:type="dxa"/>
            <w:shd w:val="clear" w:color="auto" w:fill="auto"/>
          </w:tcPr>
          <w:p w:rsidR="00DD2741" w:rsidRPr="00C24E18" w:rsidRDefault="00DD2741" w:rsidP="00DD2741">
            <w:pPr>
              <w:spacing w:line="240" w:lineRule="auto"/>
              <w:ind w:right="20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C24E18">
              <w:rPr>
                <w:rFonts w:ascii="Angsana New" w:hAnsi="Angsana New" w:cs="Angsana New"/>
                <w:sz w:val="32"/>
                <w:szCs w:val="32"/>
              </w:rPr>
              <w:t>Tepro</w:t>
            </w:r>
            <w:proofErr w:type="spellEnd"/>
            <w:r w:rsidRPr="00C24E18">
              <w:rPr>
                <w:rFonts w:ascii="Angsana New" w:hAnsi="Angsana New" w:cs="Angsana New"/>
                <w:sz w:val="32"/>
                <w:szCs w:val="32"/>
              </w:rPr>
              <w:t xml:space="preserve"> Inc. Co., Ltd.</w:t>
            </w:r>
          </w:p>
        </w:tc>
        <w:tc>
          <w:tcPr>
            <w:tcW w:w="1728" w:type="dxa"/>
            <w:shd w:val="clear" w:color="auto" w:fill="auto"/>
          </w:tcPr>
          <w:p w:rsidR="00DD2741" w:rsidRPr="00C24E18" w:rsidRDefault="00DD2741" w:rsidP="00DD2741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960" w:type="dxa"/>
            <w:shd w:val="clear" w:color="auto" w:fill="auto"/>
          </w:tcPr>
          <w:p w:rsidR="00DD2741" w:rsidRPr="00C24E18" w:rsidRDefault="00DD2741" w:rsidP="00DD274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042964" w:rsidRPr="00C24E18" w:rsidTr="007D67BB">
        <w:trPr>
          <w:trHeight w:val="20"/>
        </w:trPr>
        <w:tc>
          <w:tcPr>
            <w:tcW w:w="3510" w:type="dxa"/>
            <w:shd w:val="clear" w:color="auto" w:fill="auto"/>
          </w:tcPr>
          <w:p w:rsidR="002B2AFC" w:rsidRPr="00C24E18" w:rsidRDefault="00042964" w:rsidP="00042964">
            <w:pPr>
              <w:spacing w:line="240" w:lineRule="auto"/>
              <w:ind w:right="20"/>
              <w:rPr>
                <w:rFonts w:ascii="Angsana New" w:hAnsi="Angsana New" w:cs="Angsana New"/>
                <w:sz w:val="32"/>
                <w:szCs w:val="32"/>
              </w:rPr>
            </w:pPr>
            <w:r w:rsidRPr="00C24E18">
              <w:rPr>
                <w:rFonts w:ascii="Angsana New" w:hAnsi="Angsana New" w:cs="Angsana New"/>
                <w:sz w:val="32"/>
                <w:szCs w:val="32"/>
              </w:rPr>
              <w:t xml:space="preserve">Kinugawa Rubber and </w:t>
            </w:r>
          </w:p>
          <w:p w:rsidR="00042964" w:rsidRPr="00C24E18" w:rsidRDefault="00042964" w:rsidP="00EB5B59">
            <w:pPr>
              <w:spacing w:line="240" w:lineRule="auto"/>
              <w:ind w:right="20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C24E18">
              <w:rPr>
                <w:rFonts w:ascii="Angsana New" w:hAnsi="Angsana New" w:cs="Angsana New"/>
                <w:sz w:val="32"/>
                <w:szCs w:val="32"/>
              </w:rPr>
              <w:t>Plastic Wuhu Co., Ltd.</w:t>
            </w:r>
          </w:p>
        </w:tc>
        <w:tc>
          <w:tcPr>
            <w:tcW w:w="1728" w:type="dxa"/>
            <w:shd w:val="clear" w:color="auto" w:fill="auto"/>
          </w:tcPr>
          <w:p w:rsidR="002B2AFC" w:rsidRPr="00C24E18" w:rsidRDefault="002B2AFC" w:rsidP="00DD2741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042964" w:rsidRPr="00C24E18" w:rsidRDefault="00042964" w:rsidP="00DD2741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3960" w:type="dxa"/>
            <w:shd w:val="clear" w:color="auto" w:fill="auto"/>
          </w:tcPr>
          <w:p w:rsidR="002B2AFC" w:rsidRPr="00C24E18" w:rsidRDefault="002B2AFC" w:rsidP="00DD274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  <w:p w:rsidR="00042964" w:rsidRPr="00C24E18" w:rsidRDefault="00042964" w:rsidP="00DD274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</w:tbl>
    <w:p w:rsidR="001B5F48" w:rsidRDefault="001B5F48" w:rsidP="00D76AEE">
      <w:pPr>
        <w:spacing w:line="240" w:lineRule="auto"/>
        <w:ind w:right="-108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B61DA0" w:rsidRDefault="00B61DA0" w:rsidP="00B61DA0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C24E18">
        <w:rPr>
          <w:rFonts w:ascii="Angsana New" w:hAnsi="Angsana New" w:cs="Angsana New"/>
          <w:b/>
          <w:sz w:val="30"/>
          <w:szCs w:val="30"/>
          <w:cs/>
        </w:rPr>
        <w:t>นโยบายการกำหนดราคาสำหรับ</w:t>
      </w:r>
      <w:r w:rsidR="00511B5C" w:rsidRPr="00C24E18">
        <w:rPr>
          <w:rFonts w:ascii="Angsana New" w:hAnsi="Angsana New" w:cs="Angsana New" w:hint="cs"/>
          <w:b/>
          <w:sz w:val="30"/>
          <w:szCs w:val="30"/>
          <w:cs/>
        </w:rPr>
        <w:t>รายการ</w:t>
      </w:r>
      <w:r w:rsidRPr="00C24E18">
        <w:rPr>
          <w:rFonts w:ascii="Angsana New" w:hAnsi="Angsana New" w:cs="Angsana New"/>
          <w:b/>
          <w:sz w:val="30"/>
          <w:szCs w:val="30"/>
          <w:cs/>
        </w:rPr>
        <w:t>แต่ละประเภท</w:t>
      </w:r>
      <w:r w:rsidR="00511B5C" w:rsidRPr="00C24E18">
        <w:rPr>
          <w:rFonts w:ascii="Angsana New" w:hAnsi="Angsana New" w:cs="Angsana New" w:hint="cs"/>
          <w:b/>
          <w:sz w:val="30"/>
          <w:szCs w:val="30"/>
          <w:cs/>
        </w:rPr>
        <w:t>มี</w:t>
      </w:r>
      <w:r w:rsidRPr="00C24E18">
        <w:rPr>
          <w:rFonts w:ascii="Angsana New" w:hAnsi="Angsana New" w:cs="Angsana New"/>
          <w:b/>
          <w:sz w:val="30"/>
          <w:szCs w:val="30"/>
          <w:cs/>
        </w:rPr>
        <w:t>ดังต่อไปนี้</w:t>
      </w:r>
    </w:p>
    <w:p w:rsidR="001B5F48" w:rsidRPr="001B5F48" w:rsidRDefault="001B5F48" w:rsidP="00B61DA0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16"/>
          <w:szCs w:val="16"/>
        </w:rPr>
      </w:pP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4410"/>
      </w:tblGrid>
      <w:tr w:rsidR="008A782A" w:rsidRPr="00C24E18" w:rsidTr="00D945FF">
        <w:trPr>
          <w:trHeight w:val="20"/>
        </w:trPr>
        <w:tc>
          <w:tcPr>
            <w:tcW w:w="4428" w:type="dxa"/>
            <w:shd w:val="clear" w:color="auto" w:fill="auto"/>
          </w:tcPr>
          <w:p w:rsidR="008A782A" w:rsidRPr="00C24E18" w:rsidRDefault="008A782A" w:rsidP="00322B5E">
            <w:pPr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10" w:type="dxa"/>
            <w:shd w:val="clear" w:color="auto" w:fill="auto"/>
          </w:tcPr>
          <w:p w:rsidR="008A782A" w:rsidRPr="00C24E18" w:rsidRDefault="008A782A" w:rsidP="00322B5E">
            <w:pPr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A782A" w:rsidRPr="00C24E18" w:rsidTr="00D945FF">
        <w:trPr>
          <w:trHeight w:val="20"/>
        </w:trPr>
        <w:tc>
          <w:tcPr>
            <w:tcW w:w="4428" w:type="dxa"/>
            <w:shd w:val="clear" w:color="auto" w:fill="auto"/>
          </w:tcPr>
          <w:p w:rsidR="008A782A" w:rsidRPr="00C24E18" w:rsidRDefault="009B1932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410" w:type="dxa"/>
            <w:shd w:val="clear" w:color="auto" w:fill="auto"/>
          </w:tcPr>
          <w:p w:rsidR="008A782A" w:rsidRPr="00C24E18" w:rsidRDefault="009B1932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ราคาที่เทียบเคียงได้กับบุคคลภายนอก</w:t>
            </w:r>
          </w:p>
        </w:tc>
      </w:tr>
      <w:tr w:rsidR="008A782A" w:rsidRPr="00C24E18" w:rsidTr="00D945FF">
        <w:trPr>
          <w:trHeight w:val="20"/>
        </w:trPr>
        <w:tc>
          <w:tcPr>
            <w:tcW w:w="4428" w:type="dxa"/>
            <w:shd w:val="clear" w:color="auto" w:fill="auto"/>
          </w:tcPr>
          <w:p w:rsidR="008A782A" w:rsidRPr="00C24E18" w:rsidRDefault="009B1932" w:rsidP="005A682C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410" w:type="dxa"/>
            <w:shd w:val="clear" w:color="auto" w:fill="auto"/>
          </w:tcPr>
          <w:p w:rsidR="008A782A" w:rsidRPr="00C24E18" w:rsidRDefault="009B1932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ราคาที่เทียบเคียงได้กับบุคคลภายนอก</w:t>
            </w:r>
          </w:p>
        </w:tc>
      </w:tr>
      <w:tr w:rsidR="008A782A" w:rsidRPr="00C24E18" w:rsidTr="00D945FF">
        <w:trPr>
          <w:trHeight w:val="20"/>
        </w:trPr>
        <w:tc>
          <w:tcPr>
            <w:tcW w:w="4428" w:type="dxa"/>
            <w:shd w:val="clear" w:color="auto" w:fill="auto"/>
          </w:tcPr>
          <w:p w:rsidR="008A782A" w:rsidRPr="00C24E18" w:rsidRDefault="009B1932" w:rsidP="000B069A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="000B069A"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410" w:type="dxa"/>
            <w:shd w:val="clear" w:color="auto" w:fill="auto"/>
          </w:tcPr>
          <w:p w:rsidR="008A782A" w:rsidRPr="00C24E18" w:rsidRDefault="009B1932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</w:t>
            </w:r>
            <w:r w:rsidR="000B069A" w:rsidRPr="00C24E18">
              <w:rPr>
                <w:rFonts w:ascii="Angsana New" w:hAnsi="Angsana New" w:cs="Angsana New"/>
                <w:sz w:val="30"/>
                <w:szCs w:val="30"/>
                <w:cs/>
              </w:rPr>
              <w:t>าคา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ที่ตกลง</w:t>
            </w:r>
            <w:r w:rsidR="000B069A" w:rsidRPr="00C24E18">
              <w:rPr>
                <w:rFonts w:ascii="Angsana New" w:hAnsi="Angsana New" w:cs="Angsana New"/>
                <w:sz w:val="30"/>
                <w:szCs w:val="30"/>
                <w:cs/>
              </w:rPr>
              <w:t>กันตามสัญญา</w:t>
            </w:r>
          </w:p>
        </w:tc>
      </w:tr>
      <w:tr w:rsidR="00F86281" w:rsidRPr="00C24E18" w:rsidTr="00D945FF">
        <w:trPr>
          <w:trHeight w:val="20"/>
        </w:trPr>
        <w:tc>
          <w:tcPr>
            <w:tcW w:w="4428" w:type="dxa"/>
            <w:shd w:val="clear" w:color="auto" w:fill="auto"/>
          </w:tcPr>
          <w:p w:rsidR="00F86281" w:rsidRPr="00C24E18" w:rsidRDefault="00F86281" w:rsidP="000B069A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410" w:type="dxa"/>
            <w:shd w:val="clear" w:color="auto" w:fill="auto"/>
          </w:tcPr>
          <w:p w:rsidR="00F86281" w:rsidRPr="00C24E18" w:rsidRDefault="00F86281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ตามสิทธิการได้รับเงินปันผล</w:t>
            </w:r>
          </w:p>
        </w:tc>
      </w:tr>
      <w:tr w:rsidR="00F12029" w:rsidRPr="00C24E18" w:rsidTr="00D945FF">
        <w:trPr>
          <w:trHeight w:val="20"/>
        </w:trPr>
        <w:tc>
          <w:tcPr>
            <w:tcW w:w="4428" w:type="dxa"/>
            <w:shd w:val="clear" w:color="auto" w:fill="auto"/>
          </w:tcPr>
          <w:p w:rsidR="00F12029" w:rsidRPr="00C24E18" w:rsidRDefault="004A6F24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410" w:type="dxa"/>
            <w:shd w:val="clear" w:color="auto" w:fill="auto"/>
          </w:tcPr>
          <w:p w:rsidR="00F12029" w:rsidRPr="00C24E18" w:rsidRDefault="00ED7C28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="009B1932"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ที่ตกลงร่วมกัน</w:t>
            </w:r>
          </w:p>
        </w:tc>
      </w:tr>
      <w:tr w:rsidR="009C269B" w:rsidRPr="00C24E18" w:rsidTr="00D945FF">
        <w:trPr>
          <w:trHeight w:val="20"/>
        </w:trPr>
        <w:tc>
          <w:tcPr>
            <w:tcW w:w="4428" w:type="dxa"/>
            <w:shd w:val="clear" w:color="auto" w:fill="auto"/>
          </w:tcPr>
          <w:p w:rsidR="009C269B" w:rsidRPr="00C24E18" w:rsidRDefault="009B1932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4410" w:type="dxa"/>
            <w:shd w:val="clear" w:color="auto" w:fill="auto"/>
          </w:tcPr>
          <w:p w:rsidR="009C269B" w:rsidRPr="00C24E18" w:rsidRDefault="000B069A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="009B1932"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ที่ตกลงร่วมกัน</w:t>
            </w:r>
          </w:p>
        </w:tc>
      </w:tr>
    </w:tbl>
    <w:p w:rsidR="00307392" w:rsidRDefault="00307392" w:rsidP="00322B5E">
      <w:pPr>
        <w:tabs>
          <w:tab w:val="clear" w:pos="227"/>
          <w:tab w:val="clear" w:pos="454"/>
          <w:tab w:val="clear" w:pos="680"/>
          <w:tab w:val="clear" w:pos="907"/>
          <w:tab w:val="left" w:pos="6750"/>
        </w:tabs>
        <w:spacing w:line="240" w:lineRule="auto"/>
        <w:ind w:right="20"/>
        <w:jc w:val="thaiDistribute"/>
        <w:rPr>
          <w:rFonts w:ascii="Angsana New" w:hAnsi="Angsana New" w:cs="Angsana New"/>
          <w:sz w:val="24"/>
          <w:szCs w:val="24"/>
        </w:rPr>
      </w:pPr>
    </w:p>
    <w:p w:rsidR="002D0B6C" w:rsidRDefault="002D0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:rsidR="00557775" w:rsidRPr="00C24E18" w:rsidRDefault="00DB06CC" w:rsidP="008C3306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6750"/>
        </w:tabs>
        <w:spacing w:line="240" w:lineRule="auto"/>
        <w:ind w:right="20" w:firstLine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lastRenderedPageBreak/>
        <w:t>รายการที่สำคัญกับบุคคลหรือก</w:t>
      </w:r>
      <w:r w:rsidR="00565DD5" w:rsidRPr="00C24E18">
        <w:rPr>
          <w:rFonts w:ascii="Angsana New" w:hAnsi="Angsana New" w:cs="Angsana New"/>
          <w:sz w:val="30"/>
          <w:szCs w:val="30"/>
          <w:cs/>
        </w:rPr>
        <w:t>ิจการที่เกี่ยวข้องกันสำหรับแต่ละ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ปีสิ้นสุดวันที่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ธันวาคม</w:t>
      </w:r>
      <w:r w:rsidR="00BD6AEA" w:rsidRPr="00C24E18">
        <w:rPr>
          <w:rFonts w:ascii="Angsana New" w:hAnsi="Angsana New" w:cs="Angsana New"/>
          <w:sz w:val="30"/>
          <w:szCs w:val="30"/>
        </w:rPr>
        <w:t xml:space="preserve">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สรุป</w:t>
      </w:r>
      <w:r w:rsidRPr="00C24E18">
        <w:rPr>
          <w:rFonts w:ascii="Angsana New" w:hAnsi="Angsana New" w:cs="Angsana New"/>
          <w:sz w:val="30"/>
          <w:szCs w:val="30"/>
          <w:cs/>
        </w:rPr>
        <w:t>ได้ดังนี้</w:t>
      </w:r>
    </w:p>
    <w:p w:rsidR="00B757C6" w:rsidRPr="00EB6B71" w:rsidRDefault="00B757C6" w:rsidP="00322B5E">
      <w:pPr>
        <w:tabs>
          <w:tab w:val="clear" w:pos="227"/>
          <w:tab w:val="clear" w:pos="454"/>
          <w:tab w:val="left" w:pos="540"/>
        </w:tabs>
        <w:spacing w:line="240" w:lineRule="auto"/>
        <w:ind w:right="20" w:firstLine="540"/>
        <w:jc w:val="thaiDistribute"/>
        <w:rPr>
          <w:rFonts w:ascii="Angsana New" w:hAnsi="Angsana New" w:cs="Angsana New"/>
          <w:b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1"/>
        <w:gridCol w:w="1080"/>
        <w:gridCol w:w="278"/>
        <w:gridCol w:w="1077"/>
        <w:gridCol w:w="268"/>
        <w:gridCol w:w="1084"/>
        <w:gridCol w:w="270"/>
        <w:gridCol w:w="1080"/>
      </w:tblGrid>
      <w:tr w:rsidR="00356097" w:rsidRPr="00C24E18" w:rsidTr="00D945FF">
        <w:trPr>
          <w:tblHeader/>
        </w:trPr>
        <w:tc>
          <w:tcPr>
            <w:tcW w:w="2261" w:type="pct"/>
            <w:shd w:val="clear" w:color="auto" w:fill="auto"/>
          </w:tcPr>
          <w:p w:rsidR="00356097" w:rsidRPr="00C24E18" w:rsidRDefault="00356097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:rsidR="00356097" w:rsidRPr="00C24E18" w:rsidRDefault="009B193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:rsidR="00356097" w:rsidRPr="00C24E18" w:rsidRDefault="00356097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:rsidR="00557775" w:rsidRPr="00C24E18" w:rsidRDefault="009B193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17CC" w:rsidRPr="00C24E18" w:rsidTr="00BF6F64">
        <w:trPr>
          <w:tblHeader/>
        </w:trPr>
        <w:tc>
          <w:tcPr>
            <w:tcW w:w="2261" w:type="pct"/>
            <w:shd w:val="clear" w:color="auto" w:fill="auto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:rsidR="00D217CC" w:rsidRPr="00C24E18" w:rsidRDefault="00AB67FA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6F6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8" w:type="pct"/>
            <w:shd w:val="clear" w:color="auto" w:fill="auto"/>
          </w:tcPr>
          <w:p w:rsidR="00D217CC" w:rsidRPr="00C24E18" w:rsidRDefault="00D217CC" w:rsidP="00B46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D217CC" w:rsidRPr="00C24E18" w:rsidRDefault="00AB67FA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6F6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43" w:type="pct"/>
            <w:shd w:val="clear" w:color="auto" w:fill="auto"/>
          </w:tcPr>
          <w:p w:rsidR="00D217CC" w:rsidRPr="00C24E18" w:rsidRDefault="00D217CC" w:rsidP="00B46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D217CC" w:rsidRPr="00C24E18" w:rsidRDefault="00AB67FA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6F6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4" w:type="pct"/>
            <w:shd w:val="clear" w:color="auto" w:fill="auto"/>
          </w:tcPr>
          <w:p w:rsidR="00D217CC" w:rsidRPr="00C24E18" w:rsidRDefault="00D217CC" w:rsidP="00B46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D217CC" w:rsidRPr="00C24E18" w:rsidRDefault="00AB67FA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6F6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D217CC" w:rsidRPr="00C24E18" w:rsidTr="00D945FF">
        <w:trPr>
          <w:tblHeader/>
        </w:trPr>
        <w:tc>
          <w:tcPr>
            <w:tcW w:w="2261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7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17CC" w:rsidRPr="00C24E18" w:rsidTr="00BF6F64">
        <w:tc>
          <w:tcPr>
            <w:tcW w:w="2261" w:type="pct"/>
          </w:tcPr>
          <w:p w:rsidR="00D217CC" w:rsidRPr="00C24E18" w:rsidRDefault="00D217CC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76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F6F64" w:rsidRPr="00C24E18" w:rsidTr="00BF6F64">
        <w:tc>
          <w:tcPr>
            <w:tcW w:w="2261" w:type="pct"/>
          </w:tcPr>
          <w:p w:rsidR="00BF6F64" w:rsidRPr="00C24E18" w:rsidRDefault="00BF6F64" w:rsidP="00BF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6" w:type="pct"/>
          </w:tcPr>
          <w:p w:rsidR="00BF6F64" w:rsidRPr="00C24E18" w:rsidRDefault="00613E5F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18,483</w:t>
            </w:r>
          </w:p>
        </w:tc>
        <w:tc>
          <w:tcPr>
            <w:tcW w:w="148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BF6F64" w:rsidRPr="00C24E18" w:rsidRDefault="00AB67FA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F6F64"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BF6F64"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F6F64" w:rsidRPr="00C24E18" w:rsidRDefault="00613E5F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18,483</w:t>
            </w:r>
          </w:p>
        </w:tc>
        <w:tc>
          <w:tcPr>
            <w:tcW w:w="144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F6F64" w:rsidRPr="00C24E18" w:rsidRDefault="00AB67FA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F6F64"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BF6F64"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F6F64" w:rsidRPr="00C24E18" w:rsidTr="00BF6F64">
        <w:tc>
          <w:tcPr>
            <w:tcW w:w="2261" w:type="pct"/>
          </w:tcPr>
          <w:p w:rsidR="00BF6F64" w:rsidRPr="00C24E18" w:rsidRDefault="00BF6F64" w:rsidP="00BF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6" w:type="pct"/>
          </w:tcPr>
          <w:p w:rsidR="00BF6F64" w:rsidRPr="00C24E18" w:rsidRDefault="00613E5F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15,934</w:t>
            </w:r>
          </w:p>
        </w:tc>
        <w:tc>
          <w:tcPr>
            <w:tcW w:w="148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BF6F64" w:rsidRPr="00C24E18" w:rsidRDefault="00AB67FA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BF6F64"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F6F64"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F6F64" w:rsidRPr="00C24E18" w:rsidRDefault="00613E5F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15,934</w:t>
            </w:r>
          </w:p>
        </w:tc>
        <w:tc>
          <w:tcPr>
            <w:tcW w:w="144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F6F64" w:rsidRPr="00C24E18" w:rsidRDefault="00AB67FA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BF6F64"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F6F64"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613E5F" w:rsidRPr="00C24E18" w:rsidTr="00BF6F64">
        <w:tc>
          <w:tcPr>
            <w:tcW w:w="2261" w:type="pct"/>
          </w:tcPr>
          <w:p w:rsidR="00613E5F" w:rsidRPr="00C24E18" w:rsidRDefault="00613E5F" w:rsidP="0061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  <w:tc>
          <w:tcPr>
            <w:tcW w:w="14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  <w:tc>
          <w:tcPr>
            <w:tcW w:w="14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F6F64" w:rsidRPr="00C24E18" w:rsidTr="00BF6F64">
        <w:tc>
          <w:tcPr>
            <w:tcW w:w="2261" w:type="pct"/>
          </w:tcPr>
          <w:p w:rsidR="00BF6F64" w:rsidRPr="00C24E18" w:rsidRDefault="00BF6F64" w:rsidP="00BF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6F64" w:rsidRPr="00C24E18" w:rsidTr="00BF6F64">
        <w:tc>
          <w:tcPr>
            <w:tcW w:w="2261" w:type="pct"/>
          </w:tcPr>
          <w:p w:rsidR="00BF6F64" w:rsidRPr="00C24E18" w:rsidRDefault="00BF6F64" w:rsidP="00BF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F6F64" w:rsidRPr="00C24E18" w:rsidRDefault="00BF6F64" w:rsidP="00BF6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3E5F" w:rsidRPr="00C24E18" w:rsidTr="00BF6F64">
        <w:tc>
          <w:tcPr>
            <w:tcW w:w="2261" w:type="pct"/>
          </w:tcPr>
          <w:p w:rsidR="00613E5F" w:rsidRPr="00C24E18" w:rsidRDefault="00613E5F" w:rsidP="0061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5,452</w:t>
            </w:r>
          </w:p>
        </w:tc>
        <w:tc>
          <w:tcPr>
            <w:tcW w:w="14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613E5F" w:rsidRPr="00C24E18" w:rsidTr="00BF6F64">
        <w:tc>
          <w:tcPr>
            <w:tcW w:w="2261" w:type="pct"/>
          </w:tcPr>
          <w:p w:rsidR="00613E5F" w:rsidRPr="00C24E18" w:rsidRDefault="00613E5F" w:rsidP="0061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1,605</w:t>
            </w:r>
          </w:p>
        </w:tc>
        <w:tc>
          <w:tcPr>
            <w:tcW w:w="14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,74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13E5F" w:rsidRPr="00C24E18" w:rsidTr="00BF6F64">
        <w:tc>
          <w:tcPr>
            <w:tcW w:w="2261" w:type="pct"/>
          </w:tcPr>
          <w:p w:rsidR="00613E5F" w:rsidRPr="00C24E18" w:rsidRDefault="00613E5F" w:rsidP="0061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38,856</w:t>
            </w:r>
          </w:p>
        </w:tc>
        <w:tc>
          <w:tcPr>
            <w:tcW w:w="14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13E5F" w:rsidRPr="00C24E18" w:rsidTr="00BF6F64">
        <w:tc>
          <w:tcPr>
            <w:tcW w:w="2261" w:type="pct"/>
          </w:tcPr>
          <w:p w:rsidR="00613E5F" w:rsidRPr="00C24E18" w:rsidRDefault="00613E5F" w:rsidP="0061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1,575</w:t>
            </w:r>
          </w:p>
        </w:tc>
        <w:tc>
          <w:tcPr>
            <w:tcW w:w="14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13E5F" w:rsidRPr="00C24E18" w:rsidTr="00BF6F64">
        <w:tc>
          <w:tcPr>
            <w:tcW w:w="2261" w:type="pct"/>
          </w:tcPr>
          <w:p w:rsidR="00613E5F" w:rsidRPr="00C24E18" w:rsidRDefault="00613E5F" w:rsidP="0061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3E5F" w:rsidRPr="00C24E18" w:rsidTr="00BF6F64">
        <w:tc>
          <w:tcPr>
            <w:tcW w:w="2261" w:type="pct"/>
          </w:tcPr>
          <w:p w:rsidR="00613E5F" w:rsidRPr="00C24E18" w:rsidRDefault="00613E5F" w:rsidP="0061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3E5F" w:rsidRPr="00C24E18" w:rsidTr="00BF6F64">
        <w:tc>
          <w:tcPr>
            <w:tcW w:w="2261" w:type="pct"/>
          </w:tcPr>
          <w:p w:rsidR="00613E5F" w:rsidRPr="00C24E18" w:rsidRDefault="00613E5F" w:rsidP="0061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93,276</w:t>
            </w:r>
          </w:p>
        </w:tc>
        <w:tc>
          <w:tcPr>
            <w:tcW w:w="14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92,843</w:t>
            </w:r>
          </w:p>
        </w:tc>
        <w:tc>
          <w:tcPr>
            <w:tcW w:w="14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121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13E5F" w:rsidRPr="00C24E18" w:rsidTr="00BF6F64">
        <w:tc>
          <w:tcPr>
            <w:tcW w:w="2261" w:type="pct"/>
          </w:tcPr>
          <w:p w:rsidR="00613E5F" w:rsidRPr="00C24E18" w:rsidRDefault="00613E5F" w:rsidP="0061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16,057</w:t>
            </w:r>
          </w:p>
        </w:tc>
        <w:tc>
          <w:tcPr>
            <w:tcW w:w="14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5,887</w:t>
            </w:r>
          </w:p>
        </w:tc>
        <w:tc>
          <w:tcPr>
            <w:tcW w:w="143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16,057</w:t>
            </w:r>
          </w:p>
        </w:tc>
        <w:tc>
          <w:tcPr>
            <w:tcW w:w="144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13E5F" w:rsidRPr="00C24E18" w:rsidRDefault="00613E5F" w:rsidP="0061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5,887</w:t>
            </w:r>
          </w:p>
        </w:tc>
      </w:tr>
      <w:tr w:rsidR="00B1437B" w:rsidRPr="00C24E18" w:rsidTr="00BF6F64">
        <w:tc>
          <w:tcPr>
            <w:tcW w:w="2261" w:type="pct"/>
          </w:tcPr>
          <w:p w:rsidR="00B1437B" w:rsidRPr="00C24E18" w:rsidRDefault="00B1437B" w:rsidP="00B14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1437B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  <w:tc>
          <w:tcPr>
            <w:tcW w:w="14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1437B" w:rsidRPr="00AB67FA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1437B" w:rsidRPr="00C24E18" w:rsidTr="00BF6F64">
        <w:tc>
          <w:tcPr>
            <w:tcW w:w="2261" w:type="pct"/>
          </w:tcPr>
          <w:p w:rsidR="00B1437B" w:rsidRPr="00C24E18" w:rsidRDefault="00B1437B" w:rsidP="00B14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13E5F">
              <w:rPr>
                <w:rFonts w:ascii="Angsana New" w:hAnsi="Angsana New" w:cs="Angsana New"/>
                <w:sz w:val="30"/>
                <w:szCs w:val="30"/>
              </w:rPr>
              <w:t>2,895</w:t>
            </w:r>
          </w:p>
        </w:tc>
        <w:tc>
          <w:tcPr>
            <w:tcW w:w="14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,577</w:t>
            </w:r>
          </w:p>
        </w:tc>
        <w:tc>
          <w:tcPr>
            <w:tcW w:w="143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2,801</w:t>
            </w:r>
          </w:p>
        </w:tc>
        <w:tc>
          <w:tcPr>
            <w:tcW w:w="14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B1437B" w:rsidRPr="00C24E18" w:rsidTr="00BF6F64">
        <w:tc>
          <w:tcPr>
            <w:tcW w:w="2261" w:type="pct"/>
          </w:tcPr>
          <w:p w:rsidR="00B1437B" w:rsidRPr="00C24E18" w:rsidRDefault="00B1437B" w:rsidP="00B14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10,485</w:t>
            </w:r>
          </w:p>
        </w:tc>
        <w:tc>
          <w:tcPr>
            <w:tcW w:w="14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,548</w:t>
            </w:r>
          </w:p>
        </w:tc>
        <w:tc>
          <w:tcPr>
            <w:tcW w:w="143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10,485</w:t>
            </w:r>
          </w:p>
        </w:tc>
        <w:tc>
          <w:tcPr>
            <w:tcW w:w="14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,548</w:t>
            </w:r>
          </w:p>
        </w:tc>
      </w:tr>
      <w:tr w:rsidR="00B1437B" w:rsidRPr="00C24E18" w:rsidTr="00BF6F64">
        <w:tc>
          <w:tcPr>
            <w:tcW w:w="2261" w:type="pct"/>
          </w:tcPr>
          <w:p w:rsidR="00B1437B" w:rsidRPr="00C24E18" w:rsidRDefault="00B1437B" w:rsidP="00B14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437B" w:rsidRPr="00C24E18" w:rsidTr="00BF6F64">
        <w:tc>
          <w:tcPr>
            <w:tcW w:w="2261" w:type="pct"/>
          </w:tcPr>
          <w:p w:rsidR="00B1437B" w:rsidRPr="00C24E18" w:rsidRDefault="00B1437B" w:rsidP="00B14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437B" w:rsidRPr="00C24E18" w:rsidTr="00BF6F64">
        <w:tc>
          <w:tcPr>
            <w:tcW w:w="2261" w:type="pct"/>
          </w:tcPr>
          <w:p w:rsidR="00B1437B" w:rsidRPr="00C24E18" w:rsidRDefault="00B1437B" w:rsidP="00B14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437B" w:rsidRPr="00C24E18" w:rsidTr="00BF6F64">
        <w:tc>
          <w:tcPr>
            <w:tcW w:w="2261" w:type="pct"/>
          </w:tcPr>
          <w:p w:rsidR="00B1437B" w:rsidRPr="00C24E18" w:rsidRDefault="00B1437B" w:rsidP="00B1437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16,605</w:t>
            </w:r>
          </w:p>
        </w:tc>
        <w:tc>
          <w:tcPr>
            <w:tcW w:w="14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12,220</w:t>
            </w:r>
          </w:p>
        </w:tc>
        <w:tc>
          <w:tcPr>
            <w:tcW w:w="14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1437B" w:rsidRPr="00C24E18" w:rsidTr="00BF6F64">
        <w:tc>
          <w:tcPr>
            <w:tcW w:w="2261" w:type="pct"/>
          </w:tcPr>
          <w:p w:rsidR="00B1437B" w:rsidRPr="00C24E18" w:rsidRDefault="00B1437B" w:rsidP="00B1437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291</w:t>
            </w:r>
          </w:p>
        </w:tc>
        <w:tc>
          <w:tcPr>
            <w:tcW w:w="14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291</w:t>
            </w:r>
          </w:p>
        </w:tc>
        <w:tc>
          <w:tcPr>
            <w:tcW w:w="14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1437B" w:rsidRPr="00C24E18" w:rsidTr="00BF6F64">
        <w:tc>
          <w:tcPr>
            <w:tcW w:w="2261" w:type="pct"/>
          </w:tcPr>
          <w:p w:rsidR="00B1437B" w:rsidRPr="00C24E18" w:rsidRDefault="00B1437B" w:rsidP="00B1437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B1437B" w:rsidRPr="002B671E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B671E">
              <w:rPr>
                <w:rFonts w:ascii="Angsana New" w:hAnsi="Angsana New" w:cs="Angsana New"/>
                <w:sz w:val="30"/>
                <w:szCs w:val="30"/>
              </w:rPr>
              <w:t>16,896</w:t>
            </w:r>
          </w:p>
        </w:tc>
        <w:tc>
          <w:tcPr>
            <w:tcW w:w="148" w:type="pct"/>
          </w:tcPr>
          <w:p w:rsidR="00B1437B" w:rsidRPr="002B671E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7,57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12,511</w:t>
            </w:r>
          </w:p>
        </w:tc>
        <w:tc>
          <w:tcPr>
            <w:tcW w:w="14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1437B" w:rsidRPr="00C24E18" w:rsidTr="00BF6F64">
        <w:tc>
          <w:tcPr>
            <w:tcW w:w="2261" w:type="pct"/>
          </w:tcPr>
          <w:p w:rsidR="00B1437B" w:rsidRPr="00C24E18" w:rsidRDefault="00B1437B" w:rsidP="00B14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437B" w:rsidRPr="00C24E18" w:rsidTr="00BF6F64">
        <w:tc>
          <w:tcPr>
            <w:tcW w:w="2261" w:type="pct"/>
          </w:tcPr>
          <w:p w:rsidR="00B1437B" w:rsidRPr="00C24E18" w:rsidRDefault="00B1437B" w:rsidP="00B14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437B" w:rsidRPr="00C24E18" w:rsidTr="00BF6F64">
        <w:tblPrEx>
          <w:tblLook w:val="01E0" w:firstRow="1" w:lastRow="1" w:firstColumn="1" w:lastColumn="1" w:noHBand="0" w:noVBand="0"/>
        </w:tblPrEx>
        <w:trPr>
          <w:trHeight w:val="200"/>
        </w:trPr>
        <w:tc>
          <w:tcPr>
            <w:tcW w:w="2261" w:type="pct"/>
          </w:tcPr>
          <w:p w:rsidR="00B1437B" w:rsidRPr="00C24E18" w:rsidRDefault="00B1437B" w:rsidP="00B14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657</w:t>
            </w:r>
          </w:p>
        </w:tc>
        <w:tc>
          <w:tcPr>
            <w:tcW w:w="14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143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657</w:t>
            </w:r>
          </w:p>
        </w:tc>
        <w:tc>
          <w:tcPr>
            <w:tcW w:w="144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1437B" w:rsidRPr="00C24E18" w:rsidRDefault="00B1437B" w:rsidP="00B1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</w:tbl>
    <w:p w:rsidR="00AC5C2E" w:rsidRDefault="00AC5C2E" w:rsidP="00930121">
      <w:pPr>
        <w:spacing w:line="240" w:lineRule="auto"/>
        <w:ind w:left="540" w:right="20"/>
        <w:rPr>
          <w:rFonts w:ascii="Angsana New" w:hAnsi="Angsana New" w:cs="Angsana New"/>
          <w:sz w:val="30"/>
          <w:szCs w:val="30"/>
          <w:cs/>
        </w:rPr>
      </w:pPr>
    </w:p>
    <w:p w:rsidR="00930121" w:rsidRPr="00C24E18" w:rsidRDefault="00AC5C2E" w:rsidP="00A400D7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6750"/>
        </w:tabs>
        <w:spacing w:line="240" w:lineRule="auto"/>
        <w:ind w:right="20" w:firstLine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356097" w:rsidRPr="00C24E18">
        <w:rPr>
          <w:rFonts w:ascii="Angsana New" w:hAnsi="Angsana New" w:cs="Angsana New"/>
          <w:sz w:val="30"/>
          <w:szCs w:val="30"/>
          <w:cs/>
        </w:rPr>
        <w:lastRenderedPageBreak/>
        <w:t>ยอดคงเหลือ</w:t>
      </w:r>
      <w:r w:rsidR="009E1C1F" w:rsidRPr="00C24E18">
        <w:rPr>
          <w:rFonts w:ascii="Angsana New" w:hAnsi="Angsana New" w:cs="Angsana New" w:hint="cs"/>
          <w:sz w:val="30"/>
          <w:szCs w:val="30"/>
          <w:cs/>
        </w:rPr>
        <w:t>กับ</w:t>
      </w:r>
      <w:r w:rsidR="00565DD5" w:rsidRPr="00C24E18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="00356097" w:rsidRPr="00C24E18">
        <w:rPr>
          <w:rFonts w:ascii="Angsana New" w:hAnsi="Angsana New" w:cs="Angsana New"/>
          <w:sz w:val="30"/>
          <w:szCs w:val="30"/>
        </w:rPr>
        <w:t xml:space="preserve"> </w:t>
      </w:r>
      <w:r w:rsidR="00356097" w:rsidRPr="00C24E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="00840DCB" w:rsidRPr="00C24E18">
        <w:rPr>
          <w:rFonts w:ascii="Angsana New" w:hAnsi="Angsana New" w:cs="Angsana New"/>
          <w:sz w:val="30"/>
          <w:szCs w:val="30"/>
        </w:rPr>
        <w:t xml:space="preserve">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:rsidR="00557775" w:rsidRPr="00C24E18" w:rsidRDefault="00557775" w:rsidP="006B4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rPr>
          <w:rFonts w:ascii="Angsana New" w:hAnsi="Angsana New" w:cs="Angsana New"/>
          <w:sz w:val="24"/>
          <w:szCs w:val="24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356097" w:rsidRPr="00C24E18" w:rsidTr="00B97C2B">
        <w:tc>
          <w:tcPr>
            <w:tcW w:w="2267" w:type="pct"/>
            <w:shd w:val="clear" w:color="auto" w:fill="auto"/>
          </w:tcPr>
          <w:p w:rsidR="00356097" w:rsidRPr="00C24E18" w:rsidRDefault="00356097" w:rsidP="00281B6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356097" w:rsidRPr="00C24E18" w:rsidRDefault="00356097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356097" w:rsidRPr="00C24E18" w:rsidRDefault="00356097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356097" w:rsidRPr="00C24E18" w:rsidRDefault="009B193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7C2B" w:rsidRPr="00C24E18" w:rsidTr="00B97C2B">
        <w:tc>
          <w:tcPr>
            <w:tcW w:w="2267" w:type="pct"/>
            <w:shd w:val="clear" w:color="auto" w:fill="auto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33" w:type="pct"/>
            <w:shd w:val="clear" w:color="auto" w:fill="auto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44" w:type="pct"/>
            <w:shd w:val="clear" w:color="auto" w:fill="auto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  <w:shd w:val="clear" w:color="auto" w:fill="auto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B97C2B" w:rsidRPr="00C24E18" w:rsidTr="00B97C2B">
        <w:tc>
          <w:tcPr>
            <w:tcW w:w="2267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7C2B" w:rsidRPr="00C24E18" w:rsidTr="00B97C2B">
        <w:tc>
          <w:tcPr>
            <w:tcW w:w="2267" w:type="pct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:rsidR="00B97C2B" w:rsidRPr="00C24E18" w:rsidRDefault="00613E5F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2,157</w:t>
            </w:r>
          </w:p>
        </w:tc>
        <w:tc>
          <w:tcPr>
            <w:tcW w:w="144" w:type="pct"/>
            <w:gridSpan w:val="2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97C2B" w:rsidRPr="00C24E18" w:rsidRDefault="00052586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2,157</w:t>
            </w:r>
          </w:p>
        </w:tc>
        <w:tc>
          <w:tcPr>
            <w:tcW w:w="146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97C2B" w:rsidRPr="00C24E18" w:rsidTr="00456BD1">
        <w:tc>
          <w:tcPr>
            <w:tcW w:w="2267" w:type="pct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B97C2B" w:rsidRPr="00C24E18" w:rsidRDefault="00613E5F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30,336</w:t>
            </w:r>
          </w:p>
        </w:tc>
        <w:tc>
          <w:tcPr>
            <w:tcW w:w="144" w:type="pct"/>
            <w:gridSpan w:val="2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7,7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97C2B" w:rsidRPr="00C24E18" w:rsidRDefault="00052586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30,233</w:t>
            </w:r>
          </w:p>
        </w:tc>
        <w:tc>
          <w:tcPr>
            <w:tcW w:w="146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B97C2B" w:rsidRPr="00C24E18" w:rsidTr="00456BD1">
        <w:tc>
          <w:tcPr>
            <w:tcW w:w="2267" w:type="pct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B97C2B" w:rsidRPr="00C24E18" w:rsidRDefault="00613E5F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  <w:tc>
          <w:tcPr>
            <w:tcW w:w="144" w:type="pct"/>
            <w:gridSpan w:val="2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B97C2B" w:rsidRPr="00C24E18" w:rsidRDefault="00052586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  <w:tc>
          <w:tcPr>
            <w:tcW w:w="146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B97C2B" w:rsidRPr="00C24E18" w:rsidTr="008869CB">
        <w:tc>
          <w:tcPr>
            <w:tcW w:w="2267" w:type="pct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B97C2B" w:rsidRPr="00C24E18" w:rsidRDefault="00613E5F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32,653</w:t>
            </w:r>
          </w:p>
        </w:tc>
        <w:tc>
          <w:tcPr>
            <w:tcW w:w="144" w:type="pct"/>
            <w:gridSpan w:val="2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</w:t>
            </w:r>
            <w:r w:rsidR="00B97C2B"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9,9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62</w:t>
            </w:r>
          </w:p>
        </w:tc>
        <w:tc>
          <w:tcPr>
            <w:tcW w:w="144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B97C2B" w:rsidRPr="00C24E18" w:rsidRDefault="00052586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32,550</w:t>
            </w:r>
          </w:p>
        </w:tc>
        <w:tc>
          <w:tcPr>
            <w:tcW w:w="146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</w:t>
            </w:r>
            <w:r w:rsidR="00B97C2B"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9,8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</w:t>
            </w:r>
            <w:r w:rsidR="00B97C2B"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</w:t>
            </w:r>
          </w:p>
        </w:tc>
      </w:tr>
      <w:tr w:rsidR="00363D15" w:rsidRPr="00C24E18" w:rsidTr="008869CB">
        <w:tc>
          <w:tcPr>
            <w:tcW w:w="2267" w:type="pct"/>
            <w:shd w:val="clear" w:color="auto" w:fill="auto"/>
          </w:tcPr>
          <w:p w:rsidR="00363D15" w:rsidRPr="007866AD" w:rsidRDefault="00363D15" w:rsidP="0036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6AD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866A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814A9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814A9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   </w:t>
            </w:r>
            <w:r w:rsidRPr="00814A9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AB67FA">
              <w:rPr>
                <w:rFonts w:asciiTheme="majorBidi" w:hAnsiTheme="majorBidi" w:cs="Angsana New"/>
                <w:i/>
                <w:iCs/>
                <w:sz w:val="30"/>
                <w:szCs w:val="30"/>
              </w:rPr>
              <w:t>2</w:t>
            </w:r>
            <w:r>
              <w:rPr>
                <w:rFonts w:asciiTheme="majorBidi" w:hAnsiTheme="majorBidi" w:cs="Angsana New"/>
                <w:i/>
                <w:iCs/>
                <w:sz w:val="30"/>
                <w:szCs w:val="30"/>
              </w:rPr>
              <w:t>5</w:t>
            </w:r>
            <w:r w:rsidRPr="00AB67FA">
              <w:rPr>
                <w:rFonts w:asciiTheme="majorBidi" w:hAnsiTheme="majorBidi" w:cs="Angsana New"/>
                <w:i/>
                <w:iCs/>
                <w:sz w:val="30"/>
                <w:szCs w:val="30"/>
              </w:rPr>
              <w:t>62</w:t>
            </w:r>
            <w:r w:rsidRPr="00814A9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814A9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814A9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363D15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363D15" w:rsidRPr="00076A3C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363D15" w:rsidRPr="00076A3C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363D15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363D15" w:rsidRPr="00076A3C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63D15" w:rsidRPr="00076A3C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:rsidR="00363D15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  <w:p w:rsidR="00363D15" w:rsidRPr="00076A3C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363D15" w:rsidRPr="00076A3C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363D15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  <w:p w:rsidR="00363D15" w:rsidRPr="00076A3C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</w:tr>
      <w:tr w:rsidR="000D4135" w:rsidRPr="00C24E18" w:rsidTr="008869CB">
        <w:tc>
          <w:tcPr>
            <w:tcW w:w="2267" w:type="pct"/>
            <w:shd w:val="clear" w:color="auto" w:fill="auto"/>
          </w:tcPr>
          <w:p w:rsidR="000D4135" w:rsidRPr="00456BD1" w:rsidRDefault="000D4135" w:rsidP="000D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6B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135" w:rsidRPr="00C24E18" w:rsidRDefault="000D4135" w:rsidP="000D4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32,653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0D4135" w:rsidRPr="00C24E18" w:rsidRDefault="000D4135" w:rsidP="000D4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135" w:rsidRPr="00C24E18" w:rsidRDefault="000D4135" w:rsidP="000D4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9,9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62</w:t>
            </w:r>
          </w:p>
        </w:tc>
        <w:tc>
          <w:tcPr>
            <w:tcW w:w="144" w:type="pct"/>
            <w:shd w:val="clear" w:color="auto" w:fill="auto"/>
          </w:tcPr>
          <w:p w:rsidR="000D4135" w:rsidRPr="00C24E18" w:rsidRDefault="000D4135" w:rsidP="000D4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135" w:rsidRPr="00C24E18" w:rsidRDefault="00052586" w:rsidP="000D4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32,550</w:t>
            </w:r>
          </w:p>
        </w:tc>
        <w:tc>
          <w:tcPr>
            <w:tcW w:w="146" w:type="pct"/>
            <w:shd w:val="clear" w:color="auto" w:fill="auto"/>
          </w:tcPr>
          <w:p w:rsidR="000D4135" w:rsidRPr="00C24E18" w:rsidRDefault="000D4135" w:rsidP="000D4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135" w:rsidRPr="00C24E18" w:rsidRDefault="000D4135" w:rsidP="000D4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9,8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</w:t>
            </w:r>
          </w:p>
        </w:tc>
      </w:tr>
    </w:tbl>
    <w:p w:rsidR="00553466" w:rsidRDefault="00553466" w:rsidP="00A41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 w:cs="Angsana New"/>
          <w:sz w:val="32"/>
          <w:szCs w:val="32"/>
        </w:rPr>
      </w:pPr>
    </w:p>
    <w:p w:rsidR="008869CB" w:rsidRPr="008869CB" w:rsidRDefault="008869CB" w:rsidP="00A41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 w:cs="Angsana New"/>
          <w:sz w:val="32"/>
          <w:szCs w:val="32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307392" w:rsidRPr="00C24E18" w:rsidTr="00B97C2B">
        <w:tc>
          <w:tcPr>
            <w:tcW w:w="2267" w:type="pct"/>
            <w:shd w:val="clear" w:color="auto" w:fill="auto"/>
          </w:tcPr>
          <w:p w:rsidR="00307392" w:rsidRPr="00C24E18" w:rsidRDefault="00910DB7" w:rsidP="00281B6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307392" w:rsidRPr="00C24E18" w:rsidRDefault="0030739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307392" w:rsidRPr="00C24E18" w:rsidRDefault="0030739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307392" w:rsidRPr="00C24E18" w:rsidRDefault="0030739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7C2B" w:rsidRPr="00C24E18" w:rsidTr="00B97C2B">
        <w:tc>
          <w:tcPr>
            <w:tcW w:w="2267" w:type="pct"/>
            <w:shd w:val="clear" w:color="auto" w:fill="auto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33" w:type="pct"/>
            <w:shd w:val="clear" w:color="auto" w:fill="auto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44" w:type="pct"/>
            <w:shd w:val="clear" w:color="auto" w:fill="auto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  <w:shd w:val="clear" w:color="auto" w:fill="auto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B97C2B" w:rsidRPr="00C24E18" w:rsidTr="00B97C2B">
        <w:tc>
          <w:tcPr>
            <w:tcW w:w="2267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586" w:rsidRPr="00C24E18" w:rsidTr="00B97C2B">
        <w:tc>
          <w:tcPr>
            <w:tcW w:w="2267" w:type="pct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052586" w:rsidRPr="00C24E18" w:rsidRDefault="00052586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052586" w:rsidRPr="00C24E18" w:rsidRDefault="00052586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52586" w:rsidRPr="00C24E18" w:rsidRDefault="00052586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52586" w:rsidRPr="00C24E18" w:rsidRDefault="00052586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52586" w:rsidRPr="001A55C6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55C6">
              <w:rPr>
                <w:rFonts w:ascii="Angsana New" w:hAnsi="Angsana New" w:cs="Angsana New"/>
                <w:sz w:val="30"/>
                <w:szCs w:val="30"/>
              </w:rPr>
              <w:t>1,635</w:t>
            </w:r>
          </w:p>
        </w:tc>
        <w:tc>
          <w:tcPr>
            <w:tcW w:w="146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,7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52586" w:rsidRPr="00C24E18" w:rsidTr="00B97C2B">
        <w:tc>
          <w:tcPr>
            <w:tcW w:w="2267" w:type="pct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4,788</w:t>
            </w:r>
          </w:p>
        </w:tc>
        <w:tc>
          <w:tcPr>
            <w:tcW w:w="144" w:type="pct"/>
            <w:gridSpan w:val="2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021</w:t>
            </w:r>
          </w:p>
        </w:tc>
        <w:tc>
          <w:tcPr>
            <w:tcW w:w="144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52586" w:rsidRPr="001A55C6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55C6">
              <w:rPr>
                <w:rFonts w:ascii="Angsana New" w:hAnsi="Angsana New" w:cs="Angsana New"/>
                <w:sz w:val="30"/>
                <w:szCs w:val="30"/>
              </w:rPr>
              <w:t>4,773</w:t>
            </w:r>
          </w:p>
        </w:tc>
        <w:tc>
          <w:tcPr>
            <w:tcW w:w="146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4,99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52586" w:rsidRPr="00C24E18" w:rsidTr="00B97C2B">
        <w:tc>
          <w:tcPr>
            <w:tcW w:w="2267" w:type="pct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4,788</w:t>
            </w:r>
          </w:p>
        </w:tc>
        <w:tc>
          <w:tcPr>
            <w:tcW w:w="144" w:type="pct"/>
            <w:gridSpan w:val="2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5,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021</w:t>
            </w:r>
          </w:p>
        </w:tc>
        <w:tc>
          <w:tcPr>
            <w:tcW w:w="144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052586" w:rsidRPr="002B671E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67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6,40</w:t>
            </w:r>
            <w:r w:rsidR="001A55C6" w:rsidRPr="002B67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:rsidR="00052586" w:rsidRPr="002B671E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,757</w:t>
            </w:r>
          </w:p>
        </w:tc>
      </w:tr>
    </w:tbl>
    <w:p w:rsidR="00FE5DEC" w:rsidRDefault="00FE5DEC" w:rsidP="00565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 w:cs="Angsana New"/>
          <w:sz w:val="24"/>
          <w:szCs w:val="24"/>
        </w:rPr>
      </w:pPr>
    </w:p>
    <w:p w:rsidR="00D8728A" w:rsidRPr="00C24E18" w:rsidRDefault="00D8728A" w:rsidP="00565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 w:cs="Angsana New"/>
          <w:sz w:val="24"/>
          <w:szCs w:val="24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D42C22" w:rsidRPr="00C24E18" w:rsidTr="00B97C2B">
        <w:tc>
          <w:tcPr>
            <w:tcW w:w="2267" w:type="pct"/>
            <w:shd w:val="clear" w:color="auto" w:fill="auto"/>
          </w:tcPr>
          <w:p w:rsidR="00D42C22" w:rsidRPr="00C24E18" w:rsidRDefault="00D42C22" w:rsidP="00281B6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br w:type="page"/>
            </w: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br w:type="page"/>
            </w:r>
            <w:r w:rsidR="006B4E84"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D42C22" w:rsidRPr="00C24E18" w:rsidRDefault="009B193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D42C22" w:rsidRPr="00C24E18" w:rsidRDefault="00D42C2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557775" w:rsidRPr="00C24E18" w:rsidRDefault="009B193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7C2B" w:rsidRPr="00C24E18" w:rsidTr="00B97C2B">
        <w:tc>
          <w:tcPr>
            <w:tcW w:w="2267" w:type="pct"/>
            <w:shd w:val="clear" w:color="auto" w:fill="auto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33" w:type="pct"/>
            <w:shd w:val="clear" w:color="auto" w:fill="auto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44" w:type="pct"/>
            <w:shd w:val="clear" w:color="auto" w:fill="auto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  <w:shd w:val="clear" w:color="auto" w:fill="auto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B97C2B" w:rsidRPr="00C24E18" w:rsidTr="00B97C2B">
        <w:tc>
          <w:tcPr>
            <w:tcW w:w="2267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7C2B" w:rsidRPr="00C24E18" w:rsidTr="00B97C2B">
        <w:tc>
          <w:tcPr>
            <w:tcW w:w="2267" w:type="pct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:rsidR="00B97C2B" w:rsidRPr="00C24E18" w:rsidRDefault="00052586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4,635</w:t>
            </w:r>
          </w:p>
        </w:tc>
        <w:tc>
          <w:tcPr>
            <w:tcW w:w="144" w:type="pct"/>
            <w:gridSpan w:val="2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97C2B" w:rsidRPr="00C24E18" w:rsidRDefault="00052586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4,635</w:t>
            </w:r>
          </w:p>
        </w:tc>
        <w:tc>
          <w:tcPr>
            <w:tcW w:w="146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052586" w:rsidRPr="00C24E18" w:rsidTr="00B97C2B">
        <w:tc>
          <w:tcPr>
            <w:tcW w:w="2267" w:type="pct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14,675</w:t>
            </w:r>
          </w:p>
        </w:tc>
        <w:tc>
          <w:tcPr>
            <w:tcW w:w="146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,548</w:t>
            </w:r>
          </w:p>
        </w:tc>
      </w:tr>
      <w:tr w:rsidR="00B97C2B" w:rsidRPr="00C24E18" w:rsidTr="00B97C2B">
        <w:tc>
          <w:tcPr>
            <w:tcW w:w="2267" w:type="pct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B97C2B" w:rsidRPr="00C24E18" w:rsidRDefault="00052586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4,635</w:t>
            </w:r>
          </w:p>
        </w:tc>
        <w:tc>
          <w:tcPr>
            <w:tcW w:w="144" w:type="pct"/>
            <w:gridSpan w:val="2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B97C2B" w:rsidRPr="00C24E18" w:rsidRDefault="00052586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19,310</w:t>
            </w:r>
          </w:p>
        </w:tc>
        <w:tc>
          <w:tcPr>
            <w:tcW w:w="146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16</w:t>
            </w:r>
            <w:r w:rsidR="00B97C2B"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,5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</w:t>
            </w:r>
            <w:r w:rsidR="00B97C2B"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</w:t>
            </w:r>
          </w:p>
        </w:tc>
      </w:tr>
    </w:tbl>
    <w:p w:rsidR="008C3306" w:rsidRDefault="008C3306" w:rsidP="008C3306">
      <w:pPr>
        <w:tabs>
          <w:tab w:val="clear" w:pos="227"/>
          <w:tab w:val="left" w:pos="540"/>
        </w:tabs>
        <w:spacing w:line="168" w:lineRule="auto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FF206D" w:rsidRDefault="00FF206D" w:rsidP="008C3306">
      <w:pPr>
        <w:tabs>
          <w:tab w:val="clear" w:pos="227"/>
          <w:tab w:val="left" w:pos="540"/>
        </w:tabs>
        <w:spacing w:line="168" w:lineRule="auto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FF206D" w:rsidRDefault="00FF206D" w:rsidP="008C3306">
      <w:pPr>
        <w:tabs>
          <w:tab w:val="clear" w:pos="227"/>
          <w:tab w:val="left" w:pos="540"/>
        </w:tabs>
        <w:spacing w:line="168" w:lineRule="auto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FF206D" w:rsidRDefault="00FF206D" w:rsidP="008C3306">
      <w:pPr>
        <w:tabs>
          <w:tab w:val="clear" w:pos="227"/>
          <w:tab w:val="left" w:pos="540"/>
        </w:tabs>
        <w:spacing w:line="168" w:lineRule="auto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FF206D" w:rsidRPr="00C24E18" w:rsidRDefault="00FF206D" w:rsidP="00FF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</w:rPr>
      </w:pPr>
      <w:r>
        <w:rPr>
          <w:rFonts w:ascii="Angsana New" w:hAnsi="Angsana New" w:cs="Angsana New"/>
          <w:b/>
          <w:bCs/>
          <w:i/>
          <w:iCs/>
          <w:sz w:val="24"/>
          <w:szCs w:val="24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0"/>
        <w:gridCol w:w="1090"/>
        <w:gridCol w:w="271"/>
        <w:gridCol w:w="1079"/>
        <w:gridCol w:w="271"/>
        <w:gridCol w:w="1081"/>
        <w:gridCol w:w="271"/>
        <w:gridCol w:w="1077"/>
      </w:tblGrid>
      <w:tr w:rsidR="008C3306" w:rsidRPr="00C24E18" w:rsidTr="00363D15">
        <w:tc>
          <w:tcPr>
            <w:tcW w:w="2228" w:type="pct"/>
          </w:tcPr>
          <w:p w:rsidR="008C3306" w:rsidRPr="00C24E18" w:rsidRDefault="008C3306" w:rsidP="00CD2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316" w:type="pct"/>
            <w:gridSpan w:val="3"/>
          </w:tcPr>
          <w:p w:rsidR="008C3306" w:rsidRPr="00C24E18" w:rsidRDefault="008C3306" w:rsidP="00CD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:rsidR="008C3306" w:rsidRPr="00C24E18" w:rsidRDefault="008C3306" w:rsidP="00CD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:rsidR="008C3306" w:rsidRPr="00C24E18" w:rsidRDefault="008C3306" w:rsidP="00CD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63D15" w:rsidRPr="00C24E18" w:rsidTr="00363D15">
        <w:tc>
          <w:tcPr>
            <w:tcW w:w="2228" w:type="pct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B97C2B" w:rsidRPr="00C24E18" w:rsidTr="00363D15">
        <w:tc>
          <w:tcPr>
            <w:tcW w:w="2228" w:type="pct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2" w:type="pct"/>
            <w:gridSpan w:val="7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3D15" w:rsidRPr="00C24E18" w:rsidTr="00363D15">
        <w:tc>
          <w:tcPr>
            <w:tcW w:w="2228" w:type="pct"/>
          </w:tcPr>
          <w:p w:rsidR="00363D15" w:rsidRPr="00C24E18" w:rsidRDefault="00363D15" w:rsidP="0036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:rsidR="00363D15" w:rsidRPr="00C24E18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63D15" w:rsidRPr="00C24E18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363D15" w:rsidRPr="00C24E18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63D15" w:rsidRPr="00C24E18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363D15" w:rsidRPr="00C24E18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595</w:t>
            </w:r>
          </w:p>
        </w:tc>
        <w:tc>
          <w:tcPr>
            <w:tcW w:w="146" w:type="pct"/>
          </w:tcPr>
          <w:p w:rsidR="00363D15" w:rsidRPr="00C24E18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363D15" w:rsidRPr="00C24E18" w:rsidRDefault="00363D15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52586" w:rsidRPr="00C24E18" w:rsidTr="00363D15">
        <w:tc>
          <w:tcPr>
            <w:tcW w:w="2228" w:type="pct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8" w:type="pct"/>
          </w:tcPr>
          <w:p w:rsidR="00052586" w:rsidRPr="00C24E18" w:rsidRDefault="00052586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2,623</w:t>
            </w:r>
          </w:p>
        </w:tc>
        <w:tc>
          <w:tcPr>
            <w:tcW w:w="146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052586" w:rsidRPr="00C24E18" w:rsidRDefault="00052586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,598</w:t>
            </w:r>
          </w:p>
        </w:tc>
        <w:tc>
          <w:tcPr>
            <w:tcW w:w="146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52586" w:rsidRPr="00C24E18" w:rsidRDefault="00052586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2,623</w:t>
            </w:r>
          </w:p>
        </w:tc>
        <w:tc>
          <w:tcPr>
            <w:tcW w:w="146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,598</w:t>
            </w:r>
          </w:p>
        </w:tc>
      </w:tr>
      <w:tr w:rsidR="00052586" w:rsidRPr="00C24E18" w:rsidTr="00363D15">
        <w:tc>
          <w:tcPr>
            <w:tcW w:w="2228" w:type="pct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052586" w:rsidRPr="00C24E18" w:rsidRDefault="00052586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2,623</w:t>
            </w:r>
          </w:p>
        </w:tc>
        <w:tc>
          <w:tcPr>
            <w:tcW w:w="146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052586" w:rsidRPr="00C24E18" w:rsidRDefault="00052586" w:rsidP="00363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,598</w:t>
            </w:r>
          </w:p>
        </w:tc>
        <w:tc>
          <w:tcPr>
            <w:tcW w:w="146" w:type="pct"/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052586" w:rsidRPr="00C24E18" w:rsidRDefault="00052586" w:rsidP="0036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3,218</w:t>
            </w:r>
          </w:p>
        </w:tc>
        <w:tc>
          <w:tcPr>
            <w:tcW w:w="146" w:type="pct"/>
          </w:tcPr>
          <w:p w:rsidR="00052586" w:rsidRPr="00C24E18" w:rsidRDefault="00052586" w:rsidP="0036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052586" w:rsidRPr="00C24E18" w:rsidRDefault="00052586" w:rsidP="00052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,894</w:t>
            </w:r>
          </w:p>
        </w:tc>
      </w:tr>
    </w:tbl>
    <w:p w:rsidR="004C4274" w:rsidRPr="001872B6" w:rsidRDefault="004C4274" w:rsidP="00191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2816B0" w:rsidRPr="00C24E18" w:rsidRDefault="00AB67FA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B67FA">
        <w:rPr>
          <w:rFonts w:ascii="Angsana New" w:hAnsi="Angsana New" w:cs="Angsana New"/>
          <w:b/>
          <w:bCs/>
          <w:sz w:val="30"/>
          <w:szCs w:val="30"/>
        </w:rPr>
        <w:t>6</w:t>
      </w:r>
      <w:r w:rsidR="00DE6E8E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9B1932" w:rsidRPr="00C24E18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557775" w:rsidRPr="001872B6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80"/>
        <w:gridCol w:w="270"/>
        <w:gridCol w:w="1081"/>
        <w:gridCol w:w="270"/>
        <w:gridCol w:w="1080"/>
        <w:gridCol w:w="270"/>
        <w:gridCol w:w="1081"/>
      </w:tblGrid>
      <w:tr w:rsidR="008C2A04" w:rsidRPr="00C24E18" w:rsidTr="00B97C2B">
        <w:tc>
          <w:tcPr>
            <w:tcW w:w="4139" w:type="dxa"/>
          </w:tcPr>
          <w:p w:rsidR="008C2A04" w:rsidRPr="00C24E18" w:rsidRDefault="008C2A04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62843142"/>
          </w:p>
        </w:tc>
        <w:tc>
          <w:tcPr>
            <w:tcW w:w="2431" w:type="dxa"/>
            <w:gridSpan w:val="3"/>
          </w:tcPr>
          <w:p w:rsidR="008C2A04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57775" w:rsidRPr="00C24E18" w:rsidRDefault="00557775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:rsidR="00557775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C2B" w:rsidRPr="00C24E18" w:rsidTr="003E7AA5">
        <w:tc>
          <w:tcPr>
            <w:tcW w:w="4139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9B54AF" w:rsidRPr="00C24E18" w:rsidTr="00B97C2B">
        <w:tc>
          <w:tcPr>
            <w:tcW w:w="4139" w:type="dxa"/>
          </w:tcPr>
          <w:p w:rsidR="009B54AF" w:rsidRPr="00C24E18" w:rsidRDefault="009B54AF" w:rsidP="009B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2" w:type="dxa"/>
            <w:gridSpan w:val="7"/>
          </w:tcPr>
          <w:p w:rsidR="009B54AF" w:rsidRPr="00C24E18" w:rsidRDefault="009B54AF" w:rsidP="009B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586" w:rsidRPr="00C24E18" w:rsidTr="003E7AA5">
        <w:trPr>
          <w:trHeight w:val="227"/>
        </w:trPr>
        <w:tc>
          <w:tcPr>
            <w:tcW w:w="4139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2586" w:rsidRPr="00C24E18" w:rsidTr="003E7AA5">
        <w:tc>
          <w:tcPr>
            <w:tcW w:w="4139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6,692</w:t>
            </w:r>
          </w:p>
        </w:tc>
        <w:tc>
          <w:tcPr>
            <w:tcW w:w="27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5,166</w:t>
            </w:r>
          </w:p>
        </w:tc>
        <w:tc>
          <w:tcPr>
            <w:tcW w:w="27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8,7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052586" w:rsidRPr="00C24E18" w:rsidTr="003E7AA5">
        <w:tc>
          <w:tcPr>
            <w:tcW w:w="4139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125,418</w:t>
            </w:r>
          </w:p>
        </w:tc>
        <w:tc>
          <w:tcPr>
            <w:tcW w:w="27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75,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91,136</w:t>
            </w:r>
          </w:p>
        </w:tc>
        <w:tc>
          <w:tcPr>
            <w:tcW w:w="27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58,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052586" w:rsidRPr="00C24E18" w:rsidTr="003E7AA5">
        <w:tc>
          <w:tcPr>
            <w:tcW w:w="4139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15,844</w:t>
            </w:r>
          </w:p>
        </w:tc>
        <w:tc>
          <w:tcPr>
            <w:tcW w:w="27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15,844</w:t>
            </w:r>
          </w:p>
        </w:tc>
        <w:tc>
          <w:tcPr>
            <w:tcW w:w="27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2586" w:rsidRPr="00C24E18" w:rsidTr="003E7AA5">
        <w:tc>
          <w:tcPr>
            <w:tcW w:w="4139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148,004</w:t>
            </w:r>
          </w:p>
        </w:tc>
        <w:tc>
          <w:tcPr>
            <w:tcW w:w="27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85,458</w:t>
            </w:r>
          </w:p>
        </w:tc>
        <w:tc>
          <w:tcPr>
            <w:tcW w:w="27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112,146</w:t>
            </w:r>
          </w:p>
        </w:tc>
        <w:tc>
          <w:tcPr>
            <w:tcW w:w="270" w:type="dxa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7,4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12</w:t>
            </w:r>
          </w:p>
        </w:tc>
      </w:tr>
      <w:bookmarkEnd w:id="1"/>
    </w:tbl>
    <w:p w:rsidR="003318AF" w:rsidRDefault="003318AF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:rsidR="00340E0B" w:rsidRPr="00C24E18" w:rsidRDefault="00FF206D" w:rsidP="00191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7813DE" w:rsidRPr="00C24E18" w:rsidRDefault="00DD7D67" w:rsidP="00FA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D7D67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0D4764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D2213E" w:rsidRPr="00C24E18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:rsidR="004A3149" w:rsidRPr="001872B6" w:rsidRDefault="004A3149" w:rsidP="00FA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D2213E" w:rsidRPr="00C24E18" w:rsidTr="00D945FF">
        <w:tc>
          <w:tcPr>
            <w:tcW w:w="4248" w:type="dxa"/>
          </w:tcPr>
          <w:p w:rsidR="00D2213E" w:rsidRPr="00C24E18" w:rsidRDefault="00D2213E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2213E" w:rsidRPr="00C24E18" w:rsidRDefault="00D2213E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2213E" w:rsidRPr="00C24E18" w:rsidRDefault="00D2213E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D2213E" w:rsidRPr="00C24E18" w:rsidRDefault="00D2213E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C2B" w:rsidRPr="00C24E18" w:rsidTr="00D945FF">
        <w:tc>
          <w:tcPr>
            <w:tcW w:w="4248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B97C2B" w:rsidRPr="00C24E18" w:rsidTr="00D945FF">
        <w:tc>
          <w:tcPr>
            <w:tcW w:w="4248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7C2B" w:rsidRPr="00C24E18" w:rsidTr="00D945FF">
        <w:tc>
          <w:tcPr>
            <w:tcW w:w="4248" w:type="dxa"/>
          </w:tcPr>
          <w:p w:rsidR="00B97C2B" w:rsidRPr="00C24E18" w:rsidRDefault="00B97C2B" w:rsidP="00B97C2B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t>วัตถุดิบ</w:t>
            </w:r>
          </w:p>
        </w:tc>
        <w:tc>
          <w:tcPr>
            <w:tcW w:w="1080" w:type="dxa"/>
          </w:tcPr>
          <w:p w:rsidR="00B97C2B" w:rsidRPr="00C24E18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28,404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8,78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16,132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4,9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97C2B" w:rsidRPr="00C24E18" w:rsidTr="00D945FF">
        <w:tc>
          <w:tcPr>
            <w:tcW w:w="4248" w:type="dxa"/>
          </w:tcPr>
          <w:p w:rsidR="00B97C2B" w:rsidRPr="00C24E18" w:rsidRDefault="00B97C2B" w:rsidP="00B97C2B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t>สินค้าระหว่างผลิต</w:t>
            </w:r>
          </w:p>
        </w:tc>
        <w:tc>
          <w:tcPr>
            <w:tcW w:w="1080" w:type="dxa"/>
          </w:tcPr>
          <w:p w:rsidR="00B97C2B" w:rsidRPr="00C24E18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12,187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,945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DD7D67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D67">
              <w:rPr>
                <w:rFonts w:ascii="Angsana New" w:hAnsi="Angsana New" w:cs="Angsana New"/>
                <w:sz w:val="30"/>
                <w:szCs w:val="30"/>
              </w:rPr>
              <w:t>7,30</w:t>
            </w:r>
            <w:r w:rsidR="00CC1BCB" w:rsidRPr="00DD7D6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7,8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97C2B" w:rsidRPr="00C24E18" w:rsidTr="00D945FF">
        <w:tc>
          <w:tcPr>
            <w:tcW w:w="4248" w:type="dxa"/>
          </w:tcPr>
          <w:p w:rsidR="00B97C2B" w:rsidRPr="00C24E18" w:rsidRDefault="00B97C2B" w:rsidP="00B97C2B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lang w:val="en-US"/>
              </w:rPr>
            </w:pP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t>สินค้าสำเร็จรูป</w:t>
            </w:r>
          </w:p>
        </w:tc>
        <w:tc>
          <w:tcPr>
            <w:tcW w:w="1080" w:type="dxa"/>
          </w:tcPr>
          <w:p w:rsidR="00B97C2B" w:rsidRPr="00C24E18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25,747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5,7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DD7D67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D67">
              <w:rPr>
                <w:rFonts w:ascii="Angsana New" w:hAnsi="Angsana New" w:cs="Angsana New"/>
                <w:sz w:val="30"/>
                <w:szCs w:val="30"/>
              </w:rPr>
              <w:t>8,461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9,59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97C2B" w:rsidRPr="00C24E18" w:rsidTr="00D945FF">
        <w:tc>
          <w:tcPr>
            <w:tcW w:w="4248" w:type="dxa"/>
          </w:tcPr>
          <w:p w:rsidR="00B97C2B" w:rsidRPr="00C24E18" w:rsidRDefault="00B97C2B" w:rsidP="00B97C2B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97C2B" w:rsidRPr="00C24E18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4,012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,78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97C2B" w:rsidRPr="00DD7D67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D67">
              <w:rPr>
                <w:rFonts w:ascii="Angsana New" w:hAnsi="Angsana New" w:cs="Angsana New"/>
                <w:sz w:val="30"/>
                <w:szCs w:val="30"/>
              </w:rPr>
              <w:t>2,289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B97C2B" w:rsidRPr="00C24E18" w:rsidTr="00D945FF">
        <w:tc>
          <w:tcPr>
            <w:tcW w:w="4248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97C2B" w:rsidRPr="00C24E18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70,350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97C2B" w:rsidRPr="00DD7D67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D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34,18</w:t>
            </w:r>
            <w:r w:rsidR="00CC1BCB" w:rsidRPr="00DD7D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</w:t>
            </w:r>
            <w:r w:rsidR="00B97C2B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97C2B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</w:tr>
      <w:tr w:rsidR="00B97C2B" w:rsidRPr="00C24E18" w:rsidTr="00D945FF">
        <w:tc>
          <w:tcPr>
            <w:tcW w:w="4248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</w:tcPr>
          <w:p w:rsidR="00B97C2B" w:rsidRPr="00C24E18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(2,632)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5)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DD7D67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D67">
              <w:rPr>
                <w:rFonts w:ascii="Angsana New" w:hAnsi="Angsana New" w:cs="Angsana New"/>
                <w:sz w:val="30"/>
                <w:szCs w:val="30"/>
              </w:rPr>
              <w:t>(38</w:t>
            </w:r>
            <w:r w:rsidR="00CC1BCB" w:rsidRPr="00DD7D6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D7D6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(447)</w:t>
            </w:r>
          </w:p>
        </w:tc>
      </w:tr>
      <w:tr w:rsidR="00B97C2B" w:rsidRPr="00C24E18" w:rsidTr="00D945FF">
        <w:tc>
          <w:tcPr>
            <w:tcW w:w="4248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7C2B" w:rsidRPr="00C24E18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67,718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7C2B" w:rsidRPr="00DD7D67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D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33,806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B97C2B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,9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</w:t>
            </w:r>
          </w:p>
        </w:tc>
      </w:tr>
    </w:tbl>
    <w:p w:rsidR="00657B50" w:rsidRPr="00C24E18" w:rsidRDefault="00657B50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20"/>
        <w:jc w:val="thaiDistribute"/>
        <w:rPr>
          <w:rFonts w:ascii="Angsana New" w:hAnsi="Angsana New" w:cs="Angsana New"/>
          <w:b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CE4D19" w:rsidRPr="00C24E18" w:rsidTr="00D945FF">
        <w:tc>
          <w:tcPr>
            <w:tcW w:w="4248" w:type="dxa"/>
          </w:tcPr>
          <w:p w:rsidR="00CE4D19" w:rsidRPr="00C24E18" w:rsidRDefault="000318C9" w:rsidP="00FC2FB8">
            <w:pPr>
              <w:pStyle w:val="a"/>
              <w:tabs>
                <w:tab w:val="clear" w:pos="1080"/>
                <w:tab w:val="left" w:pos="324"/>
              </w:tabs>
              <w:ind w:left="162" w:hanging="162"/>
              <w:rPr>
                <w:rFonts w:ascii="Angsana New" w:eastAsia="Cordia New" w:hAnsi="Angsana New" w:cs="Angsana New"/>
                <w:cs/>
                <w:lang w:val="en-US"/>
              </w:rPr>
            </w:pPr>
            <w:r w:rsidRPr="00C24E18">
              <w:rPr>
                <w:rFonts w:ascii="Angsana New" w:eastAsia="Cordia New" w:hAnsi="Angsana New" w:cs="Angsana New" w:hint="cs"/>
                <w:cs/>
                <w:lang w:val="en-US"/>
              </w:rPr>
              <w:t>ต้นทุนของสินค้าคงเหลือที่บันทึกรวมใน</w:t>
            </w:r>
            <w:r w:rsidRPr="00C24E18">
              <w:rPr>
                <w:rFonts w:ascii="Angsana New" w:eastAsia="Cordia New" w:hAnsi="Angsana New" w:cs="Angsana New"/>
                <w:lang w:val="en-US"/>
              </w:rPr>
              <w:br/>
            </w:r>
            <w:r w:rsidRPr="00C24E18">
              <w:rPr>
                <w:rFonts w:ascii="Angsana New" w:eastAsia="Cordia New" w:hAnsi="Angsana New" w:cs="Angsana New" w:hint="cs"/>
                <w:cs/>
                <w:lang w:val="en-US"/>
              </w:rPr>
              <w:t>บัญชีต้นทุนขาย</w:t>
            </w:r>
          </w:p>
        </w:tc>
        <w:tc>
          <w:tcPr>
            <w:tcW w:w="1080" w:type="dxa"/>
          </w:tcPr>
          <w:p w:rsidR="00CE4D19" w:rsidRPr="00C24E18" w:rsidRDefault="00CE4D19" w:rsidP="0099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4D19" w:rsidRPr="00C24E18" w:rsidRDefault="00CE4D19" w:rsidP="0099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E4D19" w:rsidRPr="00C24E18" w:rsidRDefault="00CE4D19" w:rsidP="0099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4D19" w:rsidRPr="00C24E18" w:rsidRDefault="00CE4D19" w:rsidP="0099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E4D19" w:rsidRPr="00C24E18" w:rsidRDefault="00CE4D19" w:rsidP="0099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4D19" w:rsidRPr="00C24E18" w:rsidRDefault="00CE4D19" w:rsidP="0099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E4D19" w:rsidRPr="00C24E18" w:rsidRDefault="00CE4D19" w:rsidP="0099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7C2B" w:rsidRPr="00C24E18" w:rsidTr="00D945FF">
        <w:tc>
          <w:tcPr>
            <w:tcW w:w="4248" w:type="dxa"/>
          </w:tcPr>
          <w:p w:rsidR="00B97C2B" w:rsidRPr="00C24E18" w:rsidRDefault="00B97C2B" w:rsidP="00B97C2B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151"/>
              </w:tabs>
              <w:ind w:left="342" w:hanging="180"/>
              <w:rPr>
                <w:rFonts w:ascii="Angsana New" w:eastAsia="Cordia New" w:hAnsi="Angsana New" w:cs="Angsana New"/>
                <w:lang w:val="en-US"/>
              </w:rPr>
            </w:pPr>
            <w:r w:rsidRPr="00C24E18">
              <w:rPr>
                <w:rFonts w:ascii="Angsana New" w:eastAsia="Cordia New" w:hAnsi="Angsana New" w:cs="Angsana New" w:hint="cs"/>
                <w:cs/>
                <w:lang w:val="en-US"/>
              </w:rPr>
              <w:t>ต้นทุนขาย</w:t>
            </w:r>
          </w:p>
        </w:tc>
        <w:tc>
          <w:tcPr>
            <w:tcW w:w="1080" w:type="dxa"/>
          </w:tcPr>
          <w:p w:rsidR="00B97C2B" w:rsidRPr="00C24E18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297,234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445,9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252,659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78,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366</w:t>
            </w:r>
          </w:p>
        </w:tc>
      </w:tr>
      <w:tr w:rsidR="00B97C2B" w:rsidRPr="00C24E18" w:rsidTr="00D945FF">
        <w:tc>
          <w:tcPr>
            <w:tcW w:w="4248" w:type="dxa"/>
          </w:tcPr>
          <w:p w:rsidR="00B97C2B" w:rsidRPr="00C24E18" w:rsidRDefault="00B97C2B" w:rsidP="00B97C2B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151"/>
              </w:tabs>
              <w:ind w:left="342" w:hanging="180"/>
              <w:rPr>
                <w:rFonts w:ascii="Angsana New" w:eastAsia="Cordia New" w:hAnsi="Angsana New" w:cs="Angsana New"/>
                <w:lang w:val="en-US"/>
              </w:rPr>
            </w:pP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t>(</w:t>
            </w:r>
            <w:r w:rsidRPr="00C24E18">
              <w:rPr>
                <w:rFonts w:ascii="Angsana New" w:eastAsia="Cordia New" w:hAnsi="Angsana New" w:cs="Angsana New" w:hint="cs"/>
                <w:cs/>
                <w:lang w:val="en-US"/>
              </w:rPr>
              <w:t>กลับรายการ</w:t>
            </w: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t xml:space="preserve">) </w:t>
            </w:r>
            <w:r w:rsidRPr="00C24E18">
              <w:rPr>
                <w:rFonts w:ascii="Angsana New" w:eastAsia="Cordia New" w:hAnsi="Angsana New" w:cs="Angsana New" w:hint="cs"/>
                <w:cs/>
                <w:lang w:val="en-US"/>
              </w:rPr>
              <w:t>การปรับลดมูลค่าเป็น</w:t>
            </w: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br/>
            </w:r>
            <w:r w:rsidRPr="00C24E18">
              <w:rPr>
                <w:rFonts w:ascii="Angsana New" w:eastAsia="Cordia New" w:hAnsi="Angsana New" w:cs="Angsana New"/>
                <w:lang w:val="en-US"/>
              </w:rPr>
              <w:t xml:space="preserve">     </w:t>
            </w:r>
            <w:r w:rsidRPr="00C24E18">
              <w:rPr>
                <w:rFonts w:ascii="Angsana New" w:eastAsia="Cordia New" w:hAnsi="Angsana New" w:cs="Angsana New" w:hint="cs"/>
                <w:cs/>
                <w:lang w:val="en-US"/>
              </w:rPr>
              <w:t>มูลค่าสุทธิที่คาดว่าจะได้รับ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B97C2B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B97C2B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(67)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97C2B" w:rsidRPr="00C24E18" w:rsidTr="00D945FF">
        <w:tc>
          <w:tcPr>
            <w:tcW w:w="4248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7C2B" w:rsidRPr="00DD7D67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D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CC1BCB" w:rsidRPr="00DD7D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DD7D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7,331</w:t>
            </w:r>
          </w:p>
        </w:tc>
        <w:tc>
          <w:tcPr>
            <w:tcW w:w="270" w:type="dxa"/>
          </w:tcPr>
          <w:p w:rsidR="00B97C2B" w:rsidRPr="00DD7D67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7C2B" w:rsidRPr="00052586" w:rsidRDefault="00052586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5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252,592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97C2B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78,49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</w:tbl>
    <w:p w:rsidR="00E66388" w:rsidRPr="00C24E18" w:rsidRDefault="00E66388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rPr>
          <w:rFonts w:ascii="Angsana New" w:hAnsi="Angsana New" w:cs="Angsana New"/>
          <w:sz w:val="30"/>
          <w:szCs w:val="30"/>
          <w:cs/>
        </w:rPr>
        <w:sectPr w:rsidR="00E66388" w:rsidRPr="00C24E18" w:rsidSect="00227A42">
          <w:headerReference w:type="default" r:id="rId12"/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397D8C" w:rsidRPr="00C24E18" w:rsidRDefault="00DD7D67" w:rsidP="00397D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20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DD7D67">
        <w:rPr>
          <w:rFonts w:ascii="Angsana New" w:hAnsi="Angsana New" w:cs="Angsana New"/>
          <w:b/>
          <w:sz w:val="30"/>
          <w:szCs w:val="30"/>
        </w:rPr>
        <w:lastRenderedPageBreak/>
        <w:t>8</w:t>
      </w:r>
      <w:r w:rsidR="00397D8C" w:rsidRPr="00C24E18">
        <w:rPr>
          <w:rFonts w:ascii="Angsana New" w:hAnsi="Angsana New" w:cs="Angsana New"/>
          <w:bCs/>
          <w:sz w:val="30"/>
          <w:szCs w:val="30"/>
        </w:rPr>
        <w:tab/>
      </w:r>
      <w:r w:rsidR="00397D8C" w:rsidRPr="00C24E18">
        <w:rPr>
          <w:rFonts w:ascii="Angsana New" w:hAnsi="Angsana New" w:cs="Angsana New"/>
          <w:bCs/>
          <w:sz w:val="30"/>
          <w:szCs w:val="30"/>
          <w:cs/>
        </w:rPr>
        <w:t>เงินลงทุนในบริษัทร่วม</w:t>
      </w:r>
    </w:p>
    <w:p w:rsidR="00397D8C" w:rsidRPr="00C24E18" w:rsidRDefault="00397D8C" w:rsidP="00A024E7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397D8C" w:rsidRPr="00C24E18" w:rsidRDefault="00397D8C" w:rsidP="00397D8C">
      <w:pPr>
        <w:tabs>
          <w:tab w:val="clear" w:pos="454"/>
          <w:tab w:val="left" w:pos="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  <w:lang w:val="th-TH"/>
        </w:rPr>
        <w:t>เงินลงทุนในบริษัท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ร่วม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 xml:space="preserve"> ณ 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ธันวาคม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B97C2B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="00B97C2B">
        <w:rPr>
          <w:rFonts w:ascii="Angsana New" w:hAnsi="Angsana New" w:cs="Angsana New"/>
          <w:sz w:val="30"/>
          <w:szCs w:val="30"/>
        </w:rPr>
        <w:t xml:space="preserve"> </w:t>
      </w:r>
      <w:r w:rsidR="00B97C2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B97C2B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62</w:t>
      </w:r>
      <w:r w:rsidR="00B97C2B">
        <w:rPr>
          <w:rFonts w:ascii="Angsana New" w:hAnsi="Angsana New" w:cs="Angsana New"/>
          <w:sz w:val="30"/>
          <w:szCs w:val="30"/>
        </w:rPr>
        <w:t xml:space="preserve"> </w:t>
      </w:r>
      <w:r w:rsidR="004A245F">
        <w:rPr>
          <w:rFonts w:ascii="Angsana New" w:hAnsi="Angsana New" w:cs="Angsana New" w:hint="cs"/>
          <w:sz w:val="30"/>
          <w:szCs w:val="30"/>
          <w:cs/>
        </w:rPr>
        <w:t xml:space="preserve">และเงินปันผลรับจากเงินลงทุนสำหรับแต่ละปี 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>มีดังนี้</w:t>
      </w:r>
    </w:p>
    <w:p w:rsidR="00195F58" w:rsidRPr="00195F58" w:rsidRDefault="00195F58" w:rsidP="00195F58">
      <w:pPr>
        <w:tabs>
          <w:tab w:val="clear" w:pos="454"/>
          <w:tab w:val="left" w:pos="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1458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438"/>
        <w:gridCol w:w="989"/>
        <w:gridCol w:w="179"/>
        <w:gridCol w:w="1001"/>
        <w:gridCol w:w="180"/>
        <w:gridCol w:w="983"/>
        <w:gridCol w:w="180"/>
        <w:gridCol w:w="995"/>
        <w:gridCol w:w="180"/>
        <w:gridCol w:w="991"/>
        <w:gridCol w:w="180"/>
        <w:gridCol w:w="990"/>
        <w:gridCol w:w="180"/>
        <w:gridCol w:w="990"/>
        <w:gridCol w:w="180"/>
        <w:gridCol w:w="1069"/>
        <w:gridCol w:w="186"/>
        <w:gridCol w:w="906"/>
        <w:gridCol w:w="179"/>
        <w:gridCol w:w="990"/>
      </w:tblGrid>
      <w:tr w:rsidR="00195F58" w:rsidRPr="00957BD5" w:rsidTr="006E37D0">
        <w:trPr>
          <w:cantSplit/>
          <w:tblHeader/>
        </w:trPr>
        <w:tc>
          <w:tcPr>
            <w:tcW w:w="1620" w:type="dxa"/>
          </w:tcPr>
          <w:p w:rsidR="00195F58" w:rsidRPr="002C16FC" w:rsidRDefault="00195F58" w:rsidP="006E37D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:rsidR="00195F58" w:rsidRPr="002C16FC" w:rsidRDefault="00195F58" w:rsidP="006E37D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3"/>
            <w:vAlign w:val="bottom"/>
          </w:tcPr>
          <w:p w:rsidR="00195F58" w:rsidRPr="002C16FC" w:rsidRDefault="00195F58" w:rsidP="006E37D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95F58" w:rsidRPr="002C16FC" w:rsidRDefault="00195F58" w:rsidP="006E37D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8" w:type="dxa"/>
            <w:gridSpan w:val="3"/>
            <w:vAlign w:val="bottom"/>
          </w:tcPr>
          <w:p w:rsidR="00195F58" w:rsidRPr="002C16FC" w:rsidRDefault="00195F58" w:rsidP="006E37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95F58" w:rsidRPr="002C16FC" w:rsidRDefault="00195F58" w:rsidP="006E37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1" w:type="dxa"/>
            <w:gridSpan w:val="3"/>
            <w:vAlign w:val="bottom"/>
          </w:tcPr>
          <w:p w:rsidR="00195F58" w:rsidRPr="005C3F33" w:rsidRDefault="00195F58" w:rsidP="006E37D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16F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" w:type="dxa"/>
            <w:vAlign w:val="bottom"/>
          </w:tcPr>
          <w:p w:rsidR="00195F58" w:rsidRPr="002C16FC" w:rsidRDefault="00195F58" w:rsidP="006E37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39" w:type="dxa"/>
            <w:gridSpan w:val="3"/>
            <w:vAlign w:val="bottom"/>
          </w:tcPr>
          <w:p w:rsidR="00195F58" w:rsidRPr="002C16FC" w:rsidRDefault="00195F58" w:rsidP="006E37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2C16F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86" w:type="dxa"/>
          </w:tcPr>
          <w:p w:rsidR="00195F58" w:rsidRPr="002C16FC" w:rsidRDefault="00195F58" w:rsidP="006E37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  <w:gridSpan w:val="3"/>
          </w:tcPr>
          <w:p w:rsidR="00195F58" w:rsidRPr="002C16FC" w:rsidRDefault="00195F58" w:rsidP="006E37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C3F33">
              <w:rPr>
                <w:rFonts w:asciiTheme="majorBidi" w:hAnsiTheme="majorBidi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="Angsana New"/>
                <w:b w:val="0"/>
                <w:bCs/>
                <w:sz w:val="28"/>
                <w:szCs w:val="28"/>
                <w:lang w:bidi="th-TH"/>
              </w:rPr>
              <w:t>/</w:t>
            </w:r>
            <w:r>
              <w:rPr>
                <w:rFonts w:asciiTheme="majorBidi" w:hAnsiTheme="majorBidi" w:cs="Angsana New"/>
                <w:b w:val="0"/>
                <w:bCs/>
                <w:sz w:val="28"/>
                <w:szCs w:val="28"/>
                <w:lang w:bidi="th-TH"/>
              </w:rPr>
              <w:br/>
            </w:r>
            <w:r w:rsidRPr="002C16F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5F58" w:rsidRPr="00957BD5" w:rsidTr="006E37D0">
        <w:trPr>
          <w:cantSplit/>
          <w:tblHeader/>
        </w:trPr>
        <w:tc>
          <w:tcPr>
            <w:tcW w:w="1620" w:type="dxa"/>
          </w:tcPr>
          <w:p w:rsidR="00195F58" w:rsidRPr="002C16FC" w:rsidRDefault="00195F58" w:rsidP="006E37D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:rsidR="00195F58" w:rsidRPr="002C16FC" w:rsidRDefault="00195F58" w:rsidP="006E37D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169" w:type="dxa"/>
            <w:gridSpan w:val="3"/>
            <w:vAlign w:val="bottom"/>
          </w:tcPr>
          <w:p w:rsidR="00195F58" w:rsidRPr="002C16FC" w:rsidRDefault="00195F58" w:rsidP="006E37D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195F58" w:rsidRPr="002C16FC" w:rsidRDefault="00195F58" w:rsidP="006E37D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8" w:type="dxa"/>
            <w:gridSpan w:val="3"/>
            <w:vAlign w:val="bottom"/>
          </w:tcPr>
          <w:p w:rsidR="00195F58" w:rsidRPr="002C16FC" w:rsidRDefault="00195F58" w:rsidP="006E37D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195F58" w:rsidRPr="002C16FC" w:rsidRDefault="00195F58" w:rsidP="006E37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195F58" w:rsidRPr="002C16FC" w:rsidRDefault="00195F58" w:rsidP="006E37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1" w:type="dxa"/>
            <w:gridSpan w:val="3"/>
            <w:vAlign w:val="bottom"/>
          </w:tcPr>
          <w:p w:rsidR="00195F58" w:rsidRPr="002C16FC" w:rsidRDefault="00195F58" w:rsidP="006E37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195F58" w:rsidRPr="002C16FC" w:rsidRDefault="00195F58" w:rsidP="006E37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39" w:type="dxa"/>
            <w:gridSpan w:val="3"/>
            <w:vAlign w:val="bottom"/>
          </w:tcPr>
          <w:p w:rsidR="00195F58" w:rsidRPr="002C16FC" w:rsidRDefault="00195F58" w:rsidP="006E37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C16F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มูลค่าตาม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6" w:type="dxa"/>
          </w:tcPr>
          <w:p w:rsidR="00195F58" w:rsidRPr="002C16FC" w:rsidRDefault="00195F58" w:rsidP="006E37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  <w:gridSpan w:val="3"/>
          </w:tcPr>
          <w:p w:rsidR="004A245F" w:rsidRDefault="004A245F" w:rsidP="004A245F">
            <w:pPr>
              <w:pStyle w:val="acctmergecolhdg"/>
              <w:spacing w:line="240" w:lineRule="auto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:rsidR="00195F58" w:rsidRPr="004A245F" w:rsidRDefault="00195F58" w:rsidP="004A245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16F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เงินปันผลรับสำหรับ</w:t>
            </w:r>
            <w:r w:rsidR="004A245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195F58" w:rsidRPr="00957BD5" w:rsidTr="006E37D0">
        <w:trPr>
          <w:cantSplit/>
          <w:tblHeader/>
        </w:trPr>
        <w:tc>
          <w:tcPr>
            <w:tcW w:w="1620" w:type="dxa"/>
          </w:tcPr>
          <w:p w:rsidR="00195F58" w:rsidRPr="002C16FC" w:rsidRDefault="00195F58" w:rsidP="006E37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:rsidR="00195F58" w:rsidRPr="002C16FC" w:rsidRDefault="00195F58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95F58"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</w:t>
            </w: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79" w:type="dxa"/>
            <w:vAlign w:val="center"/>
          </w:tcPr>
          <w:p w:rsidR="00195F58" w:rsidRPr="002C16FC" w:rsidRDefault="00195F58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95F58"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180" w:type="dxa"/>
          </w:tcPr>
          <w:p w:rsidR="00195F58" w:rsidRPr="002C16FC" w:rsidRDefault="00195F58" w:rsidP="006E37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95F58"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</w:t>
            </w: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80" w:type="dxa"/>
            <w:vAlign w:val="center"/>
          </w:tcPr>
          <w:p w:rsidR="00195F58" w:rsidRPr="002C16FC" w:rsidRDefault="00195F58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95F58"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180" w:type="dxa"/>
          </w:tcPr>
          <w:p w:rsidR="00195F58" w:rsidRPr="002C16FC" w:rsidRDefault="00195F58" w:rsidP="006E37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95F58"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</w:t>
            </w: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80" w:type="dxa"/>
            <w:vAlign w:val="center"/>
          </w:tcPr>
          <w:p w:rsidR="00195F58" w:rsidRPr="002C16FC" w:rsidRDefault="00195F58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95F58"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180" w:type="dxa"/>
          </w:tcPr>
          <w:p w:rsidR="00195F58" w:rsidRPr="002C16FC" w:rsidRDefault="00195F58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95F58"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</w:t>
            </w: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80" w:type="dxa"/>
            <w:vAlign w:val="center"/>
          </w:tcPr>
          <w:p w:rsidR="00195F58" w:rsidRPr="002C16FC" w:rsidRDefault="00195F58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95F58"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186" w:type="dxa"/>
          </w:tcPr>
          <w:p w:rsidR="00195F58" w:rsidRPr="002C16FC" w:rsidRDefault="00195F58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6" w:type="dxa"/>
            <w:vAlign w:val="center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95F58"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</w:t>
            </w: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79" w:type="dxa"/>
          </w:tcPr>
          <w:p w:rsidR="00195F58" w:rsidRPr="002C16FC" w:rsidRDefault="00195F58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95F58"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</w:t>
            </w:r>
            <w:r w:rsidRPr="00AB6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</w:tr>
      <w:tr w:rsidR="00195F58" w:rsidRPr="00957BD5" w:rsidTr="006E37D0">
        <w:trPr>
          <w:cantSplit/>
        </w:trPr>
        <w:tc>
          <w:tcPr>
            <w:tcW w:w="1620" w:type="dxa"/>
          </w:tcPr>
          <w:p w:rsidR="00195F58" w:rsidRPr="002C16FC" w:rsidRDefault="00195F58" w:rsidP="006E37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</w:tcPr>
          <w:p w:rsidR="00195F58" w:rsidRPr="002C16FC" w:rsidRDefault="00195F58" w:rsidP="006E37D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3"/>
          </w:tcPr>
          <w:p w:rsidR="00195F58" w:rsidRPr="002C16FC" w:rsidRDefault="00195F58" w:rsidP="006E37D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:rsidR="00195F58" w:rsidRPr="002C16FC" w:rsidRDefault="00195F58" w:rsidP="006E37D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179" w:type="dxa"/>
            <w:gridSpan w:val="15"/>
          </w:tcPr>
          <w:p w:rsidR="00195F58" w:rsidRPr="002C16FC" w:rsidRDefault="00195F58" w:rsidP="006E3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C16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95F58" w:rsidRPr="00957BD5" w:rsidTr="006E37D0">
        <w:trPr>
          <w:cantSplit/>
        </w:trPr>
        <w:tc>
          <w:tcPr>
            <w:tcW w:w="1620" w:type="dxa"/>
            <w:vAlign w:val="bottom"/>
          </w:tcPr>
          <w:p w:rsidR="00195F58" w:rsidRPr="002C16FC" w:rsidRDefault="00195F58" w:rsidP="006E37D0">
            <w:pPr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คินูงาว่า</w:t>
            </w:r>
            <w:r w:rsidRPr="002C16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16FC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1438" w:type="dxa"/>
            <w:vAlign w:val="bottom"/>
          </w:tcPr>
          <w:p w:rsidR="00195F58" w:rsidRPr="002C16FC" w:rsidRDefault="00195F58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ผลิตและจำหน่ายชิ้นส่วนยาง</w:t>
            </w:r>
          </w:p>
        </w:tc>
        <w:tc>
          <w:tcPr>
            <w:tcW w:w="989" w:type="dxa"/>
            <w:vAlign w:val="bottom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95F58" w:rsidRPr="002C16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5.</w:t>
            </w:r>
            <w:r w:rsidRPr="00AB67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:rsidR="00195F58" w:rsidRPr="002C16FC" w:rsidRDefault="00195F58" w:rsidP="006E37D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95F58" w:rsidRPr="002C16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5.</w:t>
            </w:r>
            <w:r w:rsidRPr="00AB67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:rsidR="00195F58" w:rsidRPr="002C16FC" w:rsidRDefault="00195F58" w:rsidP="006E37D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  <w:r w:rsidR="00195F58" w:rsidRPr="002C16F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B67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195F58" w:rsidRPr="002C16FC" w:rsidRDefault="00195F58" w:rsidP="006E37D0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  <w:r w:rsidR="00195F58" w:rsidRPr="002C16F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B67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195F58" w:rsidRPr="002C16FC" w:rsidRDefault="00195F58" w:rsidP="006E37D0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B67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195F58" w:rsidRPr="0010227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B67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195F58" w:rsidRPr="0010227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AB67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:rsidR="00195F58" w:rsidRPr="002C16FC" w:rsidRDefault="00195F58" w:rsidP="006E37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95F58" w:rsidRPr="002C16FC" w:rsidRDefault="00AB67FA" w:rsidP="006E37D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B67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195F58" w:rsidRPr="002C16F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195F58" w:rsidRPr="002C16F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:rsidR="00195F58" w:rsidRPr="002C16FC" w:rsidRDefault="00195F58" w:rsidP="006E37D0">
            <w:pPr>
              <w:pStyle w:val="acctfourfigures"/>
              <w:tabs>
                <w:tab w:val="decimal" w:pos="551"/>
                <w:tab w:val="decimal" w:pos="821"/>
              </w:tabs>
              <w:spacing w:line="240" w:lineRule="atLeas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95F58" w:rsidRPr="002C16FC" w:rsidRDefault="00052586" w:rsidP="006E37D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62,840</w:t>
            </w:r>
          </w:p>
        </w:tc>
        <w:tc>
          <w:tcPr>
            <w:tcW w:w="180" w:type="dxa"/>
            <w:vAlign w:val="bottom"/>
          </w:tcPr>
          <w:p w:rsidR="00195F58" w:rsidRPr="002C16FC" w:rsidRDefault="00195F58" w:rsidP="006E37D0">
            <w:pPr>
              <w:pStyle w:val="acctfourfigures"/>
              <w:tabs>
                <w:tab w:val="decimal" w:pos="551"/>
                <w:tab w:val="decimal" w:pos="821"/>
              </w:tabs>
              <w:spacing w:line="240" w:lineRule="atLeas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195F58" w:rsidRPr="002C16FC" w:rsidRDefault="00195F58" w:rsidP="006E37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74,</w:t>
            </w:r>
            <w:r w:rsidR="00AB67FA" w:rsidRPr="00AB67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2C16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AB67FA" w:rsidRPr="00AB67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6" w:type="dxa"/>
          </w:tcPr>
          <w:p w:rsidR="00195F58" w:rsidRPr="002C16FC" w:rsidRDefault="00195F58" w:rsidP="006E37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195F58" w:rsidRDefault="00195F58" w:rsidP="006E37D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:rsidR="00195F58" w:rsidRPr="00411D89" w:rsidRDefault="00AB67FA" w:rsidP="006E37D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67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</w:t>
            </w:r>
            <w:r w:rsidR="00195F5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9" w:type="dxa"/>
          </w:tcPr>
          <w:p w:rsidR="00195F58" w:rsidRPr="00D058EB" w:rsidRDefault="00195F58" w:rsidP="006E37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95F58" w:rsidRDefault="00195F58" w:rsidP="006E37D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195F58" w:rsidRPr="00411D89" w:rsidRDefault="00195F58" w:rsidP="006E37D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11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:rsidR="00195F58" w:rsidRPr="00957BD5" w:rsidRDefault="00195F58" w:rsidP="00195F58">
      <w:pPr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195F58" w:rsidRPr="00E226A7" w:rsidRDefault="00195F58" w:rsidP="00195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ab/>
      </w:r>
      <w:r w:rsidRPr="00195F58">
        <w:rPr>
          <w:rFonts w:asciiTheme="majorBidi" w:hAnsiTheme="majorBidi" w:cs="Angsana New" w:hint="cs"/>
          <w:spacing w:val="-6"/>
          <w:sz w:val="30"/>
          <w:szCs w:val="30"/>
          <w:cs/>
          <w:lang w:val="th-TH"/>
        </w:rPr>
        <w:t>บริษัทร่วมจดทะเบียนจัดตั้งและดำเนินธุรกิจในประเทศไทย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ab/>
      </w:r>
    </w:p>
    <w:p w:rsidR="00195F58" w:rsidRDefault="00195F58" w:rsidP="00195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195F58" w:rsidRPr="00957BD5" w:rsidRDefault="00195F58" w:rsidP="00195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282386" w:rsidRPr="00C24E18" w:rsidRDefault="00282386" w:rsidP="00C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"/>
        <w:rPr>
          <w:rFonts w:ascii="Angsana New" w:hAnsi="Angsana New" w:cs="Angsana New"/>
          <w:sz w:val="30"/>
          <w:szCs w:val="30"/>
          <w:cs/>
        </w:rPr>
      </w:pPr>
    </w:p>
    <w:p w:rsidR="00C27A04" w:rsidRPr="00C24E18" w:rsidRDefault="00C27A04" w:rsidP="00A024E7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482007" w:rsidRPr="00C24E18" w:rsidRDefault="00482007" w:rsidP="00B90416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  <w:sectPr w:rsidR="00482007" w:rsidRPr="00C24E18" w:rsidSect="00E71E9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C27A04" w:rsidRPr="00C24E18" w:rsidRDefault="00C27A04" w:rsidP="00C7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lastRenderedPageBreak/>
        <w:t>ตารางต่อไปนี้สรุป</w:t>
      </w:r>
      <w:r w:rsidRPr="00C24E18">
        <w:rPr>
          <w:rFonts w:ascii="Angsana New" w:hAnsi="Angsana New" w:cs="Angsana New"/>
          <w:sz w:val="30"/>
          <w:szCs w:val="30"/>
          <w:cs/>
        </w:rPr>
        <w:t>ข้อมูลทางการเงินของบริษัทร่วมที่รวมอยู่ในงบการเงินของบริษัท</w:t>
      </w:r>
      <w:r w:rsidR="00A37AF3" w:rsidRPr="00C24E18">
        <w:rPr>
          <w:rFonts w:ascii="Angsana New" w:hAnsi="Angsana New" w:cs="Angsana New" w:hint="cs"/>
          <w:sz w:val="30"/>
          <w:szCs w:val="30"/>
          <w:cs/>
        </w:rPr>
        <w:t>ร่วมดังกล่าว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A37AF3" w:rsidRPr="00C24E1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84C33" w:rsidRPr="00C24E18">
        <w:rPr>
          <w:rFonts w:ascii="Angsana New" w:hAnsi="Angsana New" w:cs="Angsana New"/>
          <w:sz w:val="30"/>
          <w:szCs w:val="30"/>
          <w:cs/>
        </w:rPr>
        <w:t>ในกิจการ</w:t>
      </w:r>
      <w:r w:rsidR="00037F0E" w:rsidRPr="00C24E18">
        <w:rPr>
          <w:rFonts w:ascii="Angsana New" w:hAnsi="Angsana New" w:cs="Angsana New" w:hint="cs"/>
          <w:sz w:val="30"/>
          <w:szCs w:val="30"/>
          <w:cs/>
        </w:rPr>
        <w:t>นี้</w:t>
      </w:r>
    </w:p>
    <w:p w:rsidR="00C27A04" w:rsidRPr="00C24E18" w:rsidRDefault="00C27A04" w:rsidP="00C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468" w:tblpY="-9"/>
        <w:tblOverlap w:val="never"/>
        <w:tblW w:w="9251" w:type="dxa"/>
        <w:tblLook w:val="04A0" w:firstRow="1" w:lastRow="0" w:firstColumn="1" w:lastColumn="0" w:noHBand="0" w:noVBand="1"/>
      </w:tblPr>
      <w:tblGrid>
        <w:gridCol w:w="6410"/>
        <w:gridCol w:w="244"/>
        <w:gridCol w:w="1222"/>
        <w:gridCol w:w="233"/>
        <w:gridCol w:w="1142"/>
      </w:tblGrid>
      <w:tr w:rsidR="00C27A04" w:rsidRPr="00C24E18" w:rsidTr="008424B9">
        <w:trPr>
          <w:trHeight w:val="440"/>
          <w:tblHeader/>
        </w:trPr>
        <w:tc>
          <w:tcPr>
            <w:tcW w:w="6410" w:type="dxa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shd w:val="clear" w:color="auto" w:fill="auto"/>
          </w:tcPr>
          <w:p w:rsidR="00C27A04" w:rsidRPr="00C24E18" w:rsidRDefault="00C772FD" w:rsidP="00D945F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eastAsia="Calibri" w:hAnsi="Angsana New" w:cs="Angsana New"/>
                <w:sz w:val="30"/>
                <w:szCs w:val="30"/>
                <w:cs/>
              </w:rPr>
              <w:t>บริษัท คินูงาว่า (ไทยแลนด์) จำกัด</w:t>
            </w:r>
          </w:p>
        </w:tc>
      </w:tr>
      <w:tr w:rsidR="00C27A04" w:rsidRPr="00C24E18" w:rsidTr="008424B9">
        <w:trPr>
          <w:tblHeader/>
        </w:trPr>
        <w:tc>
          <w:tcPr>
            <w:tcW w:w="6410" w:type="dxa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:rsidR="00C27A04" w:rsidRPr="00C24E18" w:rsidRDefault="00AB67FA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"/>
              </w:tabs>
              <w:spacing w:line="240" w:lineRule="auto"/>
              <w:ind w:left="-93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33" w:type="dxa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"/>
              </w:tabs>
              <w:spacing w:line="240" w:lineRule="auto"/>
              <w:ind w:left="-93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C27A04" w:rsidRPr="00C24E18" w:rsidRDefault="00AB67FA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"/>
              </w:tabs>
              <w:spacing w:line="240" w:lineRule="auto"/>
              <w:ind w:left="-93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C772FD" w:rsidRPr="00C24E18" w:rsidTr="008424B9">
        <w:trPr>
          <w:trHeight w:val="422"/>
          <w:tblHeader/>
        </w:trPr>
        <w:tc>
          <w:tcPr>
            <w:tcW w:w="6410" w:type="dxa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</w:tabs>
              <w:spacing w:line="240" w:lineRule="auto"/>
              <w:ind w:left="-6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C772FD"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7C2B" w:rsidRPr="00C24E18" w:rsidTr="008424B9">
        <w:trPr>
          <w:trHeight w:val="422"/>
        </w:trPr>
        <w:tc>
          <w:tcPr>
            <w:tcW w:w="6410" w:type="dxa"/>
            <w:shd w:val="clear" w:color="auto" w:fill="auto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24E18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44" w:type="dxa"/>
            <w:shd w:val="clear" w:color="auto" w:fill="auto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:rsidR="00B97C2B" w:rsidRPr="00C24E18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446,574</w:t>
            </w:r>
          </w:p>
        </w:tc>
        <w:tc>
          <w:tcPr>
            <w:tcW w:w="233" w:type="dxa"/>
            <w:shd w:val="clear" w:color="auto" w:fill="auto"/>
          </w:tcPr>
          <w:p w:rsidR="00B97C2B" w:rsidRPr="00C24E18" w:rsidRDefault="00B97C2B" w:rsidP="00B97C2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B97C2B" w:rsidRPr="00C24E18" w:rsidRDefault="00AB67FA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B97C2B" w:rsidRPr="00C24E18" w:rsidTr="008424B9">
        <w:tc>
          <w:tcPr>
            <w:tcW w:w="6410" w:type="dxa"/>
            <w:shd w:val="clear" w:color="auto" w:fill="auto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24E18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244" w:type="dxa"/>
            <w:shd w:val="clear" w:color="auto" w:fill="auto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:rsidR="00B97C2B" w:rsidRPr="00C24E18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4,661</w:t>
            </w:r>
          </w:p>
        </w:tc>
        <w:tc>
          <w:tcPr>
            <w:tcW w:w="233" w:type="dxa"/>
            <w:shd w:val="clear" w:color="auto" w:fill="auto"/>
          </w:tcPr>
          <w:p w:rsidR="00B97C2B" w:rsidRPr="00C24E18" w:rsidRDefault="00B97C2B" w:rsidP="00B97C2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B97C2B" w:rsidRPr="00C24E18" w:rsidRDefault="00AB67FA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424B9" w:rsidRPr="00C24E18" w:rsidTr="008424B9">
        <w:tc>
          <w:tcPr>
            <w:tcW w:w="6410" w:type="dxa"/>
            <w:shd w:val="clear" w:color="auto" w:fill="auto"/>
          </w:tcPr>
          <w:p w:rsidR="008424B9" w:rsidRPr="00C24E18" w:rsidRDefault="008424B9" w:rsidP="00842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shd w:val="clear" w:color="auto" w:fill="auto"/>
          </w:tcPr>
          <w:p w:rsidR="008424B9" w:rsidRPr="00C24E18" w:rsidRDefault="008424B9" w:rsidP="00842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:rsidR="008424B9" w:rsidRPr="00C24E18" w:rsidRDefault="008424B9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:rsidR="008424B9" w:rsidRPr="00C24E18" w:rsidRDefault="008424B9" w:rsidP="008424B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8424B9" w:rsidRPr="00C24E18" w:rsidRDefault="008424B9" w:rsidP="00842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7C2B" w:rsidRPr="00C24E18" w:rsidTr="008424B9">
        <w:tc>
          <w:tcPr>
            <w:tcW w:w="6410" w:type="dxa"/>
            <w:shd w:val="clear" w:color="auto" w:fill="auto"/>
          </w:tcPr>
          <w:p w:rsidR="00B97C2B" w:rsidRPr="00C24E18" w:rsidRDefault="00B97C2B" w:rsidP="00B97C2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กำไรขาดทุนเบ็ดเสร็จรวม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7C2B" w:rsidRPr="002B671E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67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2B671E" w:rsidRPr="002B67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,541</w:t>
            </w:r>
          </w:p>
        </w:tc>
        <w:tc>
          <w:tcPr>
            <w:tcW w:w="233" w:type="dxa"/>
            <w:shd w:val="clear" w:color="auto" w:fill="auto"/>
          </w:tcPr>
          <w:p w:rsidR="00B97C2B" w:rsidRPr="002B671E" w:rsidRDefault="00B97C2B" w:rsidP="00B97C2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7C2B" w:rsidRPr="00C24E18" w:rsidRDefault="00AB67FA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B97C2B" w:rsidRPr="00C24E18" w:rsidTr="008424B9">
        <w:tc>
          <w:tcPr>
            <w:tcW w:w="6410" w:type="dxa"/>
            <w:shd w:val="clear" w:color="auto" w:fill="auto"/>
          </w:tcPr>
          <w:p w:rsidR="00B97C2B" w:rsidRPr="00C24E18" w:rsidRDefault="00B97C2B" w:rsidP="00B97C2B">
            <w:pPr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กำไรขาดทุนเบ็ดเสร็จรวม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ตามส่วนได้เสียของกลุ่มบริษัท</w:t>
            </w:r>
          </w:p>
        </w:tc>
        <w:tc>
          <w:tcPr>
            <w:tcW w:w="244" w:type="dxa"/>
            <w:shd w:val="clear" w:color="auto" w:fill="auto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:rsidR="00B97C2B" w:rsidRPr="00C24E18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233" w:type="dxa"/>
            <w:shd w:val="clear" w:color="auto" w:fill="auto"/>
          </w:tcPr>
          <w:p w:rsidR="00B97C2B" w:rsidRPr="00C24E18" w:rsidRDefault="00B97C2B" w:rsidP="00B97C2B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B97C2B" w:rsidRPr="00C24E18" w:rsidRDefault="00AB67FA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  <w:lang w:val="en-US"/>
              </w:rPr>
              <w:t>97</w:t>
            </w:r>
          </w:p>
        </w:tc>
      </w:tr>
      <w:tr w:rsidR="00052586" w:rsidRPr="00C24E18" w:rsidTr="008424B9">
        <w:tc>
          <w:tcPr>
            <w:tcW w:w="6410" w:type="dxa"/>
            <w:shd w:val="clear" w:color="auto" w:fill="auto"/>
            <w:vAlign w:val="bottom"/>
          </w:tcPr>
          <w:p w:rsidR="00052586" w:rsidRPr="00C24E18" w:rsidRDefault="00052586" w:rsidP="00052586">
            <w:pPr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downstream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  <w:t>(ขายสินทรัพย์ให้แก่บริษัทร่วม)</w:t>
            </w:r>
          </w:p>
        </w:tc>
        <w:tc>
          <w:tcPr>
            <w:tcW w:w="244" w:type="dxa"/>
            <w:shd w:val="clear" w:color="auto" w:fill="auto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3" w:type="dxa"/>
            <w:shd w:val="clear" w:color="auto" w:fill="auto"/>
          </w:tcPr>
          <w:p w:rsidR="00052586" w:rsidRPr="00C24E18" w:rsidRDefault="00052586" w:rsidP="00052586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052586" w:rsidRPr="00C24E18" w:rsidTr="008424B9">
        <w:tc>
          <w:tcPr>
            <w:tcW w:w="6410" w:type="dxa"/>
            <w:shd w:val="clear" w:color="auto" w:fill="auto"/>
          </w:tcPr>
          <w:p w:rsidR="00052586" w:rsidRPr="00C24E18" w:rsidRDefault="00052586" w:rsidP="0005258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ได้เสีย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244" w:type="dxa"/>
            <w:shd w:val="clear" w:color="auto" w:fill="auto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233" w:type="dxa"/>
            <w:shd w:val="clear" w:color="auto" w:fill="auto"/>
          </w:tcPr>
          <w:p w:rsidR="00052586" w:rsidRPr="00C24E18" w:rsidRDefault="00052586" w:rsidP="00052586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202</w:t>
            </w:r>
          </w:p>
        </w:tc>
      </w:tr>
      <w:tr w:rsidR="00052586" w:rsidRPr="00C24E18" w:rsidTr="008424B9">
        <w:tc>
          <w:tcPr>
            <w:tcW w:w="6410" w:type="dxa"/>
            <w:shd w:val="clear" w:color="auto" w:fill="auto"/>
          </w:tcPr>
          <w:p w:rsidR="00052586" w:rsidRPr="00C24E18" w:rsidRDefault="00052586" w:rsidP="00052586">
            <w:pPr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:rsidR="00052586" w:rsidRPr="00C24E18" w:rsidRDefault="00052586" w:rsidP="00052586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2586" w:rsidRPr="00C24E18" w:rsidTr="008424B9">
        <w:tc>
          <w:tcPr>
            <w:tcW w:w="6410" w:type="dxa"/>
            <w:shd w:val="clear" w:color="auto" w:fill="auto"/>
          </w:tcPr>
          <w:p w:rsidR="00052586" w:rsidRPr="00C24E18" w:rsidRDefault="00052586" w:rsidP="00052586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24E1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44" w:type="dxa"/>
            <w:shd w:val="clear" w:color="auto" w:fill="auto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377,656</w:t>
            </w:r>
          </w:p>
        </w:tc>
        <w:tc>
          <w:tcPr>
            <w:tcW w:w="233" w:type="dxa"/>
            <w:shd w:val="clear" w:color="auto" w:fill="auto"/>
          </w:tcPr>
          <w:p w:rsidR="00052586" w:rsidRPr="00C24E18" w:rsidRDefault="00052586" w:rsidP="0005258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226</w:t>
            </w:r>
          </w:p>
        </w:tc>
      </w:tr>
      <w:tr w:rsidR="00052586" w:rsidRPr="00C24E18" w:rsidTr="008424B9">
        <w:tc>
          <w:tcPr>
            <w:tcW w:w="6410" w:type="dxa"/>
            <w:shd w:val="clear" w:color="auto" w:fill="auto"/>
          </w:tcPr>
          <w:p w:rsidR="00052586" w:rsidRPr="00C24E18" w:rsidRDefault="00052586" w:rsidP="00052586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24E1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44" w:type="dxa"/>
            <w:shd w:val="clear" w:color="auto" w:fill="auto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161,209</w:t>
            </w:r>
          </w:p>
        </w:tc>
        <w:tc>
          <w:tcPr>
            <w:tcW w:w="233" w:type="dxa"/>
            <w:shd w:val="clear" w:color="auto" w:fill="auto"/>
          </w:tcPr>
          <w:p w:rsidR="00052586" w:rsidRPr="00C24E18" w:rsidRDefault="00052586" w:rsidP="0005258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,98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052586" w:rsidRPr="00C24E18" w:rsidTr="008424B9">
        <w:tc>
          <w:tcPr>
            <w:tcW w:w="6410" w:type="dxa"/>
            <w:shd w:val="clear" w:color="auto" w:fill="auto"/>
          </w:tcPr>
          <w:p w:rsidR="00052586" w:rsidRPr="00C24E18" w:rsidRDefault="00052586" w:rsidP="00052586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24E1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44" w:type="dxa"/>
            <w:shd w:val="clear" w:color="auto" w:fill="auto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(108,421)</w:t>
            </w:r>
          </w:p>
        </w:tc>
        <w:tc>
          <w:tcPr>
            <w:tcW w:w="233" w:type="dxa"/>
            <w:shd w:val="clear" w:color="auto" w:fill="auto"/>
          </w:tcPr>
          <w:p w:rsidR="00052586" w:rsidRPr="00C24E18" w:rsidRDefault="00052586" w:rsidP="0005258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116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9)</w:t>
            </w:r>
          </w:p>
        </w:tc>
      </w:tr>
      <w:tr w:rsidR="00052586" w:rsidRPr="00C24E18" w:rsidTr="008424B9">
        <w:tc>
          <w:tcPr>
            <w:tcW w:w="6410" w:type="dxa"/>
            <w:shd w:val="clear" w:color="auto" w:fill="auto"/>
          </w:tcPr>
          <w:p w:rsidR="00052586" w:rsidRPr="00C24E18" w:rsidRDefault="00052586" w:rsidP="00052586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24E1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44" w:type="dxa"/>
            <w:shd w:val="clear" w:color="auto" w:fill="auto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(11,329)</w:t>
            </w:r>
          </w:p>
        </w:tc>
        <w:tc>
          <w:tcPr>
            <w:tcW w:w="233" w:type="dxa"/>
            <w:shd w:val="clear" w:color="auto" w:fill="auto"/>
          </w:tcPr>
          <w:p w:rsidR="00052586" w:rsidRPr="00C24E18" w:rsidRDefault="00052586" w:rsidP="0005258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(9,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016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52586" w:rsidRPr="00C24E18" w:rsidTr="008424B9">
        <w:tc>
          <w:tcPr>
            <w:tcW w:w="6410" w:type="dxa"/>
            <w:shd w:val="clear" w:color="auto" w:fill="auto"/>
          </w:tcPr>
          <w:p w:rsidR="00052586" w:rsidRPr="00C24E18" w:rsidRDefault="00052586" w:rsidP="0005258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419,115</w:t>
            </w:r>
          </w:p>
        </w:tc>
        <w:tc>
          <w:tcPr>
            <w:tcW w:w="233" w:type="dxa"/>
            <w:shd w:val="clear" w:color="auto" w:fill="auto"/>
          </w:tcPr>
          <w:p w:rsidR="00052586" w:rsidRPr="00C24E18" w:rsidRDefault="00052586" w:rsidP="00052586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494,574</w:t>
            </w:r>
          </w:p>
        </w:tc>
      </w:tr>
      <w:tr w:rsidR="00052586" w:rsidRPr="00C24E18" w:rsidTr="008424B9">
        <w:tc>
          <w:tcPr>
            <w:tcW w:w="6410" w:type="dxa"/>
            <w:shd w:val="clear" w:color="auto" w:fill="auto"/>
          </w:tcPr>
          <w:p w:rsidR="00052586" w:rsidRPr="00C24E18" w:rsidRDefault="00052586" w:rsidP="0005258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44" w:type="dxa"/>
            <w:shd w:val="clear" w:color="auto" w:fill="auto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:rsidR="00052586" w:rsidRPr="00052586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62,867</w:t>
            </w:r>
          </w:p>
        </w:tc>
        <w:tc>
          <w:tcPr>
            <w:tcW w:w="233" w:type="dxa"/>
            <w:shd w:val="clear" w:color="auto" w:fill="auto"/>
          </w:tcPr>
          <w:p w:rsidR="00052586" w:rsidRPr="00C24E18" w:rsidRDefault="00052586" w:rsidP="00052586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74,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052586" w:rsidRPr="00C24E18" w:rsidTr="008424B9">
        <w:tc>
          <w:tcPr>
            <w:tcW w:w="6410" w:type="dxa"/>
            <w:shd w:val="clear" w:color="auto" w:fill="auto"/>
            <w:vAlign w:val="bottom"/>
          </w:tcPr>
          <w:p w:rsidR="00052586" w:rsidRPr="00C24E18" w:rsidRDefault="00052586" w:rsidP="00052586">
            <w:pPr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downstream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(ขายสินทรัพย์ให้แก่บริษัทร่วม)</w:t>
            </w:r>
          </w:p>
        </w:tc>
        <w:tc>
          <w:tcPr>
            <w:tcW w:w="244" w:type="dxa"/>
            <w:shd w:val="clear" w:color="auto" w:fill="auto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:rsidR="00052586" w:rsidRPr="00C24E18" w:rsidRDefault="00052586" w:rsidP="00052586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52586" w:rsidRPr="00C24E18" w:rsidTr="008424B9">
        <w:tc>
          <w:tcPr>
            <w:tcW w:w="6410" w:type="dxa"/>
            <w:shd w:val="clear" w:color="auto" w:fill="auto"/>
          </w:tcPr>
          <w:p w:rsidR="00052586" w:rsidRPr="00C24E18" w:rsidRDefault="00052586" w:rsidP="0005258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44" w:type="dxa"/>
            <w:shd w:val="clear" w:color="auto" w:fill="auto"/>
          </w:tcPr>
          <w:p w:rsidR="00052586" w:rsidRPr="00C24E18" w:rsidRDefault="00052586" w:rsidP="000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62,840</w:t>
            </w:r>
          </w:p>
        </w:tc>
        <w:tc>
          <w:tcPr>
            <w:tcW w:w="233" w:type="dxa"/>
            <w:shd w:val="clear" w:color="auto" w:fill="auto"/>
          </w:tcPr>
          <w:p w:rsidR="00052586" w:rsidRPr="00C24E18" w:rsidRDefault="00052586" w:rsidP="00052586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2586" w:rsidRPr="00C24E18" w:rsidRDefault="00052586" w:rsidP="008424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:rsidR="006E0744" w:rsidRPr="00C24E18" w:rsidRDefault="006E0744" w:rsidP="00AA6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6E0744" w:rsidRPr="00C24E18" w:rsidRDefault="006E0744" w:rsidP="006E0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sectPr w:rsidR="006E0744" w:rsidRPr="00C24E18" w:rsidSect="00E71E97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5E3890" w:rsidRPr="00C24E18" w:rsidRDefault="00DD7D67" w:rsidP="00AC6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9</w:t>
      </w:r>
      <w:r w:rsidR="005E3890" w:rsidRPr="00C24E1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5E3890" w:rsidRPr="00C24E18">
        <w:rPr>
          <w:rFonts w:ascii="Angsana New" w:hAnsi="Angsana New" w:cs="Angsana New"/>
          <w:bCs/>
          <w:sz w:val="30"/>
          <w:szCs w:val="30"/>
          <w:cs/>
        </w:rPr>
        <w:t>เงินลงทุนในบริษัทย่อย</w:t>
      </w:r>
    </w:p>
    <w:p w:rsidR="005E3890" w:rsidRPr="00C24E18" w:rsidRDefault="005E3890" w:rsidP="005E3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2"/>
          <w:szCs w:val="22"/>
          <w:cs/>
        </w:rPr>
      </w:pPr>
    </w:p>
    <w:p w:rsidR="005E3890" w:rsidRPr="00C24E18" w:rsidRDefault="005E3890" w:rsidP="002D477E">
      <w:pPr>
        <w:tabs>
          <w:tab w:val="clear" w:pos="454"/>
          <w:tab w:val="clear" w:pos="1644"/>
          <w:tab w:val="left" w:pos="144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C24E18">
        <w:rPr>
          <w:rFonts w:ascii="Angsana New" w:hAnsi="Angsana New" w:cs="Angsana New"/>
          <w:sz w:val="30"/>
          <w:szCs w:val="30"/>
          <w:cs/>
          <w:lang w:val="th-TH"/>
        </w:rPr>
        <w:t>เงินลงทุนในบริษัท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ย่อย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 xml:space="preserve"> ณ 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BF6F64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="00BF6F64">
        <w:rPr>
          <w:rFonts w:ascii="Angsana New" w:hAnsi="Angsana New" w:cs="Angsana New"/>
          <w:sz w:val="30"/>
          <w:szCs w:val="30"/>
        </w:rPr>
        <w:t xml:space="preserve"> </w:t>
      </w:r>
      <w:r w:rsidR="00BF6F6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BF6F64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62</w:t>
      </w:r>
      <w:r w:rsidR="009604DD" w:rsidRPr="00C24E18">
        <w:rPr>
          <w:rFonts w:ascii="Angsana New" w:hAnsi="Angsana New" w:cs="Angsana New" w:hint="cs"/>
          <w:sz w:val="30"/>
          <w:szCs w:val="30"/>
          <w:cs/>
        </w:rPr>
        <w:t xml:space="preserve"> และเงินปันผลรับจากเงิน</w:t>
      </w:r>
      <w:r w:rsidR="00890D62" w:rsidRPr="00C24E18">
        <w:rPr>
          <w:rFonts w:ascii="Angsana New" w:hAnsi="Angsana New" w:cs="Angsana New" w:hint="cs"/>
          <w:sz w:val="30"/>
          <w:szCs w:val="30"/>
          <w:cs/>
        </w:rPr>
        <w:t>ลงทุนสำหรับแต่ละปี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>มีดังนี้</w:t>
      </w:r>
    </w:p>
    <w:p w:rsidR="007D36B9" w:rsidRPr="00C24E18" w:rsidRDefault="007D36B9" w:rsidP="007D36B9">
      <w:pPr>
        <w:spacing w:line="240" w:lineRule="auto"/>
        <w:ind w:left="540" w:right="20"/>
        <w:jc w:val="thaiDistribute"/>
        <w:rPr>
          <w:rFonts w:ascii="Angsana New" w:hAnsi="Angsana New" w:cs="Angsana New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160"/>
        <w:gridCol w:w="720"/>
        <w:gridCol w:w="270"/>
        <w:gridCol w:w="720"/>
        <w:gridCol w:w="270"/>
        <w:gridCol w:w="900"/>
        <w:gridCol w:w="270"/>
        <w:gridCol w:w="900"/>
        <w:gridCol w:w="270"/>
        <w:gridCol w:w="972"/>
        <w:gridCol w:w="239"/>
        <w:gridCol w:w="922"/>
        <w:gridCol w:w="270"/>
        <w:gridCol w:w="828"/>
        <w:gridCol w:w="270"/>
        <w:gridCol w:w="909"/>
      </w:tblGrid>
      <w:tr w:rsidR="003641A1" w:rsidRPr="00C24E18" w:rsidTr="009A0C30">
        <w:tc>
          <w:tcPr>
            <w:tcW w:w="342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30" w:type="dxa"/>
            <w:gridSpan w:val="15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41A1" w:rsidRPr="00C24E18" w:rsidTr="009A0C30">
        <w:tc>
          <w:tcPr>
            <w:tcW w:w="342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33" w:type="dxa"/>
            <w:gridSpan w:val="3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07" w:type="dxa"/>
            <w:gridSpan w:val="3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641A1" w:rsidRPr="00C24E18" w:rsidTr="009A0C30">
        <w:tc>
          <w:tcPr>
            <w:tcW w:w="342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33" w:type="dxa"/>
            <w:gridSpan w:val="3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07" w:type="dxa"/>
            <w:gridSpan w:val="3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641A1" w:rsidRPr="00C24E18" w:rsidTr="009A0C30">
        <w:tc>
          <w:tcPr>
            <w:tcW w:w="342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ความ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33" w:type="dxa"/>
            <w:gridSpan w:val="3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07" w:type="dxa"/>
            <w:gridSpan w:val="3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  <w:r w:rsidR="009A0C3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B97C2B" w:rsidRPr="00C24E18" w:rsidTr="009A0C30">
        <w:tc>
          <w:tcPr>
            <w:tcW w:w="342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39" w:type="dxa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:rsidR="00B97C2B" w:rsidRPr="00C24E18" w:rsidRDefault="00AB67FA" w:rsidP="00B9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B97C2B" w:rsidRPr="00C24E18" w:rsidTr="009A0C30">
        <w:tc>
          <w:tcPr>
            <w:tcW w:w="342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B97C2B" w:rsidRPr="00C24E18" w:rsidRDefault="00B97C2B" w:rsidP="00B97C2B">
            <w:pPr>
              <w:pStyle w:val="acctfourfigures"/>
              <w:spacing w:line="240" w:lineRule="auto"/>
              <w:ind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7C2B" w:rsidRPr="00C24E18" w:rsidTr="009A0C30">
        <w:tc>
          <w:tcPr>
            <w:tcW w:w="342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7C2B" w:rsidRPr="00C24E18" w:rsidTr="009A0C30">
        <w:tc>
          <w:tcPr>
            <w:tcW w:w="342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ผลิตและจำหน่าย</w:t>
            </w:r>
          </w:p>
        </w:tc>
        <w:tc>
          <w:tcPr>
            <w:tcW w:w="72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:rsidR="00B97C2B" w:rsidRPr="00C24E18" w:rsidRDefault="00B97C2B" w:rsidP="00B97C2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3CF7" w:rsidRPr="00C24E18" w:rsidTr="009A0C30">
        <w:tc>
          <w:tcPr>
            <w:tcW w:w="3420" w:type="dxa"/>
          </w:tcPr>
          <w:p w:rsidR="00DF3CF7" w:rsidRPr="00C24E18" w:rsidRDefault="00DF3CF7" w:rsidP="00D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ซีจีไอ เมททัล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อินดัสเตรียล จำกัด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ผลิตภัณฑ์จากเหล็ก</w:t>
            </w:r>
          </w:p>
        </w:tc>
        <w:tc>
          <w:tcPr>
            <w:tcW w:w="72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F3CF7" w:rsidRPr="00C24E18" w:rsidRDefault="00AB67FA" w:rsidP="00DF3CF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DF3CF7"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F3CF7" w:rsidRPr="00C24E18" w:rsidRDefault="00AB67FA" w:rsidP="00DF3CF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DF3CF7"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DF3CF7" w:rsidRPr="00C24E18" w:rsidRDefault="00AB67FA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F3CF7" w:rsidRPr="00C24E18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9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:rsidR="00DF3CF7" w:rsidRPr="00C24E18" w:rsidRDefault="00AB67FA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F3CF7" w:rsidRPr="00C24E18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3CF7" w:rsidRPr="00C24E18" w:rsidTr="009A0C30">
        <w:tc>
          <w:tcPr>
            <w:tcW w:w="3420" w:type="dxa"/>
          </w:tcPr>
          <w:p w:rsidR="00DF3CF7" w:rsidRPr="00C24E18" w:rsidRDefault="00DF3CF7" w:rsidP="00DF3CF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ผลิตและจำหน่าย</w:t>
            </w:r>
          </w:p>
        </w:tc>
        <w:tc>
          <w:tcPr>
            <w:tcW w:w="72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3CF7" w:rsidRPr="00C24E18" w:rsidTr="009A0C30">
        <w:tc>
          <w:tcPr>
            <w:tcW w:w="3420" w:type="dxa"/>
          </w:tcPr>
          <w:p w:rsidR="00DF3CF7" w:rsidRPr="00C24E18" w:rsidRDefault="00DF3CF7" w:rsidP="00DF3CF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 ยูชอน ไพพ์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2160" w:type="dxa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ผลิตภัณฑ์จากท่อเหล็ก</w:t>
            </w:r>
          </w:p>
        </w:tc>
        <w:tc>
          <w:tcPr>
            <w:tcW w:w="72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F3CF7" w:rsidRPr="00C24E18" w:rsidRDefault="00AB67FA" w:rsidP="00DF3CF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="00DF3CF7"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F3CF7" w:rsidRPr="00C24E18" w:rsidRDefault="00AB67FA" w:rsidP="00DF3CF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="00DF3CF7"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89,4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9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89,4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3CF7" w:rsidRPr="00C24E18" w:rsidTr="009A0C30">
        <w:tc>
          <w:tcPr>
            <w:tcW w:w="3420" w:type="dxa"/>
          </w:tcPr>
          <w:p w:rsidR="00DF3CF7" w:rsidRPr="00C24E18" w:rsidRDefault="00DF3CF7" w:rsidP="00D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CF7" w:rsidRPr="00C24E18" w:rsidRDefault="00AB67FA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103</w:t>
            </w:r>
            <w:r w:rsidR="00DF3CF7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,4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39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CF7" w:rsidRPr="00C24E18" w:rsidRDefault="00AB67FA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103</w:t>
            </w:r>
            <w:r w:rsidR="00DF3CF7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,4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CF7" w:rsidRPr="00C24E18" w:rsidRDefault="00DF3CF7" w:rsidP="00DF3CF7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E3890" w:rsidRPr="00C24E18" w:rsidRDefault="005E3890" w:rsidP="005E3890">
      <w:pPr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</w:p>
    <w:p w:rsidR="00C304E2" w:rsidRPr="00C24E18" w:rsidRDefault="00C304E2" w:rsidP="002D477E">
      <w:pPr>
        <w:tabs>
          <w:tab w:val="left" w:pos="1440"/>
        </w:tabs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บริษัทย่อยทั้งหมด</w:t>
      </w:r>
      <w:r w:rsidR="00CE4936" w:rsidRPr="00C24E18">
        <w:rPr>
          <w:rFonts w:ascii="Angsana New" w:hAnsi="Angsana New" w:cs="Angsana New" w:hint="cs"/>
          <w:sz w:val="30"/>
          <w:szCs w:val="30"/>
          <w:cs/>
        </w:rPr>
        <w:t>จดทะเบียนจัดตั้งและ</w:t>
      </w:r>
      <w:r w:rsidRPr="00C24E1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</w:t>
      </w:r>
    </w:p>
    <w:p w:rsidR="007D36B9" w:rsidRPr="00C24E18" w:rsidRDefault="007D36B9" w:rsidP="005E3890">
      <w:pPr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</w:p>
    <w:p w:rsidR="005D7C43" w:rsidRPr="00C24E18" w:rsidRDefault="007D36B9" w:rsidP="002D477E">
      <w:pPr>
        <w:tabs>
          <w:tab w:val="left" w:pos="1440"/>
        </w:tabs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ไ</w:t>
      </w:r>
      <w:r w:rsidR="00FE12B7" w:rsidRPr="00C24E18">
        <w:rPr>
          <w:rFonts w:ascii="Angsana New" w:hAnsi="Angsana New" w:cs="Angsana New" w:hint="cs"/>
          <w:sz w:val="30"/>
          <w:szCs w:val="30"/>
          <w:cs/>
        </w:rPr>
        <w:t xml:space="preserve">ม่มีการซื้อและจำหน่ายเงินลงทุนในบริษัทย่อยในระหว่างปีสิ้นสุดวันที่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="00FE12B7" w:rsidRPr="00C24E18">
        <w:rPr>
          <w:rFonts w:ascii="Angsana New" w:hAnsi="Angsana New" w:cs="Angsana New"/>
          <w:sz w:val="30"/>
          <w:szCs w:val="30"/>
        </w:rPr>
        <w:t xml:space="preserve"> </w:t>
      </w:r>
      <w:r w:rsidR="00FE12B7" w:rsidRPr="00C24E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BF6F64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="00BF6F64">
        <w:rPr>
          <w:rFonts w:ascii="Angsana New" w:hAnsi="Angsana New" w:cs="Angsana New"/>
          <w:sz w:val="30"/>
          <w:szCs w:val="30"/>
        </w:rPr>
        <w:t xml:space="preserve"> </w:t>
      </w:r>
      <w:r w:rsidR="00BF6F6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BF6F64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62</w:t>
      </w:r>
    </w:p>
    <w:p w:rsidR="00557775" w:rsidRDefault="005D7C43" w:rsidP="00AC6A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after="0" w:line="320" w:lineRule="exact"/>
        <w:ind w:right="20"/>
        <w:jc w:val="thaiDistribute"/>
        <w:rPr>
          <w:rFonts w:ascii="Angsana New" w:hAnsi="Angsana New" w:cs="Angsana New"/>
          <w:bCs/>
          <w:sz w:val="30"/>
          <w:szCs w:val="30"/>
        </w:rPr>
      </w:pPr>
      <w:r w:rsidRPr="00C24E18">
        <w:rPr>
          <w:rFonts w:ascii="Angsana New" w:hAnsi="Angsana New" w:cs="Angsana New"/>
          <w:b/>
          <w:sz w:val="30"/>
          <w:szCs w:val="30"/>
        </w:rPr>
        <w:br w:type="page"/>
      </w:r>
      <w:r w:rsidR="00AB67FA" w:rsidRPr="00AB67FA">
        <w:rPr>
          <w:rFonts w:ascii="Angsana New" w:hAnsi="Angsana New" w:cs="Angsana New"/>
          <w:b/>
          <w:sz w:val="30"/>
          <w:szCs w:val="30"/>
        </w:rPr>
        <w:lastRenderedPageBreak/>
        <w:t>1</w:t>
      </w:r>
      <w:r w:rsidR="00DD7D67">
        <w:rPr>
          <w:rFonts w:ascii="Angsana New" w:hAnsi="Angsana New" w:cs="Angsana New"/>
          <w:b/>
          <w:sz w:val="30"/>
          <w:szCs w:val="30"/>
        </w:rPr>
        <w:t>0</w:t>
      </w:r>
      <w:r w:rsidR="009B1932" w:rsidRPr="00C24E18">
        <w:rPr>
          <w:rFonts w:ascii="Angsana New" w:hAnsi="Angsana New" w:cs="Angsana New"/>
          <w:b/>
          <w:sz w:val="30"/>
          <w:szCs w:val="30"/>
        </w:rPr>
        <w:tab/>
      </w:r>
      <w:r w:rsidR="009B1932" w:rsidRPr="00C24E18">
        <w:rPr>
          <w:rFonts w:ascii="Angsana New" w:hAnsi="Angsana New" w:cs="Angsana New"/>
          <w:bCs/>
          <w:sz w:val="30"/>
          <w:szCs w:val="30"/>
          <w:cs/>
        </w:rPr>
        <w:t>อสังหาริมทรัพย์เพื่อการลงทุน</w:t>
      </w:r>
    </w:p>
    <w:p w:rsidR="00AC6A8B" w:rsidRPr="00C24E18" w:rsidRDefault="00AC6A8B" w:rsidP="00AC6A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after="0" w:line="320" w:lineRule="exact"/>
        <w:ind w:right="20"/>
        <w:jc w:val="thaiDistribute"/>
        <w:rPr>
          <w:rFonts w:ascii="Angsana New" w:hAnsi="Angsana New" w:cs="Angsana New"/>
          <w:bCs/>
          <w:sz w:val="30"/>
          <w:szCs w:val="30"/>
        </w:rPr>
      </w:pPr>
    </w:p>
    <w:tbl>
      <w:tblPr>
        <w:tblW w:w="137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530"/>
        <w:gridCol w:w="236"/>
        <w:gridCol w:w="1294"/>
        <w:gridCol w:w="241"/>
        <w:gridCol w:w="1193"/>
        <w:gridCol w:w="6"/>
        <w:gridCol w:w="237"/>
        <w:gridCol w:w="6"/>
        <w:gridCol w:w="1557"/>
        <w:gridCol w:w="243"/>
        <w:gridCol w:w="1321"/>
        <w:gridCol w:w="243"/>
        <w:gridCol w:w="1287"/>
      </w:tblGrid>
      <w:tr w:rsidR="00A647D9" w:rsidRPr="00C24E18" w:rsidTr="00AC6A8B">
        <w:trPr>
          <w:trHeight w:val="290"/>
        </w:trPr>
        <w:tc>
          <w:tcPr>
            <w:tcW w:w="4320" w:type="dxa"/>
          </w:tcPr>
          <w:p w:rsidR="00A647D9" w:rsidRPr="00C24E18" w:rsidRDefault="00A647D9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94" w:type="dxa"/>
            <w:gridSpan w:val="5"/>
          </w:tcPr>
          <w:p w:rsidR="00A647D9" w:rsidRPr="00C24E18" w:rsidRDefault="009B193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57" w:type="dxa"/>
            <w:gridSpan w:val="6"/>
          </w:tcPr>
          <w:p w:rsidR="00557775" w:rsidRPr="00C24E18" w:rsidRDefault="009B193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3FB" w:rsidRPr="00C24E18" w:rsidTr="00AC6A8B">
        <w:trPr>
          <w:trHeight w:val="335"/>
        </w:trPr>
        <w:tc>
          <w:tcPr>
            <w:tcW w:w="4320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36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1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gridSpan w:val="2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43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3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53FB" w:rsidRPr="00C24E18" w:rsidTr="00AC6A8B">
        <w:trPr>
          <w:trHeight w:val="281"/>
        </w:trPr>
        <w:tc>
          <w:tcPr>
            <w:tcW w:w="4320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36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gridSpan w:val="2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43" w:type="dxa"/>
            <w:gridSpan w:val="2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43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3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53F93" w:rsidRPr="00C24E18" w:rsidTr="00AC6A8B">
        <w:trPr>
          <w:trHeight w:val="335"/>
        </w:trPr>
        <w:tc>
          <w:tcPr>
            <w:tcW w:w="4320" w:type="dxa"/>
          </w:tcPr>
          <w:p w:rsidR="00B53F93" w:rsidRPr="00C24E18" w:rsidRDefault="00B53F93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94" w:type="dxa"/>
            <w:gridSpan w:val="13"/>
          </w:tcPr>
          <w:p w:rsidR="00B53F93" w:rsidRPr="00C24E18" w:rsidRDefault="009B193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0286" w:rsidRPr="00C24E18" w:rsidTr="00AC6A8B">
        <w:trPr>
          <w:trHeight w:val="371"/>
        </w:trPr>
        <w:tc>
          <w:tcPr>
            <w:tcW w:w="4320" w:type="dxa"/>
          </w:tcPr>
          <w:p w:rsidR="00EC0286" w:rsidRPr="00C24E18" w:rsidRDefault="00EC0286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:rsidR="00EC0286" w:rsidRPr="00C24E18" w:rsidRDefault="00EC0286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7C2B" w:rsidRPr="00C24E18" w:rsidTr="00AC6A8B">
        <w:tc>
          <w:tcPr>
            <w:tcW w:w="432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B67FA" w:rsidRPr="00AB67FA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:rsidR="00B97C2B" w:rsidRPr="00B97C2B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B97C2B" w:rsidRPr="00B97C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97C2B" w:rsidRPr="00B97C2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B97C2B" w:rsidRPr="00B97C2B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B97C2B" w:rsidRPr="00B97C2B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97C2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B97C2B">
              <w:rPr>
                <w:rFonts w:ascii="Angsana New" w:hAnsi="Angsana New" w:cs="Angsana New"/>
                <w:sz w:val="30"/>
                <w:szCs w:val="30"/>
              </w:rPr>
              <w:t>,474</w:t>
            </w:r>
          </w:p>
        </w:tc>
        <w:tc>
          <w:tcPr>
            <w:tcW w:w="241" w:type="dxa"/>
          </w:tcPr>
          <w:p w:rsidR="00B97C2B" w:rsidRPr="00B97C2B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B97C2B" w:rsidRPr="00B97C2B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112</w:t>
            </w:r>
            <w:r w:rsidR="00B97C2B" w:rsidRPr="00B97C2B">
              <w:rPr>
                <w:rFonts w:ascii="Angsana New" w:hAnsi="Angsana New" w:cs="Angsana New"/>
                <w:sz w:val="30"/>
                <w:szCs w:val="30"/>
              </w:rPr>
              <w:t>,788</w:t>
            </w:r>
          </w:p>
        </w:tc>
        <w:tc>
          <w:tcPr>
            <w:tcW w:w="243" w:type="dxa"/>
            <w:gridSpan w:val="2"/>
          </w:tcPr>
          <w:p w:rsidR="00B97C2B" w:rsidRPr="00B97C2B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B97C2B" w:rsidRPr="00B97C2B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97C2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97C2B">
              <w:rPr>
                <w:rFonts w:ascii="Angsana New" w:hAnsi="Angsana New" w:cs="Angsana New"/>
                <w:sz w:val="30"/>
                <w:szCs w:val="30"/>
              </w:rPr>
              <w:t>,49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:rsidR="00B97C2B" w:rsidRPr="00B97C2B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B97C2B" w:rsidRPr="00B97C2B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97C2B" w:rsidRPr="00B97C2B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  <w:tc>
          <w:tcPr>
            <w:tcW w:w="243" w:type="dxa"/>
          </w:tcPr>
          <w:p w:rsidR="00B97C2B" w:rsidRPr="00B97C2B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B97C2B" w:rsidRPr="00B97C2B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B97C2B" w:rsidRPr="00B97C2B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132</w:t>
            </w:r>
          </w:p>
        </w:tc>
      </w:tr>
      <w:tr w:rsidR="00B97C2B" w:rsidRPr="00C24E18" w:rsidTr="00AC6A8B">
        <w:tc>
          <w:tcPr>
            <w:tcW w:w="432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063</w:t>
            </w:r>
          </w:p>
        </w:tc>
        <w:tc>
          <w:tcPr>
            <w:tcW w:w="236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1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97C2B"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336</w:t>
            </w:r>
          </w:p>
        </w:tc>
        <w:tc>
          <w:tcPr>
            <w:tcW w:w="243" w:type="dxa"/>
            <w:gridSpan w:val="2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4,9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97C2B" w:rsidRPr="00C24E18" w:rsidTr="00B97C2B">
        <w:trPr>
          <w:trHeight w:val="70"/>
        </w:trPr>
        <w:tc>
          <w:tcPr>
            <w:tcW w:w="4320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AB67FA" w:rsidRPr="00AB67F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B97C2B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97C2B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36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49,747</w:t>
            </w:r>
          </w:p>
        </w:tc>
        <w:tc>
          <w:tcPr>
            <w:tcW w:w="241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B97C2B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B97C2B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  <w:gridSpan w:val="2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74,7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B97C2B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9,54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B97C2B" w:rsidRPr="00C24E18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B97C2B" w:rsidRPr="00C24E18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97C2B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 w:rsidR="00B97C2B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2325FD" w:rsidRPr="00C24E18" w:rsidTr="00AC6A8B">
        <w:tc>
          <w:tcPr>
            <w:tcW w:w="432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69,377</w:t>
            </w:r>
          </w:p>
        </w:tc>
        <w:tc>
          <w:tcPr>
            <w:tcW w:w="236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49,747</w:t>
            </w:r>
          </w:p>
        </w:tc>
        <w:tc>
          <w:tcPr>
            <w:tcW w:w="24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119,124</w:t>
            </w:r>
          </w:p>
        </w:tc>
        <w:tc>
          <w:tcPr>
            <w:tcW w:w="243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74,724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69,543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144,267</w:t>
            </w:r>
          </w:p>
        </w:tc>
      </w:tr>
      <w:tr w:rsidR="002325FD" w:rsidRPr="00C24E18" w:rsidTr="00AC6A8B">
        <w:tc>
          <w:tcPr>
            <w:tcW w:w="432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325FD" w:rsidRPr="00C24E18" w:rsidTr="00AC6A8B">
        <w:tc>
          <w:tcPr>
            <w:tcW w:w="432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C24E1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53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FD" w:rsidRPr="00C24E18" w:rsidTr="00AC6A8B">
        <w:tc>
          <w:tcPr>
            <w:tcW w:w="432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:rsidR="002325FD" w:rsidRPr="00B97C2B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97C2B">
              <w:rPr>
                <w:rFonts w:ascii="Angsana New" w:hAnsi="Angsana New" w:cs="Angsana New"/>
                <w:sz w:val="30"/>
                <w:szCs w:val="30"/>
              </w:rPr>
              <w:t>,575</w:t>
            </w:r>
          </w:p>
        </w:tc>
        <w:tc>
          <w:tcPr>
            <w:tcW w:w="236" w:type="dxa"/>
          </w:tcPr>
          <w:p w:rsidR="002325FD" w:rsidRPr="00B97C2B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2325FD" w:rsidRPr="00B97C2B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97C2B">
              <w:rPr>
                <w:rFonts w:ascii="Angsana New" w:hAnsi="Angsana New" w:cs="Angsana New"/>
                <w:sz w:val="30"/>
                <w:szCs w:val="30"/>
              </w:rPr>
              <w:t>7,74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1" w:type="dxa"/>
          </w:tcPr>
          <w:p w:rsidR="002325FD" w:rsidRPr="00B97C2B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2325FD" w:rsidRPr="00B97C2B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97C2B"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97C2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gridSpan w:val="2"/>
          </w:tcPr>
          <w:p w:rsidR="002325FD" w:rsidRPr="00B97C2B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2325FD" w:rsidRPr="00B97C2B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97C2B">
              <w:rPr>
                <w:rFonts w:ascii="Angsana New" w:hAnsi="Angsana New" w:cs="Angsana New"/>
                <w:sz w:val="30"/>
                <w:szCs w:val="30"/>
              </w:rPr>
              <w:t>,575</w:t>
            </w:r>
          </w:p>
        </w:tc>
        <w:tc>
          <w:tcPr>
            <w:tcW w:w="243" w:type="dxa"/>
          </w:tcPr>
          <w:p w:rsidR="002325FD" w:rsidRPr="00B97C2B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2325FD" w:rsidRPr="00B97C2B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97C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97C2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:rsidR="002325FD" w:rsidRPr="00B97C2B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25FD" w:rsidRPr="00B97C2B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97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97C2B">
              <w:rPr>
                <w:rFonts w:ascii="Angsana New" w:hAnsi="Angsana New" w:cs="Angsana New"/>
                <w:sz w:val="30"/>
                <w:szCs w:val="30"/>
              </w:rPr>
              <w:t>,89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325FD" w:rsidRPr="00C24E18" w:rsidTr="00AC6A8B">
        <w:tc>
          <w:tcPr>
            <w:tcW w:w="432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,444</w:t>
            </w:r>
          </w:p>
        </w:tc>
        <w:tc>
          <w:tcPr>
            <w:tcW w:w="243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325FD" w:rsidRPr="00C24E18" w:rsidTr="00AC6A8B">
        <w:tc>
          <w:tcPr>
            <w:tcW w:w="432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789</w:t>
            </w:r>
          </w:p>
        </w:tc>
        <w:tc>
          <w:tcPr>
            <w:tcW w:w="236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,875</w:t>
            </w:r>
          </w:p>
        </w:tc>
        <w:tc>
          <w:tcPr>
            <w:tcW w:w="24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3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2325FD" w:rsidRPr="00C24E18" w:rsidTr="00AC6A8B">
        <w:tc>
          <w:tcPr>
            <w:tcW w:w="432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,78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44,4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43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</w:p>
        </w:tc>
      </w:tr>
      <w:tr w:rsidR="002325FD" w:rsidRPr="00C24E18" w:rsidTr="00AC6A8B">
        <w:tc>
          <w:tcPr>
            <w:tcW w:w="432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289</w:t>
            </w:r>
          </w:p>
        </w:tc>
        <w:tc>
          <w:tcPr>
            <w:tcW w:w="236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1,445</w:t>
            </w:r>
          </w:p>
        </w:tc>
        <w:tc>
          <w:tcPr>
            <w:tcW w:w="24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1,734</w:t>
            </w:r>
          </w:p>
        </w:tc>
        <w:tc>
          <w:tcPr>
            <w:tcW w:w="243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7D41D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2,433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2,72</w:t>
            </w:r>
            <w:r w:rsidR="007D41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2325FD" w:rsidRPr="00C24E18" w:rsidTr="00AC6A8B">
        <w:tc>
          <w:tcPr>
            <w:tcW w:w="432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2,929</w:t>
            </w:r>
          </w:p>
        </w:tc>
        <w:tc>
          <w:tcPr>
            <w:tcW w:w="236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43,231</w:t>
            </w:r>
          </w:p>
        </w:tc>
        <w:tc>
          <w:tcPr>
            <w:tcW w:w="24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46,160</w:t>
            </w:r>
          </w:p>
        </w:tc>
        <w:tc>
          <w:tcPr>
            <w:tcW w:w="243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3,02</w:t>
            </w:r>
            <w:r w:rsidR="007D41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58,747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61,77</w:t>
            </w:r>
            <w:r w:rsidR="007D41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  <w:tr w:rsidR="002325FD" w:rsidRPr="00C24E18" w:rsidTr="00AC6A8B">
        <w:tc>
          <w:tcPr>
            <w:tcW w:w="432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2325FD" w:rsidRPr="00C24E18" w:rsidTr="00AC6A8B">
        <w:tc>
          <w:tcPr>
            <w:tcW w:w="432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5FD" w:rsidRPr="00C24E18" w:rsidTr="0046546C">
        <w:tc>
          <w:tcPr>
            <w:tcW w:w="432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66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,7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4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43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,99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</w:tr>
      <w:tr w:rsidR="002325FD" w:rsidRPr="00C24E18" w:rsidTr="0046546C">
        <w:tc>
          <w:tcPr>
            <w:tcW w:w="4320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66,448</w:t>
            </w:r>
          </w:p>
        </w:tc>
        <w:tc>
          <w:tcPr>
            <w:tcW w:w="236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6,516</w:t>
            </w:r>
          </w:p>
        </w:tc>
        <w:tc>
          <w:tcPr>
            <w:tcW w:w="241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72,964</w:t>
            </w:r>
          </w:p>
        </w:tc>
        <w:tc>
          <w:tcPr>
            <w:tcW w:w="243" w:type="dxa"/>
            <w:gridSpan w:val="2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double" w:sz="4" w:space="0" w:color="auto"/>
              <w:bottom w:val="doub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71,69</w:t>
            </w:r>
            <w:r w:rsidR="007D41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double" w:sz="4" w:space="0" w:color="auto"/>
              <w:bottom w:val="doub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10,796</w:t>
            </w:r>
          </w:p>
        </w:tc>
        <w:tc>
          <w:tcPr>
            <w:tcW w:w="243" w:type="dxa"/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</w:tcPr>
          <w:p w:rsidR="002325FD" w:rsidRPr="00C24E18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82,49</w:t>
            </w:r>
            <w:r w:rsidR="007D41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4A7BA2" w:rsidRPr="00C24E18" w:rsidRDefault="004A7BA2" w:rsidP="004A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4A7BA2" w:rsidRPr="00C24E18" w:rsidSect="0095199F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576" w:gutter="0"/>
          <w:cols w:space="720"/>
          <w:docGrid w:linePitch="245"/>
        </w:sectPr>
      </w:pPr>
    </w:p>
    <w:p w:rsidR="001B3E5E" w:rsidRPr="00C24E18" w:rsidRDefault="001B3E5E" w:rsidP="003C7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9" w:right="-43" w:firstLine="9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Pr="00C24E18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ของกลุ่มบริษัทและบริษัท</w:t>
      </w:r>
      <w:r w:rsidR="00774163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>เท่ากับ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2325FD" w:rsidRPr="002325FD">
        <w:rPr>
          <w:rFonts w:ascii="Angsana New" w:hAnsi="Angsana New" w:cs="Angsana New"/>
          <w:sz w:val="30"/>
          <w:szCs w:val="30"/>
        </w:rPr>
        <w:t>199</w:t>
      </w:r>
      <w:r w:rsidRPr="002325FD">
        <w:rPr>
          <w:rFonts w:ascii="Angsana New" w:hAnsi="Angsana New" w:cs="Angsana New"/>
          <w:sz w:val="30"/>
          <w:szCs w:val="30"/>
        </w:rPr>
        <w:t xml:space="preserve"> </w:t>
      </w:r>
      <w:r w:rsidRPr="002325FD">
        <w:rPr>
          <w:rFonts w:ascii="Angsana New" w:hAnsi="Angsana New" w:cs="Angsana New"/>
          <w:sz w:val="30"/>
          <w:szCs w:val="30"/>
          <w:cs/>
        </w:rPr>
        <w:t>ล้านบาท</w:t>
      </w:r>
      <w:r w:rsidR="00AC6A8B" w:rsidRPr="002325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4163" w:rsidRPr="002325FD">
        <w:rPr>
          <w:rFonts w:ascii="Angsana New" w:hAnsi="Angsana New" w:cs="Angsana New"/>
          <w:sz w:val="30"/>
          <w:szCs w:val="30"/>
          <w:cs/>
        </w:rPr>
        <w:t>และ</w:t>
      </w:r>
      <w:r w:rsidR="00774163" w:rsidRPr="002325FD">
        <w:rPr>
          <w:rFonts w:ascii="Angsana New" w:hAnsi="Angsana New" w:cs="Angsana New"/>
          <w:sz w:val="30"/>
          <w:szCs w:val="30"/>
        </w:rPr>
        <w:t xml:space="preserve"> </w:t>
      </w:r>
      <w:r w:rsidR="002325FD" w:rsidRPr="002325FD">
        <w:rPr>
          <w:rFonts w:ascii="Angsana New" w:hAnsi="Angsana New" w:cs="Angsana New"/>
          <w:sz w:val="30"/>
          <w:szCs w:val="30"/>
        </w:rPr>
        <w:t>237</w:t>
      </w:r>
      <w:r w:rsidR="00774163" w:rsidRPr="002325FD">
        <w:rPr>
          <w:rFonts w:ascii="Angsana New" w:hAnsi="Angsana New" w:cs="Angsana New"/>
          <w:sz w:val="30"/>
          <w:szCs w:val="30"/>
        </w:rPr>
        <w:t xml:space="preserve"> </w:t>
      </w:r>
      <w:r w:rsidR="00774163" w:rsidRPr="002325FD">
        <w:rPr>
          <w:rFonts w:ascii="Angsana New" w:hAnsi="Angsana New" w:cs="Angsana New"/>
          <w:sz w:val="30"/>
          <w:szCs w:val="30"/>
          <w:cs/>
        </w:rPr>
        <w:t>ล้า</w:t>
      </w:r>
      <w:r w:rsidR="00774163" w:rsidRPr="002325FD">
        <w:rPr>
          <w:rFonts w:ascii="Angsana New" w:hAnsi="Angsana New" w:cs="Angsana New" w:hint="cs"/>
          <w:sz w:val="30"/>
          <w:szCs w:val="30"/>
          <w:cs/>
        </w:rPr>
        <w:t>น</w:t>
      </w:r>
      <w:r w:rsidR="00774163" w:rsidRPr="002325FD">
        <w:rPr>
          <w:rFonts w:ascii="Angsana New" w:hAnsi="Angsana New" w:cs="Angsana New"/>
          <w:sz w:val="30"/>
          <w:szCs w:val="30"/>
          <w:cs/>
        </w:rPr>
        <w:t>บาท</w:t>
      </w:r>
      <w:r w:rsidR="00774163" w:rsidRPr="002325FD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ประเมินราคาโดย</w:t>
      </w:r>
      <w:r w:rsidR="009E1F8C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ผู้ประเมินราคาอิสระโดย</w:t>
      </w:r>
      <w:r w:rsidRPr="00C24E18">
        <w:rPr>
          <w:rFonts w:ascii="Angsana New" w:hAnsi="Angsana New" w:cs="Angsana New" w:hint="cs"/>
          <w:sz w:val="30"/>
          <w:szCs w:val="30"/>
          <w:cs/>
        </w:rPr>
        <w:t>วิธีมูลค่าตลาดสำหรับการใช้ประโยชน์</w:t>
      </w:r>
      <w:r w:rsidRPr="00C24E18">
        <w:rPr>
          <w:rFonts w:ascii="Angsana New" w:hAnsi="Angsana New" w:cs="Angsana New"/>
          <w:sz w:val="30"/>
          <w:szCs w:val="30"/>
          <w:cs/>
        </w:rPr>
        <w:t>ปัจจุบัน</w:t>
      </w:r>
      <w:r w:rsidR="00774163"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="00AB67FA" w:rsidRPr="00AB67FA">
        <w:rPr>
          <w:rFonts w:ascii="Angsana New" w:hAnsi="Angsana New" w:cs="Angsana New"/>
          <w:sz w:val="30"/>
          <w:szCs w:val="30"/>
        </w:rPr>
        <w:t>3</w:t>
      </w:r>
    </w:p>
    <w:p w:rsidR="00BD4E63" w:rsidRPr="00C24E18" w:rsidRDefault="00BD4E63" w:rsidP="008E3C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</w:p>
    <w:p w:rsidR="00B8070C" w:rsidRPr="00C24E18" w:rsidRDefault="008726BB" w:rsidP="00E85A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BF6F64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="00BF6F64">
        <w:rPr>
          <w:rFonts w:ascii="Angsana New" w:hAnsi="Angsana New" w:cs="Angsana New"/>
          <w:sz w:val="30"/>
          <w:szCs w:val="30"/>
        </w:rPr>
        <w:t xml:space="preserve"> </w:t>
      </w:r>
      <w:r w:rsidR="00BF6F6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BF6F64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62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บริษัทได้จดจำนองที่ดิน</w:t>
      </w:r>
      <w:r w:rsidR="00C52C7D" w:rsidRPr="00C24E18">
        <w:rPr>
          <w:rFonts w:ascii="Angsana New" w:hAnsi="Angsana New" w:cs="Angsana New"/>
          <w:sz w:val="30"/>
          <w:szCs w:val="30"/>
          <w:cs/>
        </w:rPr>
        <w:t>กับ</w:t>
      </w:r>
      <w:r w:rsidR="00963448" w:rsidRPr="00C24E18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="00C52C7D" w:rsidRPr="00C24E18">
        <w:rPr>
          <w:rFonts w:ascii="Angsana New" w:hAnsi="Angsana New" w:cs="Angsana New"/>
          <w:sz w:val="30"/>
          <w:szCs w:val="30"/>
          <w:cs/>
        </w:rPr>
        <w:t>ในประเทศ</w:t>
      </w:r>
      <w:r w:rsidR="00AC6A8B">
        <w:rPr>
          <w:rFonts w:ascii="Angsana New" w:hAnsi="Angsana New" w:cs="Angsana New" w:hint="cs"/>
          <w:sz w:val="30"/>
          <w:szCs w:val="30"/>
          <w:cs/>
        </w:rPr>
        <w:t>หลาย</w:t>
      </w:r>
      <w:r w:rsidRPr="00C24E18">
        <w:rPr>
          <w:rFonts w:ascii="Angsana New" w:hAnsi="Angsana New" w:cs="Angsana New"/>
          <w:sz w:val="30"/>
          <w:szCs w:val="30"/>
          <w:cs/>
        </w:rPr>
        <w:t>แห่งเพื่อเป็น</w:t>
      </w:r>
      <w:r w:rsidRPr="00B9720A">
        <w:rPr>
          <w:rFonts w:ascii="Angsana New" w:hAnsi="Angsana New" w:cs="Angsana New"/>
          <w:sz w:val="30"/>
          <w:szCs w:val="30"/>
          <w:cs/>
        </w:rPr>
        <w:t>หลักประกันวงเงินสินเชื่อ</w:t>
      </w:r>
      <w:r w:rsidRPr="00C24E18">
        <w:rPr>
          <w:rFonts w:ascii="Angsana New" w:hAnsi="Angsana New" w:cs="Angsana New"/>
          <w:sz w:val="30"/>
          <w:szCs w:val="30"/>
          <w:cs/>
        </w:rPr>
        <w:t>ตา</w:t>
      </w:r>
      <w:r w:rsidRPr="00977AE2">
        <w:rPr>
          <w:rFonts w:ascii="Angsana New" w:hAnsi="Angsana New" w:cs="Angsana New"/>
          <w:sz w:val="30"/>
          <w:szCs w:val="30"/>
          <w:cs/>
        </w:rPr>
        <w:t xml:space="preserve">มหมายเหตุข้อ </w:t>
      </w:r>
      <w:r w:rsidR="00AB67FA" w:rsidRPr="00977AE2">
        <w:rPr>
          <w:rFonts w:ascii="Angsana New" w:hAnsi="Angsana New" w:cs="Angsana New"/>
          <w:sz w:val="30"/>
          <w:szCs w:val="30"/>
        </w:rPr>
        <w:t>1</w:t>
      </w:r>
      <w:r w:rsidR="00977AE2" w:rsidRPr="00977AE2">
        <w:rPr>
          <w:rFonts w:ascii="Angsana New" w:hAnsi="Angsana New" w:cs="Angsana New"/>
          <w:sz w:val="30"/>
          <w:szCs w:val="30"/>
        </w:rPr>
        <w:t>2</w:t>
      </w:r>
    </w:p>
    <w:p w:rsidR="00B8070C" w:rsidRDefault="00B8070C" w:rsidP="00A25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D2B84" w:rsidRPr="005D2B84" w:rsidRDefault="005D2B84" w:rsidP="005D2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D2B84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</w:p>
    <w:p w:rsidR="005D2B84" w:rsidRDefault="005D2B84" w:rsidP="005D2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E85A78" w:rsidRPr="00E85A78" w:rsidRDefault="00E85A78" w:rsidP="00E85A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85A78">
        <w:rPr>
          <w:rFonts w:ascii="Angsana New" w:hAnsi="Angsana New" w:cs="Angsana New"/>
          <w:i/>
          <w:iCs/>
          <w:sz w:val="30"/>
          <w:szCs w:val="30"/>
          <w:cs/>
        </w:rPr>
        <w:t>ในฐานะผู้</w:t>
      </w:r>
      <w:r w:rsidRPr="00E85A78">
        <w:rPr>
          <w:rFonts w:ascii="Angsana New" w:hAnsi="Angsana New" w:cs="Angsana New" w:hint="cs"/>
          <w:i/>
          <w:iCs/>
          <w:sz w:val="30"/>
          <w:szCs w:val="30"/>
          <w:cs/>
        </w:rPr>
        <w:t>ให้</w:t>
      </w:r>
      <w:r w:rsidRPr="00E85A78">
        <w:rPr>
          <w:rFonts w:ascii="Angsana New" w:hAnsi="Angsana New" w:cs="Angsana New"/>
          <w:i/>
          <w:iCs/>
          <w:sz w:val="30"/>
          <w:szCs w:val="30"/>
          <w:cs/>
        </w:rPr>
        <w:t>เช่า</w:t>
      </w:r>
    </w:p>
    <w:p w:rsidR="00E85A78" w:rsidRDefault="00E85A78" w:rsidP="00A25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995FB4" w:rsidRDefault="00AE4B3A" w:rsidP="00CE17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สัญญาเช่า</w:t>
      </w:r>
      <w:r w:rsidR="00E85A78" w:rsidRPr="00E85A7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="00CE17B5" w:rsidRPr="006238B4">
        <w:rPr>
          <w:rFonts w:ascii="Angsana New" w:hAnsi="Angsana New" w:cs="Angsana New" w:hint="cs"/>
          <w:sz w:val="30"/>
          <w:szCs w:val="30"/>
          <w:cs/>
        </w:rPr>
        <w:t>ประกอบด้วยอาคารโรงงานที่ให้เช่าแก่</w:t>
      </w:r>
      <w:r w:rsidR="00AC1BFE">
        <w:rPr>
          <w:rFonts w:ascii="Angsana New" w:hAnsi="Angsana New" w:cs="Angsana New" w:hint="cs"/>
          <w:sz w:val="30"/>
          <w:szCs w:val="30"/>
          <w:cs/>
        </w:rPr>
        <w:t>บริษัทร่วมและบริษัทย่อย</w:t>
      </w:r>
      <w:r w:rsidR="00AC1BFE">
        <w:rPr>
          <w:rFonts w:ascii="Angsana New" w:hAnsi="Angsana New" w:cs="Angsana New"/>
          <w:sz w:val="30"/>
          <w:szCs w:val="30"/>
          <w:cs/>
        </w:rPr>
        <w:br/>
      </w:r>
      <w:r w:rsidRPr="006238B4">
        <w:rPr>
          <w:rFonts w:ascii="Angsana New" w:hAnsi="Angsana New" w:cs="Angsana New" w:hint="cs"/>
          <w:sz w:val="30"/>
          <w:szCs w:val="30"/>
          <w:cs/>
        </w:rPr>
        <w:t>ตามสัญญาเช่าดำเนินงาน</w:t>
      </w:r>
      <w:r w:rsidR="00CE17B5" w:rsidRPr="006238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38B4">
        <w:rPr>
          <w:rFonts w:ascii="Angsana New" w:hAnsi="Angsana New" w:cs="Angsana New"/>
          <w:sz w:val="30"/>
          <w:szCs w:val="30"/>
          <w:cs/>
        </w:rPr>
        <w:t>สัญญาเช่าแต่ละฉบับกำหนดระยะเวลาเช่าที่</w:t>
      </w:r>
      <w:r w:rsidRPr="00AE4B3A">
        <w:rPr>
          <w:rFonts w:ascii="Angsana New" w:hAnsi="Angsana New" w:cs="Angsana New"/>
          <w:sz w:val="30"/>
          <w:szCs w:val="30"/>
          <w:cs/>
        </w:rPr>
        <w:t>ยกเลิกไม่ได้เป็นเวลา</w:t>
      </w:r>
      <w:r w:rsidR="00CE17B5"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17B5" w:rsidRPr="00C24E18">
        <w:rPr>
          <w:rFonts w:ascii="Angsana New" w:hAnsi="Angsana New" w:cs="Angsana New"/>
          <w:sz w:val="30"/>
          <w:szCs w:val="30"/>
        </w:rPr>
        <w:t>1</w:t>
      </w:r>
      <w:r w:rsidR="00CE17B5" w:rsidRPr="00C24E18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="00CE17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A78" w:rsidRPr="00E85A78">
        <w:rPr>
          <w:rFonts w:ascii="Angsana New" w:hAnsi="Angsana New" w:cs="Angsana New"/>
          <w:sz w:val="30"/>
          <w:szCs w:val="30"/>
          <w:cs/>
        </w:rPr>
        <w:t>โดยการต่ออายุสัญญาเช่าในภายหลังจะมีการตกลงกับผู้เช่า สัญญาเช่าอสังหาริมทรัพย์</w:t>
      </w:r>
      <w:r w:rsidR="00E85A78" w:rsidRPr="00E85A78">
        <w:rPr>
          <w:rFonts w:ascii="Angsana New" w:hAnsi="Angsana New" w:cs="Angsana New" w:hint="cs"/>
          <w:sz w:val="30"/>
          <w:szCs w:val="30"/>
          <w:cs/>
        </w:rPr>
        <w:t>เพื่อการลงทุน</w:t>
      </w:r>
      <w:r w:rsidR="00E85A78" w:rsidRPr="00E85A78">
        <w:rPr>
          <w:rFonts w:ascii="Angsana New" w:hAnsi="Angsana New" w:cs="Angsana New"/>
          <w:sz w:val="30"/>
          <w:szCs w:val="30"/>
          <w:cs/>
        </w:rPr>
        <w:t xml:space="preserve">ทั้งหมดกำหนดรายได้ค่าเช่าเป็นจำนวนคงที่ </w:t>
      </w:r>
    </w:p>
    <w:p w:rsidR="00CE17B5" w:rsidRDefault="00CE17B5" w:rsidP="00E85A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</w:p>
    <w:p w:rsidR="008C6978" w:rsidRDefault="008C6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8C6978" w:rsidRDefault="008C6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85A78" w:rsidRPr="00C24E18" w:rsidRDefault="00E85A78" w:rsidP="00AE4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  <w:sectPr w:rsidR="00E85A78" w:rsidRPr="00C24E18" w:rsidSect="005A5C55">
          <w:footerReference w:type="default" r:id="rId15"/>
          <w:pgSz w:w="11909" w:h="16834" w:code="9"/>
          <w:pgMar w:top="1152" w:right="1199" w:bottom="1152" w:left="691" w:header="720" w:footer="576" w:gutter="0"/>
          <w:cols w:space="720"/>
          <w:docGrid w:linePitch="245"/>
        </w:sectPr>
      </w:pPr>
    </w:p>
    <w:p w:rsidR="00B843E1" w:rsidRPr="00C24E18" w:rsidRDefault="00AB67FA" w:rsidP="0036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AB67FA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DD7D67">
        <w:rPr>
          <w:rFonts w:ascii="Angsana New" w:hAnsi="Angsana New" w:cs="Angsana New"/>
          <w:b/>
          <w:bCs/>
          <w:sz w:val="30"/>
          <w:szCs w:val="30"/>
        </w:rPr>
        <w:t>1</w:t>
      </w:r>
      <w:r w:rsidR="009B1932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9B1932" w:rsidRPr="00C24E18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4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240"/>
        <w:gridCol w:w="1164"/>
        <w:gridCol w:w="243"/>
        <w:gridCol w:w="1201"/>
        <w:gridCol w:w="248"/>
        <w:gridCol w:w="1224"/>
        <w:gridCol w:w="250"/>
        <w:gridCol w:w="1214"/>
        <w:gridCol w:w="247"/>
        <w:gridCol w:w="1152"/>
        <w:gridCol w:w="267"/>
        <w:gridCol w:w="1100"/>
        <w:gridCol w:w="247"/>
        <w:gridCol w:w="1156"/>
      </w:tblGrid>
      <w:tr w:rsidR="009604DD" w:rsidRPr="00C24E18" w:rsidTr="005E12DE">
        <w:trPr>
          <w:tblHeader/>
        </w:trPr>
        <w:tc>
          <w:tcPr>
            <w:tcW w:w="3240" w:type="dxa"/>
          </w:tcPr>
          <w:p w:rsidR="009604DD" w:rsidRPr="00A714CC" w:rsidRDefault="009604DD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right="-81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33" w:type="dxa"/>
            <w:gridSpan w:val="15"/>
          </w:tcPr>
          <w:p w:rsidR="009604DD" w:rsidRPr="00A714CC" w:rsidRDefault="009604DD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51" w:firstLine="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604DD" w:rsidRPr="00C24E18" w:rsidTr="005E12DE">
        <w:trPr>
          <w:tblHeader/>
        </w:trPr>
        <w:tc>
          <w:tcPr>
            <w:tcW w:w="3240" w:type="dxa"/>
          </w:tcPr>
          <w:p w:rsidR="00E53295" w:rsidRPr="00A714CC" w:rsidRDefault="00E53295" w:rsidP="0078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3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1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8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E53295" w:rsidRPr="00A714CC" w:rsidRDefault="009604DD" w:rsidP="009E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7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E53295" w:rsidRPr="00A714CC" w:rsidRDefault="009604DD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7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04DD" w:rsidRPr="00C24E18" w:rsidTr="005E12DE">
        <w:trPr>
          <w:tblHeader/>
        </w:trPr>
        <w:tc>
          <w:tcPr>
            <w:tcW w:w="3240" w:type="dxa"/>
          </w:tcPr>
          <w:p w:rsidR="00E53295" w:rsidRPr="00A714CC" w:rsidRDefault="00E53295" w:rsidP="0009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4" w:type="dxa"/>
          </w:tcPr>
          <w:p w:rsidR="003641A1" w:rsidRPr="00A714CC" w:rsidRDefault="003641A1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E53295" w:rsidRPr="00A714CC" w:rsidRDefault="00E53295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50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3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1" w:type="dxa"/>
          </w:tcPr>
          <w:p w:rsidR="009604DD" w:rsidRPr="00A714CC" w:rsidRDefault="009604DD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E53295" w:rsidRPr="00A714CC" w:rsidRDefault="009604DD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50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E53295" w:rsidRPr="00A714CC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8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9604DD" w:rsidRPr="00A714CC" w:rsidRDefault="009604DD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E53295" w:rsidRPr="00A714CC" w:rsidRDefault="00E53295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250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9604DD" w:rsidRPr="00A714CC" w:rsidRDefault="009604DD" w:rsidP="009E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  <w:p w:rsidR="00E53295" w:rsidRPr="00A714CC" w:rsidRDefault="00E53295" w:rsidP="009E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7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:rsidR="009604DD" w:rsidRPr="00A714CC" w:rsidRDefault="009604DD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</w:t>
            </w:r>
          </w:p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47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04DD" w:rsidRPr="00C24E18" w:rsidTr="005E12DE">
        <w:trPr>
          <w:trHeight w:val="60"/>
          <w:tblHeader/>
        </w:trPr>
        <w:tc>
          <w:tcPr>
            <w:tcW w:w="3240" w:type="dxa"/>
          </w:tcPr>
          <w:p w:rsidR="00E53295" w:rsidRPr="00A714CC" w:rsidRDefault="00E53295" w:rsidP="0009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0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4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1" w:type="dxa"/>
          </w:tcPr>
          <w:p w:rsidR="00E53295" w:rsidRPr="00A714CC" w:rsidRDefault="009604DD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53295" w:rsidRPr="00A714CC">
              <w:rPr>
                <w:rFonts w:ascii="Angsana New" w:hAnsi="Angsana New" w:cs="Angsana New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48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E53295" w:rsidRPr="00A714CC" w:rsidRDefault="00E53295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50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4" w:type="dxa"/>
          </w:tcPr>
          <w:p w:rsidR="00E53295" w:rsidRPr="00A714CC" w:rsidRDefault="00E53295" w:rsidP="00425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7" w:type="dxa"/>
          </w:tcPr>
          <w:p w:rsidR="00E53295" w:rsidRPr="00A714CC" w:rsidRDefault="00E53295" w:rsidP="00425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E53295" w:rsidRPr="00A714CC" w:rsidRDefault="00E53295" w:rsidP="00425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7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47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6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604DD" w:rsidRPr="00C24E18" w:rsidTr="00A714CC">
        <w:trPr>
          <w:trHeight w:hRule="exact" w:val="344"/>
          <w:tblHeader/>
        </w:trPr>
        <w:tc>
          <w:tcPr>
            <w:tcW w:w="3240" w:type="dxa"/>
          </w:tcPr>
          <w:p w:rsidR="009604DD" w:rsidRPr="00A714CC" w:rsidRDefault="009604DD" w:rsidP="0009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33" w:type="dxa"/>
            <w:gridSpan w:val="15"/>
          </w:tcPr>
          <w:p w:rsidR="009604DD" w:rsidRPr="00A714CC" w:rsidRDefault="009604DD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604DD" w:rsidRPr="00C24E18" w:rsidTr="003641A1">
        <w:tc>
          <w:tcPr>
            <w:tcW w:w="3240" w:type="dxa"/>
          </w:tcPr>
          <w:p w:rsidR="00E53295" w:rsidRPr="00A714CC" w:rsidRDefault="00E53295" w:rsidP="0009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E53295" w:rsidRPr="00A714CC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7C2B" w:rsidRPr="00C24E18" w:rsidTr="005C6AD3">
        <w:tc>
          <w:tcPr>
            <w:tcW w:w="324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AB67FA" w:rsidRPr="00AB6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AB67FA" w:rsidRPr="00AB67F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B67FA" w:rsidRPr="00AB67FA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080" w:type="dxa"/>
          </w:tcPr>
          <w:p w:rsidR="00B97C2B" w:rsidRPr="00A714CC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="00B97C2B" w:rsidRPr="00A714CC">
              <w:rPr>
                <w:rFonts w:ascii="Angsana New" w:hAnsi="Angsana New" w:cs="Angsana New"/>
                <w:noProof/>
                <w:sz w:val="26"/>
                <w:szCs w:val="26"/>
              </w:rPr>
              <w:t>5,8</w:t>
            </w: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="00B97C2B" w:rsidRPr="00A714CC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</w:p>
        </w:tc>
        <w:tc>
          <w:tcPr>
            <w:tcW w:w="24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64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8,4</w:t>
            </w:r>
            <w:r w:rsidR="00AB67FA" w:rsidRPr="00AB67FA">
              <w:rPr>
                <w:rFonts w:ascii="Angsana New" w:hAnsi="Angsana New" w:cs="Angsana New"/>
                <w:noProof/>
                <w:sz w:val="26"/>
                <w:szCs w:val="26"/>
              </w:rPr>
              <w:t>21</w:t>
            </w:r>
          </w:p>
        </w:tc>
        <w:tc>
          <w:tcPr>
            <w:tcW w:w="243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201" w:type="dxa"/>
          </w:tcPr>
          <w:p w:rsidR="00B97C2B" w:rsidRPr="00A714CC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="00B97C2B" w:rsidRPr="00A714CC">
              <w:rPr>
                <w:rFonts w:ascii="Angsana New" w:hAnsi="Angsana New" w:cs="Angsana New"/>
                <w:noProof/>
                <w:sz w:val="26"/>
                <w:szCs w:val="26"/>
              </w:rPr>
              <w:t>8,</w:t>
            </w: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="00B97C2B" w:rsidRPr="00A714CC">
              <w:rPr>
                <w:rFonts w:ascii="Angsana New" w:hAnsi="Angsana New" w:cs="Angsana New"/>
                <w:noProof/>
                <w:sz w:val="26"/>
                <w:szCs w:val="26"/>
              </w:rPr>
              <w:t>45</w:t>
            </w:r>
          </w:p>
        </w:tc>
        <w:tc>
          <w:tcPr>
            <w:tcW w:w="248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224" w:type="dxa"/>
          </w:tcPr>
          <w:p w:rsidR="00B97C2B" w:rsidRPr="00A714CC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32</w:t>
            </w:r>
            <w:r w:rsidR="00B97C2B" w:rsidRPr="00A714CC">
              <w:rPr>
                <w:rFonts w:ascii="Angsana New" w:hAnsi="Angsana New" w:cs="Angsana New"/>
                <w:noProof/>
                <w:sz w:val="26"/>
                <w:szCs w:val="26"/>
              </w:rPr>
              <w:t>8,77</w:t>
            </w: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</w:p>
        </w:tc>
        <w:tc>
          <w:tcPr>
            <w:tcW w:w="25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214" w:type="dxa"/>
          </w:tcPr>
          <w:p w:rsidR="00B97C2B" w:rsidRPr="00A714CC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97C2B" w:rsidRPr="00A714CC">
              <w:rPr>
                <w:rFonts w:ascii="Angsana New" w:hAnsi="Angsana New" w:cs="Angsana New"/>
                <w:sz w:val="26"/>
                <w:szCs w:val="26"/>
              </w:rPr>
              <w:t>9,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97C2B" w:rsidRPr="00A714CC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47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7,7</w:t>
            </w:r>
            <w:r w:rsidR="00AB67FA" w:rsidRPr="00AB67FA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</w:p>
        </w:tc>
        <w:tc>
          <w:tcPr>
            <w:tcW w:w="267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00" w:type="dxa"/>
          </w:tcPr>
          <w:p w:rsidR="00B97C2B" w:rsidRPr="00A714CC" w:rsidRDefault="00AB67FA" w:rsidP="0017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="00B97C2B" w:rsidRPr="00A714CC">
              <w:rPr>
                <w:rFonts w:ascii="Angsana New" w:hAnsi="Angsana New" w:cs="Angsana New"/>
                <w:noProof/>
                <w:sz w:val="26"/>
                <w:szCs w:val="26"/>
              </w:rPr>
              <w:t>,548</w:t>
            </w:r>
          </w:p>
        </w:tc>
        <w:tc>
          <w:tcPr>
            <w:tcW w:w="247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56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54</w:t>
            </w:r>
            <w:r w:rsidR="00AB67FA" w:rsidRPr="00AB67FA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,997</w:t>
            </w:r>
          </w:p>
        </w:tc>
      </w:tr>
      <w:tr w:rsidR="00B97C2B" w:rsidRPr="00C24E18" w:rsidTr="003641A1">
        <w:tc>
          <w:tcPr>
            <w:tcW w:w="324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B67FA" w:rsidRPr="00AB67FA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43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995</w:t>
            </w:r>
          </w:p>
        </w:tc>
        <w:tc>
          <w:tcPr>
            <w:tcW w:w="248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B97C2B" w:rsidRPr="00A714CC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97C2B" w:rsidRPr="00A714CC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013</w:t>
            </w:r>
          </w:p>
        </w:tc>
        <w:tc>
          <w:tcPr>
            <w:tcW w:w="25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AB67FA" w:rsidRPr="00AB67FA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47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B97C2B" w:rsidRPr="00A714CC" w:rsidRDefault="00B97C2B" w:rsidP="0017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47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B97C2B" w:rsidRPr="00A714CC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B97C2B" w:rsidRPr="00A714CC">
              <w:rPr>
                <w:rFonts w:ascii="Angsana New" w:hAnsi="Angsana New" w:cs="Angsana New"/>
                <w:sz w:val="26"/>
                <w:szCs w:val="26"/>
              </w:rPr>
              <w:t>,57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B97C2B" w:rsidRPr="00C24E18" w:rsidTr="003641A1">
        <w:tc>
          <w:tcPr>
            <w:tcW w:w="324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B97C2B" w:rsidRPr="00A714CC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97C2B" w:rsidRPr="00A714CC">
              <w:rPr>
                <w:rFonts w:ascii="Angsana New" w:hAnsi="Angsana New" w:cs="Angsana New"/>
                <w:sz w:val="26"/>
                <w:szCs w:val="26"/>
              </w:rPr>
              <w:t>,55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5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B97C2B" w:rsidRPr="00A714CC" w:rsidRDefault="00B97C2B" w:rsidP="0017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67FA" w:rsidRPr="00AB67F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,55</w:t>
            </w:r>
            <w:r w:rsidR="00AB67FA" w:rsidRPr="00AB67F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7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32E7" w:rsidRPr="00C24E18" w:rsidTr="003641A1">
        <w:tc>
          <w:tcPr>
            <w:tcW w:w="3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ไป</w:t>
            </w: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,8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8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7C2B" w:rsidRPr="00C24E18" w:rsidTr="003641A1">
        <w:tc>
          <w:tcPr>
            <w:tcW w:w="324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B67FA" w:rsidRPr="00AB67F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B67FA" w:rsidRPr="00AB6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AB67FA" w:rsidRPr="00AB6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5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67FA" w:rsidRPr="00AB67F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B67FA" w:rsidRPr="00AB6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AB67FA" w:rsidRPr="00AB6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7C2B" w:rsidRPr="00C24E18" w:rsidTr="00A714CC">
        <w:tc>
          <w:tcPr>
            <w:tcW w:w="324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AB67FA"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B67FA"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AB67FA"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</w:t>
            </w:r>
            <w:r w:rsidRPr="00A714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  <w:p w:rsidR="00B97C2B" w:rsidRPr="00A714CC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right="-8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B97C2B"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B97C2B"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B97C2B" w:rsidRPr="00A714CC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B97C2B"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633</w:t>
            </w:r>
          </w:p>
        </w:tc>
        <w:tc>
          <w:tcPr>
            <w:tcW w:w="24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  <w:p w:rsidR="00B97C2B" w:rsidRPr="00A714CC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</w:t>
            </w:r>
            <w:r w:rsidR="00B97C2B"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,985</w:t>
            </w:r>
          </w:p>
        </w:tc>
        <w:tc>
          <w:tcPr>
            <w:tcW w:w="243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  <w:p w:rsidR="00B97C2B" w:rsidRPr="00A714CC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116</w:t>
            </w:r>
            <w:r w:rsidR="00B97C2B"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36</w:t>
            </w:r>
            <w:r w:rsidR="00B97C2B"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</w:t>
            </w:r>
          </w:p>
        </w:tc>
        <w:tc>
          <w:tcPr>
            <w:tcW w:w="248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  <w:p w:rsidR="00B97C2B" w:rsidRPr="00A714CC" w:rsidRDefault="00AB67FA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33</w:t>
            </w:r>
            <w:r w:rsidR="00B97C2B"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9,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</w:t>
            </w:r>
            <w:r w:rsidR="00B97C2B"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48</w:t>
            </w:r>
          </w:p>
        </w:tc>
        <w:tc>
          <w:tcPr>
            <w:tcW w:w="250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44,</w:t>
            </w:r>
            <w:r w:rsidR="00AB67FA"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202</w:t>
            </w:r>
          </w:p>
        </w:tc>
        <w:tc>
          <w:tcPr>
            <w:tcW w:w="247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7,7</w:t>
            </w:r>
            <w:r w:rsidR="00AB67FA"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0</w:t>
            </w:r>
            <w:r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</w:t>
            </w:r>
          </w:p>
        </w:tc>
        <w:tc>
          <w:tcPr>
            <w:tcW w:w="267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  <w:p w:rsidR="00B97C2B" w:rsidRPr="00A714CC" w:rsidRDefault="00B97C2B" w:rsidP="00B9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549,</w:t>
            </w:r>
            <w:r w:rsidR="00AB67FA"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0</w:t>
            </w:r>
            <w:r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</w:t>
            </w:r>
            <w:r w:rsidR="00AB67FA"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</w:t>
            </w:r>
          </w:p>
        </w:tc>
      </w:tr>
      <w:tr w:rsidR="002325FD" w:rsidRPr="00C24E18" w:rsidTr="00A714CC">
        <w:tc>
          <w:tcPr>
            <w:tcW w:w="3240" w:type="dxa"/>
          </w:tcPr>
          <w:p w:rsidR="002325FD" w:rsidRPr="00A714CC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การรับรู้สินทรัพย์สิทธิการใช้จาก</w:t>
            </w:r>
          </w:p>
          <w:p w:rsidR="002325FD" w:rsidRPr="00A714CC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right="-81" w:firstLine="90"/>
              <w:jc w:val="both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การถือปฏิบัติตาม 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 xml:space="preserve">TFRS </w:t>
            </w:r>
            <w:r w:rsidRPr="00AB67FA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14C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เป็นครั้งแรก</w:t>
            </w: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25FD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  <w:p w:rsidR="002325FD" w:rsidRPr="00A714CC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2325FD" w:rsidRPr="00A714CC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2325FD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  <w:p w:rsidR="002325FD" w:rsidRPr="00A714CC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2325FD" w:rsidRPr="00A714CC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2325FD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  <w:p w:rsidR="002325FD" w:rsidRPr="00A714CC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:rsidR="002325FD" w:rsidRPr="00A714CC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325FD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  <w:p w:rsidR="002325FD" w:rsidRPr="00A714CC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:rsidR="002325FD" w:rsidRPr="00A714CC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2325FD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  <w:p w:rsidR="002325FD" w:rsidRPr="00A714CC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2325FD" w:rsidRPr="00A714CC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325FD" w:rsidRPr="00C25761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  <w:p w:rsidR="002325FD" w:rsidRPr="00C25761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noProof/>
                <w:sz w:val="26"/>
                <w:szCs w:val="26"/>
              </w:rPr>
              <w:t>693</w:t>
            </w:r>
          </w:p>
        </w:tc>
        <w:tc>
          <w:tcPr>
            <w:tcW w:w="267" w:type="dxa"/>
          </w:tcPr>
          <w:p w:rsidR="002325FD" w:rsidRPr="00C25761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2325FD" w:rsidRPr="00C25761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  <w:p w:rsidR="002325FD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2325FD" w:rsidRPr="00C257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2325FD" w:rsidRPr="00C25761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2325FD" w:rsidRPr="00C25761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  <w:p w:rsidR="002325FD" w:rsidRPr="00177AE7" w:rsidRDefault="002325FD" w:rsidP="0023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177AE7">
              <w:rPr>
                <w:rFonts w:ascii="Angsana New" w:hAnsi="Angsana New" w:cs="Angsana New"/>
                <w:noProof/>
                <w:sz w:val="26"/>
                <w:szCs w:val="26"/>
              </w:rPr>
              <w:t>693</w:t>
            </w:r>
          </w:p>
        </w:tc>
      </w:tr>
      <w:tr w:rsidR="00B132E7" w:rsidRPr="00C24E18" w:rsidTr="00A714CC">
        <w:tc>
          <w:tcPr>
            <w:tcW w:w="3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มกรา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คม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132E7" w:rsidRPr="00B132E7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B132E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34,633</w:t>
            </w:r>
          </w:p>
        </w:tc>
        <w:tc>
          <w:tcPr>
            <w:tcW w:w="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6,985</w:t>
            </w:r>
          </w:p>
        </w:tc>
        <w:tc>
          <w:tcPr>
            <w:tcW w:w="243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116,367</w:t>
            </w:r>
          </w:p>
        </w:tc>
        <w:tc>
          <w:tcPr>
            <w:tcW w:w="248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339,148</w:t>
            </w:r>
          </w:p>
        </w:tc>
        <w:tc>
          <w:tcPr>
            <w:tcW w:w="25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44,202</w:t>
            </w:r>
          </w:p>
        </w:tc>
        <w:tc>
          <w:tcPr>
            <w:tcW w:w="24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8,401</w:t>
            </w:r>
          </w:p>
        </w:tc>
        <w:tc>
          <w:tcPr>
            <w:tcW w:w="267" w:type="dxa"/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549,736</w:t>
            </w:r>
          </w:p>
        </w:tc>
      </w:tr>
      <w:tr w:rsidR="00B132E7" w:rsidRPr="00C24E18" w:rsidTr="003641A1">
        <w:tc>
          <w:tcPr>
            <w:tcW w:w="3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C2576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48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3,127</w:t>
            </w:r>
          </w:p>
        </w:tc>
        <w:tc>
          <w:tcPr>
            <w:tcW w:w="25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1,58</w:t>
            </w:r>
            <w:r w:rsidR="00C2576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B132E7" w:rsidRPr="00C25761" w:rsidRDefault="00B132E7" w:rsidP="0017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sz w:val="26"/>
                <w:szCs w:val="26"/>
              </w:rPr>
              <w:t>2,263</w:t>
            </w:r>
          </w:p>
        </w:tc>
        <w:tc>
          <w:tcPr>
            <w:tcW w:w="247" w:type="dxa"/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sz w:val="26"/>
                <w:szCs w:val="26"/>
              </w:rPr>
              <w:t>7,403</w:t>
            </w:r>
          </w:p>
        </w:tc>
      </w:tr>
      <w:tr w:rsidR="00B132E7" w:rsidRPr="00C24E18" w:rsidTr="003641A1">
        <w:tc>
          <w:tcPr>
            <w:tcW w:w="3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(541)</w:t>
            </w:r>
          </w:p>
        </w:tc>
        <w:tc>
          <w:tcPr>
            <w:tcW w:w="25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sz w:val="26"/>
                <w:szCs w:val="26"/>
              </w:rPr>
              <w:t>(541)</w:t>
            </w:r>
          </w:p>
        </w:tc>
      </w:tr>
      <w:tr w:rsidR="00B132E7" w:rsidRPr="00C24E18" w:rsidTr="003641A1">
        <w:tc>
          <w:tcPr>
            <w:tcW w:w="3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132E7" w:rsidRPr="00B132E7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B132E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34,633</w:t>
            </w:r>
          </w:p>
        </w:tc>
        <w:tc>
          <w:tcPr>
            <w:tcW w:w="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B132E7" w:rsidRPr="00B132E7" w:rsidRDefault="00B132E7" w:rsidP="0017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6,985</w:t>
            </w:r>
          </w:p>
        </w:tc>
        <w:tc>
          <w:tcPr>
            <w:tcW w:w="243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116,79</w:t>
            </w:r>
            <w:r w:rsidR="00C2576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</w:t>
            </w:r>
          </w:p>
        </w:tc>
        <w:tc>
          <w:tcPr>
            <w:tcW w:w="248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341,734</w:t>
            </w:r>
          </w:p>
        </w:tc>
        <w:tc>
          <w:tcPr>
            <w:tcW w:w="25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45,78</w:t>
            </w:r>
            <w:r w:rsidR="00C2576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24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8,401</w:t>
            </w:r>
          </w:p>
        </w:tc>
        <w:tc>
          <w:tcPr>
            <w:tcW w:w="267" w:type="dxa"/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2,263</w:t>
            </w:r>
          </w:p>
        </w:tc>
        <w:tc>
          <w:tcPr>
            <w:tcW w:w="247" w:type="dxa"/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B132E7" w:rsidRPr="00C25761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556,598</w:t>
            </w:r>
          </w:p>
        </w:tc>
      </w:tr>
      <w:tr w:rsidR="00B132E7" w:rsidRPr="00C24E18" w:rsidTr="00A01C89">
        <w:tc>
          <w:tcPr>
            <w:tcW w:w="3240" w:type="dxa"/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3" w:type="dxa"/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8" w:type="dxa"/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67" w:type="dxa"/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B132E7" w:rsidRPr="00C24E18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</w:tr>
      <w:tr w:rsidR="0042619A" w:rsidRPr="00C24E18" w:rsidTr="00A01C89">
        <w:tc>
          <w:tcPr>
            <w:tcW w:w="3240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3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01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8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24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14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2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67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00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42619A" w:rsidRPr="00C24E18" w:rsidRDefault="0042619A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</w:tr>
      <w:tr w:rsidR="00B132E7" w:rsidRPr="00C24E18" w:rsidTr="005E12DE">
        <w:tc>
          <w:tcPr>
            <w:tcW w:w="3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 w:rsidRPr="00A714C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</w:p>
        </w:tc>
        <w:tc>
          <w:tcPr>
            <w:tcW w:w="108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132E7" w:rsidRPr="00C24E18" w:rsidTr="005C6AD3">
        <w:tc>
          <w:tcPr>
            <w:tcW w:w="3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B67F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4,9</w:t>
            </w: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23</w:t>
            </w:r>
          </w:p>
        </w:tc>
        <w:tc>
          <w:tcPr>
            <w:tcW w:w="243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201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94,5</w:t>
            </w: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26</w:t>
            </w:r>
          </w:p>
        </w:tc>
        <w:tc>
          <w:tcPr>
            <w:tcW w:w="248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22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54,9</w:t>
            </w: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</w:p>
        </w:tc>
        <w:tc>
          <w:tcPr>
            <w:tcW w:w="25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21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31</w:t>
            </w: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,488</w:t>
            </w:r>
          </w:p>
        </w:tc>
        <w:tc>
          <w:tcPr>
            <w:tcW w:w="24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52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06</w:t>
            </w: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</w:p>
        </w:tc>
        <w:tc>
          <w:tcPr>
            <w:tcW w:w="26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0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B132E7" w:rsidRPr="00A714CC" w:rsidRDefault="00B132E7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,9</w:t>
            </w: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</w:p>
        </w:tc>
      </w:tr>
      <w:tr w:rsidR="00B132E7" w:rsidRPr="00C24E18" w:rsidTr="005D2D8E">
        <w:tc>
          <w:tcPr>
            <w:tcW w:w="3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</w:p>
        </w:tc>
        <w:tc>
          <w:tcPr>
            <w:tcW w:w="243" w:type="dxa"/>
            <w:vAlign w:val="bottom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01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48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5,994</w:t>
            </w:r>
          </w:p>
        </w:tc>
        <w:tc>
          <w:tcPr>
            <w:tcW w:w="25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4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56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4,54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B132E7" w:rsidRPr="00C24E18" w:rsidTr="000313CF">
        <w:tc>
          <w:tcPr>
            <w:tcW w:w="3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ไป</w:t>
            </w: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(</w:t>
            </w: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789</w:t>
            </w:r>
            <w:r w:rsidRPr="00A714CC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,875</w:t>
            </w: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8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56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4)</w:t>
            </w:r>
          </w:p>
        </w:tc>
      </w:tr>
      <w:tr w:rsidR="00B132E7" w:rsidRPr="00C24E18" w:rsidTr="000313CF">
        <w:tc>
          <w:tcPr>
            <w:tcW w:w="3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(5,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(5,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132E7" w:rsidRPr="00C24E18" w:rsidTr="00C25761">
        <w:tc>
          <w:tcPr>
            <w:tcW w:w="3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</w:t>
            </w:r>
            <w:r w:rsidRPr="00A714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4,477</w:t>
            </w:r>
          </w:p>
        </w:tc>
        <w:tc>
          <w:tcPr>
            <w:tcW w:w="243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97,778</w:t>
            </w:r>
          </w:p>
        </w:tc>
        <w:tc>
          <w:tcPr>
            <w:tcW w:w="248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26</w:t>
            </w:r>
            <w:r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5,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66</w:t>
            </w:r>
            <w:r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</w:t>
            </w:r>
          </w:p>
        </w:tc>
        <w:tc>
          <w:tcPr>
            <w:tcW w:w="250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</w:t>
            </w:r>
            <w:r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4,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16</w:t>
            </w:r>
            <w:r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</w:t>
            </w:r>
          </w:p>
        </w:tc>
        <w:tc>
          <w:tcPr>
            <w:tcW w:w="24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</w:t>
            </w:r>
            <w:r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,4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63</w:t>
            </w:r>
          </w:p>
        </w:tc>
        <w:tc>
          <w:tcPr>
            <w:tcW w:w="267" w:type="dxa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  <w:p w:rsidR="00B132E7" w:rsidRPr="00A714CC" w:rsidRDefault="00B132E7" w:rsidP="00B1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0</w:t>
            </w:r>
            <w:r w:rsidRPr="00A714C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8,55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</w:t>
            </w:r>
          </w:p>
        </w:tc>
      </w:tr>
      <w:tr w:rsidR="00AF4AD8" w:rsidRPr="00C24E18" w:rsidTr="00120694">
        <w:tc>
          <w:tcPr>
            <w:tcW w:w="3240" w:type="dxa"/>
          </w:tcPr>
          <w:p w:rsidR="00AF4AD8" w:rsidRPr="00FE4DB3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E4DB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  <w:r>
              <w:rPr>
                <w:rFonts w:ascii="Angsana New" w:hAnsi="Angsana New" w:cs="Angsana New"/>
                <w:noProof/>
                <w:sz w:val="26"/>
                <w:szCs w:val="26"/>
              </w:rPr>
              <w:t>332</w:t>
            </w:r>
          </w:p>
        </w:tc>
        <w:tc>
          <w:tcPr>
            <w:tcW w:w="243" w:type="dxa"/>
            <w:vAlign w:val="bottom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01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3,596</w:t>
            </w:r>
          </w:p>
        </w:tc>
        <w:tc>
          <w:tcPr>
            <w:tcW w:w="248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16,541</w:t>
            </w:r>
          </w:p>
        </w:tc>
        <w:tc>
          <w:tcPr>
            <w:tcW w:w="25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2,713</w:t>
            </w:r>
          </w:p>
        </w:tc>
        <w:tc>
          <w:tcPr>
            <w:tcW w:w="247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686</w:t>
            </w:r>
          </w:p>
        </w:tc>
        <w:tc>
          <w:tcPr>
            <w:tcW w:w="267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56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23,868</w:t>
            </w:r>
          </w:p>
        </w:tc>
      </w:tr>
      <w:tr w:rsidR="00AF4AD8" w:rsidRPr="00C24E18" w:rsidTr="00B132E7">
        <w:tc>
          <w:tcPr>
            <w:tcW w:w="3240" w:type="dxa"/>
          </w:tcPr>
          <w:p w:rsidR="00AF4AD8" w:rsidRPr="00FE4DB3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4DB3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170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170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F4AD8" w:rsidRPr="00C24E18" w:rsidTr="00120694">
        <w:tc>
          <w:tcPr>
            <w:tcW w:w="324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4,809</w:t>
            </w:r>
          </w:p>
        </w:tc>
        <w:tc>
          <w:tcPr>
            <w:tcW w:w="243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101,374</w:t>
            </w:r>
          </w:p>
        </w:tc>
        <w:tc>
          <w:tcPr>
            <w:tcW w:w="248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282,036</w:t>
            </w:r>
          </w:p>
        </w:tc>
        <w:tc>
          <w:tcPr>
            <w:tcW w:w="25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36,881</w:t>
            </w:r>
          </w:p>
        </w:tc>
        <w:tc>
          <w:tcPr>
            <w:tcW w:w="247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7,149</w:t>
            </w:r>
          </w:p>
        </w:tc>
        <w:tc>
          <w:tcPr>
            <w:tcW w:w="267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AF4AD8" w:rsidRPr="00AF4AD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F4AD8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432,249</w:t>
            </w:r>
          </w:p>
        </w:tc>
      </w:tr>
      <w:tr w:rsidR="00AF4AD8" w:rsidRPr="00C24E18" w:rsidTr="00A01C89">
        <w:tc>
          <w:tcPr>
            <w:tcW w:w="3240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1C89" w:rsidRPr="00C24E18" w:rsidTr="00A01C89">
        <w:tc>
          <w:tcPr>
            <w:tcW w:w="3240" w:type="dxa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</w:tcPr>
          <w:p w:rsidR="00A01C89" w:rsidRPr="00C24E18" w:rsidRDefault="00A01C89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707E" w:rsidRPr="00C24E18" w:rsidTr="00A01C89">
        <w:tc>
          <w:tcPr>
            <w:tcW w:w="3240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707E" w:rsidRPr="00C24E18" w:rsidTr="00A01C89">
        <w:tc>
          <w:tcPr>
            <w:tcW w:w="3240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707E" w:rsidRPr="00C24E18" w:rsidTr="00A01C89">
        <w:tc>
          <w:tcPr>
            <w:tcW w:w="3240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</w:tcPr>
          <w:p w:rsidR="004C707E" w:rsidRPr="00C24E18" w:rsidRDefault="004C707E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F4AD8" w:rsidRPr="00C24E18" w:rsidTr="005D2D8E">
        <w:tc>
          <w:tcPr>
            <w:tcW w:w="3240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</w:tcPr>
          <w:p w:rsidR="00AF4AD8" w:rsidRPr="00C24E18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F4AD8" w:rsidRPr="00C24E18" w:rsidTr="005D2D8E">
        <w:tc>
          <w:tcPr>
            <w:tcW w:w="324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8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F4AD8" w:rsidRPr="00C24E18" w:rsidTr="005D2D8E">
        <w:tc>
          <w:tcPr>
            <w:tcW w:w="324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08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64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43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201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48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224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5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214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47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52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67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0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  <w:tab w:val="decimal" w:pos="863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56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AF4AD8" w:rsidRPr="00C24E18" w:rsidTr="005D2D8E">
        <w:tc>
          <w:tcPr>
            <w:tcW w:w="324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4,</w:t>
            </w: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633</w:t>
            </w:r>
          </w:p>
        </w:tc>
        <w:tc>
          <w:tcPr>
            <w:tcW w:w="24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64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,5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43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  <w:r w:rsidRPr="00AB67FA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noProof/>
                <w:sz w:val="26"/>
                <w:szCs w:val="26"/>
              </w:rPr>
              <w:t>8,589</w:t>
            </w:r>
          </w:p>
        </w:tc>
        <w:tc>
          <w:tcPr>
            <w:tcW w:w="248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224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,48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5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47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032</w:t>
            </w:r>
          </w:p>
        </w:tc>
        <w:tc>
          <w:tcPr>
            <w:tcW w:w="267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10"/>
                <w:tab w:val="decimal" w:pos="86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AF4AD8" w:rsidRPr="00A714CC" w:rsidRDefault="00AF4AD8" w:rsidP="00AF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AF4AD8" w:rsidRPr="00A714CC" w:rsidRDefault="00AF4AD8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left="-115" w:right="-115"/>
              <w:rPr>
                <w:rFonts w:ascii="Angsana New" w:hAnsi="Angsana New" w:cs="Angsana New"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67F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  <w:tr w:rsidR="00AC1BFE" w:rsidRPr="00C24E18" w:rsidTr="00F12647">
        <w:tc>
          <w:tcPr>
            <w:tcW w:w="3240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90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sz w:val="26"/>
                <w:szCs w:val="26"/>
              </w:rPr>
              <w:t>213</w:t>
            </w:r>
          </w:p>
        </w:tc>
        <w:tc>
          <w:tcPr>
            <w:tcW w:w="267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10"/>
                <w:tab w:val="decimal" w:pos="86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left="-115" w:right="-11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213</w:t>
            </w:r>
          </w:p>
        </w:tc>
      </w:tr>
      <w:tr w:rsidR="00AC1BFE" w:rsidRPr="00744739" w:rsidTr="00F12647">
        <w:tc>
          <w:tcPr>
            <w:tcW w:w="3240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633</w:t>
            </w:r>
          </w:p>
        </w:tc>
        <w:tc>
          <w:tcPr>
            <w:tcW w:w="240" w:type="dxa"/>
          </w:tcPr>
          <w:p w:rsidR="00AC1BFE" w:rsidRPr="00744739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044"/>
              </w:tabs>
              <w:spacing w:line="370" w:lineRule="exact"/>
              <w:ind w:left="-126" w:right="-10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,5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3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8,589</w:t>
            </w:r>
          </w:p>
        </w:tc>
        <w:tc>
          <w:tcPr>
            <w:tcW w:w="248" w:type="dxa"/>
          </w:tcPr>
          <w:p w:rsidR="00AC1BFE" w:rsidRPr="00744739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,48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50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03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7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67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10"/>
                <w:tab w:val="decimal" w:pos="86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AC1BFE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1BF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140,492</w:t>
            </w:r>
          </w:p>
        </w:tc>
      </w:tr>
      <w:tr w:rsidR="00AC1BFE" w:rsidRPr="00C24E18" w:rsidTr="005D2D8E">
        <w:tc>
          <w:tcPr>
            <w:tcW w:w="3240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A714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080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26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47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  <w:tab w:val="decimal" w:pos="810"/>
                <w:tab w:val="decimal" w:pos="863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56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AC1BFE" w:rsidRPr="00C24E18" w:rsidTr="005D2D8E">
        <w:tc>
          <w:tcPr>
            <w:tcW w:w="3240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A714C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633</w:t>
            </w:r>
          </w:p>
        </w:tc>
        <w:tc>
          <w:tcPr>
            <w:tcW w:w="240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64" w:type="dxa"/>
          </w:tcPr>
          <w:p w:rsidR="00AC1BFE" w:rsidRPr="00C25761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sz w:val="26"/>
                <w:szCs w:val="26"/>
              </w:rPr>
              <w:t>2,176</w:t>
            </w:r>
          </w:p>
        </w:tc>
        <w:tc>
          <w:tcPr>
            <w:tcW w:w="243" w:type="dxa"/>
          </w:tcPr>
          <w:p w:rsidR="00AC1BFE" w:rsidRPr="00C25761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15,425</w:t>
            </w:r>
          </w:p>
        </w:tc>
        <w:tc>
          <w:tcPr>
            <w:tcW w:w="248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224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59,698</w:t>
            </w:r>
          </w:p>
        </w:tc>
        <w:tc>
          <w:tcPr>
            <w:tcW w:w="250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8,902</w:t>
            </w:r>
          </w:p>
        </w:tc>
        <w:tc>
          <w:tcPr>
            <w:tcW w:w="247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AC1BFE" w:rsidRPr="00C25761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sz w:val="26"/>
                <w:szCs w:val="26"/>
              </w:rPr>
              <w:t>75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7" w:type="dxa"/>
          </w:tcPr>
          <w:p w:rsidR="00AC1BFE" w:rsidRPr="00C25761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2,263</w:t>
            </w:r>
          </w:p>
        </w:tc>
        <w:tc>
          <w:tcPr>
            <w:tcW w:w="247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left="-115" w:right="-115"/>
              <w:rPr>
                <w:rFonts w:ascii="Angsana New" w:hAnsi="Angsana New" w:cs="Angsana New"/>
                <w:sz w:val="26"/>
                <w:szCs w:val="26"/>
              </w:rPr>
            </w:pPr>
            <w:r w:rsidRPr="00AB67FA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23,851</w:t>
            </w:r>
          </w:p>
        </w:tc>
      </w:tr>
      <w:tr w:rsidR="00AC1BFE" w:rsidRPr="00C24E18" w:rsidTr="00F12647">
        <w:tc>
          <w:tcPr>
            <w:tcW w:w="3240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สินทรัพย์สิทธิการใช้</w:t>
            </w: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AC1BFE" w:rsidRPr="00C25761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AC1BFE" w:rsidRPr="00C25761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90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C1BFE" w:rsidRPr="00C25761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sz w:val="26"/>
                <w:szCs w:val="26"/>
              </w:rPr>
              <w:t>49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7" w:type="dxa"/>
          </w:tcPr>
          <w:p w:rsidR="00AC1BFE" w:rsidRPr="00C25761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10"/>
                <w:tab w:val="decimal" w:pos="86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4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left="-115" w:right="-11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498</w:t>
            </w:r>
          </w:p>
        </w:tc>
      </w:tr>
      <w:tr w:rsidR="00AC1BFE" w:rsidRPr="00054F8E" w:rsidTr="0090592C">
        <w:tc>
          <w:tcPr>
            <w:tcW w:w="3240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34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633</w:t>
            </w:r>
          </w:p>
        </w:tc>
        <w:tc>
          <w:tcPr>
            <w:tcW w:w="240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C25761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2,176</w:t>
            </w:r>
          </w:p>
        </w:tc>
        <w:tc>
          <w:tcPr>
            <w:tcW w:w="243" w:type="dxa"/>
          </w:tcPr>
          <w:p w:rsidR="00AC1BFE" w:rsidRPr="00C25761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425</w:t>
            </w:r>
          </w:p>
        </w:tc>
        <w:tc>
          <w:tcPr>
            <w:tcW w:w="248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59,698</w:t>
            </w:r>
          </w:p>
        </w:tc>
        <w:tc>
          <w:tcPr>
            <w:tcW w:w="250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8,902</w:t>
            </w:r>
          </w:p>
        </w:tc>
        <w:tc>
          <w:tcPr>
            <w:tcW w:w="247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C25761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2576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1,252</w:t>
            </w:r>
          </w:p>
        </w:tc>
        <w:tc>
          <w:tcPr>
            <w:tcW w:w="267" w:type="dxa"/>
          </w:tcPr>
          <w:p w:rsidR="00AC1BFE" w:rsidRPr="00C25761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247" w:type="dxa"/>
          </w:tcPr>
          <w:p w:rsidR="00AC1BFE" w:rsidRPr="00A714CC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AC1BFE" w:rsidRPr="00AC1BFE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1BF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124,349</w:t>
            </w:r>
          </w:p>
        </w:tc>
      </w:tr>
      <w:tr w:rsidR="00AC1BFE" w:rsidRPr="00C24E18" w:rsidTr="0090592C">
        <w:tc>
          <w:tcPr>
            <w:tcW w:w="324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C1BFE" w:rsidRPr="00C24E18" w:rsidTr="00F70206">
        <w:tc>
          <w:tcPr>
            <w:tcW w:w="324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C1BFE" w:rsidRPr="00C24E18" w:rsidTr="00F70206">
        <w:tc>
          <w:tcPr>
            <w:tcW w:w="324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C1BFE" w:rsidRPr="00C24E18" w:rsidTr="00F70206">
        <w:tc>
          <w:tcPr>
            <w:tcW w:w="324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C1BFE" w:rsidRPr="00C24E18" w:rsidTr="00F70206">
        <w:tc>
          <w:tcPr>
            <w:tcW w:w="324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AC1BFE" w:rsidRPr="00C24E18" w:rsidRDefault="00AC1BFE" w:rsidP="00AC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:rsidR="0090592C" w:rsidRPr="00C24E18" w:rsidRDefault="0090592C"/>
    <w:tbl>
      <w:tblPr>
        <w:tblW w:w="14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240"/>
        <w:gridCol w:w="1164"/>
        <w:gridCol w:w="243"/>
        <w:gridCol w:w="1201"/>
        <w:gridCol w:w="248"/>
        <w:gridCol w:w="1224"/>
        <w:gridCol w:w="250"/>
        <w:gridCol w:w="1214"/>
        <w:gridCol w:w="247"/>
        <w:gridCol w:w="1152"/>
        <w:gridCol w:w="267"/>
        <w:gridCol w:w="1100"/>
        <w:gridCol w:w="247"/>
        <w:gridCol w:w="1156"/>
      </w:tblGrid>
      <w:tr w:rsidR="0090592C" w:rsidRPr="005C6AD3" w:rsidTr="009C3056">
        <w:trPr>
          <w:tblHeader/>
        </w:trPr>
        <w:tc>
          <w:tcPr>
            <w:tcW w:w="324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right="-81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33" w:type="dxa"/>
            <w:gridSpan w:val="15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51" w:firstLine="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92C" w:rsidRPr="005C6AD3" w:rsidTr="009C3056">
        <w:trPr>
          <w:tblHeader/>
        </w:trPr>
        <w:tc>
          <w:tcPr>
            <w:tcW w:w="324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3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01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48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7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7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592C" w:rsidRPr="005C6AD3" w:rsidTr="009C3056">
        <w:trPr>
          <w:tblHeader/>
        </w:trPr>
        <w:tc>
          <w:tcPr>
            <w:tcW w:w="324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4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50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3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50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8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25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7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47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592C" w:rsidRPr="005C6AD3" w:rsidTr="009C3056">
        <w:trPr>
          <w:tblHeader/>
        </w:trPr>
        <w:tc>
          <w:tcPr>
            <w:tcW w:w="324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4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4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48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5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4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7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7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47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6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0592C" w:rsidRPr="005C6AD3" w:rsidTr="00DB591C">
        <w:trPr>
          <w:trHeight w:hRule="exact" w:val="308"/>
          <w:tblHeader/>
        </w:trPr>
        <w:tc>
          <w:tcPr>
            <w:tcW w:w="324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33" w:type="dxa"/>
            <w:gridSpan w:val="15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14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0592C" w:rsidRPr="005C6AD3" w:rsidTr="00F70206">
        <w:tc>
          <w:tcPr>
            <w:tcW w:w="324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714C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:rsidR="0090592C" w:rsidRPr="00A714CC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6AD3" w:rsidRPr="005C6AD3" w:rsidTr="005C6AD3">
        <w:tc>
          <w:tcPr>
            <w:tcW w:w="3240" w:type="dxa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080" w:type="dxa"/>
          </w:tcPr>
          <w:p w:rsidR="005C6AD3" w:rsidRPr="00A714CC" w:rsidRDefault="00AB67FA" w:rsidP="001D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31</w:t>
            </w:r>
            <w:r w:rsidR="005C6AD3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6</w:t>
            </w:r>
            <w:r w:rsidR="005C6AD3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45</w:t>
            </w:r>
          </w:p>
        </w:tc>
        <w:tc>
          <w:tcPr>
            <w:tcW w:w="240" w:type="dxa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164" w:type="dxa"/>
          </w:tcPr>
          <w:p w:rsidR="005C6AD3" w:rsidRPr="00A714CC" w:rsidRDefault="005C6AD3" w:rsidP="001D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8,4</w:t>
            </w:r>
            <w:r w:rsidR="00AB67FA"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21</w:t>
            </w:r>
          </w:p>
        </w:tc>
        <w:tc>
          <w:tcPr>
            <w:tcW w:w="243" w:type="dxa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201" w:type="dxa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8</w:t>
            </w:r>
            <w:r w:rsidR="00AB67FA"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 w:rsidR="00AB67FA"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1</w:t>
            </w:r>
            <w:r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97</w:t>
            </w:r>
          </w:p>
        </w:tc>
        <w:tc>
          <w:tcPr>
            <w:tcW w:w="248" w:type="dxa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224" w:type="dxa"/>
          </w:tcPr>
          <w:p w:rsidR="005C6AD3" w:rsidRPr="00A714CC" w:rsidRDefault="00AB67FA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216</w:t>
            </w:r>
            <w:r w:rsidR="005C6AD3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0</w:t>
            </w:r>
            <w:r w:rsidR="005C6AD3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47</w:t>
            </w:r>
          </w:p>
        </w:tc>
        <w:tc>
          <w:tcPr>
            <w:tcW w:w="250" w:type="dxa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214" w:type="dxa"/>
          </w:tcPr>
          <w:p w:rsidR="005C6AD3" w:rsidRPr="00A714CC" w:rsidRDefault="00AB67FA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30</w:t>
            </w:r>
            <w:r w:rsidR="005C6AD3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,49</w:t>
            </w: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152" w:type="dxa"/>
          </w:tcPr>
          <w:p w:rsidR="005C6AD3" w:rsidRPr="00A714CC" w:rsidRDefault="00AB67FA" w:rsidP="001D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3</w:t>
            </w:r>
            <w:r w:rsidR="005C6AD3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,98</w:t>
            </w: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1</w:t>
            </w:r>
          </w:p>
        </w:tc>
        <w:tc>
          <w:tcPr>
            <w:tcW w:w="267" w:type="dxa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100" w:type="dxa"/>
          </w:tcPr>
          <w:p w:rsidR="005C6AD3" w:rsidRPr="00A714CC" w:rsidRDefault="00AB67FA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2</w:t>
            </w:r>
            <w:r w:rsidR="005C6AD3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,45</w:t>
            </w: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156" w:type="dxa"/>
          </w:tcPr>
          <w:p w:rsidR="005C6AD3" w:rsidRPr="00A714CC" w:rsidRDefault="00AB67FA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3</w:t>
            </w:r>
            <w:r w:rsidR="005C6AD3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75,</w:t>
            </w: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233</w:t>
            </w:r>
          </w:p>
        </w:tc>
      </w:tr>
      <w:tr w:rsidR="005C6AD3" w:rsidRPr="005C6AD3" w:rsidTr="005C6AD3">
        <w:tc>
          <w:tcPr>
            <w:tcW w:w="3240" w:type="dxa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4</w:t>
            </w:r>
            <w:r w:rsidR="00AB67FA"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33</w:t>
            </w:r>
          </w:p>
        </w:tc>
        <w:tc>
          <w:tcPr>
            <w:tcW w:w="243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  <w:tc>
          <w:tcPr>
            <w:tcW w:w="248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vAlign w:val="bottom"/>
          </w:tcPr>
          <w:p w:rsidR="005C6AD3" w:rsidRPr="00A714CC" w:rsidRDefault="00AB67FA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C6AD3" w:rsidRPr="00A714CC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 w:rsidRPr="00AB67FA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5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4" w:type="dxa"/>
            <w:vAlign w:val="bottom"/>
          </w:tcPr>
          <w:p w:rsidR="005C6AD3" w:rsidRPr="00A714CC" w:rsidRDefault="00AB67FA" w:rsidP="004B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C6AD3" w:rsidRPr="00A714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67FA">
              <w:rPr>
                <w:rFonts w:asciiTheme="majorBidi" w:hAnsiTheme="majorBidi" w:cstheme="majorBidi"/>
                <w:sz w:val="26"/>
                <w:szCs w:val="26"/>
              </w:rPr>
              <w:t>031</w:t>
            </w:r>
          </w:p>
        </w:tc>
        <w:tc>
          <w:tcPr>
            <w:tcW w:w="247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56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8,859</w:t>
            </w:r>
          </w:p>
        </w:tc>
      </w:tr>
      <w:tr w:rsidR="005C6AD3" w:rsidRPr="005C6AD3" w:rsidTr="005C6AD3">
        <w:tc>
          <w:tcPr>
            <w:tcW w:w="3240" w:type="dxa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vAlign w:val="bottom"/>
          </w:tcPr>
          <w:p w:rsidR="005C6AD3" w:rsidRPr="00A714CC" w:rsidRDefault="00AB67FA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C6AD3" w:rsidRPr="00A714CC">
              <w:rPr>
                <w:rFonts w:asciiTheme="majorBidi" w:hAnsiTheme="majorBidi" w:cstheme="majorBidi"/>
                <w:sz w:val="26"/>
                <w:szCs w:val="26"/>
              </w:rPr>
              <w:t>,45</w:t>
            </w:r>
            <w:r w:rsidRPr="00AB67F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,45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7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56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6AD3" w:rsidRPr="005C6AD3" w:rsidTr="005C6AD3">
        <w:tc>
          <w:tcPr>
            <w:tcW w:w="3240" w:type="dxa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(</w:t>
            </w:r>
            <w:r w:rsidR="00AB67FA"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 w:rsidR="00AB67FA"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44)</w:t>
            </w:r>
          </w:p>
        </w:tc>
        <w:tc>
          <w:tcPr>
            <w:tcW w:w="24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(</w:t>
            </w:r>
            <w:r w:rsidR="00AB67FA"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1</w:t>
            </w:r>
            <w:r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,984)</w:t>
            </w:r>
          </w:p>
        </w:tc>
        <w:tc>
          <w:tcPr>
            <w:tcW w:w="243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867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(4,9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7)</w:t>
            </w:r>
          </w:p>
        </w:tc>
        <w:tc>
          <w:tcPr>
            <w:tcW w:w="248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</w:tabs>
              <w:spacing w:line="220" w:lineRule="exact"/>
              <w:ind w:left="-79" w:firstLine="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(9,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5)</w:t>
            </w:r>
          </w:p>
        </w:tc>
      </w:tr>
      <w:tr w:rsidR="005C6AD3" w:rsidRPr="005C6AD3" w:rsidTr="005C6AD3">
        <w:tc>
          <w:tcPr>
            <w:tcW w:w="3240" w:type="dxa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  <w:tab w:val="decimal" w:pos="1044"/>
              </w:tabs>
              <w:spacing w:line="220" w:lineRule="exact"/>
              <w:ind w:left="-79" w:firstLine="1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(4,9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</w:tabs>
              <w:spacing w:line="220" w:lineRule="exact"/>
              <w:ind w:left="-79" w:firstLine="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(4,9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C6AD3" w:rsidRPr="005C6AD3" w:rsidTr="00A714CC">
        <w:tc>
          <w:tcPr>
            <w:tcW w:w="3240" w:type="dxa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AB67FA"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B67FA"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AB67FA"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:rsidR="005C6AD3" w:rsidRPr="00A714CC" w:rsidRDefault="00AB67FA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right="-8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5C6AD3" w:rsidRPr="00A71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5C6AD3"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C6AD3" w:rsidRPr="00A714CC" w:rsidRDefault="00AB67FA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</w:t>
            </w:r>
            <w:r w:rsidR="005C6AD3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9,4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01</w:t>
            </w:r>
          </w:p>
        </w:tc>
        <w:tc>
          <w:tcPr>
            <w:tcW w:w="24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:rsidR="005C6AD3" w:rsidRPr="00A714CC" w:rsidRDefault="00AB67FA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6</w:t>
            </w:r>
            <w:r w:rsidR="005C6AD3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,87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0</w:t>
            </w:r>
          </w:p>
        </w:tc>
        <w:tc>
          <w:tcPr>
            <w:tcW w:w="243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78,</w:t>
            </w:r>
            <w:r w:rsidR="00AB67FA"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85</w:t>
            </w:r>
          </w:p>
        </w:tc>
        <w:tc>
          <w:tcPr>
            <w:tcW w:w="248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5C6AD3" w:rsidRPr="00A714CC" w:rsidRDefault="00AB67FA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21</w:t>
            </w:r>
            <w:r w:rsidR="005C6AD3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9,97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6</w:t>
            </w:r>
          </w:p>
        </w:tc>
        <w:tc>
          <w:tcPr>
            <w:tcW w:w="250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:rsidR="005C6AD3" w:rsidRPr="00A714CC" w:rsidRDefault="00AB67FA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31</w:t>
            </w:r>
            <w:r w:rsidR="005C6AD3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,5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22</w:t>
            </w:r>
          </w:p>
        </w:tc>
        <w:tc>
          <w:tcPr>
            <w:tcW w:w="247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C6AD3" w:rsidRPr="00A714CC" w:rsidRDefault="00AB67FA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</w:t>
            </w:r>
            <w:r w:rsidR="005C6AD3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,98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267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5C6AD3" w:rsidRPr="00A714CC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:rsidR="005C6AD3" w:rsidRPr="00A714CC" w:rsidRDefault="00AB67FA" w:rsidP="001D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</w:t>
            </w:r>
            <w:r w:rsidR="005C6AD3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7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0</w:t>
            </w:r>
            <w:r w:rsidR="005C6AD3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03</w:t>
            </w:r>
            <w:r w:rsidR="005C6AD3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5</w:t>
            </w:r>
          </w:p>
        </w:tc>
      </w:tr>
      <w:tr w:rsidR="0065272F" w:rsidRPr="005C6AD3" w:rsidTr="00A714CC">
        <w:tc>
          <w:tcPr>
            <w:tcW w:w="3240" w:type="dxa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การรับรู้สินทรัพย์สิทธิการใช้จาก</w:t>
            </w:r>
          </w:p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right="-81" w:firstLine="90"/>
              <w:jc w:val="both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การถือปฏิบัติตาม 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 xml:space="preserve">TFRS </w:t>
            </w:r>
            <w:r w:rsidRPr="00AB67FA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14C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เป็นครั้งแรก</w:t>
            </w: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  <w:tab w:val="decimal" w:pos="1044"/>
              </w:tabs>
              <w:spacing w:line="220" w:lineRule="exact"/>
              <w:ind w:left="-79" w:firstLine="1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5272F" w:rsidRPr="00A714CC" w:rsidRDefault="0065272F" w:rsidP="004B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="00C2576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7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</w:tabs>
              <w:spacing w:line="220" w:lineRule="exact"/>
              <w:ind w:left="-79" w:firstLine="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:rsidR="0065272F" w:rsidRPr="00A714CC" w:rsidRDefault="0065272F" w:rsidP="001D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="00C2576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5272F" w:rsidRPr="005C6AD3" w:rsidTr="00A714CC">
        <w:tc>
          <w:tcPr>
            <w:tcW w:w="3240" w:type="dxa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A714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มกรา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คม 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</w:t>
            </w:r>
            <w:r w:rsidRPr="00A714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A714C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- </w:t>
            </w:r>
            <w:r w:rsidRPr="00A714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9,4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01</w:t>
            </w:r>
          </w:p>
        </w:tc>
        <w:tc>
          <w:tcPr>
            <w:tcW w:w="240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6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,87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0</w:t>
            </w:r>
          </w:p>
        </w:tc>
        <w:tc>
          <w:tcPr>
            <w:tcW w:w="243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78,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85</w:t>
            </w:r>
          </w:p>
        </w:tc>
        <w:tc>
          <w:tcPr>
            <w:tcW w:w="248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21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9,97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6</w:t>
            </w:r>
          </w:p>
        </w:tc>
        <w:tc>
          <w:tcPr>
            <w:tcW w:w="250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31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,5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22</w:t>
            </w:r>
          </w:p>
        </w:tc>
        <w:tc>
          <w:tcPr>
            <w:tcW w:w="247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4,67</w:t>
            </w:r>
            <w:r w:rsidR="00FE00DB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4</w:t>
            </w:r>
          </w:p>
        </w:tc>
        <w:tc>
          <w:tcPr>
            <w:tcW w:w="267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:rsidR="0065272F" w:rsidRPr="00A714CC" w:rsidRDefault="0065272F" w:rsidP="001D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7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0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</w:t>
            </w:r>
            <w:r w:rsidR="004E421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728</w:t>
            </w:r>
          </w:p>
        </w:tc>
      </w:tr>
      <w:tr w:rsidR="0065272F" w:rsidRPr="005C6AD3" w:rsidTr="005D2D8E">
        <w:tc>
          <w:tcPr>
            <w:tcW w:w="3240" w:type="dxa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9F736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8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2,139</w:t>
            </w:r>
          </w:p>
        </w:tc>
        <w:tc>
          <w:tcPr>
            <w:tcW w:w="250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4" w:type="dxa"/>
            <w:vAlign w:val="bottom"/>
          </w:tcPr>
          <w:p w:rsidR="0065272F" w:rsidRPr="00A714CC" w:rsidRDefault="0065272F" w:rsidP="004B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="00FE00DB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47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:rsidR="0065272F" w:rsidRPr="00A714CC" w:rsidRDefault="0065272F" w:rsidP="004B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1,750</w:t>
            </w:r>
          </w:p>
        </w:tc>
        <w:tc>
          <w:tcPr>
            <w:tcW w:w="247" w:type="dxa"/>
            <w:vAlign w:val="bottom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56" w:type="dxa"/>
            <w:vAlign w:val="bottom"/>
          </w:tcPr>
          <w:p w:rsidR="0065272F" w:rsidRPr="00A714CC" w:rsidRDefault="0065272F" w:rsidP="001D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5,31</w:t>
            </w:r>
            <w:r w:rsidR="009F736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5272F" w:rsidRPr="005C6AD3" w:rsidTr="0031179E">
        <w:tc>
          <w:tcPr>
            <w:tcW w:w="3240" w:type="dxa"/>
          </w:tcPr>
          <w:p w:rsidR="0065272F" w:rsidRPr="00A714CC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14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B67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14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14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B67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A714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AB67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72F" w:rsidRPr="005C6AD3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29,401</w:t>
            </w:r>
          </w:p>
        </w:tc>
        <w:tc>
          <w:tcPr>
            <w:tcW w:w="240" w:type="dxa"/>
            <w:vAlign w:val="bottom"/>
          </w:tcPr>
          <w:p w:rsidR="0065272F" w:rsidRPr="005C6AD3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72F" w:rsidRPr="005C6AD3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6,870</w:t>
            </w:r>
          </w:p>
        </w:tc>
        <w:tc>
          <w:tcPr>
            <w:tcW w:w="243" w:type="dxa"/>
            <w:vAlign w:val="bottom"/>
          </w:tcPr>
          <w:p w:rsidR="0065272F" w:rsidRPr="005C6AD3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72F" w:rsidRPr="005C6AD3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78,65</w:t>
            </w:r>
            <w:r w:rsidR="009F73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8" w:type="dxa"/>
            <w:vAlign w:val="bottom"/>
          </w:tcPr>
          <w:p w:rsidR="0065272F" w:rsidRPr="005C6AD3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72F" w:rsidRPr="005C6AD3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222,115</w:t>
            </w:r>
          </w:p>
        </w:tc>
        <w:tc>
          <w:tcPr>
            <w:tcW w:w="250" w:type="dxa"/>
            <w:vAlign w:val="bottom"/>
          </w:tcPr>
          <w:p w:rsidR="0065272F" w:rsidRPr="005C6AD3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72F" w:rsidRPr="005C6AD3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32,57</w:t>
            </w:r>
            <w:r w:rsidR="00FE00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7" w:type="dxa"/>
            <w:vAlign w:val="bottom"/>
          </w:tcPr>
          <w:p w:rsidR="0065272F" w:rsidRPr="005C6AD3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72F" w:rsidRPr="005C6AD3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4,67</w:t>
            </w:r>
            <w:r w:rsidR="00FE00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7" w:type="dxa"/>
            <w:vAlign w:val="bottom"/>
          </w:tcPr>
          <w:p w:rsidR="0065272F" w:rsidRPr="005C6AD3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72F" w:rsidRPr="005C6AD3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1,750</w:t>
            </w:r>
          </w:p>
        </w:tc>
        <w:tc>
          <w:tcPr>
            <w:tcW w:w="247" w:type="dxa"/>
            <w:vAlign w:val="bottom"/>
          </w:tcPr>
          <w:p w:rsidR="0065272F" w:rsidRPr="005C6AD3" w:rsidRDefault="0065272F" w:rsidP="0065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72F" w:rsidRPr="005C6AD3" w:rsidRDefault="0065272F" w:rsidP="001D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376,03</w:t>
            </w:r>
            <w:r w:rsidR="009F73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A714CC" w:rsidRPr="005C6AD3" w:rsidTr="00A01C89">
        <w:tc>
          <w:tcPr>
            <w:tcW w:w="3240" w:type="dxa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:rsidR="00A714CC" w:rsidRPr="005C6AD3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</w:tr>
      <w:tr w:rsidR="00A01C89" w:rsidRPr="005C6AD3" w:rsidTr="00A01C89">
        <w:tc>
          <w:tcPr>
            <w:tcW w:w="3240" w:type="dxa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</w:tr>
      <w:tr w:rsidR="00A01C89" w:rsidRPr="005C6AD3" w:rsidTr="00A01C89">
        <w:tc>
          <w:tcPr>
            <w:tcW w:w="3240" w:type="dxa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:rsidR="00A01C89" w:rsidRPr="005C6AD3" w:rsidRDefault="00A01C89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</w:tr>
      <w:tr w:rsidR="00FE4DB3" w:rsidRPr="005C6AD3" w:rsidTr="00A01C89">
        <w:tc>
          <w:tcPr>
            <w:tcW w:w="3240" w:type="dxa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:rsidR="00FE4DB3" w:rsidRPr="005C6AD3" w:rsidRDefault="00FE4DB3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</w:tr>
      <w:tr w:rsidR="00A714CC" w:rsidRPr="005C6AD3" w:rsidTr="005D2D8E">
        <w:tc>
          <w:tcPr>
            <w:tcW w:w="324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08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714CC" w:rsidRPr="005C6AD3" w:rsidTr="005C6AD3">
        <w:tc>
          <w:tcPr>
            <w:tcW w:w="324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08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</w:tcPr>
          <w:p w:rsidR="00A714CC" w:rsidRPr="00A714CC" w:rsidRDefault="00A714CC" w:rsidP="004B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4,9</w:t>
            </w:r>
            <w:r w:rsidR="00AB67FA"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23</w:t>
            </w:r>
          </w:p>
        </w:tc>
        <w:tc>
          <w:tcPr>
            <w:tcW w:w="243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201" w:type="dxa"/>
          </w:tcPr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6</w:t>
            </w:r>
            <w:r w:rsidR="00A714CC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5,8</w:t>
            </w: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23</w:t>
            </w:r>
          </w:p>
        </w:tc>
        <w:tc>
          <w:tcPr>
            <w:tcW w:w="248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224" w:type="dxa"/>
          </w:tcPr>
          <w:p w:rsidR="00A714CC" w:rsidRPr="00A714CC" w:rsidRDefault="00AB67FA" w:rsidP="004B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16</w:t>
            </w:r>
            <w:r w:rsidR="00A714CC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5,</w:t>
            </w: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0</w:t>
            </w:r>
            <w:r w:rsidR="00A714CC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97</w:t>
            </w:r>
          </w:p>
        </w:tc>
        <w:tc>
          <w:tcPr>
            <w:tcW w:w="25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214" w:type="dxa"/>
          </w:tcPr>
          <w:p w:rsidR="00A714CC" w:rsidRPr="00A714CC" w:rsidRDefault="00AB67FA" w:rsidP="004B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2</w:t>
            </w:r>
            <w:r w:rsidR="00A714CC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7,</w:t>
            </w: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0</w:t>
            </w:r>
            <w:r w:rsidR="00A714CC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49</w:t>
            </w:r>
          </w:p>
        </w:tc>
        <w:tc>
          <w:tcPr>
            <w:tcW w:w="24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152" w:type="dxa"/>
          </w:tcPr>
          <w:p w:rsidR="00A714CC" w:rsidRPr="00A714CC" w:rsidRDefault="00AB67FA" w:rsidP="004B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3</w:t>
            </w:r>
            <w:r w:rsidR="00A714CC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23</w:t>
            </w:r>
            <w:r w:rsidR="00A714CC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8</w:t>
            </w:r>
          </w:p>
        </w:tc>
        <w:tc>
          <w:tcPr>
            <w:tcW w:w="26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10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:rsidR="00A714CC" w:rsidRPr="00A714CC" w:rsidRDefault="00AB67FA" w:rsidP="004B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266</w:t>
            </w:r>
            <w:r w:rsidR="00A714CC" w:rsidRPr="00A714CC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 w:rsidRPr="00AB67FA">
              <w:rPr>
                <w:rFonts w:asciiTheme="majorBidi" w:hAnsiTheme="majorBidi" w:cstheme="majorBidi"/>
                <w:noProof/>
                <w:sz w:val="26"/>
                <w:szCs w:val="26"/>
              </w:rPr>
              <w:t>130</w:t>
            </w:r>
          </w:p>
        </w:tc>
      </w:tr>
      <w:tr w:rsidR="00A714CC" w:rsidRPr="005C6AD3" w:rsidTr="005D2D8E">
        <w:tc>
          <w:tcPr>
            <w:tcW w:w="324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</w:tcPr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B67F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714CC" w:rsidRPr="00A714CC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43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01" w:type="dxa"/>
          </w:tcPr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714CC" w:rsidRPr="00A714CC">
              <w:rPr>
                <w:rFonts w:asciiTheme="majorBidi" w:hAnsiTheme="majorBidi" w:cstheme="majorBidi"/>
                <w:sz w:val="26"/>
                <w:szCs w:val="26"/>
              </w:rPr>
              <w:t>,7</w:t>
            </w:r>
            <w:r w:rsidRPr="00AB67FA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48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</w:tcPr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A714CC" w:rsidRPr="00A714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67F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714CC" w:rsidRPr="00A714CC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5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4" w:type="dxa"/>
          </w:tcPr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714CC" w:rsidRPr="00A714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67F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714CC" w:rsidRPr="00A714CC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4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26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A714CC" w:rsidRPr="00A714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67F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714CC" w:rsidRPr="00A714CC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A714CC" w:rsidRPr="005C6AD3" w:rsidTr="005D2D8E">
        <w:tc>
          <w:tcPr>
            <w:tcW w:w="324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8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(88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99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8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714CC" w:rsidRPr="005C6AD3" w:rsidTr="005C6AD3">
        <w:tc>
          <w:tcPr>
            <w:tcW w:w="324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(4,9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</w:tabs>
              <w:spacing w:line="220" w:lineRule="exact"/>
              <w:ind w:left="-79" w:firstLine="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(4,9</w:t>
            </w:r>
            <w:r w:rsidR="00AB67FA" w:rsidRPr="00AB67FA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714CC" w:rsidRPr="005C6AD3" w:rsidTr="00FA782C">
        <w:tc>
          <w:tcPr>
            <w:tcW w:w="324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B67FA"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B67FA"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AB67FA"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62" w:right="-8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A714CC"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A714CC" w:rsidRPr="00A71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A714CC"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4,</w:t>
            </w:r>
            <w:r w:rsidR="00AB67FA"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85</w:t>
            </w:r>
          </w:p>
        </w:tc>
        <w:tc>
          <w:tcPr>
            <w:tcW w:w="243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20" w:lineRule="exact"/>
              <w:ind w:left="-79" w:firstLine="1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66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,9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1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</w:t>
            </w:r>
          </w:p>
        </w:tc>
        <w:tc>
          <w:tcPr>
            <w:tcW w:w="248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1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7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1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33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4</w:t>
            </w:r>
          </w:p>
        </w:tc>
        <w:tc>
          <w:tcPr>
            <w:tcW w:w="25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8,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33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8</w:t>
            </w:r>
          </w:p>
        </w:tc>
        <w:tc>
          <w:tcPr>
            <w:tcW w:w="24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36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</w:t>
            </w:r>
          </w:p>
        </w:tc>
        <w:tc>
          <w:tcPr>
            <w:tcW w:w="26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74,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45</w:t>
            </w:r>
          </w:p>
        </w:tc>
      </w:tr>
      <w:tr w:rsidR="004D7468" w:rsidRPr="005C6AD3" w:rsidTr="005D2D8E">
        <w:tc>
          <w:tcPr>
            <w:tcW w:w="3240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B67F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43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01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67FA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9F736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8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50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4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030</w:t>
            </w:r>
          </w:p>
        </w:tc>
        <w:tc>
          <w:tcPr>
            <w:tcW w:w="247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B67F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7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714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9F736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D7468" w:rsidRPr="005C6AD3" w:rsidTr="00DC4D94">
        <w:tc>
          <w:tcPr>
            <w:tcW w:w="3240" w:type="dxa"/>
          </w:tcPr>
          <w:p w:rsidR="004D7468" w:rsidRPr="00A714CC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D7468" w:rsidRPr="004D7468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 w:rsidRPr="004D74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:rsidR="004D7468" w:rsidRPr="004D7468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4D7468" w:rsidRPr="004D7468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 w:rsidRPr="004D746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711</w:t>
            </w:r>
          </w:p>
        </w:tc>
        <w:tc>
          <w:tcPr>
            <w:tcW w:w="243" w:type="dxa"/>
          </w:tcPr>
          <w:p w:rsidR="004D7468" w:rsidRPr="004D7468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4D7468" w:rsidRPr="004D7468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 w:rsidRPr="004D746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</w:t>
            </w:r>
            <w:r w:rsidRPr="004D746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28</w:t>
            </w:r>
            <w:r w:rsidR="009F7363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6</w:t>
            </w:r>
          </w:p>
        </w:tc>
        <w:tc>
          <w:tcPr>
            <w:tcW w:w="248" w:type="dxa"/>
          </w:tcPr>
          <w:p w:rsidR="004D7468" w:rsidRPr="004D7468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4D7468" w:rsidRPr="004D7468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 w:rsidRPr="004D746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82</w:t>
            </w:r>
            <w:r w:rsidRPr="004D746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878</w:t>
            </w:r>
          </w:p>
        </w:tc>
        <w:tc>
          <w:tcPr>
            <w:tcW w:w="250" w:type="dxa"/>
          </w:tcPr>
          <w:p w:rsidR="004D7468" w:rsidRPr="004D7468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4D7468" w:rsidRPr="004D7468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 w:rsidRPr="004D746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</w:t>
            </w:r>
            <w:r w:rsidRPr="004D746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368</w:t>
            </w:r>
          </w:p>
        </w:tc>
        <w:tc>
          <w:tcPr>
            <w:tcW w:w="247" w:type="dxa"/>
          </w:tcPr>
          <w:p w:rsidR="004D7468" w:rsidRPr="004D7468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4D7468" w:rsidRPr="004D7468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 w:rsidRPr="004D746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806</w:t>
            </w:r>
          </w:p>
        </w:tc>
        <w:tc>
          <w:tcPr>
            <w:tcW w:w="267" w:type="dxa"/>
          </w:tcPr>
          <w:p w:rsidR="004D7468" w:rsidRPr="004D7468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D7468" w:rsidRPr="004D7468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 w:rsidRPr="004D74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:rsidR="004D7468" w:rsidRPr="004D7468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4D7468" w:rsidRPr="004D7468" w:rsidRDefault="004D7468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 w:rsidRPr="004D746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90</w:t>
            </w:r>
            <w:r w:rsidRPr="004D746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04</w:t>
            </w:r>
            <w:r w:rsidR="009F7363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</w:t>
            </w:r>
          </w:p>
        </w:tc>
      </w:tr>
      <w:tr w:rsidR="00FE4DB3" w:rsidRPr="005C6AD3" w:rsidTr="00FE4DB3">
        <w:tc>
          <w:tcPr>
            <w:tcW w:w="3240" w:type="dxa"/>
          </w:tcPr>
          <w:p w:rsidR="00FE4DB3" w:rsidRPr="00A714CC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DB3" w:rsidRPr="004D7468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:rsidR="00FE4DB3" w:rsidRPr="004D7468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FE4DB3" w:rsidRPr="004D7468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43" w:type="dxa"/>
          </w:tcPr>
          <w:p w:rsidR="00FE4DB3" w:rsidRPr="004D7468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FE4DB3" w:rsidRPr="004D7468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48" w:type="dxa"/>
          </w:tcPr>
          <w:p w:rsidR="00FE4DB3" w:rsidRPr="004D7468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FE4DB3" w:rsidRPr="004D7468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50" w:type="dxa"/>
          </w:tcPr>
          <w:p w:rsidR="00FE4DB3" w:rsidRPr="004D7468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FE4DB3" w:rsidRPr="004D7468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47" w:type="dxa"/>
          </w:tcPr>
          <w:p w:rsidR="00FE4DB3" w:rsidRPr="004D7468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FE4DB3" w:rsidRPr="004D7468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67" w:type="dxa"/>
          </w:tcPr>
          <w:p w:rsidR="00FE4DB3" w:rsidRPr="004D7468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FE4DB3" w:rsidRPr="004D7468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:rsidR="00FE4DB3" w:rsidRPr="004D7468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FE4DB3" w:rsidRPr="004D7468" w:rsidRDefault="00FE4DB3" w:rsidP="004D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</w:tr>
      <w:tr w:rsidR="00A714CC" w:rsidRPr="005C6AD3" w:rsidTr="00DB591C">
        <w:trPr>
          <w:trHeight w:hRule="exact" w:val="389"/>
        </w:trPr>
        <w:tc>
          <w:tcPr>
            <w:tcW w:w="3240" w:type="dxa"/>
          </w:tcPr>
          <w:p w:rsidR="00A714CC" w:rsidRPr="00941374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4137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24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10"/>
                <w:tab w:val="decimal" w:pos="9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243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201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248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24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5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14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4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52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6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0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56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</w:tr>
      <w:tr w:rsidR="00A714CC" w:rsidRPr="005C6AD3" w:rsidTr="00E43BF0">
        <w:tc>
          <w:tcPr>
            <w:tcW w:w="3240" w:type="dxa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B67FA"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B67FA"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AB67FA"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A714CC" w:rsidRPr="00A714CC" w:rsidRDefault="00AB67FA" w:rsidP="008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9,4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01</w:t>
            </w:r>
          </w:p>
        </w:tc>
        <w:tc>
          <w:tcPr>
            <w:tcW w:w="240" w:type="dxa"/>
            <w:vAlign w:val="bottom"/>
          </w:tcPr>
          <w:p w:rsidR="00A714CC" w:rsidRPr="00A714CC" w:rsidRDefault="00A714CC" w:rsidP="008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044"/>
              </w:tabs>
              <w:spacing w:line="340" w:lineRule="exact"/>
              <w:ind w:left="-126" w:right="-115"/>
              <w:jc w:val="both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:rsidR="00A714CC" w:rsidRPr="00A714CC" w:rsidRDefault="00AB67FA" w:rsidP="008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,485</w:t>
            </w:r>
          </w:p>
        </w:tc>
        <w:tc>
          <w:tcPr>
            <w:tcW w:w="243" w:type="dxa"/>
            <w:vAlign w:val="bottom"/>
          </w:tcPr>
          <w:p w:rsidR="00A714CC" w:rsidRPr="008A18CF" w:rsidRDefault="00A714CC" w:rsidP="008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 w:firstLine="3"/>
              <w:jc w:val="both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11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366</w:t>
            </w:r>
          </w:p>
        </w:tc>
        <w:tc>
          <w:tcPr>
            <w:tcW w:w="248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48,</w:t>
            </w:r>
            <w:r w:rsidR="00AB67FA"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6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4</w:t>
            </w:r>
            <w:r w:rsidR="00AB67FA"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250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  <w:vAlign w:val="bottom"/>
          </w:tcPr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1</w:t>
            </w:r>
            <w:r w:rsidR="00A714CC"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84</w:t>
            </w:r>
          </w:p>
        </w:tc>
        <w:tc>
          <w:tcPr>
            <w:tcW w:w="247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A714CC" w:rsidRPr="00A714CC" w:rsidRDefault="00AB67FA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612</w:t>
            </w:r>
          </w:p>
        </w:tc>
        <w:tc>
          <w:tcPr>
            <w:tcW w:w="267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95,</w:t>
            </w:r>
            <w:r w:rsidR="00AB67FA"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6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</w:t>
            </w:r>
            <w:r w:rsidR="00AB67FA"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0</w:t>
            </w:r>
          </w:p>
        </w:tc>
      </w:tr>
      <w:tr w:rsidR="00A714CC" w:rsidRPr="005C6AD3" w:rsidTr="00A01C89">
        <w:tc>
          <w:tcPr>
            <w:tcW w:w="3240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B67FA"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B67FA"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AB67FA" w:rsidRPr="00AB67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080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1044"/>
              </w:tabs>
              <w:spacing w:line="240" w:lineRule="auto"/>
              <w:ind w:left="-126" w:firstLine="3"/>
              <w:jc w:val="both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79" w:firstLine="3"/>
              <w:jc w:val="both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  <w:vAlign w:val="bottom"/>
          </w:tcPr>
          <w:p w:rsidR="00A714CC" w:rsidRPr="00A714CC" w:rsidRDefault="00A714CC" w:rsidP="00A7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</w:tr>
      <w:tr w:rsidR="008D4051" w:rsidRPr="005C6AD3" w:rsidTr="00120694">
        <w:tc>
          <w:tcPr>
            <w:tcW w:w="3240" w:type="dxa"/>
          </w:tcPr>
          <w:p w:rsidR="008D4051" w:rsidRPr="00A714CC" w:rsidRDefault="008D4051" w:rsidP="008D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vAlign w:val="bottom"/>
          </w:tcPr>
          <w:p w:rsidR="008D4051" w:rsidRPr="008D4051" w:rsidRDefault="008D4051" w:rsidP="008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8D4051">
              <w:rPr>
                <w:rFonts w:asciiTheme="majorBidi" w:hAnsiTheme="majorBidi" w:cstheme="majorBidi"/>
                <w:noProof/>
                <w:sz w:val="26"/>
                <w:szCs w:val="26"/>
              </w:rPr>
              <w:t>29,401</w:t>
            </w:r>
          </w:p>
        </w:tc>
        <w:tc>
          <w:tcPr>
            <w:tcW w:w="240" w:type="dxa"/>
            <w:vAlign w:val="bottom"/>
          </w:tcPr>
          <w:p w:rsidR="008D4051" w:rsidRPr="008D4051" w:rsidRDefault="008D4051" w:rsidP="008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  <w:tab w:val="decimal" w:pos="1044"/>
              </w:tabs>
              <w:spacing w:line="340" w:lineRule="exact"/>
              <w:ind w:left="-126" w:right="-108"/>
              <w:jc w:val="both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:rsidR="008D4051" w:rsidRPr="008D4051" w:rsidRDefault="008D4051" w:rsidP="008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8D4051">
              <w:rPr>
                <w:rFonts w:asciiTheme="majorBidi" w:hAnsiTheme="majorBidi" w:cstheme="majorBidi"/>
                <w:noProof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159</w:t>
            </w:r>
          </w:p>
        </w:tc>
        <w:tc>
          <w:tcPr>
            <w:tcW w:w="243" w:type="dxa"/>
            <w:vAlign w:val="bottom"/>
          </w:tcPr>
          <w:p w:rsidR="008D4051" w:rsidRPr="008D4051" w:rsidRDefault="008D4051" w:rsidP="008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 w:firstLine="3"/>
              <w:jc w:val="both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:rsidR="008D4051" w:rsidRPr="008D4051" w:rsidRDefault="008D4051" w:rsidP="008D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9</w:t>
            </w:r>
            <w:r w:rsidRPr="008D4051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37</w:t>
            </w:r>
            <w:r w:rsidR="00FE00DB">
              <w:rPr>
                <w:rFonts w:asciiTheme="majorBidi" w:hAnsiTheme="majorBidi" w:cstheme="majorBidi"/>
                <w:noProof/>
                <w:sz w:val="26"/>
                <w:szCs w:val="26"/>
              </w:rPr>
              <w:t>1</w:t>
            </w:r>
          </w:p>
        </w:tc>
        <w:tc>
          <w:tcPr>
            <w:tcW w:w="248" w:type="dxa"/>
            <w:vAlign w:val="bottom"/>
          </w:tcPr>
          <w:p w:rsidR="008D4051" w:rsidRPr="008D4051" w:rsidRDefault="008D4051" w:rsidP="008D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8D4051" w:rsidRPr="008D4051" w:rsidRDefault="008D4051" w:rsidP="008D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39</w:t>
            </w:r>
            <w:r w:rsidRPr="008D4051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237</w:t>
            </w:r>
          </w:p>
        </w:tc>
        <w:tc>
          <w:tcPr>
            <w:tcW w:w="250" w:type="dxa"/>
            <w:vAlign w:val="bottom"/>
          </w:tcPr>
          <w:p w:rsidR="008D4051" w:rsidRPr="008D4051" w:rsidRDefault="008D4051" w:rsidP="008D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:rsidR="008D4051" w:rsidRPr="008D4051" w:rsidRDefault="008D4051" w:rsidP="008D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D4051">
              <w:rPr>
                <w:rFonts w:asciiTheme="majorBidi" w:hAnsiTheme="majorBidi" w:cstheme="majorBidi"/>
                <w:noProof/>
                <w:sz w:val="26"/>
                <w:szCs w:val="26"/>
              </w:rPr>
              <w:t>3,</w:t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20</w:t>
            </w:r>
            <w:r w:rsidR="00FE00DB">
              <w:rPr>
                <w:rFonts w:asciiTheme="majorBidi" w:hAnsiTheme="majorBidi" w:cstheme="majorBidi"/>
                <w:noProof/>
                <w:sz w:val="26"/>
                <w:szCs w:val="26"/>
              </w:rPr>
              <w:t>4</w:t>
            </w:r>
          </w:p>
        </w:tc>
        <w:tc>
          <w:tcPr>
            <w:tcW w:w="247" w:type="dxa"/>
            <w:vAlign w:val="bottom"/>
          </w:tcPr>
          <w:p w:rsidR="008D4051" w:rsidRPr="008D4051" w:rsidRDefault="008D4051" w:rsidP="008D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8D4051" w:rsidRPr="008D4051" w:rsidRDefault="004A0A71" w:rsidP="008D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483</w:t>
            </w:r>
          </w:p>
        </w:tc>
        <w:tc>
          <w:tcPr>
            <w:tcW w:w="267" w:type="dxa"/>
            <w:vAlign w:val="bottom"/>
          </w:tcPr>
          <w:p w:rsidR="008D4051" w:rsidRPr="008D4051" w:rsidRDefault="008D4051" w:rsidP="008D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:rsidR="008D4051" w:rsidRPr="008D4051" w:rsidRDefault="008D4051" w:rsidP="008D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1,750</w:t>
            </w:r>
          </w:p>
        </w:tc>
        <w:tc>
          <w:tcPr>
            <w:tcW w:w="247" w:type="dxa"/>
            <w:vAlign w:val="bottom"/>
          </w:tcPr>
          <w:p w:rsidR="008D4051" w:rsidRPr="008D4051" w:rsidRDefault="008D4051" w:rsidP="008D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  <w:vAlign w:val="bottom"/>
          </w:tcPr>
          <w:p w:rsidR="008D4051" w:rsidRPr="008D4051" w:rsidRDefault="008D4051" w:rsidP="008D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8</w:t>
            </w:r>
            <w:r w:rsidRPr="008D4051">
              <w:rPr>
                <w:rFonts w:asciiTheme="majorBidi" w:hAnsiTheme="majorBidi" w:cstheme="majorBidi"/>
                <w:noProof/>
                <w:sz w:val="26"/>
                <w:szCs w:val="26"/>
              </w:rPr>
              <w:t>5,</w:t>
            </w:r>
            <w:r w:rsidR="004A0A71">
              <w:rPr>
                <w:rFonts w:asciiTheme="majorBidi" w:hAnsiTheme="majorBidi" w:cstheme="majorBidi"/>
                <w:noProof/>
                <w:sz w:val="26"/>
                <w:szCs w:val="26"/>
              </w:rPr>
              <w:t>605</w:t>
            </w:r>
          </w:p>
        </w:tc>
      </w:tr>
      <w:tr w:rsidR="00941374" w:rsidRPr="005C6AD3" w:rsidTr="00120694">
        <w:tc>
          <w:tcPr>
            <w:tcW w:w="3240" w:type="dxa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4CC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สินทรัพย์สิทธิการใช้</w:t>
            </w:r>
            <w:r w:rsidRPr="00A714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941374" w:rsidRPr="008D4051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385</w:t>
            </w:r>
          </w:p>
        </w:tc>
        <w:tc>
          <w:tcPr>
            <w:tcW w:w="267" w:type="dxa"/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Theme="majorBidi" w:hAnsiTheme="majorBidi" w:cstheme="majorBidi"/>
                <w:sz w:val="26"/>
                <w:szCs w:val="26"/>
              </w:rPr>
            </w:pPr>
            <w:r w:rsidRPr="00A71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:rsidR="00941374" w:rsidRPr="008D4051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:rsidR="00941374" w:rsidRPr="008D4051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385</w:t>
            </w:r>
          </w:p>
        </w:tc>
      </w:tr>
      <w:tr w:rsidR="00941374" w:rsidRPr="005C6AD3" w:rsidTr="00120694">
        <w:tc>
          <w:tcPr>
            <w:tcW w:w="3240" w:type="dxa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9,4</w:t>
            </w: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01</w:t>
            </w:r>
          </w:p>
        </w:tc>
        <w:tc>
          <w:tcPr>
            <w:tcW w:w="240" w:type="dxa"/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044"/>
              </w:tabs>
              <w:spacing w:line="340" w:lineRule="exact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159</w:t>
            </w:r>
          </w:p>
        </w:tc>
        <w:tc>
          <w:tcPr>
            <w:tcW w:w="243" w:type="dxa"/>
            <w:vAlign w:val="bottom"/>
          </w:tcPr>
          <w:p w:rsidR="00941374" w:rsidRPr="008A18CF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 w:firstLine="3"/>
              <w:jc w:val="both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371</w:t>
            </w:r>
          </w:p>
        </w:tc>
        <w:tc>
          <w:tcPr>
            <w:tcW w:w="248" w:type="dxa"/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39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237</w:t>
            </w:r>
          </w:p>
        </w:tc>
        <w:tc>
          <w:tcPr>
            <w:tcW w:w="250" w:type="dxa"/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67FA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3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204</w:t>
            </w:r>
          </w:p>
        </w:tc>
        <w:tc>
          <w:tcPr>
            <w:tcW w:w="247" w:type="dxa"/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868</w:t>
            </w:r>
          </w:p>
        </w:tc>
        <w:tc>
          <w:tcPr>
            <w:tcW w:w="267" w:type="dxa"/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1,750</w:t>
            </w:r>
          </w:p>
        </w:tc>
        <w:tc>
          <w:tcPr>
            <w:tcW w:w="247" w:type="dxa"/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374" w:rsidRPr="00A714CC" w:rsidRDefault="00941374" w:rsidP="0094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8</w:t>
            </w:r>
            <w:r w:rsidRPr="00A714CC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t>990</w:t>
            </w:r>
          </w:p>
        </w:tc>
      </w:tr>
    </w:tbl>
    <w:p w:rsidR="00557775" w:rsidRPr="00C24E18" w:rsidRDefault="00557775" w:rsidP="00200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557775" w:rsidRPr="00C24E18" w:rsidSect="0095199F">
          <w:headerReference w:type="default" r:id="rId16"/>
          <w:footerReference w:type="defaul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226F38" w:rsidRPr="00C24E18" w:rsidRDefault="00226F38" w:rsidP="00AC5C2E">
      <w:pPr>
        <w:tabs>
          <w:tab w:val="clear" w:pos="227"/>
          <w:tab w:val="clear" w:pos="454"/>
          <w:tab w:val="left" w:pos="810"/>
        </w:tabs>
        <w:spacing w:line="240" w:lineRule="auto"/>
        <w:ind w:left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lastRenderedPageBreak/>
        <w:t>ราคาทรัพย์สินของกลุ่มบริษัท</w:t>
      </w:r>
      <w:r w:rsidRPr="00C24E18">
        <w:rPr>
          <w:rFonts w:ascii="Angsana New" w:hAnsi="Angsana New" w:cs="Angsana New" w:hint="cs"/>
          <w:sz w:val="30"/>
          <w:szCs w:val="30"/>
          <w:cs/>
        </w:rPr>
        <w:t>และ</w:t>
      </w:r>
      <w:r w:rsidRPr="00C24E18">
        <w:rPr>
          <w:rFonts w:ascii="Angsana New" w:hAnsi="Angsana New" w:cs="Angsana New"/>
          <w:sz w:val="30"/>
          <w:szCs w:val="30"/>
          <w:cs/>
        </w:rPr>
        <w:t>บริษัทก่อนหักค่าเสื่อมราคาสะสมของอาคารและ</w:t>
      </w:r>
      <w:r w:rsidR="00727C0C" w:rsidRPr="00C24E18">
        <w:rPr>
          <w:rFonts w:ascii="Angsana New" w:hAnsi="Angsana New" w:cs="Angsana New"/>
          <w:sz w:val="30"/>
          <w:szCs w:val="30"/>
          <w:cs/>
        </w:rPr>
        <w:t>อุปกรณ์</w:t>
      </w:r>
      <w:r w:rsidR="00727C0C"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ซึ่งไ</w:t>
      </w:r>
      <w:r w:rsidR="00863A4D" w:rsidRPr="00C24E18">
        <w:rPr>
          <w:rFonts w:ascii="Angsana New" w:hAnsi="Angsana New" w:cs="Angsana New"/>
          <w:sz w:val="30"/>
          <w:szCs w:val="30"/>
          <w:cs/>
        </w:rPr>
        <w:t>ด้คิดค่าเสื่อมราคาเต็มจำนวนแล้ว</w:t>
      </w:r>
      <w:r w:rsidR="003D7144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แต่ยังคงใช้งานจนถึง ณ 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Pr="00C24E18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มี</w:t>
      </w:r>
      <w:r w:rsidRPr="00890872">
        <w:rPr>
          <w:rFonts w:ascii="Angsana New" w:hAnsi="Angsana New" w:cs="Angsana New"/>
          <w:sz w:val="30"/>
          <w:szCs w:val="30"/>
          <w:cs/>
        </w:rPr>
        <w:t>จำนวน</w:t>
      </w:r>
      <w:r w:rsidRPr="00890872">
        <w:rPr>
          <w:rFonts w:ascii="Angsana New" w:hAnsi="Angsana New" w:cs="Angsana New"/>
          <w:sz w:val="30"/>
          <w:szCs w:val="30"/>
        </w:rPr>
        <w:t xml:space="preserve"> </w:t>
      </w:r>
      <w:r w:rsidR="00890872" w:rsidRPr="00890872">
        <w:rPr>
          <w:rFonts w:ascii="Angsana New" w:hAnsi="Angsana New" w:cs="Angsana New"/>
          <w:sz w:val="30"/>
          <w:szCs w:val="30"/>
        </w:rPr>
        <w:t>301</w:t>
      </w:r>
      <w:r w:rsidRPr="00890872">
        <w:rPr>
          <w:rFonts w:ascii="Angsana New" w:hAnsi="Angsana New" w:cs="Angsana New"/>
          <w:sz w:val="30"/>
          <w:szCs w:val="30"/>
        </w:rPr>
        <w:t xml:space="preserve"> </w:t>
      </w:r>
      <w:r w:rsidRPr="00890872">
        <w:rPr>
          <w:rFonts w:ascii="Angsana New" w:hAnsi="Angsana New" w:cs="Angsana New"/>
          <w:sz w:val="30"/>
          <w:szCs w:val="30"/>
          <w:cs/>
        </w:rPr>
        <w:t>ล้านบาท</w:t>
      </w:r>
      <w:r w:rsidRPr="00890872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90872" w:rsidRPr="00890872">
        <w:rPr>
          <w:rFonts w:ascii="Angsana New" w:hAnsi="Angsana New" w:cs="Angsana New"/>
          <w:sz w:val="30"/>
          <w:szCs w:val="30"/>
        </w:rPr>
        <w:t>19</w:t>
      </w:r>
      <w:r w:rsidR="00E37F39">
        <w:rPr>
          <w:rFonts w:ascii="Angsana New" w:hAnsi="Angsana New" w:cs="Angsana New"/>
          <w:sz w:val="30"/>
          <w:szCs w:val="30"/>
        </w:rPr>
        <w:t>8</w:t>
      </w:r>
      <w:r w:rsidR="002E0951" w:rsidRPr="00890872">
        <w:rPr>
          <w:rFonts w:ascii="Angsana New" w:hAnsi="Angsana New" w:cs="Angsana New"/>
          <w:sz w:val="30"/>
          <w:szCs w:val="30"/>
        </w:rPr>
        <w:t xml:space="preserve"> </w:t>
      </w:r>
      <w:r w:rsidRPr="00890872">
        <w:rPr>
          <w:rFonts w:ascii="Angsana New" w:hAnsi="Angsana New" w:cs="Angsana New"/>
          <w:sz w:val="30"/>
          <w:szCs w:val="30"/>
          <w:cs/>
        </w:rPr>
        <w:t>ล้านบาท</w:t>
      </w:r>
      <w:r w:rsidR="00890D62" w:rsidRPr="008908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90872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AB67FA" w:rsidRPr="00AB67FA">
        <w:rPr>
          <w:rFonts w:ascii="Angsana New" w:hAnsi="Angsana New" w:cs="Angsana New"/>
          <w:i/>
          <w:iCs/>
          <w:sz w:val="30"/>
          <w:szCs w:val="30"/>
        </w:rPr>
        <w:t>2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5</w:t>
      </w:r>
      <w:r w:rsidR="00AB67FA" w:rsidRPr="00AB67FA">
        <w:rPr>
          <w:rFonts w:ascii="Angsana New" w:hAnsi="Angsana New" w:cs="Angsana New" w:hint="cs"/>
          <w:i/>
          <w:iCs/>
          <w:sz w:val="30"/>
          <w:szCs w:val="30"/>
        </w:rPr>
        <w:t>6</w:t>
      </w:r>
      <w:r w:rsidR="00AB67FA" w:rsidRPr="00AB67FA">
        <w:rPr>
          <w:rFonts w:ascii="Angsana New" w:hAnsi="Angsana New" w:cs="Angsana New"/>
          <w:i/>
          <w:iCs/>
          <w:sz w:val="30"/>
          <w:szCs w:val="30"/>
        </w:rPr>
        <w:t>2</w:t>
      </w:r>
      <w:r w:rsidRPr="00C24E1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B67FA" w:rsidRPr="00AB67FA">
        <w:rPr>
          <w:rFonts w:ascii="Angsana New" w:hAnsi="Angsana New" w:cs="Angsana New"/>
          <w:i/>
          <w:iCs/>
          <w:sz w:val="30"/>
          <w:szCs w:val="30"/>
        </w:rPr>
        <w:t>2</w:t>
      </w:r>
      <w:r w:rsidR="005C6AD3">
        <w:rPr>
          <w:rFonts w:ascii="Angsana New" w:hAnsi="Angsana New" w:cs="Angsana New"/>
          <w:i/>
          <w:iCs/>
          <w:sz w:val="30"/>
          <w:szCs w:val="30"/>
        </w:rPr>
        <w:t>4</w:t>
      </w:r>
      <w:r w:rsidR="00AB67FA" w:rsidRPr="00AB67FA">
        <w:rPr>
          <w:rFonts w:ascii="Angsana New" w:hAnsi="Angsana New" w:cs="Angsana New"/>
          <w:i/>
          <w:iCs/>
          <w:sz w:val="30"/>
          <w:szCs w:val="30"/>
        </w:rPr>
        <w:t>2</w:t>
      </w: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</w:t>
      </w:r>
      <w:r w:rsidRPr="00C24E1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B67FA" w:rsidRPr="00AB67FA">
        <w:rPr>
          <w:rFonts w:ascii="Angsana New" w:hAnsi="Angsana New" w:cs="Angsana New" w:hint="cs"/>
          <w:i/>
          <w:iCs/>
          <w:sz w:val="30"/>
          <w:szCs w:val="30"/>
        </w:rPr>
        <w:t>1</w:t>
      </w:r>
      <w:r w:rsidR="00AB67FA" w:rsidRPr="00AB67FA">
        <w:rPr>
          <w:rFonts w:ascii="Angsana New" w:hAnsi="Angsana New" w:cs="Angsana New"/>
          <w:i/>
          <w:iCs/>
          <w:sz w:val="30"/>
          <w:szCs w:val="30"/>
        </w:rPr>
        <w:t>3</w:t>
      </w:r>
      <w:r w:rsidR="005C6AD3">
        <w:rPr>
          <w:rFonts w:ascii="Angsana New" w:hAnsi="Angsana New" w:cs="Angsana New"/>
          <w:i/>
          <w:iCs/>
          <w:sz w:val="30"/>
          <w:szCs w:val="30"/>
        </w:rPr>
        <w:t>7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</w:t>
      </w:r>
      <w:r w:rsidR="00890D62" w:rsidRPr="00C24E1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335DE4" w:rsidRPr="003D7144" w:rsidRDefault="00335DE4" w:rsidP="00AC5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608"/>
        <w:jc w:val="thaiDistribute"/>
        <w:rPr>
          <w:rFonts w:ascii="Angsana New" w:hAnsi="Angsana New" w:cs="Angsana New"/>
          <w:sz w:val="22"/>
          <w:szCs w:val="22"/>
        </w:rPr>
      </w:pPr>
    </w:p>
    <w:p w:rsidR="009718B8" w:rsidRDefault="009B1932" w:rsidP="00AC5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="006E1D17"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BF6F64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="00BF6F64">
        <w:rPr>
          <w:rFonts w:ascii="Angsana New" w:hAnsi="Angsana New" w:cs="Angsana New"/>
          <w:sz w:val="30"/>
          <w:szCs w:val="30"/>
        </w:rPr>
        <w:t xml:space="preserve"> </w:t>
      </w:r>
      <w:r w:rsidR="00BF6F6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BF6F64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62</w:t>
      </w:r>
      <w:r w:rsidR="00783576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บริษัทและบริษัทย่อย ได้จดจำนองที่ดิน เครื่องจักรและอุปกรณ์บางส่วนกับ</w:t>
      </w:r>
      <w:r w:rsidR="00963448" w:rsidRPr="00C24E18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ในประเทศหลายแห่งเพื่อเป็น</w:t>
      </w:r>
      <w:r w:rsidRPr="00C24E18">
        <w:rPr>
          <w:rFonts w:ascii="Angsana New" w:hAnsi="Angsana New" w:cs="Angsana New"/>
          <w:spacing w:val="4"/>
          <w:sz w:val="30"/>
          <w:szCs w:val="30"/>
          <w:cs/>
        </w:rPr>
        <w:t>หลักประกันวงเงิน</w:t>
      </w:r>
      <w:r w:rsidRPr="00977AE2">
        <w:rPr>
          <w:rFonts w:ascii="Angsana New" w:hAnsi="Angsana New" w:cs="Angsana New"/>
          <w:spacing w:val="4"/>
          <w:sz w:val="30"/>
          <w:szCs w:val="30"/>
          <w:cs/>
        </w:rPr>
        <w:t>สินเชื่อ</w:t>
      </w:r>
      <w:r w:rsidR="00CF1034" w:rsidRPr="00977AE2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ตามหมายเหตุข้อ </w:t>
      </w:r>
      <w:r w:rsidR="00AB67FA" w:rsidRPr="00977AE2">
        <w:rPr>
          <w:rFonts w:ascii="Angsana New" w:hAnsi="Angsana New" w:cs="Angsana New"/>
          <w:spacing w:val="4"/>
          <w:sz w:val="30"/>
          <w:szCs w:val="30"/>
        </w:rPr>
        <w:t>1</w:t>
      </w:r>
      <w:r w:rsidR="00977AE2" w:rsidRPr="00977AE2">
        <w:rPr>
          <w:rFonts w:ascii="Angsana New" w:hAnsi="Angsana New" w:cs="Angsana New"/>
          <w:spacing w:val="4"/>
          <w:sz w:val="30"/>
          <w:szCs w:val="30"/>
        </w:rPr>
        <w:t>2</w:t>
      </w:r>
    </w:p>
    <w:p w:rsidR="004B149D" w:rsidRDefault="004B149D" w:rsidP="00AC5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:rsidR="001D2294" w:rsidRPr="00101246" w:rsidRDefault="001D2294" w:rsidP="00AC5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6238B4">
        <w:rPr>
          <w:rFonts w:ascii="Angsana New" w:hAnsi="Angsana New" w:cs="Angsana New"/>
          <w:sz w:val="30"/>
          <w:szCs w:val="30"/>
          <w:cs/>
        </w:rPr>
        <w:t>กลุ่มบริษัทเช่า</w:t>
      </w:r>
      <w:r w:rsidR="00101246" w:rsidRPr="006238B4">
        <w:rPr>
          <w:rFonts w:ascii="Angsana New" w:hAnsi="Angsana New" w:cs="Angsana New" w:hint="cs"/>
          <w:sz w:val="30"/>
          <w:szCs w:val="30"/>
          <w:cs/>
        </w:rPr>
        <w:t>ยานพาหนะ</w:t>
      </w:r>
      <w:r w:rsidR="00FE4DB3">
        <w:rPr>
          <w:rFonts w:ascii="Angsana New" w:hAnsi="Angsana New" w:cs="Angsana New" w:hint="cs"/>
          <w:sz w:val="30"/>
          <w:szCs w:val="30"/>
          <w:cs/>
        </w:rPr>
        <w:t>หลายคัน</w:t>
      </w:r>
      <w:r w:rsidRPr="006238B4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6238B4">
        <w:rPr>
          <w:rFonts w:ascii="Angsana New" w:hAnsi="Angsana New" w:cs="Angsana New"/>
          <w:sz w:val="30"/>
          <w:szCs w:val="30"/>
          <w:cs/>
        </w:rPr>
        <w:t xml:space="preserve">ระยะเวลา </w:t>
      </w:r>
      <w:r w:rsidR="00E37F39">
        <w:rPr>
          <w:rFonts w:ascii="Angsana New" w:hAnsi="Angsana New" w:cs="Angsana New"/>
          <w:sz w:val="30"/>
          <w:szCs w:val="30"/>
        </w:rPr>
        <w:t>3-5</w:t>
      </w:r>
      <w:r w:rsidRPr="006238B4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6238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771A" w:rsidRPr="006238B4">
        <w:rPr>
          <w:rFonts w:ascii="Angsana New" w:hAnsi="Angsana New" w:cs="Angsana New" w:hint="cs"/>
          <w:sz w:val="30"/>
          <w:szCs w:val="30"/>
          <w:cs/>
        </w:rPr>
        <w:t>และจ่ายค่าเช่าคงที่โดยเงื่อนไขในการจ่ายชำระเป็นเงื่อนไขปกติทั่วไปสำหรับในประเทศไทย</w:t>
      </w:r>
    </w:p>
    <w:p w:rsidR="001F771A" w:rsidRDefault="001F771A" w:rsidP="00D27229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:rsidR="00DC033D" w:rsidRPr="00C24E18" w:rsidRDefault="00AB67FA" w:rsidP="00D27229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AB67FA">
        <w:rPr>
          <w:rFonts w:ascii="Angsana New" w:hAnsi="Angsana New" w:cs="Angsana New"/>
          <w:b/>
          <w:bCs/>
          <w:sz w:val="30"/>
          <w:szCs w:val="30"/>
        </w:rPr>
        <w:t>1</w:t>
      </w:r>
      <w:r w:rsidR="00DD7D67">
        <w:rPr>
          <w:rFonts w:ascii="Angsana New" w:hAnsi="Angsana New" w:cs="Angsana New"/>
          <w:b/>
          <w:bCs/>
          <w:sz w:val="30"/>
          <w:szCs w:val="30"/>
        </w:rPr>
        <w:t>2</w:t>
      </w:r>
      <w:r w:rsidR="00DD7D67">
        <w:rPr>
          <w:rFonts w:ascii="Angsana New" w:hAnsi="Angsana New" w:cs="Angsana New"/>
          <w:b/>
          <w:bCs/>
          <w:sz w:val="30"/>
          <w:szCs w:val="30"/>
        </w:rPr>
        <w:tab/>
      </w:r>
      <w:r w:rsidR="00DC033D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DC033D" w:rsidRPr="00C24E18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สินทรัพย์ที่ใช้เป็นหลักประกัน</w:t>
      </w:r>
    </w:p>
    <w:p w:rsidR="00F8658E" w:rsidRPr="003D7144" w:rsidRDefault="00F8658E" w:rsidP="00D27229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FE5A2A" w:rsidRPr="00C24E18" w:rsidRDefault="00F8658E" w:rsidP="0082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กลุ่มบริษัทและบริษัทมีวงเงินสินเชื่อที่ยังมิได้เบิกใช้</w:t>
      </w:r>
      <w:r w:rsidRPr="00C24E18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890872">
        <w:rPr>
          <w:rFonts w:ascii="Angsana New" w:hAnsi="Angsana New" w:cs="Angsana New" w:hint="cs"/>
          <w:sz w:val="30"/>
          <w:szCs w:val="30"/>
          <w:cs/>
        </w:rPr>
        <w:t xml:space="preserve">เงิน </w:t>
      </w:r>
      <w:r w:rsidR="00890872" w:rsidRPr="00890872">
        <w:rPr>
          <w:rFonts w:ascii="Angsana New" w:hAnsi="Angsana New" w:cs="Angsana New"/>
          <w:sz w:val="30"/>
          <w:szCs w:val="30"/>
        </w:rPr>
        <w:t>341</w:t>
      </w:r>
      <w:r w:rsidRPr="00890872">
        <w:rPr>
          <w:rFonts w:ascii="Angsana New" w:hAnsi="Angsana New" w:cs="Angsana New"/>
          <w:sz w:val="30"/>
          <w:szCs w:val="30"/>
        </w:rPr>
        <w:t xml:space="preserve"> </w:t>
      </w:r>
      <w:r w:rsidRPr="00890872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890872" w:rsidRPr="00890872">
        <w:rPr>
          <w:rFonts w:ascii="Angsana New" w:hAnsi="Angsana New" w:cs="Angsana New"/>
          <w:sz w:val="30"/>
          <w:szCs w:val="30"/>
        </w:rPr>
        <w:t>300</w:t>
      </w:r>
      <w:r w:rsidRPr="00890872">
        <w:rPr>
          <w:rFonts w:ascii="Angsana New" w:hAnsi="Angsana New" w:cs="Angsana New"/>
          <w:sz w:val="30"/>
          <w:szCs w:val="30"/>
        </w:rPr>
        <w:t xml:space="preserve"> </w:t>
      </w:r>
      <w:r w:rsidRPr="0089087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74163" w:rsidRPr="00890872">
        <w:rPr>
          <w:rFonts w:ascii="Angsana New" w:hAnsi="Angsana New" w:cs="Angsana New"/>
          <w:sz w:val="30"/>
          <w:szCs w:val="30"/>
        </w:rPr>
        <w:t xml:space="preserve"> </w:t>
      </w:r>
      <w:r w:rsidRPr="00890872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ซึ่งค้ำประกันโดยที่ดิน รวมทั้งสิ่งปลูกสร้างที่มีอยู่และที่จะมีขึ้นในอนาคต และเครื่องจักร และอุปกรณ์บางส่วนของกลุ่มบริษัทและบริษัท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</w:t>
      </w:r>
      <w:r w:rsidR="009B508C" w:rsidRPr="00C24E18">
        <w:rPr>
          <w:rFonts w:ascii="Angsana New" w:hAnsi="Angsana New" w:cs="Angsana New" w:hint="cs"/>
          <w:sz w:val="30"/>
          <w:szCs w:val="30"/>
          <w:cs/>
        </w:rPr>
        <w:t>หลายแห่ง</w:t>
      </w:r>
    </w:p>
    <w:p w:rsidR="00825A7C" w:rsidRPr="003D7144" w:rsidRDefault="00825A7C" w:rsidP="0082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 w:cs="Angsana New"/>
          <w:sz w:val="22"/>
          <w:szCs w:val="22"/>
        </w:rPr>
      </w:pPr>
    </w:p>
    <w:p w:rsidR="00FE5A2A" w:rsidRPr="00C24E18" w:rsidRDefault="00FE5A2A" w:rsidP="00F86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มูลค่าสุทธิทางบัญชีของทรัพย์สินที่ใช้เป็นหลักประกันสินเชื่อดังกล่าว ณ 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:rsidR="00FE5A2A" w:rsidRPr="003D7144" w:rsidRDefault="00FE5A2A" w:rsidP="00FE5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0"/>
          <w:szCs w:val="10"/>
          <w:cs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43"/>
        <w:gridCol w:w="1089"/>
        <w:gridCol w:w="270"/>
        <w:gridCol w:w="1098"/>
        <w:gridCol w:w="252"/>
        <w:gridCol w:w="1062"/>
      </w:tblGrid>
      <w:tr w:rsidR="007E789E" w:rsidRPr="00C24E18" w:rsidTr="00686B3E">
        <w:tc>
          <w:tcPr>
            <w:tcW w:w="4140" w:type="dxa"/>
          </w:tcPr>
          <w:p w:rsidR="007E789E" w:rsidRPr="00C24E18" w:rsidRDefault="007E789E" w:rsidP="00686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gridSpan w:val="3"/>
          </w:tcPr>
          <w:p w:rsidR="007E789E" w:rsidRPr="00C24E18" w:rsidRDefault="007E789E" w:rsidP="00686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E789E" w:rsidRPr="00C24E18" w:rsidRDefault="007E789E" w:rsidP="00686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:rsidR="007E789E" w:rsidRPr="00C24E18" w:rsidRDefault="007E789E" w:rsidP="00686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789E" w:rsidRPr="00C24E18" w:rsidTr="00686B3E">
        <w:tc>
          <w:tcPr>
            <w:tcW w:w="4140" w:type="dxa"/>
          </w:tcPr>
          <w:p w:rsidR="007E789E" w:rsidRPr="00C24E18" w:rsidRDefault="007E789E" w:rsidP="00686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</w:tcPr>
          <w:p w:rsidR="007E789E" w:rsidRPr="00C24E18" w:rsidRDefault="007E789E" w:rsidP="00686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:rsidR="007E789E" w:rsidRPr="00C24E18" w:rsidRDefault="007E789E" w:rsidP="00686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E789E" w:rsidRPr="00C24E18" w:rsidRDefault="007E789E" w:rsidP="00686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7E789E" w:rsidRPr="00C24E18" w:rsidRDefault="007E789E" w:rsidP="00686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E789E" w:rsidRPr="00C24E18" w:rsidRDefault="007E789E" w:rsidP="00686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52" w:type="dxa"/>
          </w:tcPr>
          <w:p w:rsidR="007E789E" w:rsidRPr="00C24E18" w:rsidRDefault="007E789E" w:rsidP="00686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7E789E" w:rsidRPr="00C24E18" w:rsidRDefault="007E789E" w:rsidP="00686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7E789E" w:rsidRPr="00C24E18" w:rsidTr="00686B3E">
        <w:tc>
          <w:tcPr>
            <w:tcW w:w="4140" w:type="dxa"/>
          </w:tcPr>
          <w:p w:rsidR="007E789E" w:rsidRPr="00C24E18" w:rsidRDefault="007E789E" w:rsidP="00686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112" w:type="dxa"/>
            <w:gridSpan w:val="7"/>
          </w:tcPr>
          <w:p w:rsidR="007E789E" w:rsidRPr="00C24E18" w:rsidRDefault="007E789E" w:rsidP="00686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872" w:rsidRPr="00C24E18" w:rsidTr="00686B3E">
        <w:tc>
          <w:tcPr>
            <w:tcW w:w="4140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8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43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90872" w:rsidRPr="00C24E18" w:rsidTr="00686B3E">
        <w:tc>
          <w:tcPr>
            <w:tcW w:w="4140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E00DB">
              <w:rPr>
                <w:rFonts w:ascii="Angsana New" w:hAnsi="Angsana New" w:cs="Angsana New"/>
                <w:sz w:val="30"/>
                <w:szCs w:val="30"/>
              </w:rPr>
              <w:t>4,570</w:t>
            </w:r>
          </w:p>
        </w:tc>
        <w:tc>
          <w:tcPr>
            <w:tcW w:w="243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4,57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E00DB">
              <w:rPr>
                <w:rFonts w:ascii="Angsana New" w:hAnsi="Angsana New" w:cs="Angsana New"/>
                <w:sz w:val="30"/>
                <w:szCs w:val="30"/>
              </w:rPr>
              <w:t>9,802</w:t>
            </w:r>
          </w:p>
        </w:tc>
        <w:tc>
          <w:tcPr>
            <w:tcW w:w="252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9,8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  <w:tr w:rsidR="00890872" w:rsidRPr="00C24E18" w:rsidTr="00686B3E">
        <w:tc>
          <w:tcPr>
            <w:tcW w:w="4140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8" w:type="dxa"/>
          </w:tcPr>
          <w:p w:rsidR="00890872" w:rsidRPr="00C24E18" w:rsidRDefault="00FE00DB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34,020</w:t>
            </w:r>
          </w:p>
        </w:tc>
        <w:tc>
          <w:tcPr>
            <w:tcW w:w="243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020</w:t>
            </w:r>
          </w:p>
        </w:tc>
        <w:tc>
          <w:tcPr>
            <w:tcW w:w="270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</w:tcPr>
          <w:p w:rsidR="00890872" w:rsidRPr="00C24E18" w:rsidRDefault="00FE00DB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28,788</w:t>
            </w:r>
          </w:p>
        </w:tc>
        <w:tc>
          <w:tcPr>
            <w:tcW w:w="252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8,788</w:t>
            </w:r>
          </w:p>
        </w:tc>
      </w:tr>
      <w:tr w:rsidR="00890872" w:rsidRPr="00C24E18" w:rsidTr="00686B3E">
        <w:tc>
          <w:tcPr>
            <w:tcW w:w="4140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345</w:t>
            </w:r>
          </w:p>
        </w:tc>
        <w:tc>
          <w:tcPr>
            <w:tcW w:w="243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106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</w:t>
            </w:r>
            <w:r w:rsidR="00FE00DB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890872" w:rsidRPr="00C24E1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</w:t>
            </w: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0</w:t>
            </w:r>
          </w:p>
        </w:tc>
      </w:tr>
    </w:tbl>
    <w:p w:rsidR="001F771A" w:rsidRDefault="001F771A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1F771A" w:rsidRDefault="001F7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:rsidR="00557775" w:rsidRPr="003779AF" w:rsidRDefault="00AB67FA" w:rsidP="0031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B67FA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DD7D67">
        <w:rPr>
          <w:rFonts w:ascii="Angsana New" w:hAnsi="Angsana New" w:cs="Angsana New"/>
          <w:b/>
          <w:bCs/>
          <w:sz w:val="30"/>
          <w:szCs w:val="30"/>
        </w:rPr>
        <w:t>3</w:t>
      </w:r>
      <w:r w:rsidR="00C76285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125537" w:rsidRPr="00C24E18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</w:t>
      </w:r>
      <w:r w:rsidR="00ED5951" w:rsidRPr="00C24E18">
        <w:rPr>
          <w:rFonts w:ascii="Angsana New" w:hAnsi="Angsana New" w:cs="Angsana New" w:hint="cs"/>
          <w:b/>
          <w:bCs/>
          <w:sz w:val="30"/>
          <w:szCs w:val="30"/>
          <w:cs/>
        </w:rPr>
        <w:t>ารหนี้สิน</w:t>
      </w:r>
      <w:r w:rsidR="00125537" w:rsidRPr="00C24E18">
        <w:rPr>
          <w:rFonts w:ascii="Angsana New" w:hAnsi="Angsana New" w:cs="Angsana New" w:hint="cs"/>
          <w:b/>
          <w:bCs/>
          <w:sz w:val="30"/>
          <w:szCs w:val="30"/>
          <w:cs/>
        </w:rPr>
        <w:t>สำหรับ</w:t>
      </w:r>
      <w:r w:rsidR="009B1932" w:rsidRPr="00C24E18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2"/>
        <w:gridCol w:w="1079"/>
        <w:gridCol w:w="239"/>
        <w:gridCol w:w="1116"/>
        <w:gridCol w:w="254"/>
        <w:gridCol w:w="1095"/>
        <w:gridCol w:w="255"/>
        <w:gridCol w:w="1062"/>
      </w:tblGrid>
      <w:tr w:rsidR="00BC553E" w:rsidRPr="003779AF" w:rsidTr="00333CB4">
        <w:tc>
          <w:tcPr>
            <w:tcW w:w="2244" w:type="pct"/>
            <w:shd w:val="clear" w:color="auto" w:fill="auto"/>
          </w:tcPr>
          <w:p w:rsidR="00557775" w:rsidRPr="003779AF" w:rsidRDefault="00557775" w:rsidP="0037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  <w:shd w:val="clear" w:color="auto" w:fill="auto"/>
          </w:tcPr>
          <w:p w:rsidR="00557775" w:rsidRPr="003779AF" w:rsidRDefault="003779AF" w:rsidP="0037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C76285"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7" w:type="pct"/>
            <w:shd w:val="clear" w:color="auto" w:fill="auto"/>
          </w:tcPr>
          <w:p w:rsidR="00557775" w:rsidRPr="003779AF" w:rsidRDefault="00557775" w:rsidP="0037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:rsidR="00557775" w:rsidRPr="003779AF" w:rsidRDefault="009B1932" w:rsidP="0037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C6AD3" w:rsidRPr="00C24E18" w:rsidTr="007E789E">
        <w:tc>
          <w:tcPr>
            <w:tcW w:w="2244" w:type="pct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83" w:type="pct"/>
          </w:tcPr>
          <w:p w:rsidR="005C6AD3" w:rsidRPr="00C24E18" w:rsidRDefault="00AB67FA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6AD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29" w:type="pct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5C6AD3" w:rsidRPr="00C24E18" w:rsidRDefault="00AB67FA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6AD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37" w:type="pct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C6AD3" w:rsidRPr="00C24E18" w:rsidRDefault="00AB67FA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6AD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38" w:type="pct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5C6AD3" w:rsidRPr="00C24E18" w:rsidRDefault="00AB67FA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6AD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5C6AD3" w:rsidRPr="00C24E18" w:rsidTr="00333CB4">
        <w:tc>
          <w:tcPr>
            <w:tcW w:w="2244" w:type="pct"/>
          </w:tcPr>
          <w:p w:rsidR="005C6AD3" w:rsidRPr="00C24E18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56" w:type="pct"/>
            <w:gridSpan w:val="7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6AD3" w:rsidRPr="00C24E18" w:rsidTr="007E789E">
        <w:tc>
          <w:tcPr>
            <w:tcW w:w="2244" w:type="pct"/>
          </w:tcPr>
          <w:p w:rsidR="005C6AD3" w:rsidRPr="00C24E18" w:rsidRDefault="005C6AD3" w:rsidP="00FF5111">
            <w:pPr>
              <w:spacing w:line="240" w:lineRule="auto"/>
              <w:ind w:right="-107"/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C24E18">
              <w:rPr>
                <w:rFonts w:ascii="Times New Roman" w:hAnsi="Times New Roman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C6AD3" w:rsidRPr="00C24E18" w:rsidTr="007E789E">
        <w:tc>
          <w:tcPr>
            <w:tcW w:w="2244" w:type="pct"/>
          </w:tcPr>
          <w:p w:rsidR="005C6AD3" w:rsidRPr="00C24E18" w:rsidRDefault="005C6AD3" w:rsidP="005C6AD3">
            <w:pPr>
              <w:spacing w:line="240" w:lineRule="auto"/>
              <w:ind w:right="-107"/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C24E18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24E18">
              <w:rPr>
                <w:rFonts w:ascii="Times New Roman" w:hAnsi="Times New Roman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โครงการ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5C6AD3" w:rsidRPr="00C24E18" w:rsidRDefault="00890872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24,123</w:t>
            </w:r>
          </w:p>
        </w:tc>
        <w:tc>
          <w:tcPr>
            <w:tcW w:w="129" w:type="pct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:rsidR="005C6AD3" w:rsidRPr="00C24E18" w:rsidRDefault="00AB67FA" w:rsidP="007E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="005C6AD3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5C6AD3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137" w:type="pct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5C6AD3" w:rsidRPr="00C24E18" w:rsidRDefault="00890872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20,736</w:t>
            </w:r>
          </w:p>
        </w:tc>
        <w:tc>
          <w:tcPr>
            <w:tcW w:w="138" w:type="pct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:rsidR="005C6AD3" w:rsidRPr="00C24E18" w:rsidRDefault="00AB67FA" w:rsidP="007E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C6AD3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  <w:r w:rsidR="005C6AD3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AC6A8B" w:rsidRPr="00971188" w:rsidRDefault="00AC6A8B" w:rsidP="0056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</w:rPr>
      </w:pPr>
    </w:p>
    <w:p w:rsidR="00A00978" w:rsidRDefault="00125537" w:rsidP="004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167B7D" w:rsidRPr="00167B7D" w:rsidRDefault="00167B7D" w:rsidP="004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</w:rPr>
      </w:pPr>
    </w:p>
    <w:p w:rsidR="007E789E" w:rsidRDefault="00167B7D" w:rsidP="00167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54</w:t>
      </w:r>
      <w:r w:rsidR="00AB67FA" w:rsidRPr="00AB67FA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:rsidR="005E65E9" w:rsidRPr="009B5402" w:rsidRDefault="005E65E9" w:rsidP="00167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43" w:type="dxa"/>
        <w:tblInd w:w="450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123"/>
        <w:gridCol w:w="17"/>
        <w:gridCol w:w="999"/>
        <w:gridCol w:w="18"/>
        <w:gridCol w:w="217"/>
        <w:gridCol w:w="26"/>
        <w:gridCol w:w="996"/>
        <w:gridCol w:w="21"/>
        <w:gridCol w:w="245"/>
        <w:gridCol w:w="25"/>
        <w:gridCol w:w="1056"/>
        <w:gridCol w:w="14"/>
        <w:gridCol w:w="258"/>
        <w:gridCol w:w="8"/>
        <w:gridCol w:w="1220"/>
      </w:tblGrid>
      <w:tr w:rsidR="0023332E" w:rsidRPr="00C24E18" w:rsidTr="004C7438">
        <w:tc>
          <w:tcPr>
            <w:tcW w:w="4123" w:type="dxa"/>
            <w:vMerge w:val="restart"/>
            <w:tcBorders>
              <w:top w:val="nil"/>
            </w:tcBorders>
          </w:tcPr>
          <w:p w:rsidR="0023332E" w:rsidRPr="00971188" w:rsidRDefault="0023332E" w:rsidP="0064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971188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:rsidR="0023332E" w:rsidRPr="00971188" w:rsidRDefault="0023332E" w:rsidP="0064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71188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2273" w:type="dxa"/>
            <w:gridSpan w:val="6"/>
            <w:tcBorders>
              <w:top w:val="nil"/>
            </w:tcBorders>
          </w:tcPr>
          <w:p w:rsidR="0023332E" w:rsidRPr="00971188" w:rsidRDefault="0023332E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7118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gridSpan w:val="2"/>
            <w:tcBorders>
              <w:top w:val="nil"/>
            </w:tcBorders>
          </w:tcPr>
          <w:p w:rsidR="0023332E" w:rsidRPr="00971188" w:rsidRDefault="0023332E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81" w:type="dxa"/>
            <w:gridSpan w:val="6"/>
            <w:tcBorders>
              <w:top w:val="nil"/>
            </w:tcBorders>
          </w:tcPr>
          <w:p w:rsidR="0023332E" w:rsidRPr="00971188" w:rsidRDefault="0023332E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7118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332E" w:rsidRPr="00C24E18" w:rsidTr="004C7438">
        <w:tc>
          <w:tcPr>
            <w:tcW w:w="4123" w:type="dxa"/>
            <w:vMerge/>
          </w:tcPr>
          <w:p w:rsidR="0023332E" w:rsidRPr="00971188" w:rsidRDefault="0023332E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:rsidR="0023332E" w:rsidRPr="00971188" w:rsidRDefault="00AB67FA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3332E" w:rsidRPr="0097118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235" w:type="dxa"/>
            <w:gridSpan w:val="2"/>
          </w:tcPr>
          <w:p w:rsidR="0023332E" w:rsidRPr="00971188" w:rsidRDefault="0023332E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:rsidR="0023332E" w:rsidRPr="00971188" w:rsidRDefault="00AB67FA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3332E" w:rsidRPr="0097118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266" w:type="dxa"/>
            <w:gridSpan w:val="2"/>
          </w:tcPr>
          <w:p w:rsidR="0023332E" w:rsidRPr="00971188" w:rsidRDefault="0023332E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5" w:type="dxa"/>
            <w:gridSpan w:val="3"/>
          </w:tcPr>
          <w:p w:rsidR="0023332E" w:rsidRPr="00971188" w:rsidRDefault="00AB67FA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3332E" w:rsidRPr="0097118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266" w:type="dxa"/>
            <w:gridSpan w:val="2"/>
          </w:tcPr>
          <w:p w:rsidR="0023332E" w:rsidRPr="00971188" w:rsidRDefault="0023332E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:rsidR="0023332E" w:rsidRPr="00971188" w:rsidRDefault="00AB67FA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3332E" w:rsidRPr="0097118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E25273" w:rsidRPr="00C24E18" w:rsidTr="004C7438">
        <w:tc>
          <w:tcPr>
            <w:tcW w:w="4123" w:type="dxa"/>
          </w:tcPr>
          <w:p w:rsidR="00E25273" w:rsidRPr="00971188" w:rsidRDefault="00E25273" w:rsidP="00E2527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0" w:type="dxa"/>
            <w:gridSpan w:val="14"/>
          </w:tcPr>
          <w:p w:rsidR="00E25273" w:rsidRPr="00971188" w:rsidRDefault="00E25273" w:rsidP="00E2527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118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C6AD3" w:rsidRPr="00C24E18" w:rsidTr="004C7438">
        <w:tc>
          <w:tcPr>
            <w:tcW w:w="4123" w:type="dxa"/>
          </w:tcPr>
          <w:p w:rsidR="005C6AD3" w:rsidRPr="00971188" w:rsidRDefault="005C6AD3" w:rsidP="005C6AD3">
            <w:pPr>
              <w:tabs>
                <w:tab w:val="clear" w:pos="227"/>
                <w:tab w:val="left" w:pos="36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28"/>
                <w:szCs w:val="28"/>
              </w:rPr>
            </w:pPr>
            <w:r w:rsidRPr="00971188">
              <w:rPr>
                <w:rFonts w:ascii="Angsana New" w:hAnsi="Angsana New" w:cs="Angsana New" w:hint="cs"/>
                <w:sz w:val="28"/>
                <w:szCs w:val="28"/>
                <w:cs/>
              </w:rPr>
              <w:t>ณ</w:t>
            </w:r>
            <w:r w:rsidRPr="00971188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วันที่ </w:t>
            </w:r>
            <w:r w:rsidR="00AB67FA" w:rsidRPr="00AB67F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71188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16" w:type="dxa"/>
            <w:gridSpan w:val="2"/>
          </w:tcPr>
          <w:p w:rsidR="005C6AD3" w:rsidRPr="00971188" w:rsidRDefault="00890872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22,394</w:t>
            </w:r>
          </w:p>
        </w:tc>
        <w:tc>
          <w:tcPr>
            <w:tcW w:w="235" w:type="dxa"/>
            <w:gridSpan w:val="2"/>
          </w:tcPr>
          <w:p w:rsidR="005C6AD3" w:rsidRPr="00971188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:rsidR="005C6AD3" w:rsidRPr="00971188" w:rsidRDefault="00AB67FA" w:rsidP="005E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5C6AD3" w:rsidRPr="00971188">
              <w:rPr>
                <w:rFonts w:ascii="Angsana New" w:hAnsi="Angsana New" w:cs="Angsana New"/>
                <w:sz w:val="28"/>
                <w:szCs w:val="28"/>
              </w:rPr>
              <w:t>,877</w:t>
            </w:r>
          </w:p>
        </w:tc>
        <w:tc>
          <w:tcPr>
            <w:tcW w:w="266" w:type="dxa"/>
            <w:gridSpan w:val="2"/>
          </w:tcPr>
          <w:p w:rsidR="005C6AD3" w:rsidRPr="00971188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3"/>
          </w:tcPr>
          <w:p w:rsidR="005C6AD3" w:rsidRPr="00971188" w:rsidRDefault="00890872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18,625</w:t>
            </w:r>
          </w:p>
        </w:tc>
        <w:tc>
          <w:tcPr>
            <w:tcW w:w="266" w:type="dxa"/>
            <w:gridSpan w:val="2"/>
          </w:tcPr>
          <w:p w:rsidR="005C6AD3" w:rsidRPr="00971188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:rsidR="005C6AD3" w:rsidRPr="00971188" w:rsidRDefault="00AB67FA" w:rsidP="005E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5C6AD3" w:rsidRPr="00971188">
              <w:rPr>
                <w:rFonts w:ascii="Angsana New" w:hAnsi="Angsana New" w:cs="Angsana New"/>
                <w:sz w:val="28"/>
                <w:szCs w:val="28"/>
              </w:rPr>
              <w:t>,9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C6AD3" w:rsidRPr="0097118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5C6AD3" w:rsidRPr="00C24E18" w:rsidTr="004C7438">
        <w:tc>
          <w:tcPr>
            <w:tcW w:w="4123" w:type="dxa"/>
          </w:tcPr>
          <w:p w:rsidR="005C6AD3" w:rsidRPr="00971188" w:rsidRDefault="005C6AD3" w:rsidP="00C50C48">
            <w:pPr>
              <w:spacing w:line="220" w:lineRule="exact"/>
              <w:ind w:left="342" w:hanging="3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6" w:type="dxa"/>
            <w:gridSpan w:val="2"/>
          </w:tcPr>
          <w:p w:rsidR="005C6AD3" w:rsidRPr="00971188" w:rsidRDefault="005C6AD3" w:rsidP="00C5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20" w:lineRule="exact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</w:tcPr>
          <w:p w:rsidR="005C6AD3" w:rsidRPr="00971188" w:rsidRDefault="005C6AD3" w:rsidP="00C5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:rsidR="005C6AD3" w:rsidRPr="00971188" w:rsidRDefault="005C6AD3" w:rsidP="00C5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20" w:lineRule="exact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:rsidR="005C6AD3" w:rsidRPr="00971188" w:rsidRDefault="005C6AD3" w:rsidP="00C5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3"/>
          </w:tcPr>
          <w:p w:rsidR="005C6AD3" w:rsidRPr="00971188" w:rsidRDefault="005C6AD3" w:rsidP="00C5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20" w:lineRule="exact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:rsidR="005C6AD3" w:rsidRPr="00971188" w:rsidRDefault="005C6AD3" w:rsidP="00C5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:rsidR="005C6AD3" w:rsidRPr="00971188" w:rsidRDefault="005C6AD3" w:rsidP="00C5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5"/>
              </w:tabs>
              <w:spacing w:after="0" w:line="220" w:lineRule="exact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6AD3" w:rsidRPr="00C24E18" w:rsidTr="004C7438">
        <w:tc>
          <w:tcPr>
            <w:tcW w:w="4123" w:type="dxa"/>
          </w:tcPr>
          <w:p w:rsidR="005C6AD3" w:rsidRPr="00971188" w:rsidRDefault="005C6AD3" w:rsidP="005C6AD3">
            <w:pPr>
              <w:ind w:left="342" w:hanging="3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711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รับรู้ในกำไร</w:t>
            </w:r>
            <w:r w:rsidRPr="009711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9711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016" w:type="dxa"/>
            <w:gridSpan w:val="2"/>
          </w:tcPr>
          <w:p w:rsidR="005C6AD3" w:rsidRPr="0097118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</w:tcPr>
          <w:p w:rsidR="005C6AD3" w:rsidRPr="00971188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:rsidR="005C6AD3" w:rsidRPr="00971188" w:rsidRDefault="005C6AD3" w:rsidP="005E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:rsidR="005C6AD3" w:rsidRPr="00971188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3"/>
          </w:tcPr>
          <w:p w:rsidR="005C6AD3" w:rsidRPr="0097118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:rsidR="005C6AD3" w:rsidRPr="00971188" w:rsidRDefault="005C6AD3" w:rsidP="005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:rsidR="005C6AD3" w:rsidRPr="00971188" w:rsidRDefault="005C6AD3" w:rsidP="005E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90872" w:rsidRPr="00C24E18" w:rsidTr="004C7438">
        <w:tc>
          <w:tcPr>
            <w:tcW w:w="4123" w:type="dxa"/>
          </w:tcPr>
          <w:p w:rsidR="00890872" w:rsidRPr="00971188" w:rsidRDefault="00890872" w:rsidP="0089087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28"/>
                <w:szCs w:val="28"/>
              </w:rPr>
            </w:pPr>
            <w:r w:rsidRPr="00971188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16" w:type="dxa"/>
            <w:gridSpan w:val="2"/>
            <w:tcBorders>
              <w:bottom w:val="nil"/>
            </w:tcBorders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989</w:t>
            </w:r>
          </w:p>
        </w:tc>
        <w:tc>
          <w:tcPr>
            <w:tcW w:w="235" w:type="dxa"/>
            <w:gridSpan w:val="2"/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bottom w:val="nil"/>
            </w:tcBorders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,8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266" w:type="dxa"/>
            <w:gridSpan w:val="2"/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5" w:type="dxa"/>
            <w:gridSpan w:val="3"/>
            <w:tcBorders>
              <w:bottom w:val="nil"/>
            </w:tcBorders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483</w:t>
            </w:r>
          </w:p>
        </w:tc>
        <w:tc>
          <w:tcPr>
            <w:tcW w:w="266" w:type="dxa"/>
            <w:gridSpan w:val="2"/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nil"/>
            </w:tcBorders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</w:tr>
      <w:tr w:rsidR="00890872" w:rsidRPr="00C24E18" w:rsidTr="004C7438">
        <w:tc>
          <w:tcPr>
            <w:tcW w:w="4123" w:type="dxa"/>
          </w:tcPr>
          <w:p w:rsidR="00890872" w:rsidRPr="00971188" w:rsidRDefault="00890872" w:rsidP="0089087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1188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16" w:type="dxa"/>
            <w:gridSpan w:val="2"/>
            <w:tcBorders>
              <w:bottom w:val="nil"/>
            </w:tcBorders>
          </w:tcPr>
          <w:p w:rsidR="00890872" w:rsidRPr="005C6AD3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C6A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:rsidR="00890872" w:rsidRPr="0097118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2" w:type="dxa"/>
            <w:gridSpan w:val="2"/>
            <w:tcBorders>
              <w:bottom w:val="nil"/>
            </w:tcBorders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,54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66" w:type="dxa"/>
            <w:gridSpan w:val="2"/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5" w:type="dxa"/>
            <w:gridSpan w:val="3"/>
            <w:tcBorders>
              <w:bottom w:val="nil"/>
            </w:tcBorders>
          </w:tcPr>
          <w:p w:rsidR="00890872" w:rsidRPr="005C6AD3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C6A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:rsidR="00890872" w:rsidRPr="00971188" w:rsidRDefault="00890872" w:rsidP="0089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0" w:type="dxa"/>
            <w:tcBorders>
              <w:bottom w:val="nil"/>
            </w:tcBorders>
            <w:vAlign w:val="bottom"/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890872" w:rsidRPr="00C24E18" w:rsidTr="00C50C48">
        <w:tc>
          <w:tcPr>
            <w:tcW w:w="4123" w:type="dxa"/>
          </w:tcPr>
          <w:p w:rsidR="00890872" w:rsidRPr="00971188" w:rsidRDefault="00890872" w:rsidP="0089087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118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16" w:type="dxa"/>
            <w:gridSpan w:val="2"/>
            <w:tcBorders>
              <w:top w:val="nil"/>
              <w:bottom w:val="single" w:sz="4" w:space="0" w:color="auto"/>
            </w:tcBorders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509</w:t>
            </w:r>
          </w:p>
        </w:tc>
        <w:tc>
          <w:tcPr>
            <w:tcW w:w="235" w:type="dxa"/>
            <w:gridSpan w:val="2"/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nil"/>
              <w:bottom w:val="single" w:sz="4" w:space="0" w:color="auto"/>
            </w:tcBorders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7118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6" w:type="dxa"/>
            <w:gridSpan w:val="2"/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5" w:type="dxa"/>
            <w:gridSpan w:val="3"/>
            <w:tcBorders>
              <w:top w:val="nil"/>
              <w:bottom w:val="single" w:sz="4" w:space="0" w:color="auto"/>
            </w:tcBorders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71188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266" w:type="dxa"/>
            <w:gridSpan w:val="2"/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</w:tcPr>
          <w:p w:rsidR="00890872" w:rsidRPr="00971188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</w:tr>
      <w:tr w:rsidR="00890872" w:rsidRPr="00C24E18" w:rsidTr="00C50C48">
        <w:tc>
          <w:tcPr>
            <w:tcW w:w="4123" w:type="dxa"/>
          </w:tcPr>
          <w:p w:rsidR="00890872" w:rsidRPr="00971188" w:rsidRDefault="00890872" w:rsidP="00890872">
            <w:pPr>
              <w:spacing w:line="240" w:lineRule="auto"/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0872" w:rsidRPr="003A1309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3A13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235" w:type="dxa"/>
            <w:gridSpan w:val="2"/>
            <w:tcBorders>
              <w:bottom w:val="nil"/>
            </w:tcBorders>
          </w:tcPr>
          <w:p w:rsidR="00890872" w:rsidRPr="003A1309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0872" w:rsidRPr="003A1309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3A13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,8</w:t>
            </w:r>
            <w:r w:rsidRPr="00AB67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3A13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6" w:type="dxa"/>
            <w:gridSpan w:val="2"/>
            <w:tcBorders>
              <w:bottom w:val="nil"/>
            </w:tcBorders>
          </w:tcPr>
          <w:p w:rsidR="00890872" w:rsidRPr="003A1309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0872" w:rsidRPr="003A1309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3A13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906</w:t>
            </w:r>
          </w:p>
        </w:tc>
        <w:tc>
          <w:tcPr>
            <w:tcW w:w="266" w:type="dxa"/>
            <w:gridSpan w:val="2"/>
            <w:tcBorders>
              <w:bottom w:val="nil"/>
            </w:tcBorders>
          </w:tcPr>
          <w:p w:rsidR="00890872" w:rsidRPr="003A1309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890872" w:rsidRPr="003A1309" w:rsidRDefault="00890872" w:rsidP="0089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b/>
                <w:bCs/>
                <w:sz w:val="28"/>
                <w:szCs w:val="28"/>
              </w:rPr>
            </w:pPr>
            <w:r w:rsidRPr="003A13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5,89</w:t>
            </w:r>
            <w:r w:rsidRPr="00AB67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</w:tr>
      <w:tr w:rsidR="00A00978" w:rsidRPr="00C24E18" w:rsidTr="00C50C48">
        <w:tc>
          <w:tcPr>
            <w:tcW w:w="4123" w:type="dxa"/>
          </w:tcPr>
          <w:p w:rsidR="00A00978" w:rsidRPr="00FE00DB" w:rsidRDefault="00A00978" w:rsidP="005C6AD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E00D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nil"/>
            </w:tcBorders>
          </w:tcPr>
          <w:p w:rsidR="00A00978" w:rsidRPr="00971188" w:rsidRDefault="00A00978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tcBorders>
              <w:top w:val="nil"/>
              <w:bottom w:val="nil"/>
            </w:tcBorders>
          </w:tcPr>
          <w:p w:rsidR="00A00978" w:rsidRPr="00971188" w:rsidRDefault="00A00978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nil"/>
            </w:tcBorders>
          </w:tcPr>
          <w:p w:rsidR="00A00978" w:rsidRPr="00971188" w:rsidRDefault="00A00978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A00978" w:rsidRPr="00971188" w:rsidRDefault="00A00978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nil"/>
            </w:tcBorders>
          </w:tcPr>
          <w:p w:rsidR="00A00978" w:rsidRPr="00971188" w:rsidRDefault="00A00978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sz w:val="28"/>
                <w:szCs w:val="28"/>
              </w:rPr>
            </w:pP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A00978" w:rsidRPr="00971188" w:rsidRDefault="00A00978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nil"/>
            </w:tcBorders>
          </w:tcPr>
          <w:p w:rsidR="00A00978" w:rsidRPr="00971188" w:rsidRDefault="00A00978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7438" w:rsidRPr="00C24E18" w:rsidTr="00FE00DB">
        <w:tc>
          <w:tcPr>
            <w:tcW w:w="4123" w:type="dxa"/>
          </w:tcPr>
          <w:p w:rsidR="004C7438" w:rsidRPr="00FE00DB" w:rsidRDefault="004C7438" w:rsidP="004C7438">
            <w:pPr>
              <w:spacing w:line="240" w:lineRule="auto"/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00DB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1016" w:type="dxa"/>
            <w:gridSpan w:val="2"/>
            <w:tcBorders>
              <w:top w:val="nil"/>
              <w:bottom w:val="nil"/>
            </w:tcBorders>
          </w:tcPr>
          <w:p w:rsidR="004C7438" w:rsidRPr="00971188" w:rsidRDefault="00C50C48" w:rsidP="004C7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</w:p>
        </w:tc>
        <w:tc>
          <w:tcPr>
            <w:tcW w:w="235" w:type="dxa"/>
            <w:gridSpan w:val="2"/>
            <w:tcBorders>
              <w:top w:val="nil"/>
              <w:bottom w:val="nil"/>
            </w:tcBorders>
          </w:tcPr>
          <w:p w:rsidR="004C7438" w:rsidRPr="00971188" w:rsidRDefault="004C7438" w:rsidP="004C7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nil"/>
              <w:bottom w:val="nil"/>
            </w:tcBorders>
          </w:tcPr>
          <w:p w:rsidR="004C7438" w:rsidRPr="005C6AD3" w:rsidRDefault="004C7438" w:rsidP="004C7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4C7438" w:rsidRPr="00971188" w:rsidRDefault="004C7438" w:rsidP="004C7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3"/>
            <w:tcBorders>
              <w:top w:val="nil"/>
              <w:bottom w:val="nil"/>
            </w:tcBorders>
          </w:tcPr>
          <w:p w:rsidR="004C7438" w:rsidRPr="00971188" w:rsidRDefault="004C7438" w:rsidP="004C7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4C7438" w:rsidRPr="00971188" w:rsidRDefault="004C7438" w:rsidP="004C7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:rsidR="004C7438" w:rsidRPr="005C6AD3" w:rsidRDefault="004C7438" w:rsidP="004C7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="009F7363" w:rsidRPr="00C24E18" w:rsidTr="00FE00DB">
        <w:tc>
          <w:tcPr>
            <w:tcW w:w="4123" w:type="dxa"/>
          </w:tcPr>
          <w:p w:rsidR="009F7363" w:rsidRPr="00E37F39" w:rsidRDefault="009F7363" w:rsidP="0070497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340"/>
                <w:tab w:val="clear" w:pos="454"/>
                <w:tab w:val="left" w:pos="616"/>
              </w:tabs>
              <w:ind w:left="415" w:right="-130" w:firstLine="21"/>
              <w:rPr>
                <w:rFonts w:ascii="Angsana New" w:hAnsi="Angsana New"/>
                <w:sz w:val="28"/>
                <w:szCs w:val="28"/>
                <w:cs/>
              </w:rPr>
            </w:pPr>
            <w:r w:rsidRPr="00E37F39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  <w:r w:rsidRPr="00E37F3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16" w:type="dxa"/>
            <w:gridSpan w:val="2"/>
            <w:tcBorders>
              <w:top w:val="nil"/>
              <w:bottom w:val="nil"/>
            </w:tcBorders>
          </w:tcPr>
          <w:p w:rsidR="009F7363" w:rsidRPr="009F7363" w:rsidRDefault="009F7363" w:rsidP="009F7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7363">
              <w:rPr>
                <w:rFonts w:ascii="Angsana New" w:hAnsi="Angsana New" w:cs="Angsana New"/>
                <w:sz w:val="28"/>
                <w:szCs w:val="28"/>
              </w:rPr>
              <w:t>(782)</w:t>
            </w:r>
          </w:p>
        </w:tc>
        <w:tc>
          <w:tcPr>
            <w:tcW w:w="235" w:type="dxa"/>
            <w:gridSpan w:val="2"/>
            <w:tcBorders>
              <w:top w:val="nil"/>
              <w:bottom w:val="nil"/>
            </w:tcBorders>
          </w:tcPr>
          <w:p w:rsidR="009F7363" w:rsidRPr="00E37F39" w:rsidRDefault="009F7363" w:rsidP="009F7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22" w:type="dxa"/>
            <w:gridSpan w:val="2"/>
            <w:tcBorders>
              <w:top w:val="nil"/>
              <w:bottom w:val="nil"/>
            </w:tcBorders>
          </w:tcPr>
          <w:p w:rsidR="009F7363" w:rsidRPr="005C6AD3" w:rsidRDefault="009F7363" w:rsidP="009F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C6A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9F7363" w:rsidRPr="00E37F39" w:rsidRDefault="009F7363" w:rsidP="009F7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95" w:type="dxa"/>
            <w:gridSpan w:val="3"/>
            <w:tcBorders>
              <w:top w:val="nil"/>
              <w:bottom w:val="nil"/>
            </w:tcBorders>
          </w:tcPr>
          <w:p w:rsidR="009F7363" w:rsidRPr="009F7363" w:rsidRDefault="009F7363" w:rsidP="009F7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7363">
              <w:rPr>
                <w:rFonts w:ascii="Angsana New" w:hAnsi="Angsana New" w:cs="Angsana New"/>
                <w:sz w:val="28"/>
                <w:szCs w:val="28"/>
              </w:rPr>
              <w:t>(941)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9F7363" w:rsidRPr="00E37F39" w:rsidRDefault="009F7363" w:rsidP="009F7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:rsidR="009F7363" w:rsidRPr="005C6AD3" w:rsidRDefault="009F7363" w:rsidP="009F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C6A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7363" w:rsidRPr="00C24E18" w:rsidTr="00FE00DB">
        <w:tc>
          <w:tcPr>
            <w:tcW w:w="4123" w:type="dxa"/>
          </w:tcPr>
          <w:p w:rsidR="009F7363" w:rsidRPr="00E37F39" w:rsidRDefault="009F7363" w:rsidP="0070497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340"/>
                <w:tab w:val="clear" w:pos="680"/>
                <w:tab w:val="left" w:pos="616"/>
              </w:tabs>
              <w:ind w:left="415" w:firstLine="21"/>
              <w:rPr>
                <w:rFonts w:ascii="Angsana New" w:hAnsi="Angsana New"/>
                <w:sz w:val="28"/>
                <w:szCs w:val="28"/>
                <w:cs/>
              </w:rPr>
            </w:pPr>
            <w:r w:rsidRPr="00E37F39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  <w:r w:rsidRPr="00E37F3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16" w:type="dxa"/>
            <w:gridSpan w:val="2"/>
            <w:tcBorders>
              <w:top w:val="nil"/>
              <w:bottom w:val="nil"/>
            </w:tcBorders>
          </w:tcPr>
          <w:p w:rsidR="009F7363" w:rsidRPr="009F7363" w:rsidRDefault="009F7363" w:rsidP="009F7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7363">
              <w:rPr>
                <w:rFonts w:ascii="Angsana New" w:hAnsi="Angsana New" w:cs="Angsana New"/>
                <w:sz w:val="28"/>
                <w:szCs w:val="28"/>
              </w:rPr>
              <w:t>2,108</w:t>
            </w:r>
          </w:p>
        </w:tc>
        <w:tc>
          <w:tcPr>
            <w:tcW w:w="235" w:type="dxa"/>
            <w:gridSpan w:val="2"/>
            <w:tcBorders>
              <w:top w:val="nil"/>
              <w:bottom w:val="nil"/>
            </w:tcBorders>
          </w:tcPr>
          <w:p w:rsidR="009F7363" w:rsidRPr="00E37F39" w:rsidRDefault="009F7363" w:rsidP="009F7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22" w:type="dxa"/>
            <w:gridSpan w:val="2"/>
            <w:tcBorders>
              <w:top w:val="nil"/>
              <w:bottom w:val="nil"/>
            </w:tcBorders>
          </w:tcPr>
          <w:p w:rsidR="009F7363" w:rsidRPr="005C6AD3" w:rsidRDefault="009F7363" w:rsidP="009F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C6A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9F7363" w:rsidRPr="00E37F39" w:rsidRDefault="009F7363" w:rsidP="009F7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95" w:type="dxa"/>
            <w:gridSpan w:val="3"/>
            <w:tcBorders>
              <w:top w:val="nil"/>
              <w:bottom w:val="nil"/>
            </w:tcBorders>
          </w:tcPr>
          <w:p w:rsidR="009F7363" w:rsidRPr="009F7363" w:rsidRDefault="009F7363" w:rsidP="009F7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7363">
              <w:rPr>
                <w:rFonts w:ascii="Angsana New" w:hAnsi="Angsana New" w:cs="Angsana New"/>
                <w:sz w:val="28"/>
                <w:szCs w:val="28"/>
              </w:rPr>
              <w:t>1,842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9F7363" w:rsidRPr="00E37F39" w:rsidRDefault="009F7363" w:rsidP="009F7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:rsidR="009F7363" w:rsidRPr="005C6AD3" w:rsidRDefault="009F7363" w:rsidP="009F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C6A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7363" w:rsidRPr="00C24E18" w:rsidTr="00372F4D">
        <w:tc>
          <w:tcPr>
            <w:tcW w:w="4123" w:type="dxa"/>
          </w:tcPr>
          <w:p w:rsidR="009F7363" w:rsidRPr="00E37F39" w:rsidRDefault="009F7363" w:rsidP="0070497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340"/>
                <w:tab w:val="clear" w:pos="680"/>
                <w:tab w:val="left" w:pos="616"/>
              </w:tabs>
              <w:ind w:left="415" w:firstLine="21"/>
              <w:rPr>
                <w:rFonts w:ascii="Angsana New" w:hAnsi="Angsana New"/>
                <w:sz w:val="28"/>
                <w:szCs w:val="28"/>
                <w:cs/>
              </w:rPr>
            </w:pPr>
            <w:r w:rsidRPr="00E37F39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016" w:type="dxa"/>
            <w:gridSpan w:val="2"/>
            <w:tcBorders>
              <w:top w:val="nil"/>
              <w:bottom w:val="single" w:sz="4" w:space="0" w:color="auto"/>
            </w:tcBorders>
          </w:tcPr>
          <w:p w:rsidR="009F7363" w:rsidRPr="009F7363" w:rsidRDefault="009F7363" w:rsidP="009F7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7363">
              <w:rPr>
                <w:rFonts w:ascii="Angsana New" w:hAnsi="Angsana New" w:cs="Angsana New"/>
                <w:sz w:val="28"/>
                <w:szCs w:val="28"/>
              </w:rPr>
              <w:t>(1,472)</w:t>
            </w:r>
          </w:p>
        </w:tc>
        <w:tc>
          <w:tcPr>
            <w:tcW w:w="235" w:type="dxa"/>
            <w:gridSpan w:val="2"/>
            <w:tcBorders>
              <w:top w:val="nil"/>
              <w:bottom w:val="nil"/>
            </w:tcBorders>
          </w:tcPr>
          <w:p w:rsidR="009F7363" w:rsidRPr="00E37F39" w:rsidRDefault="009F7363" w:rsidP="009F7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22" w:type="dxa"/>
            <w:gridSpan w:val="2"/>
            <w:tcBorders>
              <w:top w:val="nil"/>
              <w:bottom w:val="single" w:sz="4" w:space="0" w:color="auto"/>
            </w:tcBorders>
          </w:tcPr>
          <w:p w:rsidR="009F7363" w:rsidRPr="005C6AD3" w:rsidRDefault="009F7363" w:rsidP="009F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C6A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9F7363" w:rsidRPr="00E37F39" w:rsidRDefault="009F7363" w:rsidP="009F7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95" w:type="dxa"/>
            <w:gridSpan w:val="3"/>
            <w:tcBorders>
              <w:top w:val="nil"/>
              <w:bottom w:val="single" w:sz="4" w:space="0" w:color="auto"/>
            </w:tcBorders>
          </w:tcPr>
          <w:p w:rsidR="009F7363" w:rsidRPr="009F7363" w:rsidRDefault="009F7363" w:rsidP="009F7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7363">
              <w:rPr>
                <w:rFonts w:ascii="Angsana New" w:hAnsi="Angsana New" w:cs="Angsana New"/>
                <w:sz w:val="28"/>
                <w:szCs w:val="28"/>
              </w:rPr>
              <w:t>(1,562)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9F7363" w:rsidRPr="00E37F39" w:rsidRDefault="009F7363" w:rsidP="009F7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</w:tcPr>
          <w:p w:rsidR="009F7363" w:rsidRPr="005C6AD3" w:rsidRDefault="009F7363" w:rsidP="009F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C6A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58DC" w:rsidRPr="00C24E18" w:rsidTr="00372F4D">
        <w:tc>
          <w:tcPr>
            <w:tcW w:w="4123" w:type="dxa"/>
            <w:tcBorders>
              <w:bottom w:val="nil"/>
            </w:tcBorders>
          </w:tcPr>
          <w:p w:rsidR="00F558DC" w:rsidRPr="009F7363" w:rsidRDefault="00F558DC" w:rsidP="00F558DC">
            <w:pPr>
              <w:tabs>
                <w:tab w:val="clear" w:pos="227"/>
              </w:tabs>
              <w:rPr>
                <w:rFonts w:ascii="Angsana New" w:hAnsi="Angsana New" w:cstheme="minorBidi"/>
                <w:sz w:val="28"/>
                <w:szCs w:val="28"/>
                <w:cs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58DC" w:rsidRPr="003A1309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(146)</w:t>
            </w:r>
          </w:p>
        </w:tc>
        <w:tc>
          <w:tcPr>
            <w:tcW w:w="235" w:type="dxa"/>
            <w:gridSpan w:val="2"/>
            <w:tcBorders>
              <w:top w:val="nil"/>
              <w:bottom w:val="nil"/>
            </w:tcBorders>
          </w:tcPr>
          <w:p w:rsidR="00F558DC" w:rsidRPr="003A1309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58DC" w:rsidRPr="005C6AD3" w:rsidRDefault="00F558DC" w:rsidP="00F5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C6A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F558DC" w:rsidRPr="003A1309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58DC" w:rsidRPr="003A1309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(661)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F558DC" w:rsidRPr="003A1309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F558DC" w:rsidRPr="005C6AD3" w:rsidRDefault="00F558DC" w:rsidP="00F5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8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C6A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0C48" w:rsidRPr="00C24E18" w:rsidTr="00372F4D">
        <w:tc>
          <w:tcPr>
            <w:tcW w:w="4123" w:type="dxa"/>
            <w:tcBorders>
              <w:top w:val="nil"/>
              <w:bottom w:val="nil"/>
            </w:tcBorders>
          </w:tcPr>
          <w:p w:rsidR="00C50C48" w:rsidRPr="009F7363" w:rsidRDefault="00C50C48" w:rsidP="00C50C48">
            <w:pPr>
              <w:tabs>
                <w:tab w:val="clear" w:pos="227"/>
              </w:tabs>
              <w:spacing w:line="220" w:lineRule="exact"/>
              <w:rPr>
                <w:rFonts w:ascii="Angsana New" w:hAnsi="Angsana New" w:cstheme="minorBidi"/>
                <w:sz w:val="28"/>
                <w:szCs w:val="28"/>
                <w:cs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nil"/>
            </w:tcBorders>
          </w:tcPr>
          <w:p w:rsidR="00C50C48" w:rsidRDefault="00C50C48" w:rsidP="00C5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20" w:lineRule="exact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tcBorders>
              <w:top w:val="nil"/>
              <w:bottom w:val="nil"/>
            </w:tcBorders>
          </w:tcPr>
          <w:p w:rsidR="00C50C48" w:rsidRPr="003A1309" w:rsidRDefault="00C50C48" w:rsidP="00C5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20" w:lineRule="exact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nil"/>
            </w:tcBorders>
          </w:tcPr>
          <w:p w:rsidR="00C50C48" w:rsidRPr="005C6AD3" w:rsidRDefault="00C50C48" w:rsidP="00C5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2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C50C48" w:rsidRPr="003A1309" w:rsidRDefault="00C50C48" w:rsidP="00C5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20" w:lineRule="exact"/>
              <w:ind w:left="-126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nil"/>
            </w:tcBorders>
          </w:tcPr>
          <w:p w:rsidR="00C50C48" w:rsidRDefault="00C50C48" w:rsidP="00C5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20" w:lineRule="exact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C50C48" w:rsidRPr="003A1309" w:rsidRDefault="00C50C48" w:rsidP="00C5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20" w:lineRule="exact"/>
              <w:ind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nil"/>
            </w:tcBorders>
          </w:tcPr>
          <w:p w:rsidR="00C50C48" w:rsidRPr="005C6AD3" w:rsidRDefault="00C50C48" w:rsidP="00C5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2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58DC" w:rsidRPr="00C24E18" w:rsidTr="00C50C48">
        <w:tc>
          <w:tcPr>
            <w:tcW w:w="4123" w:type="dxa"/>
            <w:tcBorders>
              <w:top w:val="nil"/>
            </w:tcBorders>
          </w:tcPr>
          <w:p w:rsidR="00F558DC" w:rsidRPr="00971188" w:rsidRDefault="00F558DC" w:rsidP="00F558DC">
            <w:pPr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1188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16" w:type="dxa"/>
            <w:gridSpan w:val="2"/>
            <w:tcBorders>
              <w:top w:val="nil"/>
              <w:bottom w:val="single" w:sz="4" w:space="0" w:color="auto"/>
            </w:tcBorders>
          </w:tcPr>
          <w:p w:rsidR="00F558DC" w:rsidRPr="0097118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7118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623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  <w:gridSpan w:val="2"/>
            <w:tcBorders>
              <w:top w:val="nil"/>
            </w:tcBorders>
          </w:tcPr>
          <w:p w:rsidR="00F558DC" w:rsidRPr="00971188" w:rsidRDefault="00F558DC" w:rsidP="00F5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nil"/>
              <w:bottom w:val="single" w:sz="4" w:space="0" w:color="auto"/>
            </w:tcBorders>
          </w:tcPr>
          <w:p w:rsidR="00F558DC" w:rsidRPr="0097118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7118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8)</w:t>
            </w:r>
          </w:p>
        </w:tc>
        <w:tc>
          <w:tcPr>
            <w:tcW w:w="266" w:type="dxa"/>
            <w:gridSpan w:val="2"/>
            <w:tcBorders>
              <w:top w:val="nil"/>
            </w:tcBorders>
          </w:tcPr>
          <w:p w:rsidR="00F558DC" w:rsidRPr="00971188" w:rsidRDefault="00F558DC" w:rsidP="00F5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3"/>
            <w:tcBorders>
              <w:top w:val="nil"/>
              <w:bottom w:val="single" w:sz="4" w:space="0" w:color="auto"/>
            </w:tcBorders>
          </w:tcPr>
          <w:p w:rsidR="00F558DC" w:rsidRPr="0097118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7118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gridSpan w:val="2"/>
            <w:tcBorders>
              <w:top w:val="nil"/>
            </w:tcBorders>
          </w:tcPr>
          <w:p w:rsidR="00F558DC" w:rsidRPr="00971188" w:rsidRDefault="00F558DC" w:rsidP="00F5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vAlign w:val="bottom"/>
          </w:tcPr>
          <w:p w:rsidR="00F558DC" w:rsidRPr="0097118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sz w:val="28"/>
                <w:szCs w:val="28"/>
              </w:rPr>
            </w:pPr>
            <w:r w:rsidRPr="0097118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67F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71188">
              <w:rPr>
                <w:rFonts w:ascii="Angsana New" w:hAnsi="Angsana New" w:cs="Angsana New"/>
                <w:sz w:val="28"/>
                <w:szCs w:val="28"/>
              </w:rPr>
              <w:t>94)</w:t>
            </w:r>
          </w:p>
        </w:tc>
      </w:tr>
      <w:tr w:rsidR="00F558DC" w:rsidRPr="00C24E18" w:rsidTr="00C50C48">
        <w:tc>
          <w:tcPr>
            <w:tcW w:w="4123" w:type="dxa"/>
          </w:tcPr>
          <w:p w:rsidR="00F558DC" w:rsidRPr="00971188" w:rsidRDefault="00F558DC" w:rsidP="00F558DC">
            <w:pPr>
              <w:tabs>
                <w:tab w:val="clear" w:pos="227"/>
                <w:tab w:val="left" w:pos="36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11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Pr="009711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AB67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7118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711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558DC" w:rsidRPr="0097118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9711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35" w:type="dxa"/>
            <w:gridSpan w:val="2"/>
            <w:tcBorders>
              <w:bottom w:val="nil"/>
            </w:tcBorders>
          </w:tcPr>
          <w:p w:rsidR="00F558DC" w:rsidRPr="00971188" w:rsidRDefault="00F558DC" w:rsidP="00F5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558DC" w:rsidRPr="0097118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</w:t>
            </w:r>
            <w:r w:rsidRPr="009711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9711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66" w:type="dxa"/>
            <w:gridSpan w:val="2"/>
            <w:tcBorders>
              <w:bottom w:val="nil"/>
            </w:tcBorders>
          </w:tcPr>
          <w:p w:rsidR="00F558DC" w:rsidRPr="00971188" w:rsidRDefault="00F558DC" w:rsidP="00F5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558DC" w:rsidRPr="0097118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9711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736</w:t>
            </w:r>
          </w:p>
        </w:tc>
        <w:tc>
          <w:tcPr>
            <w:tcW w:w="266" w:type="dxa"/>
            <w:gridSpan w:val="2"/>
            <w:tcBorders>
              <w:bottom w:val="nil"/>
            </w:tcBorders>
          </w:tcPr>
          <w:p w:rsidR="00F558DC" w:rsidRPr="00971188" w:rsidRDefault="00F558DC" w:rsidP="00F5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58DC" w:rsidRPr="0097118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67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9711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</w:t>
            </w:r>
            <w:r w:rsidRPr="00AB67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</w:t>
            </w:r>
            <w:r w:rsidRPr="009711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C50C48" w:rsidRPr="00C24E18" w:rsidTr="00C50C48">
        <w:tc>
          <w:tcPr>
            <w:tcW w:w="4123" w:type="dxa"/>
          </w:tcPr>
          <w:p w:rsidR="00C50C48" w:rsidRPr="00971188" w:rsidRDefault="00C50C48" w:rsidP="00F558DC">
            <w:pPr>
              <w:tabs>
                <w:tab w:val="clear" w:pos="227"/>
                <w:tab w:val="left" w:pos="36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6" w:type="dxa"/>
            <w:gridSpan w:val="2"/>
            <w:tcBorders>
              <w:top w:val="double" w:sz="4" w:space="0" w:color="auto"/>
              <w:bottom w:val="nil"/>
            </w:tcBorders>
          </w:tcPr>
          <w:p w:rsidR="00C50C48" w:rsidRPr="00AB67FA" w:rsidRDefault="00C50C48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tcBorders>
              <w:top w:val="nil"/>
              <w:bottom w:val="nil"/>
            </w:tcBorders>
          </w:tcPr>
          <w:p w:rsidR="00C50C48" w:rsidRPr="00971188" w:rsidRDefault="00C50C48" w:rsidP="00F5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  <w:bottom w:val="nil"/>
            </w:tcBorders>
          </w:tcPr>
          <w:p w:rsidR="00C50C48" w:rsidRPr="00AB67FA" w:rsidRDefault="00C50C48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C50C48" w:rsidRPr="00971188" w:rsidRDefault="00C50C48" w:rsidP="00F5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3"/>
            <w:tcBorders>
              <w:top w:val="double" w:sz="4" w:space="0" w:color="auto"/>
              <w:bottom w:val="nil"/>
            </w:tcBorders>
          </w:tcPr>
          <w:p w:rsidR="00C50C48" w:rsidRPr="00AB67FA" w:rsidRDefault="00C50C48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:rsidR="00C50C48" w:rsidRPr="00971188" w:rsidRDefault="00C50C48" w:rsidP="00F5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  <w:bottom w:val="nil"/>
            </w:tcBorders>
            <w:vAlign w:val="bottom"/>
          </w:tcPr>
          <w:p w:rsidR="00C50C48" w:rsidRPr="00AB67FA" w:rsidRDefault="00C50C48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558DC" w:rsidRPr="00C24E18" w:rsidTr="005E65E9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140" w:type="dxa"/>
            <w:gridSpan w:val="2"/>
            <w:vMerge w:val="restart"/>
            <w:shd w:val="clear" w:color="auto" w:fill="auto"/>
          </w:tcPr>
          <w:p w:rsidR="00F558DC" w:rsidRPr="00C24E18" w:rsidRDefault="00F558DC" w:rsidP="00F5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  <w:p w:rsidR="00F558DC" w:rsidRPr="00C24E18" w:rsidRDefault="00F558DC" w:rsidP="00F5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2277" w:type="dxa"/>
            <w:gridSpan w:val="6"/>
            <w:shd w:val="clear" w:color="auto" w:fill="auto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6" w:type="dxa"/>
            <w:gridSpan w:val="5"/>
            <w:shd w:val="clear" w:color="auto" w:fill="auto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558DC" w:rsidRPr="00C24E18" w:rsidTr="005E65E9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140" w:type="dxa"/>
            <w:gridSpan w:val="2"/>
            <w:vMerge/>
          </w:tcPr>
          <w:p w:rsidR="00F558DC" w:rsidRPr="00C24E18" w:rsidRDefault="00F558DC" w:rsidP="00F5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2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F558DC" w:rsidRPr="00C24E18" w:rsidTr="005E65E9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140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13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558DC" w:rsidRPr="00C24E18" w:rsidTr="005E65E9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140" w:type="dxa"/>
            <w:gridSpan w:val="2"/>
          </w:tcPr>
          <w:p w:rsidR="00F558DC" w:rsidRPr="00C24E18" w:rsidRDefault="00F558DC" w:rsidP="00F558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17" w:type="dxa"/>
            <w:gridSpan w:val="2"/>
          </w:tcPr>
          <w:p w:rsidR="00F558DC" w:rsidRPr="00C24E18" w:rsidRDefault="00F558DC" w:rsidP="00663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2"/>
              </w:tabs>
              <w:spacing w:after="0" w:line="240" w:lineRule="auto"/>
              <w:ind w:lef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63033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663033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43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4 - 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9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1.21</w:t>
            </w:r>
          </w:p>
        </w:tc>
        <w:tc>
          <w:tcPr>
            <w:tcW w:w="272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F558DC" w:rsidRPr="00C24E18" w:rsidTr="005E65E9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140" w:type="dxa"/>
            <w:gridSpan w:val="2"/>
          </w:tcPr>
          <w:p w:rsidR="00F558DC" w:rsidRPr="00C24E18" w:rsidRDefault="00F558DC" w:rsidP="00F558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17" w:type="dxa"/>
            <w:gridSpan w:val="2"/>
          </w:tcPr>
          <w:p w:rsidR="00F558DC" w:rsidRPr="00C24E18" w:rsidRDefault="00F558DC" w:rsidP="009E1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:rsidR="00F558DC" w:rsidRPr="00C24E18" w:rsidRDefault="00F558DC" w:rsidP="00663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2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558DC" w:rsidRPr="00C24E18" w:rsidTr="005E65E9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140" w:type="dxa"/>
            <w:gridSpan w:val="2"/>
          </w:tcPr>
          <w:p w:rsidR="00F558DC" w:rsidRPr="00C24E18" w:rsidRDefault="00F558DC" w:rsidP="00F558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F558DC" w:rsidRPr="00C24E18" w:rsidRDefault="00F558DC" w:rsidP="009E1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5 - 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:rsidR="00F558DC" w:rsidRPr="00C24E18" w:rsidRDefault="00F558DC" w:rsidP="00F5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5 - 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</w:tbl>
    <w:p w:rsidR="00167B7D" w:rsidRPr="00167B7D" w:rsidRDefault="00167B7D" w:rsidP="009C5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="Angsana New" w:hAnsi="Angsana New" w:cs="Angsana New"/>
          <w:sz w:val="30"/>
          <w:szCs w:val="30"/>
        </w:rPr>
      </w:pPr>
    </w:p>
    <w:p w:rsidR="000B6226" w:rsidRPr="00167B7D" w:rsidRDefault="004D16A6" w:rsidP="003E1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67B7D">
        <w:rPr>
          <w:rFonts w:ascii="Angsana New" w:hAnsi="Angsana New" w:cs="Angsana New"/>
          <w:sz w:val="30"/>
          <w:szCs w:val="30"/>
          <w:cs/>
        </w:rPr>
        <w:t>ข้อสมมติ</w:t>
      </w:r>
      <w:r w:rsidR="000B6226" w:rsidRPr="00167B7D">
        <w:rPr>
          <w:rFonts w:ascii="Angsana New" w:hAnsi="Angsana New" w:cs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:rsidR="000B6226" w:rsidRPr="00167B7D" w:rsidRDefault="000B6226" w:rsidP="003E1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256D1" w:rsidRPr="00167B7D" w:rsidRDefault="00A256D1" w:rsidP="00DC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167B7D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AB67FA" w:rsidRPr="00AB67FA">
        <w:rPr>
          <w:rFonts w:ascii="Angsana New" w:hAnsi="Angsana New" w:cs="Angsana New"/>
          <w:spacing w:val="-4"/>
          <w:sz w:val="30"/>
          <w:szCs w:val="30"/>
        </w:rPr>
        <w:t>31</w:t>
      </w:r>
      <w:r w:rsidRPr="00167B7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67B7D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AB67FA" w:rsidRPr="00AB67FA">
        <w:rPr>
          <w:rFonts w:ascii="Angsana New" w:hAnsi="Angsana New" w:cs="Angsana New"/>
          <w:spacing w:val="-4"/>
          <w:sz w:val="30"/>
          <w:szCs w:val="30"/>
        </w:rPr>
        <w:t>2</w:t>
      </w:r>
      <w:r w:rsidR="008075C0" w:rsidRPr="00167B7D">
        <w:rPr>
          <w:rFonts w:ascii="Angsana New" w:hAnsi="Angsana New" w:cs="Angsana New"/>
          <w:spacing w:val="-4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pacing w:val="-4"/>
          <w:sz w:val="30"/>
          <w:szCs w:val="30"/>
        </w:rPr>
        <w:t>63</w:t>
      </w:r>
      <w:r w:rsidRPr="00167B7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67B7D">
        <w:rPr>
          <w:rFonts w:ascii="Angsana New" w:hAnsi="Angsana New" w:cs="Angsana New"/>
          <w:spacing w:val="-4"/>
          <w:sz w:val="30"/>
          <w:szCs w:val="30"/>
          <w:cs/>
        </w:rPr>
        <w:t>ระยะเวลาถัวเฉลี่ยถ่วงน้ำหนักของภาระ</w:t>
      </w:r>
      <w:r w:rsidR="00806CD4" w:rsidRPr="00167B7D">
        <w:rPr>
          <w:rFonts w:ascii="Angsana New" w:hAnsi="Angsana New" w:cs="Angsana New"/>
          <w:spacing w:val="-4"/>
          <w:sz w:val="30"/>
          <w:szCs w:val="30"/>
          <w:cs/>
        </w:rPr>
        <w:t>ผูกพันผลประโยชน์ที่กำหนดไว้เป็น</w:t>
      </w:r>
      <w:r w:rsidR="0067284B" w:rsidRPr="00167B7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C7438" w:rsidRPr="004C7438">
        <w:rPr>
          <w:rFonts w:ascii="Angsana New" w:hAnsi="Angsana New" w:cs="Angsana New"/>
          <w:spacing w:val="-4"/>
          <w:sz w:val="30"/>
          <w:szCs w:val="30"/>
        </w:rPr>
        <w:t>11</w:t>
      </w:r>
      <w:r w:rsidRPr="004C743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E185B" w:rsidRPr="004C7438">
        <w:rPr>
          <w:rFonts w:ascii="Angsana New" w:hAnsi="Angsana New" w:cs="Angsana New"/>
          <w:spacing w:val="-4"/>
          <w:sz w:val="30"/>
          <w:szCs w:val="30"/>
          <w:cs/>
        </w:rPr>
        <w:t>ปี</w:t>
      </w:r>
      <w:r w:rsidR="008E185B" w:rsidRPr="00167B7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</w:t>
      </w:r>
      <w:r w:rsidR="00FF5111" w:rsidRPr="00167B7D">
        <w:rPr>
          <w:rFonts w:ascii="Angsana New" w:hAnsi="Angsana New" w:cs="Angsana New"/>
          <w:i/>
          <w:iCs/>
          <w:spacing w:val="-4"/>
          <w:sz w:val="30"/>
          <w:szCs w:val="30"/>
        </w:rPr>
        <w:br/>
      </w:r>
      <w:r w:rsidR="008075C0" w:rsidRPr="00167B7D">
        <w:rPr>
          <w:rFonts w:ascii="Angsana New" w:hAnsi="Angsana New" w:cs="Angsana New"/>
          <w:i/>
          <w:iCs/>
          <w:spacing w:val="-4"/>
          <w:sz w:val="30"/>
          <w:szCs w:val="30"/>
        </w:rPr>
        <w:t>(</w:t>
      </w:r>
      <w:r w:rsidR="00AB67FA" w:rsidRPr="00AB67FA">
        <w:rPr>
          <w:rFonts w:ascii="Angsana New" w:hAnsi="Angsana New" w:cs="Angsana New"/>
          <w:i/>
          <w:iCs/>
          <w:spacing w:val="-4"/>
          <w:sz w:val="30"/>
          <w:szCs w:val="30"/>
        </w:rPr>
        <w:t>2</w:t>
      </w:r>
      <w:r w:rsidR="008075C0" w:rsidRPr="00167B7D"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="00AB67FA" w:rsidRPr="00AB67FA">
        <w:rPr>
          <w:rFonts w:ascii="Angsana New" w:hAnsi="Angsana New" w:cs="Angsana New" w:hint="cs"/>
          <w:i/>
          <w:iCs/>
          <w:spacing w:val="-4"/>
          <w:sz w:val="30"/>
          <w:szCs w:val="30"/>
        </w:rPr>
        <w:t>6</w:t>
      </w:r>
      <w:r w:rsidR="00AB67FA" w:rsidRPr="00AB67FA">
        <w:rPr>
          <w:rFonts w:ascii="Angsana New" w:hAnsi="Angsana New" w:cs="Angsana New"/>
          <w:i/>
          <w:iCs/>
          <w:spacing w:val="-4"/>
          <w:sz w:val="30"/>
          <w:szCs w:val="30"/>
        </w:rPr>
        <w:t>2</w:t>
      </w:r>
      <w:r w:rsidR="0067284B" w:rsidRPr="00167B7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5C6AD3" w:rsidRPr="00167B7D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Pr="00167B7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167B7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ปี</w:t>
      </w:r>
      <w:r w:rsidR="008E185B" w:rsidRPr="00167B7D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</w:p>
    <w:p w:rsidR="001F771A" w:rsidRDefault="001F771A" w:rsidP="00556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</w:p>
    <w:p w:rsidR="00A256D1" w:rsidRPr="00C24E18" w:rsidRDefault="00A256D1" w:rsidP="00556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DE06FD" w:rsidRPr="00C24E18" w:rsidRDefault="00DE06FD" w:rsidP="00DE06FD">
      <w:pPr>
        <w:spacing w:line="240" w:lineRule="auto"/>
        <w:ind w:firstLine="540"/>
        <w:jc w:val="thaiDistribute"/>
        <w:rPr>
          <w:rFonts w:ascii="Times New Roman" w:hAnsi="Times New Roman"/>
          <w:b/>
          <w:bCs/>
          <w:i/>
          <w:iCs/>
          <w:szCs w:val="30"/>
        </w:rPr>
      </w:pPr>
    </w:p>
    <w:p w:rsidR="004F59C4" w:rsidRPr="00C24E18" w:rsidRDefault="00DC033D" w:rsidP="00DE0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C24E18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A256D1" w:rsidRPr="00C24E18">
        <w:rPr>
          <w:rFonts w:ascii="Angsana New" w:hAnsi="Angsana New"/>
          <w:sz w:val="30"/>
          <w:szCs w:val="30"/>
          <w:cs/>
        </w:rPr>
        <w:t>ที่เกี่ยวข้อง</w:t>
      </w:r>
      <w:r w:rsidR="00A256D1" w:rsidRPr="00C24E18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C24E18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A256D1" w:rsidRPr="00C24E18">
        <w:rPr>
          <w:rFonts w:ascii="Angsana New" w:hAnsi="Angsana New"/>
          <w:sz w:val="30"/>
          <w:szCs w:val="30"/>
          <w:cs/>
        </w:rPr>
        <w:t xml:space="preserve">อื่นๆ คงที่ </w:t>
      </w:r>
    </w:p>
    <w:p w:rsidR="0013657F" w:rsidRPr="00C24E18" w:rsidRDefault="0013657F" w:rsidP="00DE0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1"/>
        <w:gridCol w:w="989"/>
        <w:gridCol w:w="270"/>
        <w:gridCol w:w="1033"/>
        <w:gridCol w:w="268"/>
        <w:gridCol w:w="1046"/>
      </w:tblGrid>
      <w:tr w:rsidR="002D6044" w:rsidRPr="00C24E18" w:rsidTr="002E23CD">
        <w:tc>
          <w:tcPr>
            <w:tcW w:w="4320" w:type="dxa"/>
          </w:tcPr>
          <w:p w:rsidR="002D6044" w:rsidRPr="00C24E18" w:rsidRDefault="002D6044" w:rsidP="0034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</w:tcPr>
          <w:p w:rsidR="002D6044" w:rsidRPr="00C24E18" w:rsidRDefault="002D6044" w:rsidP="0034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4E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24E1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3657F" w:rsidRPr="00C24E18" w:rsidTr="000318C9">
        <w:tc>
          <w:tcPr>
            <w:tcW w:w="4320" w:type="dxa"/>
          </w:tcPr>
          <w:p w:rsidR="0013657F" w:rsidRPr="00C24E18" w:rsidRDefault="0013657F" w:rsidP="0013657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</w:t>
            </w:r>
            <w:r w:rsidR="00297AB6"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าร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40" w:type="dxa"/>
            <w:gridSpan w:val="3"/>
          </w:tcPr>
          <w:p w:rsidR="0013657F" w:rsidRPr="00C24E18" w:rsidRDefault="0013657F" w:rsidP="002D6044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AB67FA" w:rsidRPr="00AB67F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13657F" w:rsidRPr="00C24E18" w:rsidRDefault="0013657F" w:rsidP="0057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:rsidR="0013657F" w:rsidRPr="00C24E18" w:rsidRDefault="0013657F" w:rsidP="002D604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ข้อสมมติลดลงร้อยละ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C6AD3" w:rsidRPr="00C24E18" w:rsidTr="000318C9">
        <w:tc>
          <w:tcPr>
            <w:tcW w:w="4320" w:type="dxa"/>
          </w:tcPr>
          <w:p w:rsidR="005C6AD3" w:rsidRPr="00C24E18" w:rsidRDefault="005C6AD3" w:rsidP="005C6AD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B67FA" w:rsidRPr="00AB67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5C6AD3" w:rsidRPr="00C24E18" w:rsidRDefault="00AB67FA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6AD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1" w:type="dxa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5C6AD3" w:rsidRPr="00C24E18" w:rsidRDefault="00AB67FA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6AD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:rsidR="005C6AD3" w:rsidRPr="00C24E18" w:rsidRDefault="00AB67FA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6AD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68" w:type="dxa"/>
          </w:tcPr>
          <w:p w:rsidR="005C6AD3" w:rsidRPr="00C24E18" w:rsidRDefault="005C6AD3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5C6AD3" w:rsidRPr="00C24E18" w:rsidRDefault="00AB67FA" w:rsidP="005C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6AD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5C6AD3" w:rsidRPr="00C24E18" w:rsidTr="002D6044">
        <w:trPr>
          <w:trHeight w:val="263"/>
        </w:trPr>
        <w:tc>
          <w:tcPr>
            <w:tcW w:w="4320" w:type="dxa"/>
          </w:tcPr>
          <w:p w:rsidR="005C6AD3" w:rsidRPr="00C24E18" w:rsidRDefault="005C6AD3" w:rsidP="005C6AD3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7" w:type="dxa"/>
            <w:gridSpan w:val="7"/>
          </w:tcPr>
          <w:p w:rsidR="005C6AD3" w:rsidRPr="00C24E18" w:rsidRDefault="005C6AD3" w:rsidP="005C6AD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4E1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A06A9" w:rsidRPr="00C24E18" w:rsidTr="000318C9">
        <w:tc>
          <w:tcPr>
            <w:tcW w:w="4320" w:type="dxa"/>
          </w:tcPr>
          <w:p w:rsidR="000A06A9" w:rsidRPr="00C24E18" w:rsidRDefault="000A06A9" w:rsidP="000A06A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24E1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C24E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2,024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1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5)</w:t>
            </w:r>
          </w:p>
        </w:tc>
        <w:tc>
          <w:tcPr>
            <w:tcW w:w="270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  <w:tc>
          <w:tcPr>
            <w:tcW w:w="268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A06A9" w:rsidRPr="00C24E18" w:rsidTr="000318C9">
        <w:tc>
          <w:tcPr>
            <w:tcW w:w="4320" w:type="dxa"/>
          </w:tcPr>
          <w:p w:rsidR="000A06A9" w:rsidRPr="00C24E18" w:rsidRDefault="000A06A9" w:rsidP="000A06A9">
            <w:pPr>
              <w:ind w:left="234" w:hanging="234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C24E1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271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,585</w:t>
            </w:r>
          </w:p>
        </w:tc>
        <w:tc>
          <w:tcPr>
            <w:tcW w:w="270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086)</w:t>
            </w:r>
          </w:p>
        </w:tc>
        <w:tc>
          <w:tcPr>
            <w:tcW w:w="268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79)</w:t>
            </w:r>
          </w:p>
        </w:tc>
      </w:tr>
      <w:tr w:rsidR="000A06A9" w:rsidRPr="00C24E18" w:rsidTr="00120694">
        <w:tc>
          <w:tcPr>
            <w:tcW w:w="4320" w:type="dxa"/>
          </w:tcPr>
          <w:p w:rsidR="000A06A9" w:rsidRPr="00C24E18" w:rsidRDefault="000A06A9" w:rsidP="000A06A9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5)</w:t>
            </w:r>
          </w:p>
        </w:tc>
        <w:tc>
          <w:tcPr>
            <w:tcW w:w="270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508</w:t>
            </w:r>
          </w:p>
        </w:tc>
        <w:tc>
          <w:tcPr>
            <w:tcW w:w="268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B6362" w:rsidRPr="00C24E18" w:rsidTr="00120694">
        <w:tc>
          <w:tcPr>
            <w:tcW w:w="4320" w:type="dxa"/>
          </w:tcPr>
          <w:p w:rsidR="009B6362" w:rsidRPr="00C24E18" w:rsidRDefault="009B6362" w:rsidP="000A06A9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:rsidR="009B6362" w:rsidRPr="00C24E18" w:rsidRDefault="009B6362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9B6362" w:rsidRPr="00C24E18" w:rsidRDefault="009B6362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:rsidR="009B6362" w:rsidRPr="00C24E18" w:rsidRDefault="009B6362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6362" w:rsidRPr="00C24E18" w:rsidRDefault="009B6362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:rsidR="009B6362" w:rsidRPr="00AB67FA" w:rsidRDefault="009B6362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9B6362" w:rsidRPr="00C24E18" w:rsidRDefault="009B6362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9B6362" w:rsidRPr="00AB67FA" w:rsidRDefault="009B6362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6A9" w:rsidRPr="00C24E18" w:rsidTr="002E23CD">
        <w:tc>
          <w:tcPr>
            <w:tcW w:w="4320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6A9" w:rsidRPr="00C24E18" w:rsidTr="000318C9">
        <w:tc>
          <w:tcPr>
            <w:tcW w:w="4320" w:type="dxa"/>
          </w:tcPr>
          <w:p w:rsidR="000A06A9" w:rsidRPr="00C24E18" w:rsidRDefault="000A06A9" w:rsidP="000A06A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</w:t>
            </w: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าร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40" w:type="dxa"/>
            <w:gridSpan w:val="3"/>
          </w:tcPr>
          <w:p w:rsidR="000A06A9" w:rsidRPr="00C24E18" w:rsidRDefault="000A06A9" w:rsidP="000A06A9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AB67F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:rsidR="000A06A9" w:rsidRPr="00C24E18" w:rsidRDefault="000A06A9" w:rsidP="000A06A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ข้อสมมติลดลงร้อยละ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A06A9" w:rsidRPr="00C24E18" w:rsidTr="000318C9">
        <w:tc>
          <w:tcPr>
            <w:tcW w:w="4320" w:type="dxa"/>
          </w:tcPr>
          <w:p w:rsidR="000A06A9" w:rsidRPr="00C24E18" w:rsidRDefault="000A06A9" w:rsidP="000A06A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B67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0A06A9" w:rsidRPr="00C24E18" w:rsidRDefault="000A06A9" w:rsidP="000A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1" w:type="dxa"/>
          </w:tcPr>
          <w:p w:rsidR="000A06A9" w:rsidRPr="00C24E18" w:rsidRDefault="000A06A9" w:rsidP="000A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0A06A9" w:rsidRPr="00C24E18" w:rsidRDefault="000A06A9" w:rsidP="000A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0A06A9" w:rsidRPr="00C24E18" w:rsidRDefault="000A06A9" w:rsidP="000A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:rsidR="000A06A9" w:rsidRPr="00C24E18" w:rsidRDefault="000A06A9" w:rsidP="000A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68" w:type="dxa"/>
          </w:tcPr>
          <w:p w:rsidR="000A06A9" w:rsidRPr="00C24E18" w:rsidRDefault="000A06A9" w:rsidP="000A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0A06A9" w:rsidRPr="00C24E18" w:rsidRDefault="000A06A9" w:rsidP="000A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0A06A9" w:rsidRPr="00C24E18" w:rsidTr="000318C9">
        <w:tc>
          <w:tcPr>
            <w:tcW w:w="4320" w:type="dxa"/>
          </w:tcPr>
          <w:p w:rsidR="000A06A9" w:rsidRPr="00C24E18" w:rsidRDefault="000A06A9" w:rsidP="000A06A9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7" w:type="dxa"/>
            <w:gridSpan w:val="7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A06A9" w:rsidRPr="00C24E18" w:rsidTr="000318C9">
        <w:tc>
          <w:tcPr>
            <w:tcW w:w="4320" w:type="dxa"/>
          </w:tcPr>
          <w:p w:rsidR="000A06A9" w:rsidRPr="00C24E18" w:rsidRDefault="000A06A9" w:rsidP="000A06A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C24E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652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1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,555)</w:t>
            </w:r>
          </w:p>
        </w:tc>
        <w:tc>
          <w:tcPr>
            <w:tcW w:w="270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1,889</w:t>
            </w:r>
          </w:p>
        </w:tc>
        <w:tc>
          <w:tcPr>
            <w:tcW w:w="268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,777</w:t>
            </w:r>
          </w:p>
        </w:tc>
      </w:tr>
      <w:tr w:rsidR="000A06A9" w:rsidRPr="00C24E18" w:rsidTr="000318C9">
        <w:tc>
          <w:tcPr>
            <w:tcW w:w="4320" w:type="dxa"/>
          </w:tcPr>
          <w:p w:rsidR="000A06A9" w:rsidRPr="00C24E18" w:rsidRDefault="000A06A9" w:rsidP="000A06A9">
            <w:pPr>
              <w:ind w:left="234" w:hanging="234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,9</w:t>
            </w:r>
            <w:r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271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(1,704)</w:t>
            </w:r>
          </w:p>
        </w:tc>
        <w:tc>
          <w:tcPr>
            <w:tcW w:w="268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5)</w:t>
            </w:r>
          </w:p>
        </w:tc>
      </w:tr>
      <w:tr w:rsidR="000A06A9" w:rsidRPr="00C24E18" w:rsidTr="002E23CD">
        <w:tc>
          <w:tcPr>
            <w:tcW w:w="4320" w:type="dxa"/>
          </w:tcPr>
          <w:p w:rsidR="000A06A9" w:rsidRPr="00C24E18" w:rsidRDefault="000A06A9" w:rsidP="000A06A9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59)</w:t>
            </w:r>
          </w:p>
        </w:tc>
        <w:tc>
          <w:tcPr>
            <w:tcW w:w="270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1,204</w:t>
            </w:r>
          </w:p>
        </w:tc>
        <w:tc>
          <w:tcPr>
            <w:tcW w:w="268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</w:tbl>
    <w:p w:rsidR="00AB3E8E" w:rsidRPr="00C24E18" w:rsidRDefault="00AB67FA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AB67FA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DD7D67">
        <w:rPr>
          <w:rFonts w:ascii="Angsana New" w:hAnsi="Angsana New" w:cs="Angsana New"/>
          <w:b/>
          <w:bCs/>
          <w:sz w:val="30"/>
          <w:szCs w:val="30"/>
        </w:rPr>
        <w:t>4</w:t>
      </w:r>
      <w:r w:rsidR="00AB3E8E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AB3E8E" w:rsidRPr="00C24E18">
        <w:rPr>
          <w:rFonts w:ascii="Angsana New" w:hAnsi="Angsana New" w:cs="Angsana New"/>
          <w:b/>
          <w:bCs/>
          <w:sz w:val="30"/>
          <w:szCs w:val="30"/>
          <w:cs/>
        </w:rPr>
        <w:t>ทุน</w:t>
      </w:r>
      <w:r w:rsidR="009B1932" w:rsidRPr="00C24E18">
        <w:rPr>
          <w:rFonts w:ascii="Angsana New" w:hAnsi="Angsana New" w:cs="Angsana New"/>
          <w:b/>
          <w:bCs/>
          <w:sz w:val="30"/>
          <w:szCs w:val="30"/>
          <w:cs/>
        </w:rPr>
        <w:t>เรือนหุ้น</w:t>
      </w:r>
    </w:p>
    <w:p w:rsidR="003C2108" w:rsidRPr="00C24E18" w:rsidRDefault="003C2108" w:rsidP="007B570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:rsidR="00933D01" w:rsidRPr="00C24E18" w:rsidRDefault="00933D01" w:rsidP="009C5B6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C24E18">
        <w:rPr>
          <w:rFonts w:ascii="Angsana New" w:hAnsi="Angsana New" w:cs="Angsana New"/>
          <w:cs/>
          <w:lang w:val="en-US"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:rsidR="000F7C54" w:rsidRPr="00C24E18" w:rsidRDefault="000F7C54" w:rsidP="009C5B6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557775" w:rsidRPr="00C24E18" w:rsidRDefault="00933D01" w:rsidP="009C5B6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C24E18">
        <w:rPr>
          <w:rFonts w:ascii="Angsana New" w:hAnsi="Angsana New" w:cs="Angsana New"/>
          <w:b/>
          <w:bCs/>
          <w:i/>
          <w:iCs/>
          <w:cs/>
          <w:lang w:val="en-US"/>
        </w:rPr>
        <w:t>ส่วนเกินมูลค่าหุ้น</w:t>
      </w:r>
    </w:p>
    <w:p w:rsidR="00557775" w:rsidRPr="00C24E18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:rsidR="00933D01" w:rsidRDefault="00933D01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1205E4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3</w:t>
      </w:r>
      <w:r w:rsidR="001205E4">
        <w:rPr>
          <w:rFonts w:ascii="Angsana New" w:hAnsi="Angsana New" w:cs="Angsana New"/>
          <w:sz w:val="30"/>
          <w:szCs w:val="30"/>
        </w:rPr>
        <w:t>5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9B1932" w:rsidRPr="00C24E18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1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="009B1932" w:rsidRPr="00C24E18">
        <w:rPr>
          <w:rFonts w:ascii="Angsana New" w:hAnsi="Angsana New" w:cs="Angsana New"/>
          <w:sz w:val="30"/>
          <w:szCs w:val="30"/>
        </w:rPr>
        <w:t>“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ส่วนเกินมูลค่าหุ้นทุน</w:t>
      </w:r>
      <w:r w:rsidRPr="00C24E18">
        <w:rPr>
          <w:rFonts w:ascii="Angsana New" w:hAnsi="Angsana New" w:cs="Angsana New"/>
          <w:sz w:val="30"/>
          <w:szCs w:val="30"/>
        </w:rPr>
        <w:t>”</w:t>
      </w:r>
      <w:r w:rsidRPr="00C24E18">
        <w:rPr>
          <w:rFonts w:ascii="Angsana New" w:hAnsi="Angsana New" w:cs="Angsana New"/>
          <w:sz w:val="30"/>
          <w:szCs w:val="30"/>
          <w:cs/>
        </w:rPr>
        <w:t>)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ส่วนเกินมูลค่าหุ้นทุน</w:t>
      </w:r>
      <w:r w:rsidRPr="00C24E18">
        <w:rPr>
          <w:rFonts w:ascii="Angsana New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:rsidR="001F771A" w:rsidRDefault="001F771A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557775" w:rsidRPr="00C24E18" w:rsidRDefault="00933D01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ส่วนเกินทุนจากการเปลี่ยนแปลงสัดส่วนการถือหุ้นในบริษัทย่อย</w:t>
      </w:r>
    </w:p>
    <w:p w:rsidR="00557775" w:rsidRPr="00C24E18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4B6C35" w:rsidRDefault="00933D01" w:rsidP="009C5B6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</w:rPr>
      </w:pPr>
      <w:r w:rsidRPr="00C24E18">
        <w:rPr>
          <w:rFonts w:ascii="Angsana New" w:hAnsi="Angsana New" w:cs="Angsana New"/>
          <w:cs/>
        </w:rPr>
        <w:t>ส่วนเกินทุนจากการเปลี่ยนแปลงสัดส่วนการถือหุ้นในบริษัทย่อย เป็นผลต่างระหว่างเงินที่จ่ายซื้อสัดส่วนของบริษัทย่อยที่เพิ่มขึ้นกับมูลค่าตามบัญชีของบริษัทย่อย ซึ่งเกิดจากการเพิ่มสัดส่วนการลงทุนในบริษัทย่อย โดยส่วนเกินทุนดังกล่าวจะนำไปจ่ายเป็นเงินปันผลไม่ได้</w:t>
      </w:r>
    </w:p>
    <w:p w:rsidR="00054F8E" w:rsidRDefault="00054F8E" w:rsidP="009C5B6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:rsidR="00555E4C" w:rsidRPr="00C24E18" w:rsidRDefault="00AB67FA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AB67FA">
        <w:rPr>
          <w:rFonts w:ascii="Angsana New" w:hAnsi="Angsana New" w:cs="Angsana New"/>
          <w:b/>
          <w:bCs/>
          <w:sz w:val="30"/>
          <w:szCs w:val="30"/>
        </w:rPr>
        <w:t>1</w:t>
      </w:r>
      <w:r w:rsidR="00DD7D67">
        <w:rPr>
          <w:rFonts w:ascii="Angsana New" w:hAnsi="Angsana New" w:cs="Angsana New"/>
          <w:b/>
          <w:bCs/>
          <w:sz w:val="30"/>
          <w:szCs w:val="30"/>
        </w:rPr>
        <w:t>5</w:t>
      </w:r>
      <w:r w:rsidR="00850582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791F7E" w:rsidRPr="00C24E18">
        <w:rPr>
          <w:rFonts w:ascii="Angsana New" w:hAnsi="Angsana New" w:cs="Angsana New"/>
          <w:b/>
          <w:bCs/>
          <w:sz w:val="30"/>
          <w:szCs w:val="30"/>
          <w:cs/>
        </w:rPr>
        <w:t>สำรอง</w:t>
      </w:r>
      <w:r w:rsidR="009B1932" w:rsidRPr="00C24E18">
        <w:rPr>
          <w:rFonts w:ascii="Angsana New" w:hAnsi="Angsana New" w:cs="Angsana New"/>
          <w:b/>
          <w:bCs/>
          <w:sz w:val="30"/>
          <w:szCs w:val="30"/>
          <w:cs/>
        </w:rPr>
        <w:t>ตามกฏหมาย</w:t>
      </w:r>
    </w:p>
    <w:p w:rsidR="00557775" w:rsidRPr="00C24E18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7A1DD7" w:rsidRPr="00C24E18" w:rsidRDefault="00933D01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Pr="00C24E18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3</w:t>
      </w:r>
      <w:r w:rsidRPr="00C24E18">
        <w:rPr>
          <w:rFonts w:ascii="Angsana New" w:hAnsi="Angsana New" w:cs="Angsana New"/>
          <w:sz w:val="30"/>
          <w:szCs w:val="30"/>
        </w:rPr>
        <w:t>5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AB67FA" w:rsidRPr="00AB67FA">
        <w:rPr>
          <w:rFonts w:ascii="Angsana New" w:hAnsi="Angsana New" w:cs="Angsana New"/>
          <w:sz w:val="30"/>
          <w:szCs w:val="30"/>
        </w:rPr>
        <w:t>116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="009B1932" w:rsidRPr="00C24E18">
        <w:rPr>
          <w:rFonts w:ascii="Angsana New" w:hAnsi="Angsana New" w:cs="Angsana New"/>
          <w:sz w:val="30"/>
          <w:szCs w:val="30"/>
        </w:rPr>
        <w:t>“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="009B1932" w:rsidRPr="00C24E18">
        <w:rPr>
          <w:rFonts w:ascii="Angsana New" w:hAnsi="Angsana New" w:cs="Angsana New"/>
          <w:sz w:val="30"/>
          <w:szCs w:val="30"/>
        </w:rPr>
        <w:t>”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9B1932" w:rsidRPr="00C24E18">
        <w:rPr>
          <w:rFonts w:ascii="Angsana New" w:hAnsi="Angsana New" w:cs="Angsana New"/>
          <w:sz w:val="30"/>
          <w:szCs w:val="30"/>
        </w:rPr>
        <w:t xml:space="preserve">5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B67FA" w:rsidRPr="00AB67FA">
        <w:rPr>
          <w:rFonts w:ascii="Angsana New" w:hAnsi="Angsana New" w:cs="Angsana New"/>
          <w:sz w:val="30"/>
          <w:szCs w:val="30"/>
        </w:rPr>
        <w:t>10</w:t>
      </w:r>
      <w:r w:rsidR="009B1932" w:rsidRPr="00C24E18">
        <w:rPr>
          <w:rFonts w:ascii="Angsana New" w:hAnsi="Angsana New" w:cs="Angsana New"/>
          <w:sz w:val="30"/>
          <w:szCs w:val="30"/>
        </w:rPr>
        <w:t xml:space="preserve">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CD2555" w:rsidRDefault="00CD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557775" w:rsidRPr="00C24E18" w:rsidRDefault="00AB67FA" w:rsidP="00125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AB67FA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DD7D67">
        <w:rPr>
          <w:rFonts w:ascii="Angsana New" w:hAnsi="Angsana New" w:cs="Angsana New"/>
          <w:b/>
          <w:bCs/>
          <w:sz w:val="30"/>
          <w:szCs w:val="30"/>
        </w:rPr>
        <w:t>6</w:t>
      </w:r>
      <w:r w:rsidR="00BC7831" w:rsidRPr="00C24E18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25537" w:rsidRPr="00C24E18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  <w:r w:rsidR="00114F11" w:rsidRPr="00C24E18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</w:t>
      </w:r>
      <w:r w:rsidR="0055697B" w:rsidRPr="00C24E18">
        <w:rPr>
          <w:rFonts w:ascii="Angsana New" w:hAnsi="Angsana New" w:cs="Angsana New" w:hint="cs"/>
          <w:b/>
          <w:bCs/>
          <w:sz w:val="30"/>
          <w:szCs w:val="30"/>
          <w:cs/>
        </w:rPr>
        <w:t>ำ</w:t>
      </w:r>
      <w:r w:rsidR="00114F11" w:rsidRPr="00C24E18">
        <w:rPr>
          <w:rFonts w:ascii="Angsana New" w:hAnsi="Angsana New" w:cs="Angsana New" w:hint="cs"/>
          <w:b/>
          <w:bCs/>
          <w:sz w:val="30"/>
          <w:szCs w:val="30"/>
          <w:cs/>
        </w:rPr>
        <w:t>แนกรายได้</w:t>
      </w:r>
    </w:p>
    <w:p w:rsidR="00125537" w:rsidRPr="00C24E18" w:rsidRDefault="00125537" w:rsidP="00125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4D34B0" w:rsidRPr="00C24E18" w:rsidRDefault="004D34B0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:rsidR="004D34B0" w:rsidRPr="00C24E18" w:rsidRDefault="004D34B0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ab/>
      </w:r>
    </w:p>
    <w:p w:rsidR="004D34B0" w:rsidRPr="00C24E18" w:rsidRDefault="00774163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</w:t>
      </w:r>
      <w:r w:rsidR="004D34B0" w:rsidRPr="00C24E18">
        <w:rPr>
          <w:rFonts w:ascii="Angsana New" w:hAnsi="Angsana New" w:cs="Angsana New" w:hint="cs"/>
          <w:sz w:val="30"/>
          <w:szCs w:val="30"/>
          <w:cs/>
        </w:rPr>
        <w:t>กลุ่มบริษัทดำเนินกิจการในส่วนงานเดียวคือ</w:t>
      </w:r>
      <w:r w:rsidR="004D34B0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4D34B0" w:rsidRPr="00C24E18">
        <w:rPr>
          <w:rFonts w:ascii="Angsana New" w:hAnsi="Angsana New" w:cs="Angsana New" w:hint="cs"/>
          <w:sz w:val="30"/>
          <w:szCs w:val="30"/>
          <w:cs/>
        </w:rPr>
        <w:t>ธุรกิจผลิตและจัดจำหน่ายชิ้นส่วนประกอบรถยนต์</w:t>
      </w:r>
      <w:r w:rsidR="004D34B0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4D34B0" w:rsidRPr="00C24E18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="004D34B0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4D34B0" w:rsidRPr="00C24E18">
        <w:rPr>
          <w:rFonts w:ascii="Angsana New" w:hAnsi="Angsana New" w:cs="Angsana New" w:hint="cs"/>
          <w:sz w:val="30"/>
          <w:szCs w:val="30"/>
          <w:cs/>
        </w:rPr>
        <w:t>มีส่วนงานที่รายงานเพียงส่วนงานเดียว</w:t>
      </w:r>
    </w:p>
    <w:p w:rsidR="004D34B0" w:rsidRPr="00C24E18" w:rsidRDefault="004D34B0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D34B0" w:rsidRDefault="004D34B0" w:rsidP="007B5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กลุ่มบริษัทมีการจัดการบริหารโดยมาตรฐานระดับสากล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แต่มีกระบวนการผลิตและสำนักงานขายในประเทศไทย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9E14B7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:rsidR="009873E3" w:rsidRPr="00C24E18" w:rsidRDefault="009873E3" w:rsidP="007B5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D34B0" w:rsidRDefault="004D34B0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</w:p>
    <w:p w:rsidR="00E632D4" w:rsidRPr="00C24E18" w:rsidRDefault="00E632D4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F49D3" w:rsidRPr="00C24E18" w:rsidRDefault="004D34B0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และประเภทของลูกค้า</w:t>
      </w:r>
    </w:p>
    <w:p w:rsidR="004D34B0" w:rsidRPr="00C24E18" w:rsidRDefault="004D34B0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6"/>
        <w:gridCol w:w="1080"/>
        <w:gridCol w:w="270"/>
        <w:gridCol w:w="1058"/>
        <w:gridCol w:w="270"/>
        <w:gridCol w:w="1006"/>
        <w:gridCol w:w="270"/>
        <w:gridCol w:w="1005"/>
      </w:tblGrid>
      <w:tr w:rsidR="004D34B0" w:rsidRPr="00C24E18" w:rsidTr="009E14B7">
        <w:tc>
          <w:tcPr>
            <w:tcW w:w="4206" w:type="dxa"/>
          </w:tcPr>
          <w:p w:rsidR="004D34B0" w:rsidRPr="00C24E18" w:rsidRDefault="004D34B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:rsidR="004D34B0" w:rsidRPr="00C24E18" w:rsidRDefault="004D34B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D34B0" w:rsidRPr="00C24E18" w:rsidRDefault="004D34B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1" w:type="dxa"/>
            <w:gridSpan w:val="3"/>
          </w:tcPr>
          <w:p w:rsidR="004D34B0" w:rsidRPr="00C24E18" w:rsidRDefault="004D34B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34B0" w:rsidRPr="00C24E18" w:rsidTr="009E14B7">
        <w:tc>
          <w:tcPr>
            <w:tcW w:w="4206" w:type="dxa"/>
          </w:tcPr>
          <w:p w:rsidR="004D34B0" w:rsidRPr="00C24E18" w:rsidRDefault="004D34B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D34B0" w:rsidRPr="00C24E18" w:rsidRDefault="00AB67FA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4D34B0" w:rsidRPr="00C24E18" w:rsidRDefault="00AB67FA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4D34B0" w:rsidRPr="00C24E18" w:rsidRDefault="00AB67FA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4D34B0" w:rsidRPr="00C24E18" w:rsidRDefault="00AB67FA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4D34B0" w:rsidRPr="00C24E18" w:rsidTr="009E14B7">
        <w:tc>
          <w:tcPr>
            <w:tcW w:w="4206" w:type="dxa"/>
          </w:tcPr>
          <w:p w:rsidR="004D34B0" w:rsidRPr="00C24E18" w:rsidRDefault="004D34B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</w:tcPr>
          <w:p w:rsidR="004D34B0" w:rsidRPr="00C24E18" w:rsidRDefault="004D34B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34B0" w:rsidRPr="00C24E18" w:rsidTr="009E14B7">
        <w:tc>
          <w:tcPr>
            <w:tcW w:w="4206" w:type="dxa"/>
          </w:tcPr>
          <w:p w:rsidR="004D34B0" w:rsidRPr="00C24E18" w:rsidRDefault="004D34B0" w:rsidP="008D6D4F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1080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05E4" w:rsidRPr="00C24E18" w:rsidTr="009E14B7">
        <w:tc>
          <w:tcPr>
            <w:tcW w:w="4206" w:type="dxa"/>
          </w:tcPr>
          <w:p w:rsidR="001205E4" w:rsidRPr="00C24E18" w:rsidRDefault="001205E4" w:rsidP="001205E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080" w:type="dxa"/>
          </w:tcPr>
          <w:p w:rsidR="001205E4" w:rsidRPr="00E632D4" w:rsidRDefault="000A06A9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632D4">
              <w:rPr>
                <w:rFonts w:ascii="Angsana New" w:hAnsi="Angsana New" w:cs="Angsana New"/>
                <w:sz w:val="30"/>
                <w:szCs w:val="30"/>
              </w:rPr>
              <w:t>309,32</w:t>
            </w:r>
            <w:r w:rsidR="00E632D4" w:rsidRPr="00E632D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205E4" w:rsidRPr="00E632D4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1205E4" w:rsidRPr="00E632D4" w:rsidRDefault="000A06A9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632D4">
              <w:rPr>
                <w:rFonts w:ascii="Angsana New" w:hAnsi="Angsana New" w:cs="Angsana New"/>
                <w:sz w:val="30"/>
                <w:szCs w:val="30"/>
              </w:rPr>
              <w:t>265,093</w:t>
            </w:r>
          </w:p>
        </w:tc>
        <w:tc>
          <w:tcPr>
            <w:tcW w:w="270" w:type="dxa"/>
          </w:tcPr>
          <w:p w:rsidR="001205E4" w:rsidRPr="00E632D4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7,877</w:t>
            </w:r>
          </w:p>
        </w:tc>
      </w:tr>
      <w:tr w:rsidR="001205E4" w:rsidRPr="00C24E18" w:rsidTr="009E14B7">
        <w:tc>
          <w:tcPr>
            <w:tcW w:w="4206" w:type="dxa"/>
          </w:tcPr>
          <w:p w:rsidR="001205E4" w:rsidRPr="00C24E18" w:rsidRDefault="001205E4" w:rsidP="001205E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205E4" w:rsidRPr="00E632D4" w:rsidRDefault="000A06A9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632D4">
              <w:rPr>
                <w:rFonts w:ascii="Angsana New" w:hAnsi="Angsana New" w:cs="Angsana New"/>
                <w:sz w:val="30"/>
                <w:szCs w:val="30"/>
              </w:rPr>
              <w:t>41,940</w:t>
            </w:r>
          </w:p>
        </w:tc>
        <w:tc>
          <w:tcPr>
            <w:tcW w:w="270" w:type="dxa"/>
          </w:tcPr>
          <w:p w:rsidR="001205E4" w:rsidRPr="00E632D4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,7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1205E4" w:rsidRPr="00E632D4" w:rsidRDefault="000A06A9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632D4">
              <w:rPr>
                <w:rFonts w:ascii="Angsana New" w:hAnsi="Angsana New" w:cs="Angsana New"/>
                <w:sz w:val="30"/>
                <w:szCs w:val="30"/>
              </w:rPr>
              <w:t>24,89</w:t>
            </w:r>
            <w:r w:rsidR="00E632D4" w:rsidRPr="00E632D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1205E4" w:rsidRPr="00E632D4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1205E4" w:rsidRPr="00C24E18" w:rsidRDefault="00AB67FA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316</w:t>
            </w:r>
          </w:p>
        </w:tc>
      </w:tr>
      <w:tr w:rsidR="001205E4" w:rsidRPr="00C24E18" w:rsidTr="009E14B7">
        <w:tc>
          <w:tcPr>
            <w:tcW w:w="4206" w:type="dxa"/>
          </w:tcPr>
          <w:p w:rsidR="001205E4" w:rsidRPr="00C24E18" w:rsidRDefault="001205E4" w:rsidP="001205E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205E4" w:rsidRPr="00E632D4" w:rsidRDefault="000A06A9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2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351,26</w:t>
            </w:r>
            <w:r w:rsidR="00E632D4" w:rsidRPr="00E632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205E4" w:rsidRPr="00E632D4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557,8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1205E4" w:rsidRPr="00E632D4" w:rsidRDefault="000A06A9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2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289,99</w:t>
            </w:r>
            <w:r w:rsidR="00E632D4" w:rsidRPr="00E632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205E4" w:rsidRPr="00E632D4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1205E4" w:rsidRPr="00C24E18" w:rsidTr="009E14B7">
        <w:tc>
          <w:tcPr>
            <w:tcW w:w="4206" w:type="dxa"/>
          </w:tcPr>
          <w:p w:rsidR="001205E4" w:rsidRPr="00C24E18" w:rsidRDefault="001205E4" w:rsidP="001205E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205E4" w:rsidRPr="00C24E18" w:rsidTr="009E14B7">
        <w:tc>
          <w:tcPr>
            <w:tcW w:w="4206" w:type="dxa"/>
          </w:tcPr>
          <w:p w:rsidR="001205E4" w:rsidRPr="00C24E18" w:rsidRDefault="001205E4" w:rsidP="001205E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ประเภทของลูกค้า</w:t>
            </w:r>
          </w:p>
        </w:tc>
        <w:tc>
          <w:tcPr>
            <w:tcW w:w="108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205E4" w:rsidRPr="00C24E18" w:rsidTr="009E14B7">
        <w:tc>
          <w:tcPr>
            <w:tcW w:w="4206" w:type="dxa"/>
          </w:tcPr>
          <w:p w:rsidR="001205E4" w:rsidRPr="00C24E18" w:rsidRDefault="001205E4" w:rsidP="001205E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บริษัทผู้ประกอบรถยนต์ </w:t>
            </w:r>
          </w:p>
        </w:tc>
        <w:tc>
          <w:tcPr>
            <w:tcW w:w="1080" w:type="dxa"/>
            <w:tcBorders>
              <w:bottom w:val="nil"/>
            </w:tcBorders>
          </w:tcPr>
          <w:p w:rsidR="001205E4" w:rsidRPr="00C24E18" w:rsidRDefault="000A06A9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12,111</w:t>
            </w:r>
          </w:p>
        </w:tc>
        <w:tc>
          <w:tcPr>
            <w:tcW w:w="27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1205E4" w:rsidRPr="00C24E18" w:rsidRDefault="00AB67FA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1205E4" w:rsidRPr="00C24E18" w:rsidRDefault="000A06A9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12,112</w:t>
            </w:r>
          </w:p>
        </w:tc>
        <w:tc>
          <w:tcPr>
            <w:tcW w:w="27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:rsidR="001205E4" w:rsidRPr="00C24E18" w:rsidRDefault="00AB67FA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1205E4" w:rsidRPr="00C24E18" w:rsidTr="009E14B7">
        <w:tc>
          <w:tcPr>
            <w:tcW w:w="4206" w:type="dxa"/>
          </w:tcPr>
          <w:p w:rsidR="001205E4" w:rsidRPr="00C24E18" w:rsidRDefault="001205E4" w:rsidP="001205E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บริษัทผู้ผลิตชิ้นส่วนประกอบรถยนต์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205E4" w:rsidRPr="00C24E18" w:rsidRDefault="000A06A9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339,154</w:t>
            </w:r>
          </w:p>
        </w:tc>
        <w:tc>
          <w:tcPr>
            <w:tcW w:w="27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9,5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1205E4" w:rsidRPr="00C24E18" w:rsidRDefault="000A06A9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277,880</w:t>
            </w:r>
          </w:p>
        </w:tc>
        <w:tc>
          <w:tcPr>
            <w:tcW w:w="27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205E4" w:rsidRPr="00C24E18" w:rsidTr="009E14B7">
        <w:tc>
          <w:tcPr>
            <w:tcW w:w="4206" w:type="dxa"/>
          </w:tcPr>
          <w:p w:rsidR="001205E4" w:rsidRPr="00C24E18" w:rsidRDefault="001205E4" w:rsidP="001205E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205E4" w:rsidRPr="00C24E18" w:rsidRDefault="000A06A9" w:rsidP="00643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351,265</w:t>
            </w:r>
          </w:p>
        </w:tc>
        <w:tc>
          <w:tcPr>
            <w:tcW w:w="27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05E4" w:rsidRPr="00C24E18" w:rsidRDefault="001205E4" w:rsidP="00643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557,8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1205E4" w:rsidRPr="00C24E18" w:rsidRDefault="000A06A9" w:rsidP="00643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289,992</w:t>
            </w:r>
          </w:p>
        </w:tc>
        <w:tc>
          <w:tcPr>
            <w:tcW w:w="270" w:type="dxa"/>
            <w:tcBorders>
              <w:bottom w:val="nil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1205E4" w:rsidRPr="00C24E18" w:rsidRDefault="001205E4" w:rsidP="00643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F558DC" w:rsidRDefault="00F558DC" w:rsidP="00E06E6E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0F7C54" w:rsidRPr="00C24E18" w:rsidRDefault="003102FB" w:rsidP="00E06E6E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ลูกค้ารายใหญ่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:rsidR="0052415A" w:rsidRPr="005E65E9" w:rsidRDefault="0052415A" w:rsidP="00E06E6E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E06E6E" w:rsidRPr="00C24E18" w:rsidRDefault="003102FB" w:rsidP="003102F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pacing w:val="-4"/>
          <w:sz w:val="30"/>
          <w:szCs w:val="30"/>
          <w:cs/>
        </w:rPr>
        <w:t>รายได้จากลูกค้า</w:t>
      </w:r>
      <w:r w:rsidR="001C2249" w:rsidRPr="00C24E18">
        <w:rPr>
          <w:rFonts w:ascii="Angsana New" w:hAnsi="Angsana New" w:cs="Angsana New" w:hint="cs"/>
          <w:spacing w:val="-4"/>
          <w:sz w:val="30"/>
          <w:szCs w:val="30"/>
          <w:cs/>
        </w:rPr>
        <w:t>รายใหญ่</w:t>
      </w:r>
      <w:r w:rsidRPr="00C24E18">
        <w:rPr>
          <w:rFonts w:ascii="Angsana New" w:hAnsi="Angsana New" w:cs="Angsana New" w:hint="cs"/>
          <w:spacing w:val="-4"/>
          <w:sz w:val="30"/>
          <w:szCs w:val="30"/>
          <w:cs/>
        </w:rPr>
        <w:t>รายหนึ่งเป็นเงินประมา</w:t>
      </w:r>
      <w:r w:rsidR="00BF56B3" w:rsidRPr="00C24E1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</w:t>
      </w:r>
      <w:r w:rsidR="000A06A9">
        <w:rPr>
          <w:rFonts w:ascii="Angsana New" w:hAnsi="Angsana New" w:cs="Angsana New"/>
          <w:spacing w:val="-4"/>
          <w:sz w:val="30"/>
          <w:szCs w:val="30"/>
        </w:rPr>
        <w:t>93</w:t>
      </w:r>
      <w:r w:rsidRPr="00C24E1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C24E18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(</w:t>
      </w:r>
      <w:r w:rsidR="00AB67FA" w:rsidRPr="00AB67FA">
        <w:rPr>
          <w:rFonts w:ascii="Angsana New" w:hAnsi="Angsana New" w:cs="Angsana New"/>
          <w:i/>
          <w:iCs/>
          <w:spacing w:val="-4"/>
          <w:sz w:val="30"/>
          <w:szCs w:val="30"/>
        </w:rPr>
        <w:t>2</w:t>
      </w:r>
      <w:r w:rsidRPr="00C24E18"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i/>
          <w:iCs/>
          <w:spacing w:val="-4"/>
          <w:sz w:val="30"/>
          <w:szCs w:val="30"/>
        </w:rPr>
        <w:t>62</w:t>
      </w:r>
      <w:r w:rsidRPr="00C24E18">
        <w:rPr>
          <w:rFonts w:ascii="Angsana New" w:hAnsi="Angsana New" w:cs="Angsana New"/>
          <w:i/>
          <w:iCs/>
          <w:spacing w:val="-4"/>
          <w:sz w:val="30"/>
          <w:szCs w:val="30"/>
        </w:rPr>
        <w:t>:</w:t>
      </w:r>
      <w:r w:rsidR="00BF56B3" w:rsidRPr="00C24E1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AB67FA" w:rsidRPr="00AB67FA">
        <w:rPr>
          <w:rFonts w:ascii="Angsana New" w:hAnsi="Angsana New" w:cs="Angsana New" w:hint="cs"/>
          <w:i/>
          <w:iCs/>
          <w:spacing w:val="-4"/>
          <w:sz w:val="30"/>
          <w:szCs w:val="30"/>
        </w:rPr>
        <w:t>1</w:t>
      </w:r>
      <w:r w:rsidR="00AB67FA" w:rsidRPr="00AB67FA">
        <w:rPr>
          <w:rFonts w:ascii="Angsana New" w:hAnsi="Angsana New" w:cs="Angsana New"/>
          <w:i/>
          <w:iCs/>
          <w:spacing w:val="-4"/>
          <w:sz w:val="30"/>
          <w:szCs w:val="30"/>
        </w:rPr>
        <w:t>22</w:t>
      </w:r>
      <w:r w:rsidRPr="00C24E1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จากรายได้รวมของกลุ่มบริษัท</w:t>
      </w:r>
    </w:p>
    <w:p w:rsidR="009B5402" w:rsidRDefault="009B5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030ED0" w:rsidRPr="00C24E18" w:rsidRDefault="00030ED0" w:rsidP="00030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:rsidR="00030ED0" w:rsidRPr="00C24E18" w:rsidRDefault="00030ED0" w:rsidP="00030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:rsidR="007B5708" w:rsidRDefault="00030ED0" w:rsidP="00167B7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</w:t>
      </w:r>
      <w:r w:rsidR="00D55D39">
        <w:rPr>
          <w:rFonts w:ascii="Angsana New" w:hAnsi="Angsana New" w:cs="Angsana New" w:hint="cs"/>
          <w:sz w:val="30"/>
          <w:szCs w:val="30"/>
          <w:cs/>
        </w:rPr>
        <w:t>สำหรับการ</w:t>
      </w:r>
      <w:r w:rsidR="00D55D39" w:rsidRPr="002A7CAF">
        <w:rPr>
          <w:rFonts w:ascii="Angsana New" w:hAnsi="Angsana New" w:cs="Angsana New"/>
          <w:sz w:val="30"/>
          <w:szCs w:val="30"/>
          <w:cs/>
        </w:rPr>
        <w:t>ผลิตชิ้นส่วนยางสำหรับยานพาหนะ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</w:t>
      </w:r>
      <w:r w:rsidR="00D55D39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</w:t>
      </w:r>
      <w:r w:rsidR="00D55D39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การลงทุน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ซึ่ง ณ 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1205E4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="00BF6F6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1205E4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62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บริษัทยังไม่ใช้สิทธิการยกเว้นภาษีเงินได้นิติบุคคลจาก</w:t>
      </w:r>
      <w:r w:rsidR="00D55D39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การประกอบกิจการที่ได้รับการส่งเสริมการลงทุนดังกล่าว</w:t>
      </w:r>
    </w:p>
    <w:p w:rsidR="00F558DC" w:rsidRDefault="00F558DC" w:rsidP="00F55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372F4D" w:rsidRPr="00C24E18" w:rsidRDefault="00372F4D" w:rsidP="00643E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Cs/>
          <w:sz w:val="30"/>
          <w:szCs w:val="30"/>
        </w:rPr>
      </w:pPr>
      <w:r>
        <w:rPr>
          <w:rFonts w:ascii="Angsana New" w:hAnsi="Angsana New" w:cs="Angsana New"/>
          <w:b/>
          <w:sz w:val="30"/>
          <w:szCs w:val="30"/>
        </w:rPr>
        <w:t>17</w:t>
      </w:r>
      <w:r w:rsidRPr="00C24E18">
        <w:rPr>
          <w:rFonts w:ascii="Angsana New" w:hAnsi="Angsana New" w:cs="Angsana New"/>
          <w:bCs/>
          <w:sz w:val="30"/>
          <w:szCs w:val="30"/>
        </w:rPr>
        <w:tab/>
      </w:r>
      <w:r>
        <w:rPr>
          <w:rFonts w:ascii="Angsana New" w:hAnsi="Angsana New" w:cs="Angsana New" w:hint="cs"/>
          <w:bCs/>
          <w:sz w:val="30"/>
          <w:szCs w:val="30"/>
          <w:cs/>
        </w:rPr>
        <w:t>รายได้อื่น</w:t>
      </w:r>
    </w:p>
    <w:p w:rsidR="00557775" w:rsidRPr="00C24E18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1080"/>
        <w:gridCol w:w="270"/>
        <w:gridCol w:w="1058"/>
        <w:gridCol w:w="270"/>
        <w:gridCol w:w="1006"/>
        <w:gridCol w:w="236"/>
        <w:gridCol w:w="1005"/>
      </w:tblGrid>
      <w:tr w:rsidR="00DF65BF" w:rsidRPr="00C24E18" w:rsidTr="00DF65BF">
        <w:tc>
          <w:tcPr>
            <w:tcW w:w="3240" w:type="dxa"/>
          </w:tcPr>
          <w:p w:rsidR="00DF65BF" w:rsidRPr="00C24E18" w:rsidRDefault="00DF65BF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F65BF" w:rsidRPr="00C24E18" w:rsidRDefault="00DF65BF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8" w:type="dxa"/>
            <w:gridSpan w:val="3"/>
          </w:tcPr>
          <w:p w:rsidR="00DF65BF" w:rsidRPr="00C24E18" w:rsidRDefault="00DF65BF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F65BF" w:rsidRPr="00C24E18" w:rsidRDefault="00DF65BF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7" w:type="dxa"/>
            <w:gridSpan w:val="3"/>
          </w:tcPr>
          <w:p w:rsidR="00DF65BF" w:rsidRPr="00C24E18" w:rsidRDefault="00DF65BF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5BF" w:rsidRPr="00C24E18" w:rsidTr="00DF65BF">
        <w:tc>
          <w:tcPr>
            <w:tcW w:w="3240" w:type="dxa"/>
          </w:tcPr>
          <w:p w:rsidR="00DF65BF" w:rsidRPr="00C24E18" w:rsidRDefault="00DF65BF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F65BF" w:rsidRPr="00DF65BF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65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DF65BF" w:rsidRPr="00C24E18" w:rsidTr="00DF65BF">
        <w:tc>
          <w:tcPr>
            <w:tcW w:w="3240" w:type="dxa"/>
          </w:tcPr>
          <w:p w:rsidR="00DF65BF" w:rsidRPr="00C24E18" w:rsidRDefault="00DF65BF" w:rsidP="00E2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F65BF" w:rsidRPr="00C24E18" w:rsidRDefault="00DF65BF" w:rsidP="00174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5" w:type="dxa"/>
            <w:gridSpan w:val="7"/>
          </w:tcPr>
          <w:p w:rsidR="00DF65BF" w:rsidRPr="00C24E18" w:rsidRDefault="00DF65BF" w:rsidP="00174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65BF" w:rsidRPr="00C24E18" w:rsidTr="00DF65BF">
        <w:tc>
          <w:tcPr>
            <w:tcW w:w="3240" w:type="dxa"/>
          </w:tcPr>
          <w:p w:rsidR="00DF65BF" w:rsidRPr="00C24E18" w:rsidRDefault="00DF65BF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รายได้จากการให้เช่าโรงงาน</w:t>
            </w:r>
          </w:p>
        </w:tc>
        <w:tc>
          <w:tcPr>
            <w:tcW w:w="1080" w:type="dxa"/>
          </w:tcPr>
          <w:p w:rsidR="00DF65BF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16,057</w:t>
            </w:r>
          </w:p>
        </w:tc>
        <w:tc>
          <w:tcPr>
            <w:tcW w:w="270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:rsidR="00DF65BF" w:rsidRPr="00C24E18" w:rsidRDefault="00DF65BF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21,509</w:t>
            </w:r>
          </w:p>
        </w:tc>
        <w:tc>
          <w:tcPr>
            <w:tcW w:w="236" w:type="dxa"/>
          </w:tcPr>
          <w:p w:rsidR="00DF65BF" w:rsidRPr="00C24E18" w:rsidRDefault="00DF65BF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DF65BF" w:rsidRPr="00C24E18" w:rsidTr="00DF65BF">
        <w:tc>
          <w:tcPr>
            <w:tcW w:w="3240" w:type="dxa"/>
          </w:tcPr>
          <w:p w:rsidR="00DF65BF" w:rsidRPr="00C24E18" w:rsidRDefault="00DF65BF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124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เงินปันผลรับจากบริษัทร่วม</w:t>
            </w:r>
          </w:p>
        </w:tc>
        <w:tc>
          <w:tcPr>
            <w:tcW w:w="1080" w:type="dxa"/>
          </w:tcPr>
          <w:p w:rsidR="00DF65BF" w:rsidRPr="00DF65BF" w:rsidRDefault="00DF65BF" w:rsidP="0016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65BF"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:rsidR="00DF65BF" w:rsidRPr="00C24E18" w:rsidRDefault="00DF65BF" w:rsidP="0016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DF65BF" w:rsidRPr="00C24E18" w:rsidRDefault="00DF65BF" w:rsidP="0016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65BF" w:rsidRPr="00C24E18" w:rsidRDefault="00DF65BF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:rsidR="00DF65BF" w:rsidRPr="00C24E18" w:rsidRDefault="00DF65BF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DF65BF" w:rsidRPr="00C24E18" w:rsidRDefault="00DF65BF" w:rsidP="0016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65BF" w:rsidRPr="00C24E18" w:rsidTr="00DF65BF">
        <w:tc>
          <w:tcPr>
            <w:tcW w:w="3240" w:type="dxa"/>
          </w:tcPr>
          <w:p w:rsidR="00DF65BF" w:rsidRPr="00C24E18" w:rsidRDefault="00DF65BF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:rsidR="00DF65BF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1,066</w:t>
            </w:r>
          </w:p>
        </w:tc>
        <w:tc>
          <w:tcPr>
            <w:tcW w:w="270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F65BF" w:rsidRPr="00C24E18" w:rsidRDefault="00DF65BF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1,951</w:t>
            </w:r>
          </w:p>
        </w:tc>
        <w:tc>
          <w:tcPr>
            <w:tcW w:w="236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F65BF" w:rsidRPr="00C24E18" w:rsidTr="00DF65BF">
        <w:tc>
          <w:tcPr>
            <w:tcW w:w="3240" w:type="dxa"/>
          </w:tcPr>
          <w:p w:rsidR="00DF65BF" w:rsidRPr="00C24E18" w:rsidRDefault="00DF65BF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DF65BF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17,123</w:t>
            </w:r>
          </w:p>
        </w:tc>
        <w:tc>
          <w:tcPr>
            <w:tcW w:w="270" w:type="dxa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F65BF" w:rsidRPr="00C24E18" w:rsidRDefault="00DF65BF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35,460</w:t>
            </w:r>
          </w:p>
        </w:tc>
        <w:tc>
          <w:tcPr>
            <w:tcW w:w="236" w:type="dxa"/>
          </w:tcPr>
          <w:p w:rsidR="00DF65BF" w:rsidRPr="00C24E18" w:rsidRDefault="00DF65BF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DF65BF" w:rsidRPr="00C24E18" w:rsidRDefault="00DF65BF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5,457</w:t>
            </w:r>
          </w:p>
        </w:tc>
      </w:tr>
    </w:tbl>
    <w:p w:rsidR="006E0817" w:rsidRPr="0042619A" w:rsidRDefault="006E0817" w:rsidP="003E0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4A0C21" w:rsidRPr="00C24E18" w:rsidRDefault="00800FBA" w:rsidP="003E0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Cs/>
          <w:sz w:val="30"/>
          <w:szCs w:val="30"/>
        </w:rPr>
      </w:pPr>
      <w:r>
        <w:rPr>
          <w:rFonts w:ascii="Angsana New" w:hAnsi="Angsana New" w:cs="Angsana New"/>
          <w:b/>
          <w:sz w:val="30"/>
          <w:szCs w:val="30"/>
        </w:rPr>
        <w:t>1</w:t>
      </w:r>
      <w:r w:rsidR="00DD7D67">
        <w:rPr>
          <w:rFonts w:ascii="Angsana New" w:hAnsi="Angsana New" w:cs="Angsana New"/>
          <w:b/>
          <w:sz w:val="30"/>
          <w:szCs w:val="30"/>
        </w:rPr>
        <w:t>8</w:t>
      </w:r>
      <w:r w:rsidR="003E0CFA" w:rsidRPr="00C24E18">
        <w:rPr>
          <w:rFonts w:ascii="Angsana New" w:hAnsi="Angsana New" w:cs="Angsana New"/>
          <w:bCs/>
          <w:sz w:val="30"/>
          <w:szCs w:val="30"/>
        </w:rPr>
        <w:tab/>
      </w:r>
      <w:r w:rsidR="009B1932" w:rsidRPr="00C24E18">
        <w:rPr>
          <w:rFonts w:ascii="Angsana New" w:hAnsi="Angsana New" w:cs="Angsana New"/>
          <w:bCs/>
          <w:sz w:val="30"/>
          <w:szCs w:val="30"/>
          <w:cs/>
        </w:rPr>
        <w:t>ค่าใช้จ่ายในการบริหาร</w:t>
      </w:r>
    </w:p>
    <w:p w:rsidR="00557775" w:rsidRPr="00C24E18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80"/>
        <w:gridCol w:w="270"/>
        <w:gridCol w:w="1058"/>
        <w:gridCol w:w="270"/>
        <w:gridCol w:w="1006"/>
        <w:gridCol w:w="236"/>
        <w:gridCol w:w="1005"/>
      </w:tblGrid>
      <w:tr w:rsidR="009D2A2B" w:rsidRPr="00C24E18" w:rsidTr="009E14B7">
        <w:tc>
          <w:tcPr>
            <w:tcW w:w="4338" w:type="dxa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7" w:type="dxa"/>
            <w:gridSpan w:val="3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5E4" w:rsidRPr="00C24E18" w:rsidTr="009E14B7">
        <w:tc>
          <w:tcPr>
            <w:tcW w:w="4338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205E4" w:rsidRPr="00C24E18" w:rsidRDefault="00AB67FA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1205E4" w:rsidRPr="00C24E18" w:rsidRDefault="00AB67FA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1205E4" w:rsidRPr="00C24E18" w:rsidRDefault="00AB67FA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1205E4" w:rsidRPr="00C24E18" w:rsidRDefault="00AB67FA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1205E4" w:rsidRPr="00C24E18" w:rsidTr="009E14B7">
        <w:tc>
          <w:tcPr>
            <w:tcW w:w="4338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25" w:type="dxa"/>
            <w:gridSpan w:val="7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6A9" w:rsidRPr="00C24E18" w:rsidTr="009E14B7">
        <w:tc>
          <w:tcPr>
            <w:tcW w:w="4338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ผลประโยชน์ของ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</w:tcPr>
          <w:p w:rsidR="000A06A9" w:rsidRPr="00C24E18" w:rsidRDefault="000A06A9" w:rsidP="000A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22,541</w:t>
            </w:r>
          </w:p>
        </w:tc>
        <w:tc>
          <w:tcPr>
            <w:tcW w:w="270" w:type="dxa"/>
          </w:tcPr>
          <w:p w:rsidR="000A06A9" w:rsidRPr="00C24E18" w:rsidRDefault="000A06A9" w:rsidP="000A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0A06A9" w:rsidRPr="00C24E18" w:rsidRDefault="000A06A9" w:rsidP="000A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6" w:type="dxa"/>
          </w:tcPr>
          <w:p w:rsidR="000A06A9" w:rsidRPr="00C24E18" w:rsidRDefault="000A06A9" w:rsidP="000A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051</w:t>
            </w:r>
          </w:p>
        </w:tc>
        <w:tc>
          <w:tcPr>
            <w:tcW w:w="236" w:type="dxa"/>
          </w:tcPr>
          <w:p w:rsidR="000A06A9" w:rsidRPr="00C24E18" w:rsidRDefault="000A06A9" w:rsidP="000A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0A06A9" w:rsidRPr="00C24E18" w:rsidRDefault="000A06A9" w:rsidP="000A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7,7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205E4" w:rsidRPr="00C24E18" w:rsidTr="009E14B7">
        <w:tc>
          <w:tcPr>
            <w:tcW w:w="4338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:rsidR="001205E4" w:rsidRPr="00C24E18" w:rsidRDefault="000A06A9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372F4D">
              <w:rPr>
                <w:rFonts w:ascii="Angsana New" w:hAnsi="Angsana New" w:cs="Angsana New"/>
                <w:sz w:val="30"/>
                <w:szCs w:val="30"/>
              </w:rPr>
              <w:t>826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4,89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6" w:type="dxa"/>
          </w:tcPr>
          <w:p w:rsidR="001205E4" w:rsidRPr="00C24E18" w:rsidRDefault="00372F4D" w:rsidP="000A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3,211</w:t>
            </w:r>
          </w:p>
        </w:tc>
        <w:tc>
          <w:tcPr>
            <w:tcW w:w="236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205E4" w:rsidRPr="00C24E18" w:rsidTr="009E14B7">
        <w:tc>
          <w:tcPr>
            <w:tcW w:w="4338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205E4" w:rsidRPr="00C24E18" w:rsidRDefault="000A06A9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372F4D">
              <w:rPr>
                <w:rFonts w:ascii="Angsana New" w:hAnsi="Angsana New" w:cs="Angsana New"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1205E4" w:rsidRPr="00C24E18" w:rsidRDefault="00AB67FA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1205E4" w:rsidRPr="00C24E18" w:rsidRDefault="00372F4D" w:rsidP="000A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7,740</w:t>
            </w:r>
          </w:p>
        </w:tc>
        <w:tc>
          <w:tcPr>
            <w:tcW w:w="236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010</w:t>
            </w:r>
          </w:p>
        </w:tc>
      </w:tr>
      <w:tr w:rsidR="001205E4" w:rsidRPr="00C24E18" w:rsidTr="009E14B7">
        <w:tc>
          <w:tcPr>
            <w:tcW w:w="4338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205E4" w:rsidRPr="00C24E18" w:rsidRDefault="000A06A9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36,906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1205E4" w:rsidRPr="00C24E18" w:rsidRDefault="000A06A9" w:rsidP="000A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27,002</w:t>
            </w:r>
          </w:p>
        </w:tc>
        <w:tc>
          <w:tcPr>
            <w:tcW w:w="236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1205E4" w:rsidRPr="00C24E18" w:rsidRDefault="00AB67FA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205E4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9,995</w:t>
            </w:r>
          </w:p>
        </w:tc>
      </w:tr>
    </w:tbl>
    <w:p w:rsidR="00F558DC" w:rsidRDefault="00F558DC" w:rsidP="007B57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b/>
          <w:sz w:val="24"/>
          <w:szCs w:val="24"/>
        </w:rPr>
      </w:pPr>
    </w:p>
    <w:p w:rsidR="00F558DC" w:rsidRDefault="00F55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4"/>
          <w:szCs w:val="24"/>
        </w:rPr>
      </w:pPr>
      <w:r>
        <w:rPr>
          <w:rFonts w:ascii="Angsana New" w:hAnsi="Angsana New" w:cs="Angsana New"/>
          <w:b/>
          <w:sz w:val="24"/>
          <w:szCs w:val="24"/>
        </w:rPr>
        <w:br w:type="page"/>
      </w:r>
    </w:p>
    <w:p w:rsidR="007A1DD7" w:rsidRPr="00C24E18" w:rsidRDefault="00DD7D67" w:rsidP="009C5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 w:cs="Angsana New"/>
          <w:bCs/>
          <w:sz w:val="30"/>
          <w:szCs w:val="30"/>
        </w:rPr>
      </w:pPr>
      <w:r>
        <w:rPr>
          <w:rFonts w:ascii="Angsana New" w:hAnsi="Angsana New" w:cs="Angsana New"/>
          <w:b/>
          <w:sz w:val="30"/>
          <w:szCs w:val="30"/>
        </w:rPr>
        <w:lastRenderedPageBreak/>
        <w:t>19</w:t>
      </w:r>
      <w:r w:rsidR="009B1932" w:rsidRPr="00C24E18">
        <w:rPr>
          <w:rFonts w:ascii="Angsana New" w:hAnsi="Angsana New" w:cs="Angsana New"/>
          <w:bCs/>
          <w:sz w:val="30"/>
          <w:szCs w:val="30"/>
          <w:cs/>
        </w:rPr>
        <w:tab/>
        <w:t>ค่าใช้จ่ายผลประโยชน์</w:t>
      </w:r>
      <w:r w:rsidR="004B252F" w:rsidRPr="00C24E18">
        <w:rPr>
          <w:rFonts w:ascii="Angsana New" w:hAnsi="Angsana New" w:cs="Angsana New" w:hint="cs"/>
          <w:bCs/>
          <w:sz w:val="30"/>
          <w:szCs w:val="30"/>
          <w:cs/>
        </w:rPr>
        <w:t>ของ</w:t>
      </w:r>
      <w:r w:rsidR="009B1932" w:rsidRPr="00C24E18">
        <w:rPr>
          <w:rFonts w:ascii="Angsana New" w:hAnsi="Angsana New" w:cs="Angsana New"/>
          <w:bCs/>
          <w:sz w:val="30"/>
          <w:szCs w:val="30"/>
          <w:cs/>
        </w:rPr>
        <w:t>พนักงาน</w:t>
      </w:r>
    </w:p>
    <w:p w:rsidR="00557775" w:rsidRPr="00054F8E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4"/>
        <w:gridCol w:w="1169"/>
        <w:gridCol w:w="1085"/>
        <w:gridCol w:w="270"/>
        <w:gridCol w:w="1080"/>
        <w:gridCol w:w="270"/>
        <w:gridCol w:w="990"/>
        <w:gridCol w:w="270"/>
        <w:gridCol w:w="976"/>
        <w:gridCol w:w="14"/>
      </w:tblGrid>
      <w:tr w:rsidR="009D2A2B" w:rsidRPr="00C24E18" w:rsidTr="009E14B7">
        <w:tc>
          <w:tcPr>
            <w:tcW w:w="3164" w:type="dxa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5" w:type="dxa"/>
            <w:gridSpan w:val="3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4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5E4" w:rsidRPr="00C24E18" w:rsidTr="009E14B7">
        <w:tc>
          <w:tcPr>
            <w:tcW w:w="3164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5" w:type="dxa"/>
          </w:tcPr>
          <w:p w:rsidR="001205E4" w:rsidRPr="00C24E18" w:rsidRDefault="00AB67FA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5E4" w:rsidRPr="00C24E18" w:rsidRDefault="00AB67FA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205E4" w:rsidRPr="00C24E18" w:rsidRDefault="00AB67FA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1205E4" w:rsidRPr="00C24E18" w:rsidRDefault="00AB67FA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1205E4" w:rsidRPr="00C24E18" w:rsidTr="009E14B7">
        <w:tc>
          <w:tcPr>
            <w:tcW w:w="3164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5" w:type="dxa"/>
            <w:gridSpan w:val="8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7A15" w:rsidRPr="00C24E18" w:rsidTr="009E14B7">
        <w:trPr>
          <w:gridAfter w:val="1"/>
          <w:wAfter w:w="14" w:type="dxa"/>
        </w:trPr>
        <w:tc>
          <w:tcPr>
            <w:tcW w:w="3164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9" w:type="dxa"/>
          </w:tcPr>
          <w:p w:rsidR="008B7A15" w:rsidRPr="00C24E18" w:rsidRDefault="008B7A15" w:rsidP="008B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67,425</w:t>
            </w:r>
          </w:p>
        </w:tc>
        <w:tc>
          <w:tcPr>
            <w:tcW w:w="270" w:type="dxa"/>
          </w:tcPr>
          <w:p w:rsidR="008B7A15" w:rsidRPr="00C24E18" w:rsidRDefault="008B7A15" w:rsidP="008B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,79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7A15" w:rsidRPr="00C24E18" w:rsidTr="009E14B7">
        <w:tc>
          <w:tcPr>
            <w:tcW w:w="3164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9" w:type="dxa"/>
          </w:tcPr>
          <w:p w:rsidR="008B7A15" w:rsidRPr="00C24E18" w:rsidRDefault="008B7A15" w:rsidP="008B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619A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372F4D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5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3,498</w:t>
            </w:r>
          </w:p>
        </w:tc>
        <w:tc>
          <w:tcPr>
            <w:tcW w:w="270" w:type="dxa"/>
          </w:tcPr>
          <w:p w:rsidR="008B7A15" w:rsidRPr="00C24E18" w:rsidRDefault="008B7A15" w:rsidP="008B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906</w:t>
            </w:r>
          </w:p>
        </w:tc>
        <w:tc>
          <w:tcPr>
            <w:tcW w:w="270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5,89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B7A15" w:rsidRPr="00C24E18" w:rsidTr="009E14B7">
        <w:tc>
          <w:tcPr>
            <w:tcW w:w="3164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69" w:type="dxa"/>
          </w:tcPr>
          <w:p w:rsidR="008B7A15" w:rsidRPr="00C24E18" w:rsidRDefault="008B7A15" w:rsidP="008B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1,017</w:t>
            </w:r>
          </w:p>
        </w:tc>
        <w:tc>
          <w:tcPr>
            <w:tcW w:w="270" w:type="dxa"/>
          </w:tcPr>
          <w:p w:rsidR="008B7A15" w:rsidRPr="00C24E18" w:rsidRDefault="008B7A15" w:rsidP="008B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777</w:t>
            </w:r>
          </w:p>
        </w:tc>
        <w:tc>
          <w:tcPr>
            <w:tcW w:w="270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B7A15" w:rsidRPr="00C24E18" w:rsidTr="009E14B7">
        <w:tc>
          <w:tcPr>
            <w:tcW w:w="3164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69" w:type="dxa"/>
          </w:tcPr>
          <w:p w:rsidR="008B7A15" w:rsidRPr="00C24E18" w:rsidRDefault="008B7A15" w:rsidP="008B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19,154</w:t>
            </w:r>
          </w:p>
        </w:tc>
        <w:tc>
          <w:tcPr>
            <w:tcW w:w="270" w:type="dxa"/>
          </w:tcPr>
          <w:p w:rsidR="008B7A15" w:rsidRPr="00C24E18" w:rsidRDefault="008B7A15" w:rsidP="008B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15,315</w:t>
            </w:r>
          </w:p>
        </w:tc>
        <w:tc>
          <w:tcPr>
            <w:tcW w:w="270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,595</w:t>
            </w:r>
          </w:p>
        </w:tc>
      </w:tr>
      <w:tr w:rsidR="008B7A15" w:rsidRPr="00C24E18" w:rsidTr="009E14B7">
        <w:tc>
          <w:tcPr>
            <w:tcW w:w="3164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</w:tcPr>
          <w:p w:rsidR="008B7A15" w:rsidRPr="00C24E18" w:rsidRDefault="008B7A15" w:rsidP="008B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91,094</w:t>
            </w:r>
          </w:p>
        </w:tc>
        <w:tc>
          <w:tcPr>
            <w:tcW w:w="270" w:type="dxa"/>
          </w:tcPr>
          <w:p w:rsidR="008B7A15" w:rsidRPr="00C24E18" w:rsidRDefault="008B7A15" w:rsidP="008B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  <w:r w:rsidR="00A258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B7A15" w:rsidRPr="00C24E18" w:rsidRDefault="008B7A15" w:rsidP="008B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033</w:t>
            </w:r>
          </w:p>
        </w:tc>
      </w:tr>
    </w:tbl>
    <w:p w:rsidR="00950F44" w:rsidRPr="00167B7D" w:rsidRDefault="00950F44" w:rsidP="009C5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sz w:val="10"/>
          <w:szCs w:val="10"/>
        </w:rPr>
      </w:pPr>
    </w:p>
    <w:p w:rsidR="00E632D4" w:rsidRPr="0042619A" w:rsidRDefault="00E632D4" w:rsidP="007B57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sz w:val="12"/>
          <w:szCs w:val="12"/>
        </w:rPr>
      </w:pPr>
    </w:p>
    <w:p w:rsidR="00950F44" w:rsidRDefault="00456D11" w:rsidP="007B57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C24E18">
        <w:rPr>
          <w:rFonts w:ascii="Angsana New" w:hAnsi="Angsana New" w:cs="Angsana New" w:hint="cs"/>
          <w:b/>
          <w:sz w:val="30"/>
          <w:szCs w:val="30"/>
          <w:cs/>
        </w:rPr>
        <w:t>กลุ่ม</w:t>
      </w:r>
      <w:r w:rsidR="009B1932" w:rsidRPr="00C24E18">
        <w:rPr>
          <w:rFonts w:ascii="Angsana New" w:hAnsi="Angsana New" w:cs="Angsana New"/>
          <w:b/>
          <w:sz w:val="30"/>
          <w:szCs w:val="30"/>
          <w:cs/>
        </w:rPr>
        <w:t>บริษัทได้จัดตั้งกองทุนสำรองเลี้ยงชีพสำหรับพนักงานของ</w:t>
      </w:r>
      <w:r w:rsidRPr="00C24E18">
        <w:rPr>
          <w:rFonts w:ascii="Angsana New" w:hAnsi="Angsana New" w:cs="Angsana New" w:hint="cs"/>
          <w:b/>
          <w:sz w:val="30"/>
          <w:szCs w:val="30"/>
          <w:cs/>
        </w:rPr>
        <w:t>กลุ่ม</w:t>
      </w:r>
      <w:r w:rsidR="009B1932" w:rsidRPr="00C24E18">
        <w:rPr>
          <w:rFonts w:ascii="Angsana New" w:hAnsi="Angsana New" w:cs="Angsana New"/>
          <w:b/>
          <w:sz w:val="30"/>
          <w:szCs w:val="30"/>
          <w:cs/>
        </w:rPr>
        <w:t xml:space="preserve">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AB67FA" w:rsidRPr="00AB67FA">
        <w:rPr>
          <w:rFonts w:ascii="Angsana New" w:hAnsi="Angsana New" w:cs="Angsana New"/>
          <w:bCs/>
          <w:sz w:val="30"/>
          <w:szCs w:val="30"/>
        </w:rPr>
        <w:t>3</w:t>
      </w:r>
      <w:r w:rsidR="000F7453" w:rsidRPr="00C24E18">
        <w:rPr>
          <w:rFonts w:ascii="Angsana New" w:hAnsi="Angsana New" w:cs="Angsana New"/>
          <w:b/>
          <w:sz w:val="30"/>
          <w:szCs w:val="30"/>
        </w:rPr>
        <w:t xml:space="preserve"> </w:t>
      </w:r>
      <w:r w:rsidR="009B1932" w:rsidRPr="00C24E18">
        <w:rPr>
          <w:rFonts w:ascii="Angsana New" w:hAnsi="Angsana New" w:cs="Angsana New"/>
          <w:b/>
          <w:sz w:val="30"/>
          <w:szCs w:val="30"/>
          <w:cs/>
        </w:rPr>
        <w:t>ของเงินเดือนทุกเดือนและ</w:t>
      </w:r>
      <w:r w:rsidRPr="00C24E18">
        <w:rPr>
          <w:rFonts w:ascii="Angsana New" w:hAnsi="Angsana New" w:cs="Angsana New" w:hint="cs"/>
          <w:b/>
          <w:sz w:val="30"/>
          <w:szCs w:val="30"/>
          <w:cs/>
        </w:rPr>
        <w:t>กลุ่ม</w:t>
      </w:r>
      <w:r w:rsidR="009B1932" w:rsidRPr="00C24E18">
        <w:rPr>
          <w:rFonts w:ascii="Angsana New" w:hAnsi="Angsana New" w:cs="Angsana New"/>
          <w:b/>
          <w:sz w:val="30"/>
          <w:szCs w:val="30"/>
          <w:cs/>
        </w:rPr>
        <w:t>บริษัทจ่ายสมทบในอัตราร้อยละ</w:t>
      </w:r>
      <w:r w:rsidR="0052415A" w:rsidRPr="00C24E18">
        <w:rPr>
          <w:rFonts w:ascii="Angsana New" w:hAnsi="Angsana New" w:cs="Angsana New"/>
          <w:b/>
          <w:sz w:val="30"/>
          <w:szCs w:val="30"/>
        </w:rPr>
        <w:t xml:space="preserve"> </w:t>
      </w:r>
      <w:r w:rsidR="00AB67FA" w:rsidRPr="00AB67FA">
        <w:rPr>
          <w:rFonts w:ascii="Angsana New" w:hAnsi="Angsana New" w:cs="Angsana New"/>
          <w:bCs/>
          <w:sz w:val="30"/>
          <w:szCs w:val="30"/>
        </w:rPr>
        <w:t>3</w:t>
      </w:r>
      <w:r w:rsidR="0052415A" w:rsidRPr="00C24E18">
        <w:rPr>
          <w:rFonts w:ascii="Angsana New" w:hAnsi="Angsana New" w:cs="Angsana New"/>
          <w:b/>
          <w:sz w:val="30"/>
          <w:szCs w:val="30"/>
        </w:rPr>
        <w:t xml:space="preserve"> </w:t>
      </w:r>
      <w:r w:rsidR="009B1932" w:rsidRPr="00C24E18">
        <w:rPr>
          <w:rFonts w:ascii="Angsana New" w:hAnsi="Angsana New" w:cs="Angsana New"/>
          <w:b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F558DC" w:rsidRDefault="00F55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0"/>
          <w:szCs w:val="20"/>
        </w:rPr>
      </w:pPr>
    </w:p>
    <w:p w:rsidR="003A2B78" w:rsidRPr="00C24E18" w:rsidRDefault="00AB67FA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Cs/>
          <w:sz w:val="30"/>
          <w:szCs w:val="30"/>
        </w:rPr>
      </w:pPr>
      <w:r w:rsidRPr="00AB67FA">
        <w:rPr>
          <w:rFonts w:ascii="Angsana New" w:hAnsi="Angsana New" w:cs="Angsana New"/>
          <w:b/>
          <w:sz w:val="30"/>
          <w:szCs w:val="30"/>
        </w:rPr>
        <w:t>2</w:t>
      </w:r>
      <w:r w:rsidR="00DD7D67">
        <w:rPr>
          <w:rFonts w:ascii="Angsana New" w:hAnsi="Angsana New" w:cs="Angsana New"/>
          <w:b/>
          <w:sz w:val="30"/>
          <w:szCs w:val="30"/>
        </w:rPr>
        <w:t>0</w:t>
      </w:r>
      <w:r w:rsidR="00486ADB" w:rsidRPr="00C24E18">
        <w:rPr>
          <w:rFonts w:ascii="Angsana New" w:hAnsi="Angsana New" w:cs="Angsana New"/>
          <w:b/>
          <w:sz w:val="30"/>
          <w:szCs w:val="30"/>
        </w:rPr>
        <w:tab/>
      </w:r>
      <w:r w:rsidR="003A2B78" w:rsidRPr="00C24E18">
        <w:rPr>
          <w:rFonts w:ascii="Angsana New" w:hAnsi="Angsana New" w:cs="Angsana New"/>
          <w:bCs/>
          <w:sz w:val="30"/>
          <w:szCs w:val="30"/>
          <w:cs/>
        </w:rPr>
        <w:t>ค่าใช้จ่ายตามลักษณะ</w:t>
      </w:r>
    </w:p>
    <w:p w:rsidR="003A2B78" w:rsidRPr="00054F8E" w:rsidRDefault="003A2B78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37"/>
        <w:gridCol w:w="1105"/>
        <w:gridCol w:w="270"/>
        <w:gridCol w:w="990"/>
        <w:gridCol w:w="270"/>
        <w:gridCol w:w="1080"/>
        <w:gridCol w:w="270"/>
        <w:gridCol w:w="1089"/>
      </w:tblGrid>
      <w:tr w:rsidR="00AE700B" w:rsidRPr="00C24E18" w:rsidTr="00175AE3">
        <w:tc>
          <w:tcPr>
            <w:tcW w:w="3330" w:type="dxa"/>
          </w:tcPr>
          <w:p w:rsidR="00AE700B" w:rsidRPr="00C24E18" w:rsidRDefault="00AE700B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:rsidR="00AE700B" w:rsidRPr="00C24E18" w:rsidRDefault="00AE700B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5" w:type="dxa"/>
            <w:gridSpan w:val="3"/>
          </w:tcPr>
          <w:p w:rsidR="00AE700B" w:rsidRPr="00C24E18" w:rsidRDefault="00AE700B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E700B" w:rsidRPr="00C24E18" w:rsidRDefault="00AE700B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</w:tcPr>
          <w:p w:rsidR="00AE700B" w:rsidRPr="00C24E18" w:rsidRDefault="00AE700B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B4F" w:rsidRPr="00C24E18" w:rsidTr="00175AE3">
        <w:tc>
          <w:tcPr>
            <w:tcW w:w="333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0" w:right="-109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5" w:type="dxa"/>
          </w:tcPr>
          <w:p w:rsidR="00043B4F" w:rsidRPr="00C24E18" w:rsidRDefault="00AB67FA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43B4F" w:rsidRPr="00C24E18" w:rsidRDefault="00AB67FA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3B4F" w:rsidRPr="00C24E18" w:rsidRDefault="00AB67FA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043B4F" w:rsidRPr="00C24E18" w:rsidRDefault="00AB67FA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043B4F" w:rsidRPr="00C24E18" w:rsidTr="00175AE3">
        <w:tc>
          <w:tcPr>
            <w:tcW w:w="333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37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74" w:type="dxa"/>
            <w:gridSpan w:val="7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3B4F" w:rsidRPr="00C24E18" w:rsidTr="00175AE3">
        <w:tc>
          <w:tcPr>
            <w:tcW w:w="3330" w:type="dxa"/>
          </w:tcPr>
          <w:p w:rsidR="00043B4F" w:rsidRPr="00C24E18" w:rsidRDefault="00F73453" w:rsidP="00F73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</w:pPr>
            <w:r w:rsidRPr="00C24E18"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Pr="00C24E18">
              <w:rPr>
                <w:rFonts w:ascii="AngsanaUPC" w:hAnsi="AngsanaUPC" w:cs="AngsanaUPC" w:hint="cs"/>
                <w:bCs/>
                <w:i/>
                <w:iCs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837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05E4" w:rsidRPr="00C24E18" w:rsidTr="00175AE3">
        <w:tc>
          <w:tcPr>
            <w:tcW w:w="3330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และงานระหว่างทำ</w:t>
            </w:r>
          </w:p>
        </w:tc>
        <w:tc>
          <w:tcPr>
            <w:tcW w:w="837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</w:p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:rsidR="001205E4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766809" w:rsidRPr="00C24E18" w:rsidRDefault="00766809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1,865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5E4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766809" w:rsidRPr="00C24E18" w:rsidRDefault="00766809" w:rsidP="00A2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1,636</w:t>
            </w:r>
          </w:p>
        </w:tc>
        <w:tc>
          <w:tcPr>
            <w:tcW w:w="270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766809" w:rsidRPr="00C24E18" w:rsidTr="00175AE3">
        <w:tc>
          <w:tcPr>
            <w:tcW w:w="333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837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203,495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144,347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4,99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766809" w:rsidRPr="00C24E18" w:rsidTr="00175AE3">
        <w:tc>
          <w:tcPr>
            <w:tcW w:w="333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37" w:type="dxa"/>
          </w:tcPr>
          <w:p w:rsidR="00766809" w:rsidRPr="0042619A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619A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</w:t>
            </w:r>
            <w:r w:rsidR="0073720D">
              <w:rPr>
                <w:rFonts w:ascii="Angsana New" w:hAnsi="Angsana New" w:cs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105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68,541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55,325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74,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766809" w:rsidRPr="00C24E18" w:rsidTr="00175AE3">
        <w:tc>
          <w:tcPr>
            <w:tcW w:w="3330" w:type="dxa"/>
          </w:tcPr>
          <w:p w:rsidR="00766809" w:rsidRPr="00C24E18" w:rsidRDefault="00766809" w:rsidP="007668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37" w:type="dxa"/>
          </w:tcPr>
          <w:p w:rsidR="00766809" w:rsidRPr="0042619A" w:rsidRDefault="00766809" w:rsidP="00766809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619A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73720D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  <w:r w:rsidRPr="0042619A">
              <w:rPr>
                <w:rFonts w:ascii="Angsana New" w:hAnsi="Angsana New" w:cs="Angsana New"/>
                <w:i/>
                <w:iCs/>
                <w:sz w:val="30"/>
                <w:szCs w:val="30"/>
              </w:rPr>
              <w:t>, 1</w:t>
            </w:r>
            <w:r w:rsidR="0073720D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05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21,776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15,219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022</w:t>
            </w:r>
          </w:p>
        </w:tc>
      </w:tr>
      <w:tr w:rsidR="00766809" w:rsidRPr="00C24E18" w:rsidTr="00175AE3">
        <w:tc>
          <w:tcPr>
            <w:tcW w:w="3330" w:type="dxa"/>
          </w:tcPr>
          <w:p w:rsidR="00766809" w:rsidRPr="00C24E18" w:rsidRDefault="00766809" w:rsidP="009B5402">
            <w:pPr>
              <w:spacing w:line="2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766809" w:rsidRPr="0042619A" w:rsidRDefault="00766809" w:rsidP="009B5402">
            <w:pPr>
              <w:spacing w:line="200" w:lineRule="exact"/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</w:rPr>
            </w:pPr>
          </w:p>
        </w:tc>
        <w:tc>
          <w:tcPr>
            <w:tcW w:w="1105" w:type="dxa"/>
          </w:tcPr>
          <w:p w:rsidR="00766809" w:rsidRPr="00C24E18" w:rsidRDefault="00766809" w:rsidP="009B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00" w:lineRule="exact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766809" w:rsidRPr="00C24E18" w:rsidRDefault="00766809" w:rsidP="009B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00" w:lineRule="exact"/>
              <w:ind w:left="-108" w:right="-108"/>
              <w:rPr>
                <w:rFonts w:ascii="Angsana New" w:hAnsi="Angsana New" w:cs="Angsana New"/>
                <w:sz w:val="22"/>
                <w:szCs w:val="22"/>
                <w:u w:val="double"/>
              </w:rPr>
            </w:pPr>
          </w:p>
        </w:tc>
        <w:tc>
          <w:tcPr>
            <w:tcW w:w="990" w:type="dxa"/>
          </w:tcPr>
          <w:p w:rsidR="00766809" w:rsidRPr="00C24E18" w:rsidRDefault="00766809" w:rsidP="009B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00" w:lineRule="exact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766809" w:rsidRPr="00C24E18" w:rsidRDefault="00766809" w:rsidP="009B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00" w:lineRule="exact"/>
              <w:ind w:left="-108" w:right="-108"/>
              <w:rPr>
                <w:rFonts w:ascii="Angsana New" w:hAnsi="Angsana New" w:cs="Angsana New"/>
                <w:sz w:val="22"/>
                <w:szCs w:val="22"/>
                <w:u w:val="double"/>
              </w:rPr>
            </w:pPr>
          </w:p>
        </w:tc>
        <w:tc>
          <w:tcPr>
            <w:tcW w:w="1080" w:type="dxa"/>
          </w:tcPr>
          <w:p w:rsidR="00766809" w:rsidRPr="00C24E18" w:rsidRDefault="00766809" w:rsidP="009B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00" w:lineRule="exact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766809" w:rsidRPr="00C24E18" w:rsidRDefault="00766809" w:rsidP="009B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00" w:lineRule="exact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:rsidR="00766809" w:rsidRPr="00C24E18" w:rsidRDefault="00766809" w:rsidP="009B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00" w:lineRule="exact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6809" w:rsidRPr="00C24E18" w:rsidTr="00175AE3">
        <w:tc>
          <w:tcPr>
            <w:tcW w:w="3330" w:type="dxa"/>
          </w:tcPr>
          <w:p w:rsidR="00766809" w:rsidRPr="00C24E18" w:rsidRDefault="00766809" w:rsidP="00766809">
            <w:pPr>
              <w:spacing w:line="240" w:lineRule="auto"/>
              <w:ind w:left="252" w:hanging="252"/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  <w:t>รวมอยู่ในต้นทุน</w:t>
            </w:r>
            <w:r w:rsidRPr="00C24E18">
              <w:rPr>
                <w:rFonts w:ascii="AngsanaUPC" w:hAnsi="AngsanaUPC" w:cs="AngsanaUPC" w:hint="cs"/>
                <w:bCs/>
                <w:i/>
                <w:iCs/>
                <w:sz w:val="30"/>
                <w:szCs w:val="30"/>
                <w:cs/>
              </w:rPr>
              <w:t>ในการจัดจำหน่าย</w:t>
            </w:r>
          </w:p>
        </w:tc>
        <w:tc>
          <w:tcPr>
            <w:tcW w:w="837" w:type="dxa"/>
          </w:tcPr>
          <w:p w:rsidR="00766809" w:rsidRPr="0042619A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809" w:rsidRPr="00C24E18" w:rsidTr="00175AE3">
        <w:tc>
          <w:tcPr>
            <w:tcW w:w="3330" w:type="dxa"/>
          </w:tcPr>
          <w:p w:rsidR="00766809" w:rsidRPr="00C24E18" w:rsidRDefault="00766809" w:rsidP="00766809">
            <w:pPr>
              <w:spacing w:line="240" w:lineRule="auto"/>
              <w:ind w:left="252" w:hanging="252"/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837" w:type="dxa"/>
          </w:tcPr>
          <w:p w:rsidR="00766809" w:rsidRPr="0042619A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1,929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964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,4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66809" w:rsidRPr="00C24E18" w:rsidTr="00175AE3">
        <w:tc>
          <w:tcPr>
            <w:tcW w:w="3330" w:type="dxa"/>
          </w:tcPr>
          <w:p w:rsidR="00766809" w:rsidRPr="0042619A" w:rsidRDefault="00766809" w:rsidP="009B5402">
            <w:pPr>
              <w:spacing w:line="2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766809" w:rsidRPr="0042619A" w:rsidRDefault="00766809" w:rsidP="009B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09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5" w:type="dxa"/>
          </w:tcPr>
          <w:p w:rsidR="00766809" w:rsidRPr="0042619A" w:rsidRDefault="00766809" w:rsidP="009B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0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766809" w:rsidRPr="0042619A" w:rsidRDefault="00766809" w:rsidP="009B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0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766809" w:rsidRPr="0042619A" w:rsidRDefault="00766809" w:rsidP="009B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0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766809" w:rsidRPr="0042619A" w:rsidRDefault="00766809" w:rsidP="009B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0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766809" w:rsidRPr="0042619A" w:rsidRDefault="00766809" w:rsidP="009B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0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766809" w:rsidRPr="0042619A" w:rsidRDefault="00766809" w:rsidP="009B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0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:rsidR="00766809" w:rsidRPr="0042619A" w:rsidRDefault="00766809" w:rsidP="009B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0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6809" w:rsidRPr="00C24E18" w:rsidTr="00175AE3">
        <w:tc>
          <w:tcPr>
            <w:tcW w:w="3330" w:type="dxa"/>
          </w:tcPr>
          <w:p w:rsidR="00766809" w:rsidRPr="00C24E18" w:rsidRDefault="00766809" w:rsidP="00766809">
            <w:pPr>
              <w:spacing w:line="240" w:lineRule="auto"/>
              <w:ind w:left="252" w:hanging="252"/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837" w:type="dxa"/>
          </w:tcPr>
          <w:p w:rsidR="00766809" w:rsidRPr="0042619A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809" w:rsidRPr="00C24E18" w:rsidTr="00175AE3">
        <w:tc>
          <w:tcPr>
            <w:tcW w:w="333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37" w:type="dxa"/>
          </w:tcPr>
          <w:p w:rsidR="00766809" w:rsidRPr="0042619A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2619A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</w:t>
            </w:r>
            <w:r w:rsidR="0073720D">
              <w:rPr>
                <w:rFonts w:ascii="Angsana New" w:hAnsi="Angsana New" w:cs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105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22,553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16,051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7,7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66809" w:rsidRPr="00C24E18" w:rsidTr="00175AE3">
        <w:tc>
          <w:tcPr>
            <w:tcW w:w="3330" w:type="dxa"/>
          </w:tcPr>
          <w:p w:rsidR="00766809" w:rsidRPr="00C24E18" w:rsidRDefault="00766809" w:rsidP="007668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37" w:type="dxa"/>
          </w:tcPr>
          <w:p w:rsidR="00766809" w:rsidRPr="00C24E18" w:rsidRDefault="00766809" w:rsidP="00766809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73720D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, </w:t>
            </w:r>
            <w:r w:rsidRPr="00AB67FA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73720D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05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3,826</w:t>
            </w: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4,89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3,211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</w:tbl>
    <w:p w:rsidR="00154939" w:rsidRPr="00C24E18" w:rsidRDefault="009936DB" w:rsidP="009C5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C24E18">
        <w:rPr>
          <w:rFonts w:ascii="Angsana New" w:hAnsi="Angsana New" w:cs="Angsana New"/>
          <w:b/>
          <w:sz w:val="30"/>
          <w:szCs w:val="30"/>
        </w:rPr>
        <w:br w:type="page"/>
      </w:r>
      <w:r w:rsidR="00AB67FA" w:rsidRPr="00AB67FA">
        <w:rPr>
          <w:rFonts w:ascii="Angsana New" w:hAnsi="Angsana New" w:cs="Angsana New"/>
          <w:b/>
          <w:sz w:val="30"/>
          <w:szCs w:val="30"/>
        </w:rPr>
        <w:lastRenderedPageBreak/>
        <w:t>2</w:t>
      </w:r>
      <w:r w:rsidR="00DD7D67">
        <w:rPr>
          <w:rFonts w:ascii="Angsana New" w:hAnsi="Angsana New" w:cs="Angsana New"/>
          <w:b/>
          <w:sz w:val="30"/>
          <w:szCs w:val="30"/>
        </w:rPr>
        <w:t>1</w:t>
      </w:r>
      <w:r w:rsidR="00BB7187" w:rsidRPr="00C24E18">
        <w:rPr>
          <w:rFonts w:ascii="Angsana New" w:hAnsi="Angsana New" w:cs="Angsana New"/>
          <w:b/>
          <w:sz w:val="30"/>
          <w:szCs w:val="30"/>
        </w:rPr>
        <w:tab/>
      </w:r>
      <w:r w:rsidR="009B1932" w:rsidRPr="00C24E18">
        <w:rPr>
          <w:rFonts w:ascii="Angsana New" w:hAnsi="Angsana New" w:cs="Angsana New"/>
          <w:bCs/>
          <w:sz w:val="30"/>
          <w:szCs w:val="30"/>
          <w:cs/>
        </w:rPr>
        <w:t>ภาษีเงินได้</w:t>
      </w:r>
    </w:p>
    <w:p w:rsidR="009C2156" w:rsidRPr="00C24E18" w:rsidRDefault="009C2156" w:rsidP="00B27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98" w:type="dxa"/>
        <w:tblInd w:w="450" w:type="dxa"/>
        <w:tblLook w:val="01E0" w:firstRow="1" w:lastRow="1" w:firstColumn="1" w:lastColumn="1" w:noHBand="0" w:noVBand="0"/>
      </w:tblPr>
      <w:tblGrid>
        <w:gridCol w:w="3314"/>
        <w:gridCol w:w="807"/>
        <w:gridCol w:w="1094"/>
        <w:gridCol w:w="270"/>
        <w:gridCol w:w="1094"/>
        <w:gridCol w:w="270"/>
        <w:gridCol w:w="1094"/>
        <w:gridCol w:w="270"/>
        <w:gridCol w:w="1085"/>
      </w:tblGrid>
      <w:tr w:rsidR="00A656E9" w:rsidRPr="00C24E18" w:rsidTr="00766809">
        <w:tc>
          <w:tcPr>
            <w:tcW w:w="3322" w:type="dxa"/>
          </w:tcPr>
          <w:p w:rsidR="00A656E9" w:rsidRPr="00C24E18" w:rsidRDefault="00694530" w:rsidP="00A6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09" w:type="dxa"/>
          </w:tcPr>
          <w:p w:rsidR="00A656E9" w:rsidRPr="00C24E18" w:rsidRDefault="00A656E9" w:rsidP="00A6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:rsidR="00A656E9" w:rsidRPr="00C24E18" w:rsidRDefault="00A656E9" w:rsidP="00A656E9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56E9" w:rsidRPr="00C24E18" w:rsidRDefault="00A656E9" w:rsidP="00A656E9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:rsidR="00A656E9" w:rsidRPr="00C24E18" w:rsidRDefault="00A656E9" w:rsidP="00A656E9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5E4" w:rsidRPr="00C24E18" w:rsidTr="00766809">
        <w:tc>
          <w:tcPr>
            <w:tcW w:w="3322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9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1205E4" w:rsidRPr="00C24E18" w:rsidTr="00766809">
        <w:tc>
          <w:tcPr>
            <w:tcW w:w="3322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9" w:type="dxa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67" w:type="dxa"/>
            <w:gridSpan w:val="7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5E4" w:rsidRPr="00C24E18" w:rsidTr="00766809">
        <w:tc>
          <w:tcPr>
            <w:tcW w:w="4131" w:type="dxa"/>
            <w:gridSpan w:val="2"/>
          </w:tcPr>
          <w:p w:rsidR="001205E4" w:rsidRPr="00C24E18" w:rsidRDefault="001205E4" w:rsidP="00120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:rsidR="001205E4" w:rsidRPr="00C24E18" w:rsidRDefault="001205E4" w:rsidP="001205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:rsidR="001205E4" w:rsidRPr="00C24E18" w:rsidRDefault="001205E4" w:rsidP="001205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:rsidR="001205E4" w:rsidRPr="00C24E18" w:rsidRDefault="001205E4" w:rsidP="001205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1205E4" w:rsidRPr="00C24E18" w:rsidRDefault="001205E4" w:rsidP="001205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809" w:rsidRPr="00C24E18" w:rsidTr="00766809">
        <w:tc>
          <w:tcPr>
            <w:tcW w:w="3322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09" w:type="dxa"/>
          </w:tcPr>
          <w:p w:rsidR="00766809" w:rsidRPr="00C24E18" w:rsidRDefault="00766809" w:rsidP="0076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42619A">
              <w:rPr>
                <w:rFonts w:ascii="Angsana New" w:hAnsi="Angsana New" w:cs="Angsana New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8,5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7,09</w:t>
            </w:r>
            <w:r w:rsidR="0042619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szCs w:val="22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766809" w:rsidRPr="00C24E18" w:rsidTr="00766809">
        <w:tc>
          <w:tcPr>
            <w:tcW w:w="3322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809" w:type="dxa"/>
          </w:tcPr>
          <w:p w:rsidR="00766809" w:rsidRPr="00C24E18" w:rsidRDefault="00766809" w:rsidP="0076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(186)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(186)</w:t>
            </w: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66809" w:rsidRPr="00C24E18" w:rsidTr="00766809">
        <w:tc>
          <w:tcPr>
            <w:tcW w:w="3322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9" w:type="dxa"/>
            <w:shd w:val="clear" w:color="auto" w:fill="auto"/>
          </w:tcPr>
          <w:p w:rsidR="00766809" w:rsidRPr="00C24E18" w:rsidRDefault="00766809" w:rsidP="0076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42619A">
              <w:rPr>
                <w:rFonts w:ascii="Angsana New" w:hAnsi="Angsana New" w:cs="Angsana New"/>
                <w:sz w:val="30"/>
                <w:szCs w:val="30"/>
              </w:rPr>
              <w:t>916</w:t>
            </w: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6,90</w:t>
            </w:r>
            <w:r w:rsidR="00A4095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</w:tr>
      <w:tr w:rsidR="00766809" w:rsidRPr="00C24E18" w:rsidTr="00766809">
        <w:tc>
          <w:tcPr>
            <w:tcW w:w="3322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09" w:type="dxa"/>
            <w:shd w:val="clear" w:color="auto" w:fill="auto"/>
          </w:tcPr>
          <w:p w:rsidR="00766809" w:rsidRPr="00C24E18" w:rsidRDefault="00766809" w:rsidP="0076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766809" w:rsidRPr="00C24E18" w:rsidRDefault="00766809" w:rsidP="007668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809" w:rsidRPr="00C24E18" w:rsidTr="00766809">
        <w:tc>
          <w:tcPr>
            <w:tcW w:w="3322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809" w:type="dxa"/>
            <w:shd w:val="clear" w:color="auto" w:fill="auto"/>
          </w:tcPr>
          <w:p w:rsidR="00766809" w:rsidRPr="00C24E18" w:rsidRDefault="00766809" w:rsidP="0076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</w:t>
            </w:r>
            <w:r w:rsidR="004F60DE">
              <w:rPr>
                <w:rFonts w:ascii="Angsana New" w:hAnsi="Angsana New" w:cs="Angsana New"/>
                <w:sz w:val="30"/>
                <w:szCs w:val="30"/>
              </w:rPr>
              <w:t>94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(54</w:t>
            </w:r>
            <w:r w:rsidR="0042619A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766809" w:rsidRPr="00C24E18" w:rsidRDefault="00766809" w:rsidP="007668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(9</w:t>
            </w: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4)</w:t>
            </w:r>
          </w:p>
        </w:tc>
      </w:tr>
      <w:tr w:rsidR="00766809" w:rsidRPr="00C24E18" w:rsidTr="00766809">
        <w:tc>
          <w:tcPr>
            <w:tcW w:w="3322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09" w:type="dxa"/>
            <w:shd w:val="clear" w:color="auto" w:fill="auto"/>
          </w:tcPr>
          <w:p w:rsidR="00766809" w:rsidRPr="00C24E18" w:rsidRDefault="00766809" w:rsidP="0076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809" w:rsidRPr="00C24E18" w:rsidRDefault="00766809" w:rsidP="0076680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809" w:rsidRPr="00C24E18" w:rsidRDefault="00766809" w:rsidP="0076680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809" w:rsidRPr="00C24E18" w:rsidRDefault="00766809" w:rsidP="0076680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809" w:rsidRPr="00C24E18" w:rsidRDefault="00766809" w:rsidP="007668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766809" w:rsidRPr="00C24E18" w:rsidTr="00766809">
        <w:tc>
          <w:tcPr>
            <w:tcW w:w="3322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09" w:type="dxa"/>
            <w:shd w:val="clear" w:color="auto" w:fill="auto"/>
          </w:tcPr>
          <w:p w:rsidR="00766809" w:rsidRPr="00C24E18" w:rsidRDefault="00766809" w:rsidP="0076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7,522</w:t>
            </w: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6,367</w:t>
            </w: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362</w:t>
            </w:r>
          </w:p>
        </w:tc>
      </w:tr>
    </w:tbl>
    <w:p w:rsidR="006344CB" w:rsidRDefault="006344CB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298" w:type="dxa"/>
        <w:tblInd w:w="450" w:type="dxa"/>
        <w:tblLook w:val="01E0" w:firstRow="1" w:lastRow="1" w:firstColumn="1" w:lastColumn="1" w:noHBand="0" w:noVBand="0"/>
      </w:tblPr>
      <w:tblGrid>
        <w:gridCol w:w="3771"/>
        <w:gridCol w:w="352"/>
        <w:gridCol w:w="1094"/>
        <w:gridCol w:w="270"/>
        <w:gridCol w:w="1093"/>
        <w:gridCol w:w="270"/>
        <w:gridCol w:w="1094"/>
        <w:gridCol w:w="270"/>
        <w:gridCol w:w="1084"/>
      </w:tblGrid>
      <w:tr w:rsidR="009A0ED0" w:rsidRPr="00C24E18" w:rsidTr="009A0ED0">
        <w:tc>
          <w:tcPr>
            <w:tcW w:w="3780" w:type="dxa"/>
          </w:tcPr>
          <w:p w:rsidR="009A0ED0" w:rsidRPr="00C24E18" w:rsidRDefault="009A0ED0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</w:t>
            </w:r>
            <w:r w:rsidRPr="009A0ED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52" w:type="dxa"/>
          </w:tcPr>
          <w:p w:rsidR="009A0ED0" w:rsidRPr="00C24E18" w:rsidRDefault="009A0ED0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:rsidR="009A0ED0" w:rsidRPr="00C24E18" w:rsidRDefault="009A0ED0" w:rsidP="006E37D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A0ED0" w:rsidRPr="00C24E18" w:rsidRDefault="009A0ED0" w:rsidP="006E37D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:rsidR="009A0ED0" w:rsidRPr="00C24E18" w:rsidRDefault="009A0ED0" w:rsidP="006E37D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ED0" w:rsidRPr="00C24E18" w:rsidTr="009A0ED0">
        <w:tc>
          <w:tcPr>
            <w:tcW w:w="3780" w:type="dxa"/>
          </w:tcPr>
          <w:p w:rsidR="009A0ED0" w:rsidRPr="00C24E18" w:rsidRDefault="009A0ED0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52" w:type="dxa"/>
          </w:tcPr>
          <w:p w:rsidR="009A0ED0" w:rsidRPr="00C24E18" w:rsidRDefault="009A0ED0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:rsidR="009A0ED0" w:rsidRPr="00C24E18" w:rsidRDefault="00AB67FA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A0ED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:rsidR="009A0ED0" w:rsidRPr="00C24E18" w:rsidRDefault="009A0ED0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9A0ED0" w:rsidRPr="00C24E18" w:rsidRDefault="00AB67FA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A0ED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9A0ED0" w:rsidRPr="00C24E18" w:rsidRDefault="009A0ED0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9A0ED0" w:rsidRPr="00C24E18" w:rsidRDefault="00AB67FA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A0ED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:rsidR="009A0ED0" w:rsidRPr="00C24E18" w:rsidRDefault="009A0ED0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9A0ED0" w:rsidRPr="00C24E18" w:rsidRDefault="00AB67FA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A0ED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9A0ED0" w:rsidRPr="00C24E18" w:rsidTr="009A0ED0">
        <w:tc>
          <w:tcPr>
            <w:tcW w:w="3780" w:type="dxa"/>
          </w:tcPr>
          <w:p w:rsidR="009A0ED0" w:rsidRPr="00C24E18" w:rsidRDefault="009A0ED0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52" w:type="dxa"/>
          </w:tcPr>
          <w:p w:rsidR="009A0ED0" w:rsidRPr="00C24E18" w:rsidRDefault="009A0ED0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66" w:type="dxa"/>
            <w:gridSpan w:val="7"/>
          </w:tcPr>
          <w:p w:rsidR="009A0ED0" w:rsidRPr="00C24E18" w:rsidRDefault="009A0ED0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6809" w:rsidRPr="00C24E18" w:rsidTr="006E37D0">
        <w:tc>
          <w:tcPr>
            <w:tcW w:w="3780" w:type="dxa"/>
          </w:tcPr>
          <w:p w:rsidR="00766809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0ED0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กำไรจากการประมาณตามหลั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   </w:t>
            </w:r>
          </w:p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9A0ED0">
              <w:rPr>
                <w:rFonts w:ascii="Angsana New" w:hAnsi="Angsana New" w:cs="Angsana New" w:hint="cs"/>
                <w:sz w:val="30"/>
                <w:szCs w:val="30"/>
                <w:cs/>
              </w:rPr>
              <w:t>คณิตศาสตร์ประกันภัย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352" w:type="dxa"/>
          </w:tcPr>
          <w:p w:rsidR="00766809" w:rsidRPr="00C24E18" w:rsidRDefault="00766809" w:rsidP="0076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</w:tcPr>
          <w:p w:rsidR="00766809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:rsidR="00766809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661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66809" w:rsidRPr="00C24E18" w:rsidTr="0073720D">
        <w:tc>
          <w:tcPr>
            <w:tcW w:w="3780" w:type="dxa"/>
            <w:shd w:val="clear" w:color="auto" w:fill="auto"/>
          </w:tcPr>
          <w:p w:rsidR="00766809" w:rsidRPr="00C24E18" w:rsidRDefault="0073720D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720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766809" w:rsidRPr="0073720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52" w:type="dxa"/>
          </w:tcPr>
          <w:p w:rsidR="00766809" w:rsidRPr="00C24E18" w:rsidRDefault="00766809" w:rsidP="0076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</w:tcPr>
          <w:p w:rsidR="00766809" w:rsidRPr="00C24E18" w:rsidRDefault="0073720D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66809">
              <w:rPr>
                <w:rFonts w:ascii="Angsana New" w:hAnsi="Angsana New" w:cs="Angsana New"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766809" w:rsidRPr="00C24E18" w:rsidRDefault="0073720D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66809">
              <w:rPr>
                <w:rFonts w:ascii="Angsana New" w:hAnsi="Angsana New" w:cs="Angsana New"/>
                <w:sz w:val="30"/>
                <w:szCs w:val="30"/>
              </w:rPr>
              <w:t>132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766809" w:rsidRPr="00C24E18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66809" w:rsidRPr="00C24E18" w:rsidTr="00227A42">
        <w:tc>
          <w:tcPr>
            <w:tcW w:w="3780" w:type="dxa"/>
            <w:shd w:val="clear" w:color="auto" w:fill="auto"/>
          </w:tcPr>
          <w:p w:rsidR="00766809" w:rsidRPr="009B6796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67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352" w:type="dxa"/>
            <w:shd w:val="clear" w:color="auto" w:fill="auto"/>
          </w:tcPr>
          <w:p w:rsidR="00766809" w:rsidRPr="00C24E18" w:rsidRDefault="00766809" w:rsidP="0076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6809" w:rsidRPr="004F60DE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60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372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766809" w:rsidRPr="004F60DE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6809" w:rsidRPr="004F60DE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F60DE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6809" w:rsidRPr="004F60DE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6809" w:rsidRPr="004F60DE" w:rsidRDefault="0073720D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529</w:t>
            </w:r>
          </w:p>
        </w:tc>
        <w:tc>
          <w:tcPr>
            <w:tcW w:w="270" w:type="dxa"/>
            <w:shd w:val="clear" w:color="auto" w:fill="auto"/>
          </w:tcPr>
          <w:p w:rsidR="00766809" w:rsidRPr="004F60DE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6809" w:rsidRPr="004F60DE" w:rsidRDefault="00766809" w:rsidP="0076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F60DE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:rsidR="00D336BF" w:rsidRDefault="00D336BF">
      <w:pPr>
        <w:rPr>
          <w:rFonts w:asciiTheme="majorBidi" w:hAnsiTheme="majorBidi" w:cstheme="majorBidi"/>
          <w:sz w:val="32"/>
          <w:szCs w:val="32"/>
          <w:cs/>
        </w:rPr>
      </w:pPr>
    </w:p>
    <w:p w:rsidR="009A0ED0" w:rsidRDefault="00D336BF" w:rsidP="00D33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303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969"/>
        <w:gridCol w:w="236"/>
        <w:gridCol w:w="1092"/>
        <w:gridCol w:w="270"/>
        <w:gridCol w:w="908"/>
        <w:gridCol w:w="270"/>
        <w:gridCol w:w="1130"/>
      </w:tblGrid>
      <w:tr w:rsidR="006F684A" w:rsidRPr="00C24E18" w:rsidTr="009E14B7">
        <w:tc>
          <w:tcPr>
            <w:tcW w:w="4428" w:type="dxa"/>
            <w:shd w:val="clear" w:color="auto" w:fill="auto"/>
          </w:tcPr>
          <w:p w:rsidR="006F684A" w:rsidRPr="00C24E18" w:rsidRDefault="00320D76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  <w:r w:rsidR="00D55D39"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อัตราภาษีที่แท้จริง </w:t>
            </w:r>
            <w:r w:rsidR="00D55D39"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75" w:type="dxa"/>
            <w:gridSpan w:val="7"/>
            <w:shd w:val="clear" w:color="auto" w:fill="auto"/>
          </w:tcPr>
          <w:p w:rsidR="006F684A" w:rsidRPr="00C24E18" w:rsidRDefault="006F684A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5EDE" w:rsidRPr="00C24E18" w:rsidTr="009E14B7">
        <w:tc>
          <w:tcPr>
            <w:tcW w:w="4428" w:type="dxa"/>
            <w:shd w:val="clear" w:color="auto" w:fill="auto"/>
          </w:tcPr>
          <w:p w:rsidR="001B5EDE" w:rsidRPr="00C24E18" w:rsidRDefault="001B5EDE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shd w:val="clear" w:color="auto" w:fill="auto"/>
          </w:tcPr>
          <w:p w:rsidR="001B5EDE" w:rsidRPr="00C24E18" w:rsidRDefault="00AB67FA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8C4F76"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AB67FA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1B5EDE" w:rsidRPr="00C24E18" w:rsidRDefault="001B5EDE" w:rsidP="009C5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shd w:val="clear" w:color="auto" w:fill="auto"/>
          </w:tcPr>
          <w:p w:rsidR="001B5EDE" w:rsidRPr="00C24E18" w:rsidRDefault="00AB67FA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8C4F76"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AB67FA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1B5EDE" w:rsidRPr="00C24E18" w:rsidTr="009E14B7">
        <w:tc>
          <w:tcPr>
            <w:tcW w:w="4428" w:type="dxa"/>
            <w:shd w:val="clear" w:color="auto" w:fill="auto"/>
          </w:tcPr>
          <w:p w:rsidR="001B5EDE" w:rsidRPr="00C24E18" w:rsidRDefault="001B5EDE" w:rsidP="009C5B6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:rsidR="001B5EDE" w:rsidRPr="00C24E18" w:rsidRDefault="001B5EDE" w:rsidP="000A731E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:rsidR="001B5EDE" w:rsidRPr="00C24E18" w:rsidRDefault="001B5EDE" w:rsidP="000A731E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1B5EDE" w:rsidRPr="00C24E18" w:rsidRDefault="001B5EDE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nil"/>
            </w:tcBorders>
            <w:shd w:val="clear" w:color="auto" w:fill="auto"/>
          </w:tcPr>
          <w:p w:rsidR="001B5EDE" w:rsidRPr="00C24E18" w:rsidRDefault="001B5EDE" w:rsidP="009C5B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B5EDE" w:rsidRPr="00C24E18" w:rsidRDefault="001B5EDE" w:rsidP="009C5B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1B5EDE" w:rsidRPr="00C24E18" w:rsidRDefault="001B5EDE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:rsidR="001B5EDE" w:rsidRPr="00C24E18" w:rsidRDefault="001B5EDE" w:rsidP="000A731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:rsidR="001B5EDE" w:rsidRPr="00C24E18" w:rsidRDefault="001B5EDE" w:rsidP="000A731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1B5EDE" w:rsidRPr="00C24E18" w:rsidRDefault="001B5EDE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:rsidR="001B5EDE" w:rsidRPr="00C24E18" w:rsidRDefault="001B5EDE" w:rsidP="009C5B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B5EDE" w:rsidRPr="00C24E18" w:rsidRDefault="001B5EDE" w:rsidP="009C5B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205E4" w:rsidRPr="00C24E18" w:rsidTr="009E14B7">
        <w:tc>
          <w:tcPr>
            <w:tcW w:w="4428" w:type="dxa"/>
            <w:shd w:val="clear" w:color="auto" w:fill="auto"/>
          </w:tcPr>
          <w:p w:rsidR="001205E4" w:rsidRPr="00C24E18" w:rsidRDefault="001205E4" w:rsidP="001205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69" w:type="dxa"/>
            <w:shd w:val="clear" w:color="auto" w:fill="auto"/>
          </w:tcPr>
          <w:p w:rsidR="001205E4" w:rsidRPr="00C24E18" w:rsidRDefault="001205E4" w:rsidP="001205E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</w:tcPr>
          <w:p w:rsidR="001205E4" w:rsidRPr="00C24E18" w:rsidRDefault="00E71F3D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32,727</w:t>
            </w:r>
          </w:p>
        </w:tc>
        <w:tc>
          <w:tcPr>
            <w:tcW w:w="270" w:type="dxa"/>
            <w:shd w:val="clear" w:color="auto" w:fill="auto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:rsidR="001205E4" w:rsidRPr="00C24E18" w:rsidRDefault="001205E4" w:rsidP="001205E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,48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71F3D" w:rsidRPr="00C24E18" w:rsidTr="009E14B7">
        <w:tc>
          <w:tcPr>
            <w:tcW w:w="4428" w:type="dxa"/>
            <w:shd w:val="clear" w:color="auto" w:fill="auto"/>
          </w:tcPr>
          <w:p w:rsidR="00E71F3D" w:rsidRPr="00C24E18" w:rsidRDefault="00E71F3D" w:rsidP="00E71F3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69" w:type="dxa"/>
            <w:shd w:val="clear" w:color="auto" w:fill="auto"/>
          </w:tcPr>
          <w:p w:rsidR="00E71F3D" w:rsidRPr="00C24E18" w:rsidRDefault="00E71F3D" w:rsidP="00E71F3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BB0CE1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:rsidR="00E71F3D" w:rsidRPr="00E9044A" w:rsidRDefault="00E71F3D" w:rsidP="00E9044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71F3D" w:rsidRPr="00C24E18" w:rsidTr="009E14B7">
        <w:tc>
          <w:tcPr>
            <w:tcW w:w="4428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69" w:type="dxa"/>
            <w:shd w:val="clear" w:color="auto" w:fill="auto"/>
          </w:tcPr>
          <w:p w:rsidR="00E71F3D" w:rsidRPr="00C24E18" w:rsidRDefault="00E71F3D" w:rsidP="00E71F3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</w:tcBorders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</w:tcBorders>
            <w:shd w:val="clear" w:color="auto" w:fill="auto"/>
          </w:tcPr>
          <w:p w:rsidR="00E71F3D" w:rsidRPr="00E9044A" w:rsidRDefault="00E71F3D" w:rsidP="00E9044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</w:tcBorders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9)</w:t>
            </w:r>
          </w:p>
        </w:tc>
      </w:tr>
      <w:tr w:rsidR="00372F4D" w:rsidRPr="00C24E18" w:rsidTr="009E14B7">
        <w:tc>
          <w:tcPr>
            <w:tcW w:w="4428" w:type="dxa"/>
            <w:shd w:val="clear" w:color="auto" w:fill="auto"/>
          </w:tcPr>
          <w:p w:rsidR="00372F4D" w:rsidRPr="00C24E18" w:rsidRDefault="00372F4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969" w:type="dxa"/>
            <w:shd w:val="clear" w:color="auto" w:fill="auto"/>
          </w:tcPr>
          <w:p w:rsidR="00372F4D" w:rsidRPr="00C24E18" w:rsidRDefault="00372F4D" w:rsidP="00E71F3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72F4D" w:rsidRPr="00C24E18" w:rsidRDefault="00372F4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</w:tcBorders>
            <w:shd w:val="clear" w:color="auto" w:fill="auto"/>
          </w:tcPr>
          <w:p w:rsidR="00372F4D" w:rsidRDefault="00601C94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372F4D" w:rsidRPr="00C24E18" w:rsidRDefault="00372F4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</w:tcBorders>
            <w:shd w:val="clear" w:color="auto" w:fill="auto"/>
          </w:tcPr>
          <w:p w:rsidR="00372F4D" w:rsidRPr="00E9044A" w:rsidRDefault="00372F4D" w:rsidP="00E9044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372F4D" w:rsidRPr="00C24E18" w:rsidRDefault="00372F4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</w:tcBorders>
            <w:shd w:val="clear" w:color="auto" w:fill="auto"/>
          </w:tcPr>
          <w:p w:rsidR="00372F4D" w:rsidRPr="00C24E18" w:rsidRDefault="00461F76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(23)</w:t>
            </w:r>
          </w:p>
        </w:tc>
      </w:tr>
      <w:tr w:rsidR="00E71F3D" w:rsidRPr="00C24E18" w:rsidTr="009E14B7">
        <w:tc>
          <w:tcPr>
            <w:tcW w:w="4428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0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69" w:type="dxa"/>
            <w:shd w:val="clear" w:color="auto" w:fill="auto"/>
          </w:tcPr>
          <w:p w:rsidR="00E71F3D" w:rsidRPr="00C24E18" w:rsidRDefault="00E71F3D" w:rsidP="00E71F3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1C94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:rsidR="00E71F3D" w:rsidRPr="00E9044A" w:rsidRDefault="00E71F3D" w:rsidP="00E9044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:rsidR="00E71F3D" w:rsidRPr="00C24E18" w:rsidRDefault="00461F76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601C94" w:rsidRPr="00C24E18" w:rsidTr="00EB568C">
        <w:tc>
          <w:tcPr>
            <w:tcW w:w="4428" w:type="dxa"/>
            <w:shd w:val="clear" w:color="auto" w:fill="auto"/>
          </w:tcPr>
          <w:p w:rsidR="00601C94" w:rsidRPr="00C24E18" w:rsidRDefault="00601C94" w:rsidP="00601C9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การใช้ขาดทุนทางภาษีเดิมที่ไม่ได้บันทึก</w:t>
            </w:r>
          </w:p>
        </w:tc>
        <w:tc>
          <w:tcPr>
            <w:tcW w:w="969" w:type="dxa"/>
            <w:shd w:val="clear" w:color="auto" w:fill="auto"/>
          </w:tcPr>
          <w:p w:rsidR="00601C94" w:rsidRPr="00C24E18" w:rsidRDefault="00601C94" w:rsidP="00601C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1C94" w:rsidRPr="00C24E18" w:rsidRDefault="00601C94" w:rsidP="00601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601C94" w:rsidRPr="00C24E18" w:rsidRDefault="00601C94" w:rsidP="00601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1C94" w:rsidRPr="00C24E18" w:rsidRDefault="00601C94" w:rsidP="00601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8" w:type="dxa"/>
            <w:shd w:val="clear" w:color="auto" w:fill="auto"/>
          </w:tcPr>
          <w:p w:rsidR="00601C94" w:rsidRPr="00E9044A" w:rsidRDefault="00601C94" w:rsidP="00601C9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01C94" w:rsidRPr="00C24E18" w:rsidRDefault="00601C94" w:rsidP="00601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:rsidR="00601C94" w:rsidRPr="00C24E18" w:rsidRDefault="00601C94" w:rsidP="00601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61F76" w:rsidRPr="00C24E18" w:rsidTr="00EB568C">
        <w:tc>
          <w:tcPr>
            <w:tcW w:w="4428" w:type="dxa"/>
            <w:shd w:val="clear" w:color="auto" w:fill="auto"/>
          </w:tcPr>
          <w:p w:rsidR="00461F76" w:rsidRPr="00C24E18" w:rsidRDefault="00461F76" w:rsidP="00461F7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69" w:type="dxa"/>
            <w:shd w:val="clear" w:color="auto" w:fill="auto"/>
          </w:tcPr>
          <w:p w:rsidR="00461F76" w:rsidRPr="00C24E18" w:rsidRDefault="00461F76" w:rsidP="00461F7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61F76" w:rsidRPr="00C24E18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461F76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:rsidR="00461F76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1,091</w:t>
            </w:r>
          </w:p>
        </w:tc>
        <w:tc>
          <w:tcPr>
            <w:tcW w:w="270" w:type="dxa"/>
            <w:shd w:val="clear" w:color="auto" w:fill="auto"/>
          </w:tcPr>
          <w:p w:rsidR="00461F76" w:rsidRPr="00C24E18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:rsidR="00461F76" w:rsidRPr="00E9044A" w:rsidRDefault="00461F76" w:rsidP="00461F7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61F76" w:rsidRPr="00C24E18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461F76" w:rsidRPr="00C24E18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61F76" w:rsidRPr="00C24E18" w:rsidTr="009E14B7">
        <w:tc>
          <w:tcPr>
            <w:tcW w:w="4428" w:type="dxa"/>
            <w:shd w:val="clear" w:color="auto" w:fill="auto"/>
          </w:tcPr>
          <w:p w:rsidR="00461F76" w:rsidRPr="00C24E18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69" w:type="dxa"/>
            <w:tcBorders>
              <w:bottom w:val="nil"/>
            </w:tcBorders>
            <w:shd w:val="clear" w:color="auto" w:fill="auto"/>
          </w:tcPr>
          <w:p w:rsidR="00461F76" w:rsidRPr="00C24E18" w:rsidRDefault="00461F76" w:rsidP="00461F7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61F76" w:rsidRPr="00C24E18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461F76" w:rsidRPr="00C24E18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(186)</w:t>
            </w:r>
          </w:p>
        </w:tc>
        <w:tc>
          <w:tcPr>
            <w:tcW w:w="270" w:type="dxa"/>
            <w:shd w:val="clear" w:color="auto" w:fill="auto"/>
          </w:tcPr>
          <w:p w:rsidR="00461F76" w:rsidRPr="00C24E18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:rsidR="00461F76" w:rsidRPr="00E9044A" w:rsidRDefault="00461F76" w:rsidP="00461F7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61F76" w:rsidRPr="00C24E18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:rsidR="00461F76" w:rsidRPr="00C24E18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61F76" w:rsidRPr="00C24E18" w:rsidTr="009E14B7">
        <w:tc>
          <w:tcPr>
            <w:tcW w:w="4428" w:type="dxa"/>
            <w:tcBorders>
              <w:bottom w:val="nil"/>
            </w:tcBorders>
            <w:shd w:val="clear" w:color="auto" w:fill="auto"/>
          </w:tcPr>
          <w:p w:rsidR="00461F76" w:rsidRPr="00C24E18" w:rsidRDefault="00461F76" w:rsidP="00461F7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9" w:type="dxa"/>
            <w:tcBorders>
              <w:top w:val="nil"/>
              <w:bottom w:val="nil"/>
            </w:tcBorders>
            <w:shd w:val="clear" w:color="auto" w:fill="auto"/>
          </w:tcPr>
          <w:p w:rsidR="00461F76" w:rsidRPr="00C24E18" w:rsidRDefault="00461F76" w:rsidP="00461F7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61F76" w:rsidRPr="00C24E18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1F76" w:rsidRPr="00C24E18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461F76" w:rsidRPr="00C24E18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shd w:val="clear" w:color="auto" w:fill="auto"/>
          </w:tcPr>
          <w:p w:rsidR="00461F76" w:rsidRPr="00E9044A" w:rsidRDefault="00461F76" w:rsidP="00461F7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9044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461F76" w:rsidRPr="00E9044A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1F76" w:rsidRPr="00C24E18" w:rsidRDefault="00461F76" w:rsidP="0046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</w:t>
            </w:r>
          </w:p>
        </w:tc>
      </w:tr>
    </w:tbl>
    <w:p w:rsidR="001251B9" w:rsidRPr="00C24E18" w:rsidRDefault="001251B9" w:rsidP="009C5B6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tbl>
      <w:tblPr>
        <w:tblW w:w="93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8"/>
        <w:gridCol w:w="990"/>
        <w:gridCol w:w="236"/>
        <w:gridCol w:w="1083"/>
        <w:gridCol w:w="270"/>
        <w:gridCol w:w="891"/>
        <w:gridCol w:w="270"/>
        <w:gridCol w:w="1147"/>
      </w:tblGrid>
      <w:tr w:rsidR="00D55D39" w:rsidRPr="00C24E18" w:rsidTr="009E14B7">
        <w:tc>
          <w:tcPr>
            <w:tcW w:w="4418" w:type="dxa"/>
            <w:shd w:val="clear" w:color="auto" w:fill="auto"/>
          </w:tcPr>
          <w:p w:rsidR="00D55D39" w:rsidRPr="00C24E18" w:rsidRDefault="00D55D39" w:rsidP="00D5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87" w:type="dxa"/>
            <w:gridSpan w:val="7"/>
            <w:shd w:val="clear" w:color="auto" w:fill="auto"/>
          </w:tcPr>
          <w:p w:rsidR="00D55D39" w:rsidRPr="00C24E18" w:rsidRDefault="00D55D39" w:rsidP="00D5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D39" w:rsidRPr="00C24E18" w:rsidTr="009E14B7">
        <w:tc>
          <w:tcPr>
            <w:tcW w:w="4418" w:type="dxa"/>
            <w:shd w:val="clear" w:color="auto" w:fill="auto"/>
          </w:tcPr>
          <w:p w:rsidR="00D55D39" w:rsidRPr="00C24E18" w:rsidRDefault="00D55D39" w:rsidP="00D5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09" w:type="dxa"/>
            <w:gridSpan w:val="3"/>
            <w:shd w:val="clear" w:color="auto" w:fill="auto"/>
          </w:tcPr>
          <w:p w:rsidR="00D55D39" w:rsidRPr="00C24E18" w:rsidRDefault="00AB67FA" w:rsidP="00D55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:rsidR="00D55D39" w:rsidRPr="00C24E18" w:rsidRDefault="00D55D39" w:rsidP="00D55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shd w:val="clear" w:color="auto" w:fill="auto"/>
          </w:tcPr>
          <w:p w:rsidR="00D55D39" w:rsidRPr="00C24E18" w:rsidRDefault="00AB67FA" w:rsidP="00D55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A90A56" w:rsidRPr="00C24E18" w:rsidTr="009E14B7">
        <w:tc>
          <w:tcPr>
            <w:tcW w:w="4418" w:type="dxa"/>
            <w:shd w:val="clear" w:color="auto" w:fill="auto"/>
          </w:tcPr>
          <w:p w:rsidR="00A90A56" w:rsidRPr="00C24E18" w:rsidRDefault="00A90A56" w:rsidP="00A90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1F3D" w:rsidRPr="00C24E18" w:rsidTr="009E14B7">
        <w:tc>
          <w:tcPr>
            <w:tcW w:w="4418" w:type="dxa"/>
            <w:shd w:val="clear" w:color="auto" w:fill="auto"/>
          </w:tcPr>
          <w:p w:rsidR="00E71F3D" w:rsidRPr="00C24E18" w:rsidRDefault="00E71F3D" w:rsidP="00E71F3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E71F3D" w:rsidRPr="00C24E18" w:rsidRDefault="00E71F3D" w:rsidP="00E71F3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szCs w:val="22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44,765</w:t>
            </w:r>
          </w:p>
        </w:tc>
        <w:tc>
          <w:tcPr>
            <w:tcW w:w="270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E71F3D" w:rsidRPr="00C24E18" w:rsidRDefault="00E71F3D" w:rsidP="00E71F3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77,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661</w:t>
            </w:r>
          </w:p>
        </w:tc>
      </w:tr>
      <w:tr w:rsidR="00E71F3D" w:rsidRPr="00C24E18" w:rsidTr="009E14B7">
        <w:tc>
          <w:tcPr>
            <w:tcW w:w="4418" w:type="dxa"/>
            <w:shd w:val="clear" w:color="auto" w:fill="auto"/>
          </w:tcPr>
          <w:p w:rsidR="00E71F3D" w:rsidRPr="00C24E18" w:rsidRDefault="00E71F3D" w:rsidP="00E71F3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E71F3D" w:rsidRPr="00C24E18" w:rsidRDefault="00E71F3D" w:rsidP="00E71F3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szCs w:val="22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8,953</w:t>
            </w:r>
          </w:p>
        </w:tc>
        <w:tc>
          <w:tcPr>
            <w:tcW w:w="270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E71F3D" w:rsidRPr="00C24E18" w:rsidRDefault="00E71F3D" w:rsidP="00E9044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szCs w:val="22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5,5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E71F3D" w:rsidRPr="00C24E18" w:rsidTr="00120694">
        <w:tc>
          <w:tcPr>
            <w:tcW w:w="4418" w:type="dxa"/>
            <w:shd w:val="clear" w:color="auto" w:fill="auto"/>
          </w:tcPr>
          <w:p w:rsidR="00E71F3D" w:rsidRPr="0042619A" w:rsidRDefault="00E71F3D" w:rsidP="00E71F3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619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E71F3D" w:rsidRPr="00C24E18" w:rsidRDefault="00E71F3D" w:rsidP="00E71F3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(2,400)</w:t>
            </w:r>
          </w:p>
        </w:tc>
        <w:tc>
          <w:tcPr>
            <w:tcW w:w="270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E71F3D" w:rsidRPr="00C24E18" w:rsidRDefault="00E71F3D" w:rsidP="00E9044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C15087" w:rsidRPr="00C24E18" w:rsidTr="00EB568C">
        <w:tc>
          <w:tcPr>
            <w:tcW w:w="4418" w:type="dxa"/>
            <w:shd w:val="clear" w:color="auto" w:fill="auto"/>
          </w:tcPr>
          <w:p w:rsidR="00C15087" w:rsidRPr="0042619A" w:rsidRDefault="00C15087" w:rsidP="00C1508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990" w:type="dxa"/>
            <w:shd w:val="clear" w:color="auto" w:fill="auto"/>
          </w:tcPr>
          <w:p w:rsidR="00C15087" w:rsidRPr="00C24E18" w:rsidRDefault="00C15087" w:rsidP="00C150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:rsidR="00C15087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(33)</w:t>
            </w:r>
          </w:p>
        </w:tc>
        <w:tc>
          <w:tcPr>
            <w:tcW w:w="270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C15087" w:rsidRPr="00C24E18" w:rsidRDefault="00C15087" w:rsidP="00C1508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C15087" w:rsidRPr="00AB67FA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(23)</w:t>
            </w:r>
          </w:p>
        </w:tc>
      </w:tr>
      <w:tr w:rsidR="00C15087" w:rsidRPr="00C24E18" w:rsidTr="00EB568C">
        <w:tc>
          <w:tcPr>
            <w:tcW w:w="4418" w:type="dxa"/>
            <w:shd w:val="clear" w:color="auto" w:fill="auto"/>
          </w:tcPr>
          <w:p w:rsidR="00C15087" w:rsidRPr="0042619A" w:rsidRDefault="00C15087" w:rsidP="00C1508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2619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:rsidR="00C15087" w:rsidRPr="00C24E18" w:rsidRDefault="00C15087" w:rsidP="00C150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:rsidR="00C15087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C15087" w:rsidRPr="00C24E18" w:rsidRDefault="00C15087" w:rsidP="00C1508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C15087" w:rsidRPr="00AB67FA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C15087" w:rsidRPr="00C24E18" w:rsidTr="009E14B7">
        <w:tc>
          <w:tcPr>
            <w:tcW w:w="4418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90" w:type="dxa"/>
            <w:shd w:val="clear" w:color="auto" w:fill="auto"/>
          </w:tcPr>
          <w:p w:rsidR="00C15087" w:rsidRPr="00C24E18" w:rsidRDefault="00C15087" w:rsidP="00C150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(186)</w:t>
            </w:r>
          </w:p>
        </w:tc>
        <w:tc>
          <w:tcPr>
            <w:tcW w:w="270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C15087" w:rsidRPr="00C24E18" w:rsidRDefault="00C15087" w:rsidP="00C1508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15087" w:rsidRPr="00C24E18" w:rsidTr="009E14B7">
        <w:tc>
          <w:tcPr>
            <w:tcW w:w="4418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C15087" w:rsidRPr="00C24E18" w:rsidRDefault="00C15087" w:rsidP="00C150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6,367</w:t>
            </w:r>
          </w:p>
        </w:tc>
        <w:tc>
          <w:tcPr>
            <w:tcW w:w="270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C15087" w:rsidRPr="00C24E18" w:rsidRDefault="00C15087" w:rsidP="00C1508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087" w:rsidRPr="00C24E18" w:rsidRDefault="00C15087" w:rsidP="00C1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362</w:t>
            </w:r>
          </w:p>
        </w:tc>
      </w:tr>
    </w:tbl>
    <w:p w:rsidR="00EE36B1" w:rsidRDefault="00EE36B1" w:rsidP="0006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0" w:firstLine="540"/>
        <w:rPr>
          <w:rFonts w:ascii="Angsana New" w:hAnsi="Angsana New" w:cs="Angsana New"/>
          <w:i/>
          <w:iCs/>
          <w:sz w:val="28"/>
          <w:szCs w:val="28"/>
          <w:cs/>
        </w:rPr>
      </w:pPr>
    </w:p>
    <w:p w:rsidR="00EE36B1" w:rsidRDefault="00EE36B1" w:rsidP="00EE3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614514" w:rsidRPr="00C24E18" w:rsidTr="002E23CD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14514" w:rsidRPr="00C24E18" w:rsidTr="002E23CD">
        <w:trPr>
          <w:trHeight w:val="362"/>
        </w:trPr>
        <w:tc>
          <w:tcPr>
            <w:tcW w:w="3627" w:type="dxa"/>
            <w:vMerge w:val="restart"/>
          </w:tcPr>
          <w:p w:rsidR="002E23CD" w:rsidRPr="00C24E18" w:rsidRDefault="002E23CD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2E23CD" w:rsidRPr="00C24E18" w:rsidRDefault="002E23CD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614514" w:rsidRPr="00C24E18" w:rsidRDefault="002E23CD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Merge w:val="restart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2E23CD"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Merge w:val="restart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(รายจ่าย)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 w:val="restart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2E23CD"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14514" w:rsidRPr="00C24E18" w:rsidTr="002E23CD">
        <w:trPr>
          <w:trHeight w:val="857"/>
        </w:trPr>
        <w:tc>
          <w:tcPr>
            <w:tcW w:w="3627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4514" w:rsidRPr="00C24E18" w:rsidTr="002E23CD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4514" w:rsidRPr="00C24E18" w:rsidTr="002E23CD">
        <w:trPr>
          <w:trHeight w:hRule="exact" w:val="432"/>
        </w:trPr>
        <w:tc>
          <w:tcPr>
            <w:tcW w:w="3627" w:type="dxa"/>
            <w:vAlign w:val="center"/>
          </w:tcPr>
          <w:p w:rsidR="00614514" w:rsidRPr="00C24E18" w:rsidRDefault="00AB67FA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2E23CD"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1275" w:type="dxa"/>
            <w:vAlign w:val="center"/>
          </w:tcPr>
          <w:p w:rsidR="00614514" w:rsidRPr="00C24E18" w:rsidRDefault="00614514" w:rsidP="008D6D4F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614514" w:rsidRPr="00C24E18" w:rsidRDefault="00614514" w:rsidP="008D6D4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614514" w:rsidRPr="00C24E18" w:rsidRDefault="00614514" w:rsidP="008D6D4F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614514" w:rsidRPr="00C24E18" w:rsidRDefault="00614514" w:rsidP="008D6D4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614514" w:rsidRPr="00C24E18" w:rsidRDefault="00614514" w:rsidP="008D6D4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614514" w:rsidRPr="00C24E18" w:rsidRDefault="00614514" w:rsidP="008D6D4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614514" w:rsidRPr="00C24E18" w:rsidRDefault="00614514" w:rsidP="008D6D4F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23CD" w:rsidRPr="00C24E18" w:rsidTr="002E23CD">
        <w:trPr>
          <w:trHeight w:hRule="exact" w:val="432"/>
        </w:trPr>
        <w:tc>
          <w:tcPr>
            <w:tcW w:w="3627" w:type="dxa"/>
            <w:vAlign w:val="center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2E23CD" w:rsidRPr="00C24E18" w:rsidRDefault="002E23CD" w:rsidP="002E23CD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1F3D" w:rsidRPr="00C24E18" w:rsidTr="002E23CD">
        <w:trPr>
          <w:trHeight w:val="288"/>
        </w:trPr>
        <w:tc>
          <w:tcPr>
            <w:tcW w:w="3627" w:type="dxa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69" w:type="dxa"/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19</w:t>
            </w:r>
          </w:p>
        </w:tc>
        <w:tc>
          <w:tcPr>
            <w:tcW w:w="269" w:type="dxa"/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526</w:t>
            </w:r>
          </w:p>
        </w:tc>
      </w:tr>
      <w:tr w:rsidR="00E71F3D" w:rsidRPr="00C24E18" w:rsidTr="002E23CD">
        <w:trPr>
          <w:trHeight w:val="288"/>
        </w:trPr>
        <w:tc>
          <w:tcPr>
            <w:tcW w:w="3627" w:type="dxa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="00E11663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4,479</w:t>
            </w:r>
          </w:p>
        </w:tc>
        <w:tc>
          <w:tcPr>
            <w:tcW w:w="269" w:type="dxa"/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375</w:t>
            </w:r>
          </w:p>
        </w:tc>
        <w:tc>
          <w:tcPr>
            <w:tcW w:w="269" w:type="dxa"/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71F3D" w:rsidRPr="00C24E18" w:rsidRDefault="00E71F3D" w:rsidP="004F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(29)</w:t>
            </w:r>
          </w:p>
        </w:tc>
        <w:tc>
          <w:tcPr>
            <w:tcW w:w="236" w:type="dxa"/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4,825</w:t>
            </w:r>
          </w:p>
        </w:tc>
      </w:tr>
      <w:tr w:rsidR="00E71F3D" w:rsidRPr="00C24E18" w:rsidTr="002E23CD">
        <w:trPr>
          <w:trHeight w:val="288"/>
        </w:trPr>
        <w:tc>
          <w:tcPr>
            <w:tcW w:w="3627" w:type="dxa"/>
          </w:tcPr>
          <w:p w:rsidR="00E71F3D" w:rsidRPr="00C24E18" w:rsidRDefault="00E71F3D" w:rsidP="00E71F3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4,98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6</w:t>
            </w:r>
          </w:p>
        </w:tc>
        <w:tc>
          <w:tcPr>
            <w:tcW w:w="269" w:type="dxa"/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394</w:t>
            </w:r>
          </w:p>
        </w:tc>
        <w:tc>
          <w:tcPr>
            <w:tcW w:w="269" w:type="dxa"/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1F3D" w:rsidRPr="00C24E18" w:rsidRDefault="00E71F3D" w:rsidP="004F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(29)</w:t>
            </w:r>
          </w:p>
        </w:tc>
        <w:tc>
          <w:tcPr>
            <w:tcW w:w="236" w:type="dxa"/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1F3D" w:rsidRPr="00C24E18" w:rsidRDefault="00E71F3D" w:rsidP="00E7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5,351</w:t>
            </w:r>
          </w:p>
        </w:tc>
      </w:tr>
    </w:tbl>
    <w:p w:rsidR="002E23CD" w:rsidRPr="00C24E18" w:rsidRDefault="002E23CD" w:rsidP="00EE36B1">
      <w:pPr>
        <w:tabs>
          <w:tab w:val="clear" w:pos="454"/>
        </w:tabs>
        <w:spacing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614514" w:rsidRPr="00C24E18" w:rsidTr="009E14B7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E23CD" w:rsidRPr="00C24E18" w:rsidTr="009E14B7">
        <w:trPr>
          <w:trHeight w:val="362"/>
        </w:trPr>
        <w:tc>
          <w:tcPr>
            <w:tcW w:w="3627" w:type="dxa"/>
            <w:vMerge w:val="restart"/>
          </w:tcPr>
          <w:p w:rsidR="00C43230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C43230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2E23CD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(รายจ่าย)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14514" w:rsidRPr="00C24E18" w:rsidTr="009E14B7">
        <w:trPr>
          <w:trHeight w:val="857"/>
        </w:trPr>
        <w:tc>
          <w:tcPr>
            <w:tcW w:w="3627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4514" w:rsidRPr="00C24E18" w:rsidTr="009E14B7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5E4" w:rsidRPr="00C24E18" w:rsidTr="009E14B7">
        <w:trPr>
          <w:trHeight w:hRule="exact" w:val="432"/>
        </w:trPr>
        <w:tc>
          <w:tcPr>
            <w:tcW w:w="3627" w:type="dxa"/>
            <w:vAlign w:val="center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1205E4"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62</w:t>
            </w:r>
          </w:p>
        </w:tc>
        <w:tc>
          <w:tcPr>
            <w:tcW w:w="1275" w:type="dxa"/>
            <w:vAlign w:val="center"/>
          </w:tcPr>
          <w:p w:rsidR="001205E4" w:rsidRPr="00C24E18" w:rsidRDefault="001205E4" w:rsidP="001205E4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1205E4" w:rsidRPr="00C24E18" w:rsidRDefault="001205E4" w:rsidP="001205E4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1205E4" w:rsidRPr="00C24E18" w:rsidRDefault="001205E4" w:rsidP="001205E4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05E4" w:rsidRPr="00C24E18" w:rsidTr="009E14B7">
        <w:trPr>
          <w:trHeight w:hRule="exact" w:val="432"/>
        </w:trPr>
        <w:tc>
          <w:tcPr>
            <w:tcW w:w="3627" w:type="dxa"/>
            <w:vAlign w:val="center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:rsidR="001205E4" w:rsidRPr="00C24E18" w:rsidRDefault="001205E4" w:rsidP="001205E4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1205E4" w:rsidRPr="00C24E18" w:rsidRDefault="001205E4" w:rsidP="001205E4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1205E4" w:rsidRPr="00C24E18" w:rsidRDefault="001205E4" w:rsidP="001205E4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05E4" w:rsidRPr="00C24E18" w:rsidTr="009E14B7">
        <w:trPr>
          <w:trHeight w:val="288"/>
        </w:trPr>
        <w:tc>
          <w:tcPr>
            <w:tcW w:w="3627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47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1</w:t>
            </w:r>
          </w:p>
        </w:tc>
        <w:tc>
          <w:tcPr>
            <w:tcW w:w="269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36</w:t>
            </w:r>
          </w:p>
        </w:tc>
        <w:tc>
          <w:tcPr>
            <w:tcW w:w="269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0</w:t>
            </w: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</w:tr>
      <w:tr w:rsidR="001205E4" w:rsidRPr="00C24E18" w:rsidTr="009E14B7">
        <w:trPr>
          <w:trHeight w:val="288"/>
        </w:trPr>
        <w:tc>
          <w:tcPr>
            <w:tcW w:w="3627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="00E11663"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3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3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75</w:t>
            </w:r>
          </w:p>
        </w:tc>
        <w:tc>
          <w:tcPr>
            <w:tcW w:w="269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1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10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69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4,479</w:t>
            </w:r>
          </w:p>
        </w:tc>
      </w:tr>
      <w:tr w:rsidR="001205E4" w:rsidRPr="00C24E18" w:rsidTr="009E14B7">
        <w:trPr>
          <w:trHeight w:val="288"/>
        </w:trPr>
        <w:tc>
          <w:tcPr>
            <w:tcW w:w="3627" w:type="dxa"/>
          </w:tcPr>
          <w:p w:rsidR="001205E4" w:rsidRPr="00C24E18" w:rsidRDefault="001205E4" w:rsidP="001205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3</w:t>
            </w:r>
            <w:r w:rsidR="001205E4"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,84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6</w:t>
            </w:r>
          </w:p>
        </w:tc>
        <w:tc>
          <w:tcPr>
            <w:tcW w:w="269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1</w:t>
            </w:r>
            <w:r w:rsidR="001205E4"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1</w:t>
            </w:r>
            <w:r w:rsidR="001205E4"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0</w:t>
            </w:r>
          </w:p>
        </w:tc>
        <w:tc>
          <w:tcPr>
            <w:tcW w:w="269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4,98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6</w:t>
            </w:r>
          </w:p>
        </w:tc>
      </w:tr>
    </w:tbl>
    <w:p w:rsidR="00EE36B1" w:rsidRDefault="00EE36B1">
      <w:pPr>
        <w:rPr>
          <w:rFonts w:cstheme="minorBidi"/>
          <w:sz w:val="28"/>
          <w:szCs w:val="28"/>
          <w:cs/>
        </w:rPr>
      </w:pPr>
    </w:p>
    <w:p w:rsidR="002E23CD" w:rsidRPr="00EE36B1" w:rsidRDefault="00EE36B1" w:rsidP="00EE3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  <w:cs/>
        </w:rPr>
        <w:br w:type="page"/>
      </w: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614514" w:rsidRPr="00C24E18" w:rsidTr="009E14B7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23CD" w:rsidRPr="00C24E18" w:rsidTr="009E14B7">
        <w:trPr>
          <w:trHeight w:val="362"/>
        </w:trPr>
        <w:tc>
          <w:tcPr>
            <w:tcW w:w="3627" w:type="dxa"/>
            <w:vMerge w:val="restart"/>
          </w:tcPr>
          <w:p w:rsidR="00C43230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C43230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2E23CD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(รายจ่าย)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14514" w:rsidRPr="00C24E18" w:rsidTr="009E14B7">
        <w:trPr>
          <w:trHeight w:val="857"/>
        </w:trPr>
        <w:tc>
          <w:tcPr>
            <w:tcW w:w="3627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4514" w:rsidRPr="00C24E18" w:rsidTr="009E14B7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23CD" w:rsidRPr="00C24E18" w:rsidTr="009E14B7">
        <w:trPr>
          <w:trHeight w:hRule="exact" w:val="432"/>
        </w:trPr>
        <w:tc>
          <w:tcPr>
            <w:tcW w:w="3627" w:type="dxa"/>
            <w:vAlign w:val="center"/>
          </w:tcPr>
          <w:p w:rsidR="002E23CD" w:rsidRPr="00C24E18" w:rsidRDefault="00AB67FA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2E23CD"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1275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2E23CD" w:rsidRPr="00C24E18" w:rsidRDefault="002E23CD" w:rsidP="002E23CD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23CD" w:rsidRPr="00C24E18" w:rsidTr="009E14B7">
        <w:trPr>
          <w:trHeight w:hRule="exact" w:val="432"/>
        </w:trPr>
        <w:tc>
          <w:tcPr>
            <w:tcW w:w="3627" w:type="dxa"/>
            <w:vAlign w:val="center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2E23CD" w:rsidRPr="00C24E18" w:rsidRDefault="002E23CD" w:rsidP="002E23CD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0694" w:rsidRPr="00C24E18" w:rsidTr="009E14B7">
        <w:trPr>
          <w:trHeight w:val="288"/>
        </w:trPr>
        <w:tc>
          <w:tcPr>
            <w:tcW w:w="3627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89</w:t>
            </w:r>
          </w:p>
        </w:tc>
        <w:tc>
          <w:tcPr>
            <w:tcW w:w="269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(13)</w:t>
            </w:r>
          </w:p>
        </w:tc>
        <w:tc>
          <w:tcPr>
            <w:tcW w:w="269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76</w:t>
            </w:r>
          </w:p>
        </w:tc>
      </w:tr>
      <w:tr w:rsidR="00120694" w:rsidRPr="00C24E18" w:rsidTr="009E14B7">
        <w:trPr>
          <w:trHeight w:val="288"/>
        </w:trPr>
        <w:tc>
          <w:tcPr>
            <w:tcW w:w="3627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,7</w:t>
            </w:r>
            <w:r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69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554</w:t>
            </w:r>
          </w:p>
        </w:tc>
        <w:tc>
          <w:tcPr>
            <w:tcW w:w="269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(132)</w:t>
            </w:r>
          </w:p>
        </w:tc>
        <w:tc>
          <w:tcPr>
            <w:tcW w:w="236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4,147</w:t>
            </w:r>
          </w:p>
        </w:tc>
      </w:tr>
      <w:tr w:rsidR="00120694" w:rsidRPr="00C24E18" w:rsidTr="009E14B7">
        <w:trPr>
          <w:trHeight w:val="288"/>
        </w:trPr>
        <w:tc>
          <w:tcPr>
            <w:tcW w:w="3627" w:type="dxa"/>
          </w:tcPr>
          <w:p w:rsidR="00120694" w:rsidRPr="00C24E18" w:rsidRDefault="00120694" w:rsidP="0012069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3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,8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69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541</w:t>
            </w:r>
          </w:p>
        </w:tc>
        <w:tc>
          <w:tcPr>
            <w:tcW w:w="269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(132)</w:t>
            </w:r>
          </w:p>
        </w:tc>
        <w:tc>
          <w:tcPr>
            <w:tcW w:w="236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4,223</w:t>
            </w:r>
          </w:p>
        </w:tc>
      </w:tr>
    </w:tbl>
    <w:p w:rsidR="002E23CD" w:rsidRPr="00C24E18" w:rsidRDefault="002E23CD" w:rsidP="00EE36B1">
      <w:pPr>
        <w:tabs>
          <w:tab w:val="clear" w:pos="454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614514" w:rsidRPr="00C24E18" w:rsidTr="009E14B7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23CD" w:rsidRPr="00C24E18" w:rsidTr="009E14B7">
        <w:trPr>
          <w:trHeight w:val="362"/>
        </w:trPr>
        <w:tc>
          <w:tcPr>
            <w:tcW w:w="3627" w:type="dxa"/>
            <w:vMerge w:val="restart"/>
          </w:tcPr>
          <w:p w:rsidR="00C43230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C43230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2E23CD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(รายจ่าย)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14514" w:rsidRPr="00C24E18" w:rsidTr="009E14B7">
        <w:trPr>
          <w:trHeight w:val="857"/>
        </w:trPr>
        <w:tc>
          <w:tcPr>
            <w:tcW w:w="3627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4514" w:rsidRPr="00C24E18" w:rsidTr="009E14B7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5E4" w:rsidRPr="00C24E18" w:rsidTr="009E14B7">
        <w:trPr>
          <w:trHeight w:hRule="exact" w:val="432"/>
        </w:trPr>
        <w:tc>
          <w:tcPr>
            <w:tcW w:w="3627" w:type="dxa"/>
            <w:vAlign w:val="center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1205E4"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62</w:t>
            </w:r>
          </w:p>
        </w:tc>
        <w:tc>
          <w:tcPr>
            <w:tcW w:w="1275" w:type="dxa"/>
            <w:vAlign w:val="center"/>
          </w:tcPr>
          <w:p w:rsidR="001205E4" w:rsidRPr="00C24E18" w:rsidRDefault="001205E4" w:rsidP="001205E4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1205E4" w:rsidRPr="00C24E18" w:rsidRDefault="001205E4" w:rsidP="001205E4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1205E4" w:rsidRPr="00C24E18" w:rsidRDefault="001205E4" w:rsidP="001205E4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05E4" w:rsidRPr="00C24E18" w:rsidTr="009E14B7">
        <w:trPr>
          <w:trHeight w:hRule="exact" w:val="432"/>
        </w:trPr>
        <w:tc>
          <w:tcPr>
            <w:tcW w:w="3627" w:type="dxa"/>
            <w:vAlign w:val="center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:rsidR="001205E4" w:rsidRPr="00C24E18" w:rsidRDefault="001205E4" w:rsidP="001205E4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1205E4" w:rsidRPr="00C24E18" w:rsidRDefault="001205E4" w:rsidP="001205E4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1205E4" w:rsidRPr="00C24E18" w:rsidRDefault="001205E4" w:rsidP="001205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1205E4" w:rsidRPr="00C24E18" w:rsidRDefault="001205E4" w:rsidP="001205E4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05E4" w:rsidRPr="00C24E18" w:rsidTr="009E14B7">
        <w:trPr>
          <w:trHeight w:val="288"/>
        </w:trPr>
        <w:tc>
          <w:tcPr>
            <w:tcW w:w="3627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6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69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89</w:t>
            </w:r>
          </w:p>
        </w:tc>
      </w:tr>
      <w:tr w:rsidR="001205E4" w:rsidRPr="00C24E18" w:rsidTr="009E14B7">
        <w:trPr>
          <w:trHeight w:val="288"/>
        </w:trPr>
        <w:tc>
          <w:tcPr>
            <w:tcW w:w="3627" w:type="dxa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2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,78</w:t>
            </w:r>
            <w:r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269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69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3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,7</w:t>
            </w:r>
            <w:r w:rsidRPr="00AB67FA">
              <w:rPr>
                <w:rFonts w:ascii="Angsana New" w:hAnsi="Angsana New" w:cs="Angsana New"/>
                <w:sz w:val="30"/>
                <w:szCs w:val="30"/>
                <w:lang w:bidi="ar-SA"/>
              </w:rPr>
              <w:t>2</w:t>
            </w:r>
            <w:r w:rsidR="001205E4"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</w:t>
            </w:r>
          </w:p>
        </w:tc>
      </w:tr>
      <w:tr w:rsidR="001205E4" w:rsidRPr="00C24E18" w:rsidTr="009E14B7">
        <w:trPr>
          <w:trHeight w:val="288"/>
        </w:trPr>
        <w:tc>
          <w:tcPr>
            <w:tcW w:w="3627" w:type="dxa"/>
          </w:tcPr>
          <w:p w:rsidR="001205E4" w:rsidRPr="00C24E18" w:rsidRDefault="001205E4" w:rsidP="001205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2</w:t>
            </w:r>
            <w:r w:rsidR="001205E4"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,85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0</w:t>
            </w:r>
          </w:p>
        </w:tc>
        <w:tc>
          <w:tcPr>
            <w:tcW w:w="269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9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6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69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1205E4" w:rsidRPr="00C24E18" w:rsidRDefault="001205E4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5E4" w:rsidRPr="00C24E18" w:rsidRDefault="00AB67FA" w:rsidP="0012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3</w:t>
            </w:r>
            <w:r w:rsidR="001205E4"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,8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1</w:t>
            </w:r>
            <w:r w:rsidR="001205E4"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</w:tr>
    </w:tbl>
    <w:p w:rsidR="00614514" w:rsidRPr="00C24E18" w:rsidRDefault="00614514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14514" w:rsidRPr="00C24E18" w:rsidRDefault="00614514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31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Pr="00C24E18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บริษัทย่อยยังมิได้รับรู้ขาดทุนทางภาษียกไป</w:t>
      </w:r>
      <w:r w:rsidRPr="00120694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47A5A">
        <w:rPr>
          <w:rFonts w:ascii="Angsana New" w:hAnsi="Angsana New" w:cs="Angsana New"/>
          <w:sz w:val="30"/>
          <w:szCs w:val="30"/>
        </w:rPr>
        <w:t>3.9</w:t>
      </w:r>
      <w:r w:rsidRPr="00120694">
        <w:rPr>
          <w:rFonts w:ascii="Angsana New" w:hAnsi="Angsana New" w:cs="Angsana New"/>
          <w:sz w:val="30"/>
          <w:szCs w:val="30"/>
        </w:rPr>
        <w:t xml:space="preserve"> </w:t>
      </w:r>
      <w:r w:rsidRPr="001206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20C54">
        <w:rPr>
          <w:rFonts w:ascii="Angsana New" w:hAnsi="Angsana New" w:cs="Angsana New"/>
          <w:sz w:val="30"/>
          <w:szCs w:val="30"/>
        </w:rPr>
        <w:t xml:space="preserve"> </w:t>
      </w:r>
      <w:r w:rsidR="00420C54" w:rsidRPr="00C24E18">
        <w:rPr>
          <w:rFonts w:ascii="Angsana New" w:hAnsi="Angsana New" w:cs="Angsana New"/>
          <w:i/>
          <w:iCs/>
          <w:sz w:val="30"/>
          <w:szCs w:val="30"/>
        </w:rPr>
        <w:t>(</w:t>
      </w:r>
      <w:r w:rsidR="00420C54" w:rsidRPr="00AB67FA">
        <w:rPr>
          <w:rFonts w:ascii="Angsana New" w:hAnsi="Angsana New" w:cs="Angsana New"/>
          <w:i/>
          <w:iCs/>
          <w:sz w:val="30"/>
          <w:szCs w:val="30"/>
        </w:rPr>
        <w:t>2</w:t>
      </w:r>
      <w:r w:rsidR="00420C54" w:rsidRPr="00C24E18">
        <w:rPr>
          <w:rFonts w:ascii="Angsana New" w:hAnsi="Angsana New" w:cs="Angsana New"/>
          <w:i/>
          <w:iCs/>
          <w:sz w:val="30"/>
          <w:szCs w:val="30"/>
        </w:rPr>
        <w:t>5</w:t>
      </w:r>
      <w:r w:rsidR="00420C54" w:rsidRPr="00AB67FA">
        <w:rPr>
          <w:rFonts w:ascii="Angsana New" w:hAnsi="Angsana New" w:cs="Angsana New"/>
          <w:i/>
          <w:iCs/>
          <w:sz w:val="30"/>
          <w:szCs w:val="30"/>
        </w:rPr>
        <w:t>62</w:t>
      </w:r>
      <w:r w:rsidR="00420C54" w:rsidRPr="00C24E1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420C54" w:rsidRPr="00AB67FA">
        <w:rPr>
          <w:rFonts w:ascii="Angsana New" w:hAnsi="Angsana New" w:cs="Angsana New"/>
          <w:i/>
          <w:iCs/>
          <w:sz w:val="30"/>
          <w:szCs w:val="30"/>
        </w:rPr>
        <w:t>3</w:t>
      </w:r>
      <w:r w:rsidR="00420C54" w:rsidRPr="00C24E18">
        <w:rPr>
          <w:rFonts w:ascii="Angsana New" w:hAnsi="Angsana New" w:cs="Angsana New"/>
          <w:i/>
          <w:iCs/>
          <w:sz w:val="30"/>
          <w:szCs w:val="30"/>
        </w:rPr>
        <w:t>.</w:t>
      </w:r>
      <w:r w:rsidR="00420C54">
        <w:rPr>
          <w:rFonts w:ascii="Angsana New" w:hAnsi="Angsana New" w:cs="Angsana New"/>
          <w:i/>
          <w:iCs/>
          <w:sz w:val="30"/>
          <w:szCs w:val="30"/>
        </w:rPr>
        <w:t>9</w:t>
      </w:r>
      <w:r w:rsidR="00420C54" w:rsidRPr="00C24E1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0C54"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20C54" w:rsidRPr="00C24E18">
        <w:rPr>
          <w:rFonts w:ascii="Angsana New" w:hAnsi="Angsana New" w:cs="Angsana New"/>
          <w:i/>
          <w:iCs/>
          <w:sz w:val="30"/>
          <w:szCs w:val="30"/>
        </w:rPr>
        <w:t>)</w:t>
      </w:r>
      <w:r w:rsidR="00420C54"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0C54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ซึ่งจะสิ้นสุดในปี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Pr="00C24E18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</w:t>
      </w:r>
      <w:r w:rsidRPr="00C24E18">
        <w:rPr>
          <w:rFonts w:ascii="Angsana New" w:hAnsi="Angsana New" w:cs="Angsana New"/>
          <w:sz w:val="30"/>
          <w:szCs w:val="30"/>
        </w:rPr>
        <w:t>5</w:t>
      </w:r>
      <w:r w:rsidR="00D47A5A">
        <w:rPr>
          <w:rFonts w:ascii="Angsana New" w:hAnsi="Angsana New" w:cs="Angsana New"/>
          <w:sz w:val="30"/>
          <w:szCs w:val="30"/>
        </w:rPr>
        <w:t xml:space="preserve"> </w:t>
      </w:r>
      <w:r w:rsidR="00D47A5A">
        <w:rPr>
          <w:rFonts w:ascii="Angsana New" w:hAnsi="Angsana New" w:cs="Angsana New" w:hint="cs"/>
          <w:sz w:val="30"/>
          <w:szCs w:val="30"/>
          <w:cs/>
        </w:rPr>
        <w:t xml:space="preserve">และจำนวน </w:t>
      </w:r>
      <w:r w:rsidR="00D47A5A">
        <w:rPr>
          <w:rFonts w:ascii="Angsana New" w:hAnsi="Angsana New" w:cs="Angsana New"/>
          <w:sz w:val="30"/>
          <w:szCs w:val="30"/>
        </w:rPr>
        <w:t xml:space="preserve">5.5 </w:t>
      </w:r>
      <w:r w:rsidR="00D47A5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47A5A" w:rsidRPr="00C24E18">
        <w:rPr>
          <w:rFonts w:ascii="Angsana New" w:hAnsi="Angsana New" w:cs="Angsana New" w:hint="cs"/>
          <w:sz w:val="30"/>
          <w:szCs w:val="30"/>
          <w:cs/>
        </w:rPr>
        <w:t xml:space="preserve">ซึ่งจะสิ้นสุดในปี </w:t>
      </w:r>
      <w:r w:rsidR="00D47A5A" w:rsidRPr="00AB67FA">
        <w:rPr>
          <w:rFonts w:ascii="Angsana New" w:hAnsi="Angsana New" w:cs="Angsana New"/>
          <w:sz w:val="30"/>
          <w:szCs w:val="30"/>
        </w:rPr>
        <w:t>2</w:t>
      </w:r>
      <w:r w:rsidR="00D47A5A" w:rsidRPr="00C24E18">
        <w:rPr>
          <w:rFonts w:ascii="Angsana New" w:hAnsi="Angsana New" w:cs="Angsana New"/>
          <w:sz w:val="30"/>
          <w:szCs w:val="30"/>
        </w:rPr>
        <w:t>5</w:t>
      </w:r>
      <w:r w:rsidR="00D47A5A" w:rsidRPr="00AB67FA">
        <w:rPr>
          <w:rFonts w:ascii="Angsana New" w:hAnsi="Angsana New" w:cs="Angsana New"/>
          <w:sz w:val="30"/>
          <w:szCs w:val="30"/>
        </w:rPr>
        <w:t>6</w:t>
      </w:r>
      <w:r w:rsidR="00D47A5A">
        <w:rPr>
          <w:rFonts w:ascii="Angsana New" w:hAnsi="Angsana New" w:cs="Angsana New"/>
          <w:sz w:val="30"/>
          <w:szCs w:val="30"/>
        </w:rPr>
        <w:t xml:space="preserve">8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เป็นสินทรัพย์ภาษีเงินได้รอการตัดบัญชี เนื่องจากยังไม่มีความเป็นไปได้ค่อนข้างแน่ว่าบริษัทย่อยจะมีกำไรทางภาษีเพียงพอที่จะใช้ประโยชน์ทางภาษีดังกล่าว</w:t>
      </w:r>
    </w:p>
    <w:p w:rsidR="00513C12" w:rsidRPr="00C24E18" w:rsidRDefault="00EE36B1" w:rsidP="00EE3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B8711D" w:rsidRPr="00C24E18" w:rsidRDefault="00AB67FA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Cs/>
          <w:sz w:val="30"/>
          <w:szCs w:val="30"/>
          <w:cs/>
        </w:rPr>
      </w:pPr>
      <w:r w:rsidRPr="00AB67FA">
        <w:rPr>
          <w:rFonts w:ascii="Angsana New" w:hAnsi="Angsana New" w:cs="Angsana New"/>
          <w:b/>
          <w:sz w:val="30"/>
          <w:szCs w:val="30"/>
        </w:rPr>
        <w:lastRenderedPageBreak/>
        <w:t>2</w:t>
      </w:r>
      <w:r w:rsidR="00DD7D67">
        <w:rPr>
          <w:rFonts w:ascii="Angsana New" w:hAnsi="Angsana New" w:cs="Angsana New"/>
          <w:b/>
          <w:sz w:val="30"/>
          <w:szCs w:val="30"/>
        </w:rPr>
        <w:t>2</w:t>
      </w:r>
      <w:r w:rsidR="00B8711D" w:rsidRPr="00C24E18">
        <w:rPr>
          <w:rFonts w:ascii="Angsana New" w:hAnsi="Angsana New" w:cs="Angsana New"/>
          <w:bCs/>
          <w:sz w:val="30"/>
          <w:szCs w:val="30"/>
        </w:rPr>
        <w:tab/>
      </w:r>
      <w:r w:rsidR="00B8711D" w:rsidRPr="00C24E18">
        <w:rPr>
          <w:rFonts w:ascii="Angsana New" w:hAnsi="Angsana New" w:cs="Angsana New"/>
          <w:bCs/>
          <w:sz w:val="30"/>
          <w:szCs w:val="30"/>
          <w:cs/>
        </w:rPr>
        <w:t>กำไรต่อหุ้น</w:t>
      </w:r>
    </w:p>
    <w:p w:rsidR="00557775" w:rsidRPr="007150E3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5"/>
        <w:gridCol w:w="1125"/>
        <w:gridCol w:w="270"/>
        <w:gridCol w:w="1125"/>
        <w:gridCol w:w="270"/>
        <w:gridCol w:w="1107"/>
        <w:gridCol w:w="270"/>
        <w:gridCol w:w="1098"/>
      </w:tblGrid>
      <w:tr w:rsidR="00035539" w:rsidRPr="00C24E18" w:rsidTr="009E14B7">
        <w:tc>
          <w:tcPr>
            <w:tcW w:w="4005" w:type="dxa"/>
          </w:tcPr>
          <w:p w:rsidR="00035539" w:rsidRPr="00C24E18" w:rsidRDefault="00035539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035539" w:rsidRPr="00C24E18" w:rsidRDefault="00035539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57775" w:rsidRPr="00C24E18" w:rsidRDefault="00557775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</w:tcPr>
          <w:p w:rsidR="00557775" w:rsidRPr="00C24E18" w:rsidRDefault="009B1932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B4F" w:rsidRPr="00C24E18" w:rsidTr="009E14B7">
        <w:tc>
          <w:tcPr>
            <w:tcW w:w="4005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043B4F" w:rsidRPr="00C24E18" w:rsidRDefault="00AB67FA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D21A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043B4F" w:rsidRPr="00C24E18" w:rsidRDefault="00AB67FA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D21A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043B4F" w:rsidRPr="00C24E18" w:rsidRDefault="00AB67FA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D21A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043B4F" w:rsidRPr="00C24E18" w:rsidRDefault="00AB67FA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D21A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043B4F" w:rsidRPr="00C24E18" w:rsidTr="009E14B7">
        <w:tc>
          <w:tcPr>
            <w:tcW w:w="4005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</w:t>
            </w:r>
            <w:r w:rsidR="00871768"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="00871768"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F42EC" w:rsidRPr="00C24E18" w:rsidTr="009E14B7">
        <w:tc>
          <w:tcPr>
            <w:tcW w:w="4005" w:type="dxa"/>
          </w:tcPr>
          <w:p w:rsidR="00E70B2A" w:rsidRPr="00C24E18" w:rsidRDefault="00E70B2A" w:rsidP="00E7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:rsidR="00EF42EC" w:rsidRPr="00C24E18" w:rsidRDefault="00774163" w:rsidP="00E7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E70B2A"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="00E70B2A"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67FA" w:rsidRPr="00AB6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E70B2A"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70B2A"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65" w:type="dxa"/>
            <w:gridSpan w:val="7"/>
          </w:tcPr>
          <w:p w:rsidR="00EF42EC" w:rsidRPr="00C24E18" w:rsidRDefault="00EF42EC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43B4F" w:rsidRPr="00C24E18" w:rsidTr="009E14B7">
        <w:tc>
          <w:tcPr>
            <w:tcW w:w="4005" w:type="dxa"/>
          </w:tcPr>
          <w:p w:rsidR="00043B4F" w:rsidRPr="00C24E18" w:rsidRDefault="00043B4F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กำไรสำหรับปีที่เป็นส่วนของ</w:t>
            </w:r>
          </w:p>
        </w:tc>
        <w:tc>
          <w:tcPr>
            <w:tcW w:w="1125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0694" w:rsidRPr="00C24E18" w:rsidTr="00120694">
        <w:tc>
          <w:tcPr>
            <w:tcW w:w="4005" w:type="dxa"/>
          </w:tcPr>
          <w:p w:rsidR="00120694" w:rsidRPr="00C24E18" w:rsidRDefault="00120694" w:rsidP="0012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ผู้ถือหุ้น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ของบริษัท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ขั้น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พื้นฐาน)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26,590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</w:t>
            </w:r>
            <w:r w:rsidR="00D478E2">
              <w:rPr>
                <w:rFonts w:ascii="Angsana New" w:hAnsi="Angsana New" w:cs="Angsana New"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</w:tr>
      <w:tr w:rsidR="00120694" w:rsidRPr="00C24E18" w:rsidTr="00120694">
        <w:tc>
          <w:tcPr>
            <w:tcW w:w="4005" w:type="dxa"/>
          </w:tcPr>
          <w:p w:rsidR="00120694" w:rsidRPr="00C24E18" w:rsidRDefault="00120694" w:rsidP="0012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199,000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99,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199,000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99,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120694" w:rsidRPr="00C24E18" w:rsidTr="009E14B7">
        <w:tc>
          <w:tcPr>
            <w:tcW w:w="4005" w:type="dxa"/>
          </w:tcPr>
          <w:p w:rsidR="00120694" w:rsidRPr="00C24E18" w:rsidRDefault="00120694" w:rsidP="0012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0.13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</w:p>
        </w:tc>
      </w:tr>
    </w:tbl>
    <w:p w:rsidR="00AC19BD" w:rsidRPr="00C24E18" w:rsidRDefault="00AC19BD" w:rsidP="00617D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AE700B" w:rsidRPr="00C24E18" w:rsidRDefault="00AB67FA" w:rsidP="00617D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AB67FA">
        <w:rPr>
          <w:rFonts w:ascii="Angsana New" w:hAnsi="Angsana New" w:cs="Angsana New"/>
          <w:b/>
          <w:sz w:val="30"/>
          <w:szCs w:val="30"/>
        </w:rPr>
        <w:t>2</w:t>
      </w:r>
      <w:r w:rsidR="00DD7D67">
        <w:rPr>
          <w:rFonts w:ascii="Angsana New" w:hAnsi="Angsana New" w:cs="Angsana New"/>
          <w:b/>
          <w:sz w:val="30"/>
          <w:szCs w:val="30"/>
        </w:rPr>
        <w:t>3</w:t>
      </w:r>
      <w:r w:rsidR="00AE700B" w:rsidRPr="00C24E18">
        <w:rPr>
          <w:rFonts w:ascii="Angsana New" w:hAnsi="Angsana New" w:cs="Angsana New"/>
          <w:b/>
          <w:sz w:val="30"/>
          <w:szCs w:val="30"/>
          <w:cs/>
        </w:rPr>
        <w:tab/>
      </w:r>
      <w:r w:rsidR="00AE700B" w:rsidRPr="00C24E18">
        <w:rPr>
          <w:rFonts w:ascii="Angsana New" w:hAnsi="Angsana New" w:cs="Angsana New"/>
          <w:bCs/>
          <w:sz w:val="30"/>
          <w:szCs w:val="30"/>
          <w:cs/>
        </w:rPr>
        <w:t>เงินปันผล</w:t>
      </w:r>
    </w:p>
    <w:p w:rsidR="00774163" w:rsidRPr="007150E3" w:rsidRDefault="00774163" w:rsidP="007741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</w:p>
    <w:p w:rsidR="00EE36B1" w:rsidRPr="00D42F23" w:rsidRDefault="00EE36B1" w:rsidP="00EE36B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62DC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8</w:t>
      </w:r>
      <w:r w:rsidRPr="006B3609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6B3609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Pr="006B3609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  <w:r w:rsidRPr="005162DC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ผู้ถือหุ้นมีมติอนุมัติการจัดสรรกำไรเป็นเงินปันผลสำหรับปี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62</w:t>
      </w:r>
      <w:r w:rsidRPr="005162D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AB67FA" w:rsidRPr="00AB67FA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>.</w:t>
      </w:r>
      <w:r w:rsidR="00AB67FA" w:rsidRPr="00AB67FA">
        <w:rPr>
          <w:rFonts w:ascii="Angsana New" w:hAnsi="Angsana New" w:cs="Angsana New"/>
          <w:sz w:val="30"/>
          <w:szCs w:val="30"/>
        </w:rPr>
        <w:t>13</w:t>
      </w:r>
      <w:r w:rsidRPr="005162DC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เป็นจำนวนเงินทั้งสิ้น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</w:t>
      </w:r>
      <w:r w:rsidRPr="00EC2FE2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87</w:t>
      </w:r>
      <w:r w:rsidRPr="00EC2FE2">
        <w:rPr>
          <w:rFonts w:ascii="Angsana New" w:hAnsi="Angsana New" w:cs="Angsana New"/>
          <w:sz w:val="30"/>
          <w:szCs w:val="30"/>
        </w:rPr>
        <w:t xml:space="preserve"> </w:t>
      </w:r>
      <w:r w:rsidRPr="005162DC">
        <w:rPr>
          <w:rFonts w:ascii="Angsana New" w:hAnsi="Angsana New" w:cs="Angsana New"/>
          <w:sz w:val="30"/>
          <w:szCs w:val="30"/>
          <w:cs/>
        </w:rPr>
        <w:t>ล้านบาท เงินปันผลดังกล่าว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>
        <w:rPr>
          <w:rFonts w:ascii="Angsana New" w:hAnsi="Angsana New" w:cs="Angsana New"/>
          <w:sz w:val="30"/>
          <w:szCs w:val="30"/>
          <w:cs/>
        </w:rPr>
        <w:t>จ่ายให้แก่ผู้</w:t>
      </w:r>
      <w:r w:rsidRPr="00776DC3">
        <w:rPr>
          <w:rFonts w:ascii="Angsana New" w:hAnsi="Angsana New" w:cs="Angsana New"/>
          <w:sz w:val="30"/>
          <w:szCs w:val="30"/>
          <w:cs/>
        </w:rPr>
        <w:t xml:space="preserve">ถือหุ้นในวันที่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Pr="00776DC3">
        <w:rPr>
          <w:rFonts w:ascii="Angsana New" w:hAnsi="Angsana New" w:cs="Angsana New"/>
          <w:sz w:val="30"/>
          <w:szCs w:val="30"/>
          <w:cs/>
        </w:rPr>
        <w:t xml:space="preserve"> พฤษภาคม</w:t>
      </w:r>
      <w:r w:rsidRPr="005162DC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63</w:t>
      </w:r>
    </w:p>
    <w:p w:rsidR="00EE36B1" w:rsidRDefault="00EE36B1" w:rsidP="00EE36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</w:pPr>
    </w:p>
    <w:p w:rsidR="00774163" w:rsidRPr="00C24E18" w:rsidRDefault="00774163" w:rsidP="007741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ในการประชุม</w:t>
      </w:r>
      <w:r w:rsidRPr="00C24E18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บริษัทเมื่อวันที่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1</w:t>
      </w:r>
      <w:r w:rsidRPr="00C24E18">
        <w:rPr>
          <w:rFonts w:ascii="Angsana New" w:hAnsi="Angsana New" w:cs="Angsana New"/>
          <w:sz w:val="30"/>
          <w:szCs w:val="30"/>
        </w:rPr>
        <w:t xml:space="preserve">4 </w:t>
      </w:r>
      <w:r w:rsidRPr="00C24E18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Pr="00C24E18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62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C24E18">
        <w:rPr>
          <w:rFonts w:ascii="Angsana New" w:hAnsi="Angsana New" w:cs="Angsana New"/>
          <w:sz w:val="30"/>
          <w:szCs w:val="30"/>
          <w:cs/>
        </w:rPr>
        <w:t>บริษัทมีมติ</w:t>
      </w:r>
      <w:r w:rsidRPr="00C24E18">
        <w:rPr>
          <w:rFonts w:ascii="Angsana New" w:hAnsi="Angsana New" w:cs="Angsana New" w:hint="cs"/>
          <w:sz w:val="30"/>
          <w:szCs w:val="30"/>
          <w:cs/>
        </w:rPr>
        <w:t>อนุมัติจ่ายเงินปันผลระหว่างกาล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0</w:t>
      </w:r>
      <w:r w:rsidRPr="00C24E18">
        <w:rPr>
          <w:rFonts w:ascii="Angsana New" w:hAnsi="Angsana New" w:cs="Angsana New"/>
          <w:sz w:val="30"/>
          <w:szCs w:val="30"/>
          <w:cs/>
        </w:rPr>
        <w:t>.</w:t>
      </w:r>
      <w:r w:rsidR="00AB67FA" w:rsidRPr="00AB67FA">
        <w:rPr>
          <w:rFonts w:ascii="Angsana New" w:hAnsi="Angsana New" w:cs="Angsana New"/>
          <w:sz w:val="30"/>
          <w:szCs w:val="30"/>
        </w:rPr>
        <w:t>23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บาท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</w:rPr>
        <w:t>4</w:t>
      </w:r>
      <w:r w:rsidR="00AB67FA" w:rsidRPr="00AB67FA">
        <w:rPr>
          <w:rFonts w:ascii="Angsana New" w:hAnsi="Angsana New" w:cs="Angsana New"/>
          <w:sz w:val="30"/>
          <w:szCs w:val="30"/>
        </w:rPr>
        <w:t>6</w:t>
      </w:r>
      <w:r w:rsidRPr="00C24E18">
        <w:rPr>
          <w:rFonts w:ascii="Angsana New" w:hAnsi="Angsana New" w:cs="Angsana New"/>
          <w:sz w:val="30"/>
          <w:szCs w:val="30"/>
        </w:rPr>
        <w:t>.</w:t>
      </w:r>
      <w:r w:rsidR="00AB67FA" w:rsidRPr="00AB67FA">
        <w:rPr>
          <w:rFonts w:ascii="Angsana New" w:hAnsi="Angsana New" w:cs="Angsana New"/>
          <w:sz w:val="30"/>
          <w:szCs w:val="30"/>
        </w:rPr>
        <w:t>01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เงินปันผลดังกล่าว</w:t>
      </w:r>
      <w:r w:rsidRPr="00C24E18">
        <w:rPr>
          <w:rFonts w:ascii="Angsana New" w:hAnsi="Angsana New" w:cs="Angsana New" w:hint="cs"/>
          <w:sz w:val="30"/>
          <w:szCs w:val="30"/>
          <w:cs/>
        </w:rPr>
        <w:t>ได้</w:t>
      </w:r>
      <w:r w:rsidRPr="00C24E18">
        <w:rPr>
          <w:rFonts w:ascii="Angsana New" w:hAnsi="Angsana New" w:cs="Angsana New"/>
          <w:sz w:val="30"/>
          <w:szCs w:val="30"/>
          <w:cs/>
        </w:rPr>
        <w:t>จ่ายให้แก่</w:t>
      </w:r>
      <w:r w:rsidR="001251B9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ผู้ถือหุ้นในวันที่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13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81697D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62</w:t>
      </w:r>
    </w:p>
    <w:p w:rsidR="00060633" w:rsidRPr="007150E3" w:rsidRDefault="00060633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E53098" w:rsidRDefault="00E53098" w:rsidP="00E530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1</w:t>
      </w:r>
      <w:r w:rsidRPr="00C24E18">
        <w:rPr>
          <w:rFonts w:ascii="Angsana New" w:hAnsi="Angsana New" w:cs="Angsana New"/>
          <w:sz w:val="30"/>
          <w:szCs w:val="30"/>
        </w:rPr>
        <w:t xml:space="preserve">5 </w:t>
      </w:r>
      <w:r w:rsidRPr="00C24E1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Pr="00C24E18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62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ผู้ถือหุ้นมีมติ</w:t>
      </w:r>
      <w:r w:rsidRPr="00C24E18">
        <w:rPr>
          <w:rFonts w:ascii="Angsana New" w:hAnsi="Angsana New" w:cs="Angsana New" w:hint="cs"/>
          <w:sz w:val="30"/>
          <w:szCs w:val="30"/>
          <w:cs/>
        </w:rPr>
        <w:t>อนุมัติจ่ายเงินปันผลประจำปี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7C1478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61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0</w:t>
      </w:r>
      <w:r w:rsidRPr="00C24E18">
        <w:rPr>
          <w:rFonts w:ascii="Angsana New" w:hAnsi="Angsana New" w:cs="Angsana New"/>
          <w:sz w:val="30"/>
          <w:szCs w:val="30"/>
          <w:cs/>
        </w:rPr>
        <w:t>.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บาท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3</w:t>
      </w:r>
      <w:r w:rsidRPr="00C24E18">
        <w:rPr>
          <w:rFonts w:ascii="Angsana New" w:hAnsi="Angsana New" w:cs="Angsana New"/>
          <w:sz w:val="30"/>
          <w:szCs w:val="30"/>
        </w:rPr>
        <w:t>9</w:t>
      </w:r>
      <w:r w:rsidRPr="00C24E18">
        <w:rPr>
          <w:rFonts w:ascii="Angsana New" w:hAnsi="Angsana New" w:cs="Angsana New"/>
          <w:sz w:val="30"/>
          <w:szCs w:val="30"/>
          <w:cs/>
        </w:rPr>
        <w:t>.8</w:t>
      </w:r>
      <w:r w:rsidR="00AB67FA" w:rsidRPr="00AB67FA">
        <w:rPr>
          <w:rFonts w:ascii="Angsana New" w:hAnsi="Angsana New" w:cs="Angsana New"/>
          <w:sz w:val="30"/>
          <w:szCs w:val="30"/>
        </w:rPr>
        <w:t>0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และ</w:t>
      </w:r>
      <w:r w:rsidRPr="00C24E18">
        <w:rPr>
          <w:rFonts w:ascii="Angsana New" w:hAnsi="Angsana New" w:cs="Angsana New"/>
          <w:sz w:val="30"/>
          <w:szCs w:val="30"/>
          <w:cs/>
        </w:rPr>
        <w:t>อนุมัติการจัดสรร</w:t>
      </w:r>
      <w:r w:rsidRPr="00C24E18">
        <w:rPr>
          <w:rFonts w:ascii="Angsana New" w:hAnsi="Angsana New" w:cs="Angsana New" w:hint="cs"/>
          <w:sz w:val="30"/>
          <w:szCs w:val="30"/>
          <w:cs/>
        </w:rPr>
        <w:t>กำไรสะสมเป็น</w:t>
      </w:r>
      <w:r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เงินปันผลพิเศษ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AB67FA" w:rsidRPr="00AB67FA">
        <w:rPr>
          <w:rFonts w:ascii="Angsana New" w:hAnsi="Angsana New" w:cs="Angsana New"/>
          <w:sz w:val="30"/>
          <w:szCs w:val="30"/>
        </w:rPr>
        <w:t>1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sz w:val="30"/>
          <w:szCs w:val="30"/>
        </w:rPr>
        <w:t>1</w:t>
      </w:r>
      <w:r w:rsidRPr="00C24E18">
        <w:rPr>
          <w:rFonts w:ascii="Angsana New" w:hAnsi="Angsana New" w:cs="Angsana New"/>
          <w:sz w:val="30"/>
          <w:szCs w:val="30"/>
        </w:rPr>
        <w:t xml:space="preserve">99 </w:t>
      </w:r>
      <w:r w:rsidRPr="00C24E1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เงินปันผลดังกล่าว</w:t>
      </w:r>
      <w:r w:rsidRPr="00C24E18">
        <w:rPr>
          <w:rFonts w:ascii="Angsana New" w:hAnsi="Angsana New" w:cs="Angsana New" w:hint="cs"/>
          <w:sz w:val="30"/>
          <w:szCs w:val="30"/>
          <w:cs/>
        </w:rPr>
        <w:t>ได้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จ่ายให้แก่ผู้ถือหุ้นในวันที่ </w:t>
      </w:r>
      <w:r w:rsidR="00AB67FA" w:rsidRPr="00AB67FA">
        <w:rPr>
          <w:rFonts w:ascii="Angsana New" w:hAnsi="Angsana New" w:cs="Angsana New"/>
          <w:sz w:val="30"/>
          <w:szCs w:val="30"/>
        </w:rPr>
        <w:t>21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มีน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="00AB67FA" w:rsidRPr="00AB67FA">
        <w:rPr>
          <w:rFonts w:ascii="Angsana New" w:hAnsi="Angsana New" w:cs="Angsana New"/>
          <w:sz w:val="30"/>
          <w:szCs w:val="30"/>
        </w:rPr>
        <w:t>2</w:t>
      </w:r>
      <w:r w:rsidR="007C1478">
        <w:rPr>
          <w:rFonts w:ascii="Angsana New" w:hAnsi="Angsana New" w:cs="Angsana New"/>
          <w:sz w:val="30"/>
          <w:szCs w:val="30"/>
        </w:rPr>
        <w:t>5</w:t>
      </w:r>
      <w:r w:rsidR="00AB67FA" w:rsidRPr="00AB67FA">
        <w:rPr>
          <w:rFonts w:ascii="Angsana New" w:hAnsi="Angsana New" w:cs="Angsana New"/>
          <w:sz w:val="30"/>
          <w:szCs w:val="30"/>
        </w:rPr>
        <w:t>62</w:t>
      </w:r>
    </w:p>
    <w:p w:rsidR="00D655BF" w:rsidRPr="00C24E18" w:rsidRDefault="007B63F4" w:rsidP="007B6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655BF" w:rsidRDefault="00AB67FA" w:rsidP="00D65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AB67FA">
        <w:rPr>
          <w:rFonts w:ascii="Angsana New" w:eastAsia="Cordia New" w:hAnsi="Angsana New" w:cs="Angsana New"/>
          <w:b/>
          <w:bCs/>
          <w:sz w:val="30"/>
          <w:szCs w:val="30"/>
        </w:rPr>
        <w:lastRenderedPageBreak/>
        <w:t>2</w:t>
      </w:r>
      <w:r w:rsidR="00DD7D67">
        <w:rPr>
          <w:rFonts w:ascii="Angsana New" w:eastAsia="Cordia New" w:hAnsi="Angsana New" w:cs="Angsana New"/>
          <w:b/>
          <w:bCs/>
          <w:sz w:val="30"/>
          <w:szCs w:val="30"/>
        </w:rPr>
        <w:t>4</w:t>
      </w:r>
      <w:r w:rsidR="00D655BF" w:rsidRPr="00626935">
        <w:rPr>
          <w:rFonts w:ascii="Angsana New" w:eastAsia="Cordia New" w:hAnsi="Angsana New" w:cs="Angsana New"/>
          <w:b/>
          <w:bCs/>
          <w:sz w:val="30"/>
          <w:szCs w:val="30"/>
          <w:cs/>
        </w:rPr>
        <w:tab/>
        <w:t>เครื่องมือทางการเงิน</w:t>
      </w:r>
    </w:p>
    <w:p w:rsidR="00D655BF" w:rsidRPr="00AF2D1E" w:rsidRDefault="00D655BF" w:rsidP="00D65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D655BF" w:rsidRDefault="00791BBC" w:rsidP="00D65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ก)</w:t>
      </w:r>
      <w:r w:rsidR="007B63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D655BF" w:rsidRPr="00D655BF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="00D655BF" w:rsidRPr="00D655B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 </w:t>
      </w:r>
    </w:p>
    <w:p w:rsidR="007B63F4" w:rsidRPr="00AF2D1E" w:rsidRDefault="007B63F4" w:rsidP="00D65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="Angsana New"/>
          <w:b/>
          <w:bCs/>
          <w:i/>
          <w:iCs/>
          <w:sz w:val="24"/>
          <w:szCs w:val="24"/>
        </w:rPr>
      </w:pPr>
    </w:p>
    <w:p w:rsidR="007B63F4" w:rsidRDefault="007B63F4" w:rsidP="007B6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83234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A83234">
        <w:rPr>
          <w:rFonts w:ascii="Angsana New" w:hAnsi="Angsana New"/>
          <w:sz w:val="30"/>
          <w:szCs w:val="30"/>
        </w:rPr>
        <w:t xml:space="preserve"> </w:t>
      </w:r>
      <w:r w:rsidRPr="00A83234">
        <w:rPr>
          <w:rFonts w:ascii="Angsana New" w:hAnsi="Angsana New" w:hint="cs"/>
          <w:sz w:val="30"/>
          <w:szCs w:val="30"/>
          <w:cs/>
        </w:rPr>
        <w:t xml:space="preserve"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:rsidR="00791BBC" w:rsidRDefault="00791BBC" w:rsidP="007B6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theme="minorBidi"/>
          <w:sz w:val="30"/>
          <w:szCs w:val="30"/>
        </w:rPr>
      </w:pPr>
    </w:p>
    <w:p w:rsidR="00791BBC" w:rsidRDefault="00791BBC" w:rsidP="00791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ข)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791BBC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791BBC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  </w:t>
      </w:r>
      <w:r w:rsidRPr="00D655B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 </w:t>
      </w:r>
    </w:p>
    <w:p w:rsidR="00791BBC" w:rsidRDefault="00791BBC" w:rsidP="007B6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theme="minorBidi"/>
          <w:sz w:val="30"/>
          <w:szCs w:val="30"/>
        </w:rPr>
      </w:pPr>
    </w:p>
    <w:p w:rsidR="00791BBC" w:rsidRPr="00791BBC" w:rsidRDefault="00791BBC" w:rsidP="007B6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E08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:rsidR="00791BBC" w:rsidRDefault="00791BBC" w:rsidP="007B6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theme="minorBidi"/>
          <w:sz w:val="30"/>
          <w:szCs w:val="30"/>
        </w:rPr>
      </w:pPr>
    </w:p>
    <w:p w:rsidR="00791BBC" w:rsidRDefault="00791BBC" w:rsidP="007B6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91BBC">
        <w:rPr>
          <w:rFonts w:ascii="Angsana New" w:hAnsi="Angsana New" w:cs="Angsana New" w:hint="cs"/>
          <w:sz w:val="30"/>
          <w:szCs w:val="30"/>
          <w:cs/>
        </w:rPr>
        <w:t xml:space="preserve"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</w:t>
      </w:r>
      <w:r w:rsidRPr="0081697D">
        <w:rPr>
          <w:rFonts w:ascii="Angsana New" w:hAnsi="Angsana New" w:cs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:rsidR="00B177AD" w:rsidRDefault="00B177AD" w:rsidP="007B6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B177AD" w:rsidRDefault="00B177AD" w:rsidP="007B6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B177AD">
        <w:rPr>
          <w:rFonts w:ascii="Angsana New" w:hAnsi="Angsana New" w:cs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</w:t>
      </w:r>
      <w:r w:rsidRPr="00B177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177AD">
        <w:rPr>
          <w:rFonts w:ascii="Angsana New" w:hAnsi="Angsana New" w:cs="Angsana New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B177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177AD">
        <w:rPr>
          <w:rFonts w:ascii="Angsana New" w:hAnsi="Angsana New" w:cs="Angsana New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177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177AD">
        <w:rPr>
          <w:rFonts w:ascii="Angsana New" w:hAnsi="Angsana New" w:cs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:rsidR="00B177AD" w:rsidRDefault="00B177AD" w:rsidP="007B6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B177AD" w:rsidRDefault="00B177AD" w:rsidP="007B6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B177AD">
        <w:rPr>
          <w:rFonts w:ascii="Angsana New" w:hAnsi="Angsana New" w:cs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B177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177AD">
        <w:rPr>
          <w:rFonts w:ascii="Angsana New" w:hAnsi="Angsana New" w:cs="Angsana New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B177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177AD">
        <w:rPr>
          <w:rFonts w:ascii="Angsana New" w:hAnsi="Angsana New" w:cs="Angsana New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:rsidR="007B63F4" w:rsidRDefault="007B63F4" w:rsidP="00D65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</w:p>
    <w:p w:rsidR="0081697D" w:rsidRDefault="0081697D" w:rsidP="00D65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</w:p>
    <w:p w:rsidR="0081697D" w:rsidRDefault="0081697D" w:rsidP="00D65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</w:p>
    <w:p w:rsidR="0081697D" w:rsidRPr="007150E3" w:rsidRDefault="0081697D" w:rsidP="00D65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</w:p>
    <w:p w:rsidR="007B63F4" w:rsidRDefault="00B177AD" w:rsidP="007B6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(ข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AB67FA" w:rsidRPr="00AB67FA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) </w:t>
      </w:r>
      <w:r w:rsidR="00D37C3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    </w:t>
      </w:r>
      <w:r w:rsidR="007B63F4" w:rsidRPr="00A8323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7B63F4" w:rsidRPr="007150E3" w:rsidRDefault="007B63F4" w:rsidP="007B6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8D1686" w:rsidRDefault="007B63F4" w:rsidP="00D37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7B63F4">
        <w:rPr>
          <w:rFonts w:ascii="Angsana New" w:hAnsi="Angsana New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B63F4">
        <w:rPr>
          <w:rFonts w:ascii="Angsana New" w:hAnsi="Angsana New" w:cs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7B63F4">
        <w:rPr>
          <w:rFonts w:ascii="Angsana New" w:hAnsi="Angsana New" w:cs="Angsana New"/>
          <w:sz w:val="30"/>
          <w:szCs w:val="30"/>
          <w:cs/>
        </w:rPr>
        <w:t xml:space="preserve"> </w:t>
      </w:r>
      <w:r w:rsidRPr="007B63F4">
        <w:rPr>
          <w:rFonts w:ascii="Angsana New" w:hAnsi="Angsana New" w:cs="Angsana New" w:hint="cs"/>
          <w:sz w:val="30"/>
          <w:szCs w:val="30"/>
          <w:cs/>
        </w:rPr>
        <w:t>ซึ่งโดยส่วนใหญ่เกิดจากลูกหนี้ที่เป็นลูกค้า</w:t>
      </w:r>
      <w:r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</w:p>
    <w:p w:rsidR="008D1686" w:rsidRDefault="008D1686" w:rsidP="00B1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4C719E" w:rsidRDefault="008D1686" w:rsidP="00B1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D1686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ข</w:t>
      </w:r>
      <w:r w:rsidRPr="008D1686">
        <w:rPr>
          <w:rFonts w:asciiTheme="majorBidi" w:hAnsiTheme="majorBidi" w:cstheme="majorBidi"/>
          <w:sz w:val="30"/>
          <w:szCs w:val="30"/>
        </w:rPr>
        <w:t>.</w:t>
      </w:r>
      <w:r w:rsidR="00AB67FA" w:rsidRPr="00AB67FA">
        <w:rPr>
          <w:rFonts w:asciiTheme="majorBidi" w:hAnsiTheme="majorBidi" w:cstheme="majorBidi"/>
          <w:sz w:val="30"/>
          <w:szCs w:val="30"/>
        </w:rPr>
        <w:t>1</w:t>
      </w:r>
      <w:r w:rsidRPr="008D1686">
        <w:rPr>
          <w:rFonts w:asciiTheme="majorBidi" w:hAnsiTheme="majorBidi" w:cstheme="majorBidi"/>
          <w:sz w:val="30"/>
          <w:szCs w:val="30"/>
        </w:rPr>
        <w:t>.</w:t>
      </w:r>
      <w:r w:rsidR="00AB67FA" w:rsidRPr="00AB67FA">
        <w:rPr>
          <w:rFonts w:asciiTheme="majorBidi" w:hAnsiTheme="majorBidi" w:cstheme="majorBidi"/>
          <w:sz w:val="30"/>
          <w:szCs w:val="30"/>
        </w:rPr>
        <w:t>1</w:t>
      </w:r>
      <w:proofErr w:type="gramStart"/>
      <w:r w:rsidRPr="008D1686">
        <w:rPr>
          <w:rFonts w:asciiTheme="majorBidi" w:hAnsiTheme="majorBidi" w:cstheme="majorBidi"/>
          <w:sz w:val="30"/>
          <w:szCs w:val="30"/>
        </w:rPr>
        <w:t>)</w:t>
      </w:r>
      <w:r w:rsidRPr="008D1686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8D1686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proofErr w:type="gramEnd"/>
      <w:r w:rsidR="007B63F4" w:rsidRPr="008D1686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:rsidR="008D1686" w:rsidRPr="008D1686" w:rsidRDefault="008D1686" w:rsidP="00B1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4C719E" w:rsidRPr="008D1686" w:rsidRDefault="004C719E" w:rsidP="008D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8D1686">
        <w:rPr>
          <w:rFonts w:ascii="Angsana New" w:hAnsi="Angsana New" w:cs="Angsana New" w:hint="cs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8D16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1686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8D16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1686">
        <w:rPr>
          <w:rFonts w:ascii="Angsana New" w:hAnsi="Angsana New" w:cs="Angsana New" w:hint="cs"/>
          <w:sz w:val="30"/>
          <w:szCs w:val="30"/>
          <w:cs/>
        </w:rPr>
        <w:t>ผู้บริหารต้องพิจารณาถึงปัจจัยอื่นๆ</w:t>
      </w:r>
      <w:r w:rsidRPr="008D16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1686">
        <w:rPr>
          <w:rFonts w:ascii="Angsana New" w:hAnsi="Angsana New" w:cs="Angsana New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Pr="008D16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1686">
        <w:rPr>
          <w:rFonts w:ascii="Angsana New" w:hAnsi="Angsana New" w:cs="Angsana New" w:hint="cs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D16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1686">
        <w:rPr>
          <w:rFonts w:ascii="Angsana New" w:hAnsi="Angsana New" w:cs="Angsana New" w:hint="cs"/>
          <w:sz w:val="30"/>
          <w:szCs w:val="30"/>
          <w:cs/>
        </w:rPr>
        <w:t>รายละเอียดการกระจุกตัวของรายได้เปิดเผยใน</w:t>
      </w:r>
      <w:r w:rsidRPr="0042619A">
        <w:rPr>
          <w:rFonts w:ascii="Angsana New" w:hAnsi="Angsana New" w:cs="Angsana New" w:hint="cs"/>
          <w:sz w:val="30"/>
          <w:szCs w:val="30"/>
          <w:cs/>
        </w:rPr>
        <w:t>หมายเหตุข้อ</w:t>
      </w:r>
      <w:r w:rsidRPr="0042619A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42619A">
        <w:rPr>
          <w:rFonts w:ascii="Angsana New" w:hAnsi="Angsana New" w:cs="Angsana New"/>
          <w:sz w:val="30"/>
          <w:szCs w:val="30"/>
        </w:rPr>
        <w:t>1</w:t>
      </w:r>
      <w:r w:rsidR="0073720D">
        <w:rPr>
          <w:rFonts w:ascii="Angsana New" w:hAnsi="Angsana New" w:cs="Angsana New"/>
          <w:sz w:val="30"/>
          <w:szCs w:val="30"/>
        </w:rPr>
        <w:t>6</w:t>
      </w:r>
    </w:p>
    <w:p w:rsidR="004C719E" w:rsidRPr="00556758" w:rsidRDefault="004C719E" w:rsidP="004C7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:rsidR="00556758" w:rsidRPr="00556758" w:rsidRDefault="00556758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556758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="00AD034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56758">
        <w:rPr>
          <w:rFonts w:ascii="Angsana New" w:hAnsi="Angsana New" w:cs="Angsana New" w:hint="cs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</w:t>
      </w:r>
      <w:r w:rsidRPr="005567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6758">
        <w:rPr>
          <w:rFonts w:ascii="Angsana New" w:hAnsi="Angsana New" w:cs="Angsana New" w:hint="cs"/>
          <w:sz w:val="30"/>
          <w:szCs w:val="30"/>
          <w:cs/>
        </w:rPr>
        <w:t>กลุ่มบริษัท จะทบทวนอันดับความน่าเชื่อถือภายนอก</w:t>
      </w:r>
      <w:r w:rsidRPr="00556758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56758">
        <w:rPr>
          <w:rFonts w:ascii="Angsana New" w:hAnsi="Angsana New" w:cs="Angsana New" w:hint="cs"/>
          <w:sz w:val="30"/>
          <w:szCs w:val="30"/>
          <w:cs/>
        </w:rPr>
        <w:t>ถ้ามี</w:t>
      </w:r>
      <w:r w:rsidRPr="00556758">
        <w:rPr>
          <w:rFonts w:ascii="Angsana New" w:hAnsi="Angsana New" w:cs="Angsana New"/>
          <w:sz w:val="30"/>
          <w:szCs w:val="30"/>
          <w:cs/>
        </w:rPr>
        <w:t xml:space="preserve">) </w:t>
      </w:r>
      <w:r w:rsidRPr="00556758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5567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6758">
        <w:rPr>
          <w:rFonts w:ascii="Angsana New" w:hAnsi="Angsana New" w:cs="Angsana New" w:hint="cs"/>
          <w:sz w:val="30"/>
          <w:szCs w:val="30"/>
          <w:cs/>
        </w:rPr>
        <w:t>ข้อมูลของสถาบันจัดอันดับความน่าเชื่อถือ</w:t>
      </w:r>
      <w:r w:rsidRPr="005567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6758">
        <w:rPr>
          <w:rFonts w:ascii="Angsana New" w:hAnsi="Angsana New" w:cs="Angsana New" w:hint="cs"/>
          <w:sz w:val="30"/>
          <w:szCs w:val="30"/>
          <w:cs/>
        </w:rPr>
        <w:t>ข้อมูลอุตสาหกรรมและหนังสือรับรองฐานะทางการเงินของธนาคารสำหรับบางกรณีวงเงินยอดขายจะกำหนดไว้สำหรับลูกค้าแต่ละรายและ</w:t>
      </w:r>
      <w:r w:rsidRPr="006E0817">
        <w:rPr>
          <w:rFonts w:ascii="Angsana New" w:hAnsi="Angsana New" w:cs="Angsana New" w:hint="cs"/>
          <w:sz w:val="30"/>
          <w:szCs w:val="30"/>
          <w:cs/>
        </w:rPr>
        <w:t>จะทบทวนเป็นรายไตรมาส</w:t>
      </w:r>
      <w:r w:rsidRPr="006E08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E0817">
        <w:rPr>
          <w:rFonts w:ascii="Angsana New" w:hAnsi="Angsana New" w:cs="Angsana New" w:hint="cs"/>
          <w:sz w:val="30"/>
          <w:szCs w:val="30"/>
          <w:cs/>
        </w:rPr>
        <w:t>ยอดขายที่เกินกว่าวงเงินดังกล่าวต้องได้รับ</w:t>
      </w:r>
      <w:r w:rsidR="00540A43">
        <w:rPr>
          <w:rFonts w:ascii="Angsana New" w:hAnsi="Angsana New" w:cs="Angsana New"/>
          <w:sz w:val="30"/>
          <w:szCs w:val="30"/>
          <w:cs/>
        </w:rPr>
        <w:br/>
      </w:r>
      <w:r w:rsidRPr="006E0817">
        <w:rPr>
          <w:rFonts w:ascii="Angsana New" w:hAnsi="Angsana New" w:cs="Angsana New" w:hint="cs"/>
          <w:sz w:val="30"/>
          <w:szCs w:val="30"/>
          <w:cs/>
        </w:rPr>
        <w:t>การอนุมัติจากคณะกรรมการบริ</w:t>
      </w:r>
      <w:r w:rsidR="00080F90">
        <w:rPr>
          <w:rFonts w:ascii="Angsana New" w:hAnsi="Angsana New" w:cs="Angsana New" w:hint="cs"/>
          <w:sz w:val="30"/>
          <w:szCs w:val="30"/>
          <w:cs/>
        </w:rPr>
        <w:t>ษัท</w:t>
      </w:r>
      <w:r w:rsidRPr="00556758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556758" w:rsidRPr="00556758" w:rsidRDefault="00556758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:rsidR="00556758" w:rsidRDefault="00556758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556758">
        <w:rPr>
          <w:rFonts w:ascii="Angsana New" w:hAnsi="Angsana New" w:cs="Angsana New" w:hint="cs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</w:t>
      </w:r>
      <w:r w:rsidRPr="006E0817">
        <w:rPr>
          <w:rFonts w:ascii="Angsana New" w:hAnsi="Angsana New" w:cs="Angsana New" w:hint="cs"/>
          <w:sz w:val="30"/>
          <w:szCs w:val="30"/>
          <w:cs/>
        </w:rPr>
        <w:t>ที่</w:t>
      </w:r>
      <w:r w:rsidRPr="006E0817">
        <w:rPr>
          <w:rFonts w:ascii="Angsana New" w:hAnsi="Angsana New" w:cs="Angsana New"/>
          <w:sz w:val="30"/>
          <w:szCs w:val="30"/>
          <w:cs/>
        </w:rPr>
        <w:t xml:space="preserve"> </w:t>
      </w:r>
      <w:r w:rsidR="00C02128" w:rsidRPr="006E0817">
        <w:rPr>
          <w:rFonts w:ascii="Angsana New" w:hAnsi="Angsana New" w:cs="Angsana New"/>
          <w:sz w:val="30"/>
          <w:szCs w:val="30"/>
        </w:rPr>
        <w:t>12</w:t>
      </w:r>
      <w:r w:rsidRPr="006E08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E0817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:rsidR="00556758" w:rsidRDefault="00556758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56758" w:rsidRDefault="00556758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56758" w:rsidRDefault="00556758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56758" w:rsidRDefault="00556758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56758" w:rsidRDefault="00556758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56758" w:rsidRDefault="00556758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56758" w:rsidRDefault="00556758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56758" w:rsidRDefault="00556758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56758" w:rsidRDefault="00556758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56758" w:rsidRDefault="003379D1" w:rsidP="0033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556758" w:rsidRPr="004C719E" w:rsidRDefault="00556758" w:rsidP="008D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556758">
        <w:rPr>
          <w:rFonts w:ascii="Angsana New" w:hAnsi="Angsana New" w:cs="Angsana New" w:hint="cs"/>
          <w:sz w:val="30"/>
          <w:szCs w:val="30"/>
          <w:cs/>
        </w:rPr>
        <w:lastRenderedPageBreak/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56758">
        <w:rPr>
          <w:rFonts w:ascii="Angsana New" w:hAnsi="Angsana New" w:cs="Angsana New" w:hint="cs"/>
          <w:sz w:val="30"/>
          <w:szCs w:val="30"/>
          <w:cs/>
        </w:rPr>
        <w:t>จะเกิดขึ้นสำหรับลูกหนี้การค้า</w:t>
      </w:r>
    </w:p>
    <w:p w:rsidR="00171BB3" w:rsidRPr="00AF2D1E" w:rsidRDefault="00171BB3" w:rsidP="00B1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tbl>
      <w:tblPr>
        <w:tblW w:w="8523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3393"/>
        <w:gridCol w:w="1080"/>
        <w:gridCol w:w="270"/>
        <w:gridCol w:w="1080"/>
        <w:gridCol w:w="270"/>
        <w:gridCol w:w="1080"/>
        <w:gridCol w:w="270"/>
        <w:gridCol w:w="1080"/>
      </w:tblGrid>
      <w:tr w:rsidR="00033732" w:rsidRPr="00957BD5" w:rsidTr="007F4A2E">
        <w:trPr>
          <w:tblHeader/>
        </w:trPr>
        <w:tc>
          <w:tcPr>
            <w:tcW w:w="3393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06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06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732" w:rsidRPr="00957BD5" w:rsidTr="007F4A2E">
        <w:trPr>
          <w:tblHeader/>
        </w:trPr>
        <w:tc>
          <w:tcPr>
            <w:tcW w:w="3393" w:type="dxa"/>
          </w:tcPr>
          <w:p w:rsidR="00033732" w:rsidRPr="00AF0603" w:rsidRDefault="00F91BA5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060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AF060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F060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AF060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67FA" w:rsidRPr="00AB6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06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F060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F060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:rsidR="00033732" w:rsidRPr="00AF0603" w:rsidRDefault="00AB67FA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7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33732" w:rsidRPr="00AF060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67FA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3732" w:rsidRPr="00AF0603" w:rsidRDefault="00AB67FA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7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33732" w:rsidRPr="00AF060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67FA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3732" w:rsidRPr="00AF0603" w:rsidRDefault="00AB67FA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7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33732" w:rsidRPr="00AF060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67FA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3732" w:rsidRPr="00AF0603" w:rsidRDefault="00AB67FA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7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33732" w:rsidRPr="00AF060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67FA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033732" w:rsidRPr="00957BD5" w:rsidTr="007F4A2E">
        <w:trPr>
          <w:tblHeader/>
        </w:trPr>
        <w:tc>
          <w:tcPr>
            <w:tcW w:w="3393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06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3732" w:rsidRPr="00957BD5" w:rsidTr="007F4A2E">
        <w:tc>
          <w:tcPr>
            <w:tcW w:w="3393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060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3732" w:rsidRPr="00957BD5" w:rsidTr="007F4A2E">
        <w:tc>
          <w:tcPr>
            <w:tcW w:w="3393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080" w:type="dxa"/>
          </w:tcPr>
          <w:p w:rsidR="00033732" w:rsidRPr="00AF0603" w:rsidRDefault="00120694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82,705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</w:rPr>
              <w:t>94,99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3732" w:rsidRPr="00AF0603" w:rsidRDefault="00120694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71,313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F0603">
              <w:rPr>
                <w:rFonts w:ascii="Angsana New" w:hAnsi="Angsana New" w:cs="Angsana New"/>
                <w:sz w:val="30"/>
                <w:szCs w:val="30"/>
              </w:rPr>
              <w:t>,4</w:t>
            </w:r>
            <w:r w:rsidR="00AB67FA" w:rsidRPr="00AB67FA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033732" w:rsidRPr="00957BD5" w:rsidTr="007F4A2E">
        <w:tc>
          <w:tcPr>
            <w:tcW w:w="3393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08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0694" w:rsidRPr="00957BD5" w:rsidTr="007F4A2E">
        <w:tc>
          <w:tcPr>
            <w:tcW w:w="3393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F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- </w:t>
            </w:r>
            <w:r w:rsidRPr="00AF0603">
              <w:rPr>
                <w:rFonts w:ascii="Angsana New" w:hAnsi="Angsana New" w:cs="Angsana New"/>
                <w:sz w:val="30"/>
                <w:szCs w:val="30"/>
                <w:lang w:val="en-GB"/>
              </w:rPr>
              <w:t>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F0603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AF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1,201</w:t>
            </w:r>
          </w:p>
        </w:tc>
        <w:tc>
          <w:tcPr>
            <w:tcW w:w="27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0694" w:rsidRPr="00957BD5" w:rsidTr="007F4A2E">
        <w:tc>
          <w:tcPr>
            <w:tcW w:w="3393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F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F060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  <w:r w:rsidRPr="00AF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F0603">
              <w:rPr>
                <w:rFonts w:ascii="Angsana New" w:hAnsi="Angsana New" w:cs="Angsana New"/>
                <w:sz w:val="30"/>
                <w:szCs w:val="30"/>
                <w:lang w:val="en-GB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F0603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AF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120694" w:rsidRPr="00957BD5" w:rsidTr="007F4A2E">
        <w:tc>
          <w:tcPr>
            <w:tcW w:w="3393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F0603">
              <w:rPr>
                <w:rFonts w:ascii="Angsana New" w:hAnsi="Angsana New" w:cs="Angsana New"/>
                <w:sz w:val="30"/>
                <w:szCs w:val="30"/>
                <w:lang w:val="en-GB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F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F060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  <w:r w:rsidRPr="00AF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Pr="00AF0603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5 </w:t>
            </w:r>
            <w:r w:rsidRPr="00AF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AF060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0694" w:rsidRPr="00957BD5" w:rsidTr="007F4A2E">
        <w:tc>
          <w:tcPr>
            <w:tcW w:w="3393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AF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Pr="00AF0603">
              <w:rPr>
                <w:rFonts w:ascii="Angsana New" w:hAnsi="Angsana New" w:cs="Angsana New"/>
                <w:sz w:val="30"/>
                <w:szCs w:val="30"/>
                <w:lang w:val="en-GB"/>
              </w:rPr>
              <w:t>5</w:t>
            </w:r>
            <w:r w:rsidRPr="00AF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20694" w:rsidRPr="00AF0603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33732" w:rsidRPr="00957BD5" w:rsidTr="007F4A2E">
        <w:tc>
          <w:tcPr>
            <w:tcW w:w="3393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060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33732" w:rsidRPr="00AF0603" w:rsidRDefault="00120694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84,237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Pr="00AF06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33732" w:rsidRPr="00AF0603" w:rsidRDefault="00120694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71,313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AF06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,47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033732" w:rsidRPr="00957BD5" w:rsidTr="007F4A2E">
        <w:tc>
          <w:tcPr>
            <w:tcW w:w="3393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0603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F060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F0603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AF060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F0603"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   </w:t>
            </w:r>
            <w:r w:rsidRPr="00AF060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="00AB67FA" w:rsidRPr="00AB67FA">
              <w:rPr>
                <w:rFonts w:asciiTheme="majorBidi" w:hAnsiTheme="majorBidi" w:cs="Angsana New"/>
                <w:i/>
                <w:iCs/>
                <w:sz w:val="30"/>
                <w:szCs w:val="30"/>
              </w:rPr>
              <w:t>2</w:t>
            </w:r>
            <w:r w:rsidRPr="00AF0603">
              <w:rPr>
                <w:rFonts w:asciiTheme="majorBidi" w:hAnsiTheme="majorBidi" w:cs="Angsana New"/>
                <w:i/>
                <w:iCs/>
                <w:sz w:val="30"/>
                <w:szCs w:val="30"/>
              </w:rPr>
              <w:t>5</w:t>
            </w:r>
            <w:r w:rsidR="00AB67FA" w:rsidRPr="00AB67FA">
              <w:rPr>
                <w:rFonts w:asciiTheme="majorBidi" w:hAnsiTheme="majorBidi" w:cs="Angsana New"/>
                <w:i/>
                <w:iCs/>
                <w:sz w:val="30"/>
                <w:szCs w:val="30"/>
              </w:rPr>
              <w:t>62</w:t>
            </w:r>
            <w:r w:rsidRPr="00AF060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AF0603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AF060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33732" w:rsidRPr="00957BD5" w:rsidTr="007F4A2E">
        <w:tc>
          <w:tcPr>
            <w:tcW w:w="3393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06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33732" w:rsidRPr="00AF0603" w:rsidRDefault="00120694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84,237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Pr="00AF06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33732" w:rsidRPr="00AF0603" w:rsidRDefault="00120694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71,313</w:t>
            </w:r>
          </w:p>
        </w:tc>
        <w:tc>
          <w:tcPr>
            <w:tcW w:w="270" w:type="dxa"/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33732" w:rsidRPr="00AF0603" w:rsidRDefault="00033732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06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AF06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,47</w:t>
            </w:r>
            <w:r w:rsidR="00AB67FA"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</w:tbl>
    <w:p w:rsidR="00556758" w:rsidRDefault="00033732" w:rsidP="00D65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theme="minorBidi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</w:p>
    <w:p w:rsidR="00AF2D1E" w:rsidRPr="00556758" w:rsidRDefault="00556758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theme="minorBidi"/>
          <w:b/>
          <w:bCs/>
          <w:color w:val="000000"/>
          <w:sz w:val="30"/>
          <w:szCs w:val="30"/>
        </w:rPr>
      </w:pPr>
      <w:r w:rsidRPr="00556758">
        <w:rPr>
          <w:rFonts w:ascii="Angsana New" w:hAnsi="Angsana New" w:cs="Angsana New" w:hint="cs"/>
          <w:color w:val="000000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55675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B67FA" w:rsidRPr="00AB67FA">
        <w:rPr>
          <w:rFonts w:ascii="Angsana New" w:hAnsi="Angsana New" w:cs="Angsana New"/>
          <w:color w:val="000000"/>
          <w:sz w:val="30"/>
          <w:szCs w:val="30"/>
        </w:rPr>
        <w:t>30</w:t>
      </w:r>
      <w:r w:rsidRPr="00556758">
        <w:rPr>
          <w:rFonts w:ascii="Angsana New" w:hAnsi="Angsana New"/>
          <w:color w:val="000000"/>
          <w:sz w:val="30"/>
          <w:szCs w:val="30"/>
        </w:rPr>
        <w:t xml:space="preserve"> </w:t>
      </w:r>
      <w:r w:rsidRPr="00556758">
        <w:rPr>
          <w:rFonts w:ascii="Angsana New" w:hAnsi="Angsana New" w:cs="Angsana New" w:hint="cs"/>
          <w:color w:val="000000"/>
          <w:sz w:val="30"/>
          <w:szCs w:val="30"/>
          <w:cs/>
        </w:rPr>
        <w:t>วัน</w:t>
      </w:r>
      <w:r w:rsidRPr="0055675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556758">
        <w:rPr>
          <w:rFonts w:ascii="Angsana New" w:hAnsi="Angsana New" w:cs="Angsana New" w:hint="cs"/>
          <w:color w:val="000000"/>
          <w:sz w:val="30"/>
          <w:szCs w:val="30"/>
          <w:cs/>
        </w:rPr>
        <w:t>ถึง</w:t>
      </w:r>
      <w:r w:rsidRPr="0055675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556758">
        <w:rPr>
          <w:rFonts w:ascii="Angsana New" w:hAnsi="Angsana New" w:cs="Angsana New"/>
          <w:color w:val="000000"/>
          <w:sz w:val="30"/>
          <w:szCs w:val="30"/>
        </w:rPr>
        <w:t>9</w:t>
      </w:r>
      <w:r w:rsidR="00AB67FA" w:rsidRPr="00AB67FA">
        <w:rPr>
          <w:rFonts w:ascii="Angsana New" w:hAnsi="Angsana New" w:cs="Angsana New"/>
          <w:color w:val="000000"/>
          <w:sz w:val="30"/>
          <w:szCs w:val="30"/>
        </w:rPr>
        <w:t>0</w:t>
      </w:r>
      <w:r w:rsidRPr="00556758">
        <w:rPr>
          <w:rFonts w:ascii="Angsana New" w:hAnsi="Angsana New"/>
          <w:color w:val="000000"/>
          <w:sz w:val="30"/>
          <w:szCs w:val="30"/>
        </w:rPr>
        <w:t xml:space="preserve"> </w:t>
      </w:r>
      <w:r w:rsidRPr="00556758">
        <w:rPr>
          <w:rFonts w:ascii="Angsana New" w:hAnsi="Angsana New" w:cs="Angsana New" w:hint="cs"/>
          <w:color w:val="000000"/>
          <w:sz w:val="30"/>
          <w:szCs w:val="30"/>
          <w:cs/>
        </w:rPr>
        <w:t>วัน</w:t>
      </w:r>
    </w:p>
    <w:p w:rsidR="00556758" w:rsidRDefault="00556758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:rsidR="00556758" w:rsidRDefault="00556758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8D1686">
        <w:rPr>
          <w:rFonts w:ascii="Angsana New" w:hAnsi="Angsana New" w:cs="Angsana New" w:hint="cs"/>
          <w:sz w:val="30"/>
          <w:szCs w:val="30"/>
          <w:cs/>
        </w:rPr>
        <w:t>อัตราผลขาดทุนคำนวณจากประสบการณ์ของการสูญเสียด้านเครดิตที่</w:t>
      </w:r>
      <w:r w:rsidRPr="005F53C6">
        <w:rPr>
          <w:rFonts w:ascii="Angsana New" w:hAnsi="Angsana New" w:cs="Angsana New" w:hint="cs"/>
          <w:sz w:val="30"/>
          <w:szCs w:val="30"/>
          <w:cs/>
        </w:rPr>
        <w:t>เกิดขึ้นจริง</w:t>
      </w:r>
      <w:r w:rsidRPr="005F53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53C6">
        <w:rPr>
          <w:rFonts w:ascii="Angsana New" w:hAnsi="Angsana New" w:cs="Angsana New"/>
          <w:sz w:val="30"/>
          <w:szCs w:val="30"/>
        </w:rPr>
        <w:t xml:space="preserve">4 </w:t>
      </w:r>
      <w:r w:rsidRPr="005F53C6">
        <w:rPr>
          <w:rFonts w:ascii="Angsana New" w:hAnsi="Angsana New" w:cs="Angsana New" w:hint="cs"/>
          <w:sz w:val="30"/>
          <w:szCs w:val="30"/>
          <w:cs/>
        </w:rPr>
        <w:t>ปีย้อนหลัง</w:t>
      </w:r>
      <w:r w:rsidRPr="008D16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1686">
        <w:rPr>
          <w:rFonts w:ascii="Angsana New" w:hAnsi="Angsana New" w:cs="Angsana New" w:hint="cs"/>
          <w:sz w:val="30"/>
          <w:szCs w:val="30"/>
          <w:cs/>
        </w:rPr>
        <w:t>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</w:t>
      </w:r>
      <w:r w:rsidRPr="008D16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1686">
        <w:rPr>
          <w:rFonts w:ascii="Angsana New" w:hAnsi="Angsana New" w:cs="Angsana New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:rsidR="00D37C3E" w:rsidRDefault="00D37C3E" w:rsidP="0055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:rsidR="00D37C3E" w:rsidRDefault="00D37C3E" w:rsidP="00D37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D1686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ข</w:t>
      </w:r>
      <w:r w:rsidRPr="008D1686">
        <w:rPr>
          <w:rFonts w:asciiTheme="majorBidi" w:hAnsiTheme="majorBidi" w:cstheme="majorBidi"/>
          <w:sz w:val="30"/>
          <w:szCs w:val="30"/>
        </w:rPr>
        <w:t>.</w:t>
      </w:r>
      <w:r w:rsidR="00AB67FA" w:rsidRPr="00AB67FA">
        <w:rPr>
          <w:rFonts w:asciiTheme="majorBidi" w:hAnsiTheme="majorBidi" w:cstheme="majorBidi"/>
          <w:sz w:val="30"/>
          <w:szCs w:val="30"/>
        </w:rPr>
        <w:t>1</w:t>
      </w:r>
      <w:r w:rsidRPr="008D1686">
        <w:rPr>
          <w:rFonts w:asciiTheme="majorBidi" w:hAnsiTheme="majorBidi" w:cstheme="majorBidi"/>
          <w:sz w:val="30"/>
          <w:szCs w:val="30"/>
        </w:rPr>
        <w:t>.</w:t>
      </w:r>
      <w:r w:rsidR="00AB67FA" w:rsidRPr="00AB67FA">
        <w:rPr>
          <w:rFonts w:asciiTheme="majorBidi" w:hAnsiTheme="majorBidi" w:cstheme="majorBidi"/>
          <w:sz w:val="30"/>
          <w:szCs w:val="30"/>
        </w:rPr>
        <w:t>2</w:t>
      </w:r>
      <w:proofErr w:type="gramStart"/>
      <w:r w:rsidRPr="008D1686">
        <w:rPr>
          <w:rFonts w:asciiTheme="majorBidi" w:hAnsiTheme="majorBidi" w:cstheme="majorBidi"/>
          <w:sz w:val="30"/>
          <w:szCs w:val="30"/>
        </w:rPr>
        <w:t>)</w:t>
      </w:r>
      <w:r w:rsidRPr="008D1686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5F53C6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Pr="0073720D">
        <w:rPr>
          <w:rFonts w:asciiTheme="majorBidi" w:hAnsiTheme="majorBidi" w:cs="Angsana New" w:hint="cs"/>
          <w:sz w:val="30"/>
          <w:szCs w:val="30"/>
          <w:cs/>
        </w:rPr>
        <w:t>สด</w:t>
      </w:r>
      <w:r w:rsidR="009E1F8C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73720D">
        <w:rPr>
          <w:rFonts w:asciiTheme="majorBidi" w:hAnsiTheme="majorBidi" w:cs="Angsana New" w:hint="cs"/>
          <w:sz w:val="30"/>
          <w:szCs w:val="30"/>
          <w:cs/>
        </w:rPr>
        <w:t>รายการเทียบเท่าเงิน</w:t>
      </w:r>
      <w:r w:rsidRPr="005F53C6">
        <w:rPr>
          <w:rFonts w:asciiTheme="majorBidi" w:hAnsiTheme="majorBidi" w:cs="Angsana New" w:hint="cs"/>
          <w:sz w:val="30"/>
          <w:szCs w:val="30"/>
          <w:cs/>
        </w:rPr>
        <w:t>สด</w:t>
      </w:r>
      <w:proofErr w:type="gramEnd"/>
      <w:r w:rsidR="009E1F8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F7363">
        <w:rPr>
          <w:rFonts w:asciiTheme="majorBidi" w:hAnsiTheme="majorBidi" w:cs="Angsana New" w:hint="cs"/>
          <w:sz w:val="30"/>
          <w:szCs w:val="30"/>
          <w:cs/>
        </w:rPr>
        <w:t>และสินทรัพย์ทางการเงินหมุนเวียนอื่น</w:t>
      </w:r>
    </w:p>
    <w:p w:rsidR="00D37C3E" w:rsidRDefault="00D37C3E" w:rsidP="00D37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:rsidR="00DE0E0F" w:rsidRDefault="00D37C3E" w:rsidP="00DE0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D37C3E">
        <w:rPr>
          <w:rFonts w:ascii="Angsana New" w:hAnsi="Angsana New" w:cs="Angsana New" w:hint="cs"/>
          <w:sz w:val="30"/>
          <w:szCs w:val="30"/>
          <w:cs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</w:t>
      </w:r>
      <w:r w:rsidRPr="00D37C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7C3E">
        <w:rPr>
          <w:rFonts w:ascii="Angsana New" w:hAnsi="Angsana New" w:cs="Angsana New" w:hint="cs"/>
          <w:sz w:val="30"/>
          <w:szCs w:val="30"/>
          <w:cs/>
        </w:rPr>
        <w:t>ถูกจำกัดเนื่องจากคู่สัญญาเป็นธนาคารและสถาบันการเงิน</w:t>
      </w:r>
      <w:r w:rsidRPr="00D37C3E">
        <w:rPr>
          <w:rFonts w:ascii="Angsana New" w:hAnsi="Angsana New" w:cs="Angsana New"/>
          <w:sz w:val="30"/>
          <w:szCs w:val="30"/>
        </w:rPr>
        <w:t xml:space="preserve"> </w:t>
      </w:r>
      <w:r w:rsidRPr="00D37C3E">
        <w:rPr>
          <w:rFonts w:ascii="Angsana New" w:hAnsi="Angsana New" w:cs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:rsidR="00DE0E0F" w:rsidRDefault="00DE0E0F" w:rsidP="00DE0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:rsidR="00DE0E0F" w:rsidRDefault="00DE0E0F" w:rsidP="00DE0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55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402"/>
        <w:gridCol w:w="7"/>
        <w:gridCol w:w="1079"/>
        <w:gridCol w:w="270"/>
        <w:gridCol w:w="1085"/>
        <w:gridCol w:w="7"/>
        <w:gridCol w:w="263"/>
        <w:gridCol w:w="7"/>
        <w:gridCol w:w="1066"/>
        <w:gridCol w:w="270"/>
        <w:gridCol w:w="1087"/>
        <w:gridCol w:w="7"/>
      </w:tblGrid>
      <w:tr w:rsidR="000C4FA9" w:rsidRPr="002D0B6C" w:rsidTr="007F4A2E">
        <w:tc>
          <w:tcPr>
            <w:tcW w:w="3409" w:type="dxa"/>
            <w:gridSpan w:val="2"/>
          </w:tcPr>
          <w:p w:rsidR="009E1F8C" w:rsidRDefault="00FE4DB3" w:rsidP="00CA69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98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lastRenderedPageBreak/>
              <w:tab/>
            </w:r>
            <w:r w:rsidR="00E37F39">
              <w:rPr>
                <w:rFonts w:asciiTheme="majorBidi" w:hAnsiTheme="majorBidi" w:cs="Angsana New"/>
                <w:sz w:val="30"/>
                <w:szCs w:val="30"/>
              </w:rPr>
              <w:tab/>
            </w:r>
            <w:r w:rsidR="00E37F39">
              <w:rPr>
                <w:rFonts w:asciiTheme="majorBidi" w:hAnsiTheme="majorBidi" w:cs="Angsana New"/>
                <w:sz w:val="30"/>
                <w:szCs w:val="30"/>
              </w:rPr>
              <w:tab/>
            </w:r>
            <w:r w:rsidR="00EB3398">
              <w:rPr>
                <w:rFonts w:asciiTheme="majorBidi" w:hAnsiTheme="majorBidi" w:cs="Angsana New"/>
                <w:sz w:val="30"/>
                <w:szCs w:val="30"/>
              </w:rPr>
              <w:tab/>
            </w:r>
          </w:p>
          <w:p w:rsidR="000C4FA9" w:rsidRPr="009E1F8C" w:rsidRDefault="009E1F8C" w:rsidP="00CA69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E1F8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441" w:type="dxa"/>
            <w:gridSpan w:val="4"/>
          </w:tcPr>
          <w:p w:rsidR="000C4FA9" w:rsidRPr="000D430A" w:rsidRDefault="000C4FA9" w:rsidP="00CA69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0C4FA9" w:rsidRPr="000D430A" w:rsidRDefault="000C4FA9" w:rsidP="00CA69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43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gridSpan w:val="2"/>
          </w:tcPr>
          <w:p w:rsidR="000C4FA9" w:rsidRPr="000D430A" w:rsidRDefault="000C4FA9" w:rsidP="00CA69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  <w:hideMark/>
          </w:tcPr>
          <w:p w:rsidR="000C4FA9" w:rsidRPr="000D430A" w:rsidRDefault="000C4FA9" w:rsidP="00CA69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43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0D43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0D430A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0D43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4FA9" w:rsidRPr="002D0B6C" w:rsidTr="007F4A2E">
        <w:tc>
          <w:tcPr>
            <w:tcW w:w="3409" w:type="dxa"/>
            <w:gridSpan w:val="2"/>
          </w:tcPr>
          <w:p w:rsidR="000C4FA9" w:rsidRPr="000D430A" w:rsidRDefault="000C4FA9" w:rsidP="00CA69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:rsidR="000C4FA9" w:rsidRPr="000D430A" w:rsidRDefault="000C4FA9" w:rsidP="00CA69B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430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0C4FA9" w:rsidRPr="000D430A" w:rsidRDefault="000C4FA9" w:rsidP="00CA69B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hideMark/>
          </w:tcPr>
          <w:p w:rsidR="000C4FA9" w:rsidRPr="000D430A" w:rsidRDefault="000C4FA9" w:rsidP="00CA69B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430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0C4FA9" w:rsidRPr="000D430A" w:rsidRDefault="000C4FA9" w:rsidP="00CA69B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:rsidR="000C4FA9" w:rsidRPr="000D430A" w:rsidRDefault="000C4FA9" w:rsidP="00CA69B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430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0C4FA9" w:rsidRPr="000D430A" w:rsidRDefault="000C4FA9" w:rsidP="00CA69B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hideMark/>
          </w:tcPr>
          <w:p w:rsidR="000C4FA9" w:rsidRPr="000D430A" w:rsidRDefault="000C4FA9" w:rsidP="00CA69B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430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0C4FA9" w:rsidRPr="000D430A" w:rsidTr="007F4A2E">
        <w:trPr>
          <w:gridAfter w:val="1"/>
          <w:wAfter w:w="7" w:type="dxa"/>
        </w:trPr>
        <w:tc>
          <w:tcPr>
            <w:tcW w:w="3402" w:type="dxa"/>
          </w:tcPr>
          <w:p w:rsidR="000C4FA9" w:rsidRPr="000D430A" w:rsidRDefault="000C4FA9" w:rsidP="00CA69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  <w:gridSpan w:val="4"/>
            <w:hideMark/>
          </w:tcPr>
          <w:p w:rsidR="000C4FA9" w:rsidRPr="000D430A" w:rsidRDefault="000C4FA9" w:rsidP="00CA69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D43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gridSpan w:val="2"/>
          </w:tcPr>
          <w:p w:rsidR="000C4FA9" w:rsidRPr="000D430A" w:rsidRDefault="000C4FA9" w:rsidP="00CA69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hideMark/>
          </w:tcPr>
          <w:p w:rsidR="000C4FA9" w:rsidRPr="000D430A" w:rsidRDefault="000C4FA9" w:rsidP="00CA69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D43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4FA9" w:rsidRPr="002B671E" w:rsidTr="007F4A2E">
        <w:tc>
          <w:tcPr>
            <w:tcW w:w="3409" w:type="dxa"/>
            <w:gridSpan w:val="2"/>
            <w:hideMark/>
          </w:tcPr>
          <w:p w:rsidR="000C4FA9" w:rsidRPr="000D430A" w:rsidRDefault="000C4FA9" w:rsidP="00CA69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0D430A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079" w:type="dxa"/>
          </w:tcPr>
          <w:p w:rsidR="000C4FA9" w:rsidRPr="000D430A" w:rsidRDefault="000C4FA9" w:rsidP="00CA69B5">
            <w:pPr>
              <w:tabs>
                <w:tab w:val="clear" w:pos="227"/>
                <w:tab w:val="decimal" w:pos="35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430A">
              <w:rPr>
                <w:rFonts w:ascii="Angsana New" w:hAnsi="Angsana New" w:cs="Angsana New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:rsidR="000C4FA9" w:rsidRPr="000D430A" w:rsidRDefault="000C4FA9" w:rsidP="00CA69B5">
            <w:pPr>
              <w:tabs>
                <w:tab w:val="clear" w:pos="227"/>
                <w:tab w:val="clear" w:pos="454"/>
                <w:tab w:val="clear" w:pos="680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hideMark/>
          </w:tcPr>
          <w:p w:rsidR="000C4FA9" w:rsidRPr="000D430A" w:rsidRDefault="000C4FA9" w:rsidP="00CA69B5">
            <w:pPr>
              <w:tabs>
                <w:tab w:val="clear" w:pos="227"/>
                <w:tab w:val="decimal" w:pos="35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430A">
              <w:rPr>
                <w:rFonts w:ascii="Angsana New" w:hAnsi="Angsana New" w:cs="Angsana New"/>
                <w:sz w:val="30"/>
                <w:szCs w:val="30"/>
              </w:rPr>
              <w:t>0.65</w:t>
            </w:r>
          </w:p>
        </w:tc>
        <w:tc>
          <w:tcPr>
            <w:tcW w:w="270" w:type="dxa"/>
            <w:gridSpan w:val="2"/>
          </w:tcPr>
          <w:p w:rsidR="000C4FA9" w:rsidRPr="000D430A" w:rsidRDefault="000C4FA9" w:rsidP="00CA69B5">
            <w:pPr>
              <w:tabs>
                <w:tab w:val="clear" w:pos="227"/>
                <w:tab w:val="clear" w:pos="454"/>
                <w:tab w:val="clear" w:pos="680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C4FA9" w:rsidRPr="000D430A" w:rsidRDefault="000C4FA9" w:rsidP="00CA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D430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52,393</w:t>
            </w:r>
          </w:p>
        </w:tc>
        <w:tc>
          <w:tcPr>
            <w:tcW w:w="270" w:type="dxa"/>
          </w:tcPr>
          <w:p w:rsidR="000C4FA9" w:rsidRPr="000D430A" w:rsidRDefault="000C4FA9" w:rsidP="00CA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0C4FA9" w:rsidRPr="000D430A" w:rsidRDefault="000C4FA9" w:rsidP="00CA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D430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67,930</w:t>
            </w:r>
          </w:p>
        </w:tc>
      </w:tr>
    </w:tbl>
    <w:p w:rsidR="000C4FA9" w:rsidRDefault="000C4FA9" w:rsidP="0065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B177AD" w:rsidRDefault="00B177AD" w:rsidP="00B1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AB67FA" w:rsidRPr="00AB67FA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) </w:t>
      </w:r>
      <w:r w:rsidR="00D37C3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    </w:t>
      </w:r>
      <w:r w:rsidRPr="00B177A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:rsidR="00B177AD" w:rsidRPr="007150E3" w:rsidRDefault="00B177AD" w:rsidP="00B1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177AD" w:rsidRDefault="00B177AD" w:rsidP="00D37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B177AD">
        <w:rPr>
          <w:rFonts w:ascii="Angsana New" w:hAnsi="Angsana New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B177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177AD">
        <w:rPr>
          <w:rFonts w:ascii="Angsana New" w:hAnsi="Angsana New" w:cs="Angsana New" w:hint="cs"/>
          <w:sz w:val="30"/>
          <w:szCs w:val="30"/>
          <w:cs/>
        </w:rPr>
        <w:t>และลดผลกระทบจากความผันผวนในกระแสเงินสด</w:t>
      </w:r>
    </w:p>
    <w:p w:rsidR="0025105A" w:rsidRPr="005F53C6" w:rsidRDefault="00251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25105A" w:rsidRDefault="0025105A" w:rsidP="00AF0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080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AB67FA" w:rsidRPr="00AB67FA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) </w:t>
      </w:r>
      <w:r w:rsidR="00D37C3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    </w:t>
      </w:r>
      <w:r w:rsidRPr="0025105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:rsidR="00DA3E2A" w:rsidRPr="007150E3" w:rsidRDefault="00DA3E2A" w:rsidP="00251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DA3E2A" w:rsidRDefault="00DA3E2A" w:rsidP="00D37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DA3E2A">
        <w:rPr>
          <w:rFonts w:ascii="Angsana New" w:hAnsi="Angsana New" w:cs="Angsana New" w:hint="cs"/>
          <w:sz w:val="30"/>
          <w:szCs w:val="30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</w:t>
      </w:r>
      <w:r w:rsidRPr="00DA3E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A3E2A">
        <w:rPr>
          <w:rFonts w:ascii="Angsana New" w:hAnsi="Angsana New" w:cs="Angsana New" w:hint="cs"/>
          <w:sz w:val="30"/>
          <w:szCs w:val="30"/>
          <w:cs/>
        </w:rPr>
        <w:t>กลุ่มบริษัทไม่ได้ถือหรือออกอนุพันธ์เพื่อการเก็งกำไรหรือเพื่อการค้า</w:t>
      </w:r>
    </w:p>
    <w:p w:rsidR="00AF0603" w:rsidRPr="007150E3" w:rsidRDefault="00AF0603" w:rsidP="00DA3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AF0603" w:rsidRDefault="00AF0603" w:rsidP="00D37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(</w:t>
      </w:r>
      <w:r w:rsidRPr="00D37C3E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37C3E">
        <w:rPr>
          <w:rFonts w:asciiTheme="majorBidi" w:hAnsiTheme="majorBidi" w:cstheme="majorBidi"/>
          <w:sz w:val="30"/>
          <w:szCs w:val="30"/>
        </w:rPr>
        <w:t>.</w:t>
      </w:r>
      <w:r w:rsidR="00AB67FA" w:rsidRPr="00AB67FA">
        <w:rPr>
          <w:rFonts w:asciiTheme="majorBidi" w:hAnsiTheme="majorBidi" w:cstheme="majorBidi"/>
          <w:sz w:val="30"/>
          <w:szCs w:val="30"/>
        </w:rPr>
        <w:t>3</w:t>
      </w:r>
      <w:r w:rsidRPr="00D37C3E">
        <w:rPr>
          <w:rFonts w:asciiTheme="majorBidi" w:hAnsiTheme="majorBidi" w:cstheme="majorBidi"/>
          <w:sz w:val="30"/>
          <w:szCs w:val="30"/>
        </w:rPr>
        <w:t>.</w:t>
      </w:r>
      <w:r w:rsidR="00AB67FA" w:rsidRPr="00AB67FA">
        <w:rPr>
          <w:rFonts w:asciiTheme="majorBidi" w:hAnsiTheme="majorBidi" w:cstheme="majorBidi"/>
          <w:sz w:val="30"/>
          <w:szCs w:val="30"/>
        </w:rPr>
        <w:t>1</w:t>
      </w:r>
      <w:r w:rsidRPr="00D37C3E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D37C3E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D37C3E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:rsidR="00AF0603" w:rsidRPr="007150E3" w:rsidRDefault="00AF0603" w:rsidP="00AF0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:rsidR="00AF0603" w:rsidRPr="00C24E18" w:rsidRDefault="00AF0603" w:rsidP="00D37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D37C3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AF0603">
        <w:rPr>
          <w:rFonts w:ascii="Angsana New" w:eastAsia="Cordia New" w:hAnsi="Angsana New" w:cs="Angsana New" w:hint="cs"/>
          <w:sz w:val="30"/>
          <w:szCs w:val="30"/>
          <w:cs/>
        </w:rPr>
        <w:t>บริษัทมีฐานะเปิดต่อความเสี่ยงด้านอัตราแลกเปลี่ยนที่เกี่ยวข้องกับ</w:t>
      </w:r>
      <w:r w:rsidRPr="00C24E18">
        <w:rPr>
          <w:rFonts w:ascii="Angsana New" w:eastAsia="Cordia New" w:hAnsi="Angsana New" w:cs="Angsana New"/>
          <w:sz w:val="30"/>
          <w:szCs w:val="30"/>
          <w:cs/>
        </w:rPr>
        <w:t xml:space="preserve">การซื้อขายสินค้าและค่าใช้จ่ายที่เป็นเงินตราต่างประเทศ </w:t>
      </w:r>
    </w:p>
    <w:p w:rsidR="00AF0603" w:rsidRPr="007150E3" w:rsidRDefault="007F4A2E" w:rsidP="007F4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46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306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AF0603" w:rsidRPr="00C24E18" w:rsidTr="00887F2B">
        <w:trPr>
          <w:cantSplit/>
          <w:tblHeader/>
        </w:trPr>
        <w:tc>
          <w:tcPr>
            <w:tcW w:w="306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" w:name="_Hlk62834655"/>
            <w:r w:rsidRPr="00AF06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ฐานะเปิดต่อความเสี่ยงจาก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</w:t>
            </w:r>
          </w:p>
        </w:tc>
        <w:tc>
          <w:tcPr>
            <w:tcW w:w="27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0603" w:rsidRPr="00C24E18" w:rsidTr="00887F2B">
        <w:trPr>
          <w:cantSplit/>
          <w:tblHeader/>
        </w:trPr>
        <w:tc>
          <w:tcPr>
            <w:tcW w:w="306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B67FA" w:rsidRPr="00AB67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0" w:right="-109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F0603" w:rsidRPr="00C24E18" w:rsidRDefault="00AB67FA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F060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AF0603" w:rsidRPr="00C24E18" w:rsidRDefault="00AF0603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0603" w:rsidRPr="00C24E18" w:rsidRDefault="00AB67FA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F060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AF0603" w:rsidRPr="00C24E18" w:rsidRDefault="00AF0603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0603" w:rsidRPr="00C24E18" w:rsidRDefault="00AB67FA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F060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AF0603" w:rsidRPr="00C24E18" w:rsidRDefault="00AF0603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0603" w:rsidRPr="00C24E18" w:rsidRDefault="00AB67FA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F060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AF0603" w:rsidRPr="00C24E18" w:rsidTr="00887F2B">
        <w:trPr>
          <w:cantSplit/>
          <w:tblHeader/>
        </w:trPr>
        <w:tc>
          <w:tcPr>
            <w:tcW w:w="306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0603" w:rsidRPr="00C24E18" w:rsidTr="00D37C3E">
        <w:tc>
          <w:tcPr>
            <w:tcW w:w="306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0603" w:rsidRPr="00C24E18" w:rsidTr="00D37C3E">
        <w:tc>
          <w:tcPr>
            <w:tcW w:w="306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:rsidR="00AF0603" w:rsidRPr="00C24E18" w:rsidRDefault="00AF0603" w:rsidP="006E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F0603" w:rsidRPr="00C24E18" w:rsidRDefault="00120694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830</w:t>
            </w:r>
          </w:p>
        </w:tc>
        <w:tc>
          <w:tcPr>
            <w:tcW w:w="27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AF0603" w:rsidRPr="00C24E18" w:rsidRDefault="00AB67FA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AF0603" w:rsidRPr="00C24E18" w:rsidRDefault="00120694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830</w:t>
            </w:r>
          </w:p>
        </w:tc>
        <w:tc>
          <w:tcPr>
            <w:tcW w:w="270" w:type="dxa"/>
          </w:tcPr>
          <w:p w:rsidR="00AF0603" w:rsidRPr="00C24E18" w:rsidRDefault="00AF0603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0603" w:rsidRPr="00C24E18" w:rsidRDefault="00AB67FA" w:rsidP="006E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bookmarkEnd w:id="2"/>
      <w:tr w:rsidR="00120694" w:rsidRPr="00C24E18" w:rsidTr="00D37C3E">
        <w:tc>
          <w:tcPr>
            <w:tcW w:w="306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120694" w:rsidRPr="00C24E18" w:rsidTr="00D37C3E">
        <w:tc>
          <w:tcPr>
            <w:tcW w:w="306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(840)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8)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0694" w:rsidRPr="00C24E18" w:rsidTr="00D37C3E">
        <w:tc>
          <w:tcPr>
            <w:tcW w:w="306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exact"/>
              <w:ind w:left="-72" w:right="-169" w:firstLine="1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exact"/>
              <w:ind w:left="-72" w:right="-169" w:firstLine="14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20694" w:rsidRPr="00C24E18" w:rsidTr="00D37C3E">
        <w:tc>
          <w:tcPr>
            <w:tcW w:w="306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6,341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6,341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20694" w:rsidRPr="00C24E18" w:rsidTr="00D37C3E">
        <w:tc>
          <w:tcPr>
            <w:tcW w:w="306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2,157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2,157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20694" w:rsidRPr="00C24E18" w:rsidTr="00D37C3E">
        <w:tc>
          <w:tcPr>
            <w:tcW w:w="306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(4,635)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(4,635)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20694" w:rsidRPr="00C24E18" w:rsidTr="00D37C3E">
        <w:tc>
          <w:tcPr>
            <w:tcW w:w="306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20694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067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20694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</w:t>
            </w:r>
            <w:r w:rsidR="00E363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907</w:t>
            </w:r>
          </w:p>
        </w:tc>
        <w:tc>
          <w:tcPr>
            <w:tcW w:w="270" w:type="dxa"/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120694" w:rsidRPr="00C24E18" w:rsidRDefault="00120694" w:rsidP="0012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</w:p>
        </w:tc>
      </w:tr>
    </w:tbl>
    <w:p w:rsidR="00D37C3E" w:rsidRDefault="00D37C3E" w:rsidP="006E3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3C13C7" w:rsidRDefault="003C13C7" w:rsidP="003C1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(</w:t>
      </w:r>
      <w:r w:rsidRPr="00D37C3E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37C3E">
        <w:rPr>
          <w:rFonts w:asciiTheme="majorBidi" w:hAnsiTheme="majorBidi" w:cstheme="majorBidi"/>
          <w:sz w:val="30"/>
          <w:szCs w:val="30"/>
        </w:rPr>
        <w:t>.</w:t>
      </w:r>
      <w:r w:rsidR="00AB67FA" w:rsidRPr="00AB67FA">
        <w:rPr>
          <w:rFonts w:asciiTheme="majorBidi" w:hAnsiTheme="majorBidi" w:cstheme="majorBidi"/>
          <w:sz w:val="30"/>
          <w:szCs w:val="30"/>
        </w:rPr>
        <w:t>3</w:t>
      </w:r>
      <w:r w:rsidRPr="00D37C3E">
        <w:rPr>
          <w:rFonts w:asciiTheme="majorBidi" w:hAnsiTheme="majorBidi" w:cstheme="majorBidi"/>
          <w:sz w:val="30"/>
          <w:szCs w:val="30"/>
        </w:rPr>
        <w:t>.</w:t>
      </w:r>
      <w:r w:rsidR="00AB67FA" w:rsidRPr="00AB67FA">
        <w:rPr>
          <w:rFonts w:asciiTheme="majorBidi" w:hAnsiTheme="majorBidi" w:cstheme="majorBidi"/>
          <w:sz w:val="30"/>
          <w:szCs w:val="30"/>
        </w:rPr>
        <w:t>2</w:t>
      </w:r>
      <w:r w:rsidRPr="00D37C3E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D37C3E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</w:t>
      </w:r>
      <w:r>
        <w:rPr>
          <w:rFonts w:asciiTheme="majorBidi" w:hAnsiTheme="majorBidi" w:cstheme="majorBidi" w:hint="cs"/>
          <w:sz w:val="30"/>
          <w:szCs w:val="30"/>
          <w:cs/>
        </w:rPr>
        <w:t>ดอกเบี้ย</w:t>
      </w:r>
    </w:p>
    <w:p w:rsidR="00E37D01" w:rsidRPr="007150E3" w:rsidRDefault="00E37D01" w:rsidP="00E37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="Angsana New" w:hAnsi="Angsana New" w:cs="Angsana New"/>
          <w:sz w:val="30"/>
          <w:szCs w:val="30"/>
        </w:rPr>
      </w:pPr>
    </w:p>
    <w:p w:rsidR="00E37D01" w:rsidRPr="00C24E18" w:rsidRDefault="00E37D01" w:rsidP="003C1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46"/>
        <w:jc w:val="thaiDistribute"/>
        <w:rPr>
          <w:rFonts w:ascii="Angsana New" w:hAnsi="Angsana New" w:cs="Angsana New"/>
          <w:sz w:val="30"/>
          <w:szCs w:val="30"/>
        </w:rPr>
      </w:pPr>
      <w:r w:rsidRPr="00E37D01">
        <w:rPr>
          <w:rFonts w:ascii="Angsana New" w:hAnsi="Angsana New" w:cs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</w:t>
      </w:r>
      <w:r w:rsidR="003C13C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กลุ่มบริษัทไม่มีความเสี่ยงที่มีสาระสำคัญด้านอัตราดอกเบี้ยของกระแสเงินสดที่เกิดจากเงินกู้ยืม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</w:p>
    <w:p w:rsidR="00D655BF" w:rsidRPr="008A15E1" w:rsidRDefault="00D655BF" w:rsidP="008A1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557775" w:rsidRDefault="00AB67FA" w:rsidP="00952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887F2B">
        <w:rPr>
          <w:rFonts w:ascii="Angsana New" w:hAnsi="Angsana New" w:cs="Angsana New"/>
          <w:b/>
          <w:bCs/>
          <w:sz w:val="30"/>
          <w:szCs w:val="30"/>
        </w:rPr>
        <w:t>2</w:t>
      </w:r>
      <w:r w:rsidR="00DD7D67">
        <w:rPr>
          <w:rFonts w:ascii="Angsana New" w:hAnsi="Angsana New" w:cs="Angsana New"/>
          <w:b/>
          <w:bCs/>
          <w:sz w:val="30"/>
          <w:szCs w:val="30"/>
        </w:rPr>
        <w:t>5</w:t>
      </w:r>
      <w:r w:rsidR="00BB7187" w:rsidRPr="00887F2B">
        <w:rPr>
          <w:rFonts w:ascii="Angsana New" w:hAnsi="Angsana New" w:cs="Angsana New"/>
          <w:b/>
          <w:bCs/>
          <w:sz w:val="30"/>
          <w:szCs w:val="30"/>
        </w:rPr>
        <w:tab/>
      </w:r>
      <w:r w:rsidR="008A15E1" w:rsidRPr="00887F2B">
        <w:rPr>
          <w:rFonts w:ascii="Angsana New" w:hAnsi="Angsana New" w:cs="Angsana New" w:hint="cs"/>
          <w:b/>
          <w:bCs/>
          <w:sz w:val="30"/>
          <w:szCs w:val="30"/>
          <w:cs/>
        </w:rPr>
        <w:t>การบริหารจัดการทุน</w:t>
      </w:r>
    </w:p>
    <w:p w:rsidR="00E9044A" w:rsidRPr="00887F2B" w:rsidRDefault="00E9044A" w:rsidP="00952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8A15E1" w:rsidRPr="00DD2C87" w:rsidRDefault="00DD2C87" w:rsidP="00E41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87F2B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</w:t>
      </w:r>
      <w:r w:rsidRPr="00887F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7F2B">
        <w:rPr>
          <w:rFonts w:ascii="Angsana New" w:hAnsi="Angsana New" w:cs="Angsana New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887F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7F2B">
        <w:rPr>
          <w:rFonts w:ascii="Angsana New" w:hAnsi="Angsana New" w:cs="Angsana New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887F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7F2B">
        <w:rPr>
          <w:rFonts w:ascii="Angsana New" w:hAnsi="Angsana New" w:cs="Angsana New" w:hint="cs"/>
          <w:sz w:val="30"/>
          <w:szCs w:val="30"/>
          <w:cs/>
        </w:rPr>
        <w:t>คณะกรรมการได้มีการกำกับดูแลผลตอบแทนจากการลงทุน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Pr="00887F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7F2B">
        <w:rPr>
          <w:rFonts w:ascii="Angsana New" w:hAnsi="Angsana New" w:cs="Angsana New" w:hint="cs"/>
          <w:sz w:val="30"/>
          <w:szCs w:val="30"/>
          <w:cs/>
        </w:rPr>
        <w:t>ซึ่งไม่รวม</w:t>
      </w:r>
      <w:r w:rsidR="00EB568C">
        <w:rPr>
          <w:rFonts w:ascii="Angsana New" w:hAnsi="Angsana New" w:cs="Angsana New"/>
          <w:sz w:val="30"/>
          <w:szCs w:val="30"/>
          <w:cs/>
        </w:rPr>
        <w:br/>
      </w:r>
      <w:r w:rsidRPr="00887F2B">
        <w:rPr>
          <w:rFonts w:ascii="Angsana New" w:hAnsi="Angsana New" w:cs="Angsana New" w:hint="cs"/>
          <w:sz w:val="30"/>
          <w:szCs w:val="30"/>
          <w:cs/>
        </w:rPr>
        <w:t>ส่วนได้เสียที่ไม่มีอำนาจควบคุม</w:t>
      </w:r>
      <w:r w:rsidRPr="00887F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7F2B">
        <w:rPr>
          <w:rFonts w:ascii="Angsana New" w:hAnsi="Angsana New" w:cs="Angsana New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:rsidR="008A15E1" w:rsidRDefault="00887F2B" w:rsidP="00887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8A15E1" w:rsidRDefault="008A15E1" w:rsidP="008A1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DD7D67">
        <w:rPr>
          <w:rFonts w:ascii="Angsana New" w:hAnsi="Angsana New" w:cs="Angsana New"/>
          <w:b/>
          <w:bCs/>
          <w:sz w:val="30"/>
          <w:szCs w:val="30"/>
        </w:rPr>
        <w:t>6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C24E18">
        <w:rPr>
          <w:rFonts w:ascii="Angsana New" w:hAnsi="Angsana New" w:cs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:rsidR="00196562" w:rsidRPr="007150E3" w:rsidRDefault="00196562" w:rsidP="00887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ordia New" w:hAnsi="Angsana New" w:cs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52"/>
      </w:tblGrid>
      <w:tr w:rsidR="00A026B9" w:rsidRPr="00C24E18" w:rsidTr="00175AE3">
        <w:tc>
          <w:tcPr>
            <w:tcW w:w="3960" w:type="dxa"/>
          </w:tcPr>
          <w:p w:rsidR="00A026B9" w:rsidRPr="00C24E18" w:rsidRDefault="00A026B9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57775" w:rsidRPr="00C24E18" w:rsidRDefault="009B1932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57775" w:rsidRPr="00C24E18" w:rsidRDefault="00557775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:rsidR="00557775" w:rsidRPr="00C24E18" w:rsidRDefault="009B1932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B4F" w:rsidRPr="00C24E18" w:rsidTr="00175AE3">
        <w:tc>
          <w:tcPr>
            <w:tcW w:w="396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3B4F" w:rsidRPr="00C24E18" w:rsidRDefault="00AB67FA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D21A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3B4F" w:rsidRPr="00C24E18" w:rsidRDefault="00AB67FA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D21A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3B4F" w:rsidRPr="00C24E18" w:rsidRDefault="00AB67FA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D21A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043B4F" w:rsidRPr="00C24E18" w:rsidRDefault="00AB67FA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D21A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043B4F" w:rsidRPr="00C24E18" w:rsidTr="00175AE3">
        <w:tc>
          <w:tcPr>
            <w:tcW w:w="396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B1F" w:rsidRPr="00C24E18" w:rsidTr="00175AE3">
        <w:tc>
          <w:tcPr>
            <w:tcW w:w="396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B1F" w:rsidRPr="00C24E18" w:rsidTr="00175AE3">
        <w:tc>
          <w:tcPr>
            <w:tcW w:w="396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36"/>
                <w:cs/>
              </w:rPr>
            </w:pPr>
            <w:r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="000F4C59"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08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78E2" w:rsidRPr="00C24E18" w:rsidTr="00175AE3">
        <w:tc>
          <w:tcPr>
            <w:tcW w:w="3960" w:type="dxa"/>
          </w:tcPr>
          <w:p w:rsidR="00D478E2" w:rsidRPr="00C24E18" w:rsidRDefault="00D478E2" w:rsidP="00D4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D478E2" w:rsidRPr="00C24E18" w:rsidRDefault="00D478E2" w:rsidP="00D4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1,280</w:t>
            </w:r>
          </w:p>
        </w:tc>
        <w:tc>
          <w:tcPr>
            <w:tcW w:w="270" w:type="dxa"/>
          </w:tcPr>
          <w:p w:rsidR="00D478E2" w:rsidRPr="00C24E18" w:rsidRDefault="00D478E2" w:rsidP="00D4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D478E2" w:rsidRPr="00C24E18" w:rsidRDefault="00D478E2" w:rsidP="00D4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  <w:tc>
          <w:tcPr>
            <w:tcW w:w="270" w:type="dxa"/>
          </w:tcPr>
          <w:p w:rsidR="00D478E2" w:rsidRPr="00C24E18" w:rsidRDefault="00D478E2" w:rsidP="00D4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D478E2" w:rsidRPr="00C24E18" w:rsidRDefault="00D478E2" w:rsidP="00D4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:rsidR="00D478E2" w:rsidRPr="00C24E18" w:rsidRDefault="00D478E2" w:rsidP="00D4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478E2" w:rsidRPr="00C24E18" w:rsidRDefault="00D478E2" w:rsidP="00D4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631A" w:rsidRPr="00C24E18" w:rsidTr="00175AE3">
        <w:tc>
          <w:tcPr>
            <w:tcW w:w="396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631A" w:rsidRPr="00C24E18" w:rsidTr="00175AE3">
        <w:tc>
          <w:tcPr>
            <w:tcW w:w="396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11D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3B11D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B11D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639B" w:rsidRPr="00C24E18" w:rsidTr="00175AE3">
        <w:tc>
          <w:tcPr>
            <w:tcW w:w="3960" w:type="dxa"/>
          </w:tcPr>
          <w:p w:rsidR="00FC639B" w:rsidRPr="00FC639B" w:rsidRDefault="00FC639B" w:rsidP="00FC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80" w:type="dxa"/>
          </w:tcPr>
          <w:p w:rsidR="00FC639B" w:rsidRPr="00C24E18" w:rsidRDefault="00FC639B" w:rsidP="00FC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:rsidR="00FC639B" w:rsidRPr="00C24E18" w:rsidRDefault="00FC639B" w:rsidP="00FC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C639B" w:rsidRPr="00C24E18" w:rsidRDefault="00FC639B" w:rsidP="00FC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:rsidR="00FC639B" w:rsidRPr="00C24E18" w:rsidRDefault="00FC639B" w:rsidP="00FC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C639B" w:rsidRPr="00C24E18" w:rsidRDefault="00FC639B" w:rsidP="00FC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C639B" w:rsidRPr="00C24E18" w:rsidRDefault="00FC639B" w:rsidP="00FC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FC639B" w:rsidRPr="00C24E18" w:rsidRDefault="00FC639B" w:rsidP="00FC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631A" w:rsidRPr="00C24E18" w:rsidTr="00175AE3">
        <w:tc>
          <w:tcPr>
            <w:tcW w:w="396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3631A" w:rsidRPr="00C24E18" w:rsidTr="00175AE3">
        <w:tc>
          <w:tcPr>
            <w:tcW w:w="396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FC63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C63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,58</w:t>
            </w:r>
            <w:r w:rsidRPr="00AB6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E3631A" w:rsidRPr="00C24E18" w:rsidTr="00175AE3">
        <w:tc>
          <w:tcPr>
            <w:tcW w:w="3960" w:type="dxa"/>
          </w:tcPr>
          <w:p w:rsidR="00E3631A" w:rsidRPr="007150E3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E3631A" w:rsidRPr="00C24E18" w:rsidRDefault="00E3631A" w:rsidP="00E3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8E034A" w:rsidRPr="007150E3" w:rsidRDefault="008E034A" w:rsidP="00605E01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30"/>
          <w:tab w:val="left" w:pos="1080"/>
        </w:tabs>
        <w:spacing w:after="0" w:line="240" w:lineRule="auto"/>
        <w:ind w:left="1071" w:right="14" w:hanging="531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ค้ำประกันสำหรับการใช้ไฟฟ้าและสถานีน้ำมั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ซึ่งค้ำประกันโดยเงินฝากประจำของกลุ่มบริษัทและบริษัท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951077" w:rsidRPr="00C24E18">
        <w:rPr>
          <w:rFonts w:ascii="Angsana New" w:hAnsi="Angsana New" w:cs="Angsana New"/>
          <w:sz w:val="30"/>
          <w:szCs w:val="30"/>
        </w:rPr>
        <w:br/>
      </w:r>
      <w:r w:rsidRPr="0042619A">
        <w:rPr>
          <w:rFonts w:ascii="Angsana New" w:hAnsi="Angsana New" w:cs="Angsana New"/>
          <w:sz w:val="30"/>
          <w:szCs w:val="30"/>
          <w:cs/>
        </w:rPr>
        <w:t>(</w:t>
      </w:r>
      <w:r w:rsidRPr="0042619A">
        <w:rPr>
          <w:rFonts w:ascii="Angsana New" w:hAnsi="Angsana New" w:cs="Angsana New" w:hint="cs"/>
          <w:sz w:val="30"/>
          <w:szCs w:val="30"/>
          <w:cs/>
        </w:rPr>
        <w:t>หมายเหตุข้อ</w:t>
      </w:r>
      <w:r w:rsidRPr="0042619A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42619A">
        <w:rPr>
          <w:rFonts w:ascii="Angsana New" w:hAnsi="Angsana New" w:cs="Angsana New"/>
          <w:sz w:val="30"/>
          <w:szCs w:val="30"/>
        </w:rPr>
        <w:t>1</w:t>
      </w:r>
      <w:r w:rsidR="00D478E2">
        <w:rPr>
          <w:rFonts w:ascii="Angsana New" w:hAnsi="Angsana New" w:cs="Angsana New"/>
          <w:sz w:val="30"/>
          <w:szCs w:val="30"/>
        </w:rPr>
        <w:t>2</w:t>
      </w:r>
      <w:r w:rsidRPr="0042619A">
        <w:rPr>
          <w:rFonts w:ascii="Angsana New" w:hAnsi="Angsana New" w:cs="Angsana New"/>
          <w:sz w:val="30"/>
          <w:szCs w:val="30"/>
          <w:cs/>
        </w:rPr>
        <w:t>)</w:t>
      </w:r>
      <w:r w:rsidRPr="00303003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53367A" w:rsidRPr="007150E3" w:rsidRDefault="0053367A" w:rsidP="00605E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810"/>
        </w:tabs>
        <w:spacing w:after="0" w:line="240" w:lineRule="auto"/>
        <w:ind w:left="1071" w:right="14"/>
        <w:jc w:val="thaiDistribute"/>
        <w:rPr>
          <w:rFonts w:ascii="Angsana New" w:hAnsi="Angsana New" w:cs="Angsana New"/>
          <w:sz w:val="24"/>
          <w:szCs w:val="24"/>
        </w:rPr>
      </w:pPr>
    </w:p>
    <w:p w:rsidR="000E087D" w:rsidRPr="0042619A" w:rsidRDefault="000E087D" w:rsidP="00605E01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1071" w:right="14" w:hanging="531"/>
        <w:jc w:val="thaiDistribute"/>
        <w:rPr>
          <w:rFonts w:ascii="Angsana New" w:hAnsi="Angsana New" w:cs="Angsana New"/>
          <w:sz w:val="30"/>
          <w:szCs w:val="30"/>
        </w:rPr>
      </w:pPr>
      <w:r w:rsidRPr="007150E3">
        <w:rPr>
          <w:rFonts w:ascii="Angsana New" w:hAnsi="Angsana New" w:cs="Angsana New" w:hint="cs"/>
          <w:sz w:val="30"/>
          <w:szCs w:val="30"/>
          <w:cs/>
        </w:rPr>
        <w:t>กลุ่มบริษัทได้ทำสัญญาสินเชื่อเพื่อซื้อเงินตราต่างประเทศล่วงหน้ากับสถาบันการเงินในประเทศแห่งหนึ่งเพื่อป้องกันความเสี่ยงจากการชำระเงินใน</w:t>
      </w:r>
      <w:r w:rsidRPr="0042619A">
        <w:rPr>
          <w:rFonts w:ascii="Angsana New" w:hAnsi="Angsana New" w:cs="Angsana New" w:hint="cs"/>
          <w:sz w:val="30"/>
          <w:szCs w:val="30"/>
          <w:cs/>
        </w:rPr>
        <w:t xml:space="preserve">การซื้อสินค้า สัญญาสินเชื่อดังกล่าวมีการค้ำประกันโดยเงินฝากธนาคารของกลุ่มบริษัท </w:t>
      </w:r>
      <w:r w:rsidRPr="0042619A">
        <w:rPr>
          <w:rFonts w:ascii="Angsana New" w:hAnsi="Angsana New" w:cs="Angsana New"/>
          <w:sz w:val="30"/>
          <w:szCs w:val="30"/>
          <w:cs/>
        </w:rPr>
        <w:t>(</w:t>
      </w:r>
      <w:r w:rsidRPr="0042619A">
        <w:rPr>
          <w:rFonts w:ascii="Angsana New" w:hAnsi="Angsana New" w:cs="Angsana New" w:hint="cs"/>
          <w:sz w:val="30"/>
          <w:szCs w:val="30"/>
          <w:cs/>
        </w:rPr>
        <w:t>หมายเหตุข้อ</w:t>
      </w:r>
      <w:r w:rsidRPr="0042619A">
        <w:rPr>
          <w:rFonts w:ascii="Angsana New" w:hAnsi="Angsana New" w:cs="Angsana New"/>
          <w:sz w:val="30"/>
          <w:szCs w:val="30"/>
          <w:cs/>
        </w:rPr>
        <w:t xml:space="preserve"> </w:t>
      </w:r>
      <w:r w:rsidR="00AB67FA" w:rsidRPr="0042619A">
        <w:rPr>
          <w:rFonts w:ascii="Angsana New" w:hAnsi="Angsana New" w:cs="Angsana New"/>
          <w:sz w:val="30"/>
          <w:szCs w:val="30"/>
        </w:rPr>
        <w:t>1</w:t>
      </w:r>
      <w:r w:rsidR="00D478E2">
        <w:rPr>
          <w:rFonts w:ascii="Angsana New" w:hAnsi="Angsana New" w:cs="Angsana New"/>
          <w:sz w:val="30"/>
          <w:szCs w:val="30"/>
        </w:rPr>
        <w:t>2</w:t>
      </w:r>
      <w:r w:rsidRPr="0042619A">
        <w:rPr>
          <w:rFonts w:ascii="Angsana New" w:hAnsi="Angsana New" w:cs="Angsana New"/>
          <w:sz w:val="30"/>
          <w:szCs w:val="30"/>
          <w:cs/>
        </w:rPr>
        <w:t xml:space="preserve">) </w:t>
      </w:r>
    </w:p>
    <w:p w:rsidR="00A72BF1" w:rsidRPr="00C24E18" w:rsidRDefault="00A72BF1" w:rsidP="00887F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450"/>
          <w:tab w:val="left" w:pos="630"/>
        </w:tabs>
        <w:spacing w:after="0"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</w:pPr>
    </w:p>
    <w:p w:rsidR="00FB33EE" w:rsidRDefault="00800FBA" w:rsidP="005D4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DD7D67">
        <w:rPr>
          <w:rFonts w:ascii="Angsana New" w:hAnsi="Angsana New" w:cs="Angsana New"/>
          <w:b/>
          <w:bCs/>
          <w:sz w:val="30"/>
          <w:szCs w:val="30"/>
        </w:rPr>
        <w:t>7</w:t>
      </w:r>
      <w:r w:rsidR="003915ED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A822A6" w:rsidRPr="00605679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</w:t>
      </w:r>
      <w:r w:rsidR="00CB2309" w:rsidRPr="00605679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</w:p>
    <w:p w:rsidR="00A72BF1" w:rsidRPr="007150E3" w:rsidRDefault="00A72BF1" w:rsidP="00A72B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810"/>
        </w:tabs>
        <w:spacing w:after="0" w:line="240" w:lineRule="auto"/>
        <w:ind w:right="14"/>
        <w:jc w:val="thaiDistribute"/>
        <w:rPr>
          <w:rFonts w:ascii="Angsana New" w:hAnsi="Angsana New" w:cs="Angsana New"/>
          <w:sz w:val="24"/>
          <w:szCs w:val="24"/>
        </w:rPr>
      </w:pPr>
    </w:p>
    <w:p w:rsidR="00A72BF1" w:rsidRPr="006E0817" w:rsidRDefault="005C4AE2" w:rsidP="00A72BF1">
      <w:pPr>
        <w:pStyle w:val="a"/>
        <w:numPr>
          <w:ilvl w:val="0"/>
          <w:numId w:val="36"/>
        </w:numPr>
        <w:tabs>
          <w:tab w:val="left" w:pos="720"/>
        </w:tabs>
        <w:jc w:val="thaiDistribute"/>
        <w:rPr>
          <w:rFonts w:ascii="Angsana New" w:hAnsi="Angsana New" w:cs="Angsana New"/>
          <w:lang w:val="en-US"/>
        </w:rPr>
      </w:pPr>
      <w:r w:rsidRPr="006E0817">
        <w:rPr>
          <w:rFonts w:ascii="Angsana New" w:hAnsi="Angsana New" w:cs="Angsana New" w:hint="cs"/>
          <w:cs/>
        </w:rPr>
        <w:t>เ</w:t>
      </w:r>
      <w:r w:rsidR="00A72BF1" w:rsidRPr="006E0817">
        <w:rPr>
          <w:rFonts w:ascii="Angsana New" w:hAnsi="Angsana New" w:cs="Angsana New"/>
          <w:cs/>
        </w:rPr>
        <w:t>มื่อวันที่</w:t>
      </w:r>
      <w:r w:rsidR="00A72BF1" w:rsidRPr="006E0817">
        <w:rPr>
          <w:rFonts w:ascii="Angsana New" w:hAnsi="Angsana New" w:cs="Angsana New" w:hint="cs"/>
          <w:cs/>
        </w:rPr>
        <w:t xml:space="preserve"> </w:t>
      </w:r>
      <w:r w:rsidR="00AB67FA" w:rsidRPr="006E0817">
        <w:rPr>
          <w:rFonts w:ascii="Angsana New" w:hAnsi="Angsana New" w:cs="Angsana New"/>
          <w:lang w:val="en-US"/>
        </w:rPr>
        <w:t>23</w:t>
      </w:r>
      <w:r w:rsidR="00A72BF1" w:rsidRPr="006E0817">
        <w:rPr>
          <w:rFonts w:ascii="Angsana New" w:hAnsi="Angsana New" w:cs="Angsana New"/>
          <w:cs/>
        </w:rPr>
        <w:t xml:space="preserve"> กุมภาพันธ์ </w:t>
      </w:r>
      <w:r w:rsidR="00AB67FA" w:rsidRPr="006E0817">
        <w:rPr>
          <w:rFonts w:ascii="Angsana New" w:hAnsi="Angsana New" w:cs="Angsana New"/>
          <w:lang w:val="en-US"/>
        </w:rPr>
        <w:t>2</w:t>
      </w:r>
      <w:r w:rsidR="00A72BF1" w:rsidRPr="006E0817">
        <w:rPr>
          <w:rFonts w:ascii="Angsana New" w:hAnsi="Angsana New" w:cs="Angsana New"/>
          <w:lang w:val="en-US"/>
        </w:rPr>
        <w:t>5</w:t>
      </w:r>
      <w:r w:rsidR="00AB67FA" w:rsidRPr="006E0817">
        <w:rPr>
          <w:rFonts w:ascii="Angsana New" w:hAnsi="Angsana New" w:cs="Angsana New"/>
          <w:lang w:val="en-US"/>
        </w:rPr>
        <w:t>6</w:t>
      </w:r>
      <w:r w:rsidR="00A72BF1" w:rsidRPr="006E0817">
        <w:rPr>
          <w:rFonts w:ascii="Angsana New" w:hAnsi="Angsana New" w:cs="Angsana New"/>
          <w:lang w:val="en-US"/>
        </w:rPr>
        <w:t>4</w:t>
      </w:r>
      <w:r w:rsidR="00A72BF1" w:rsidRPr="006E0817">
        <w:rPr>
          <w:rFonts w:ascii="Angsana New" w:hAnsi="Angsana New" w:cs="Angsana New"/>
          <w:cs/>
        </w:rPr>
        <w:t xml:space="preserve"> ที่ประชุมคณะกรรมการบริษัทได้มีมติเห็นชอบให้เสนอที่ประชุมสามัญผู้ถือหุ้น</w:t>
      </w:r>
      <w:r w:rsidR="00A72BF1" w:rsidRPr="006E0817">
        <w:rPr>
          <w:rFonts w:ascii="Angsana New" w:hAnsi="Angsana New" w:cs="Angsana New"/>
          <w:cs/>
          <w:lang w:val="en-US"/>
        </w:rPr>
        <w:t>ที่จะจัดขึ้นในเดือน</w:t>
      </w:r>
      <w:r w:rsidR="00A72BF1" w:rsidRPr="006E0817">
        <w:rPr>
          <w:rFonts w:ascii="Angsana New" w:hAnsi="Angsana New" w:cs="Angsana New"/>
          <w:cs/>
        </w:rPr>
        <w:t xml:space="preserve">เมษายน </w:t>
      </w:r>
      <w:r w:rsidR="00AB67FA" w:rsidRPr="006E0817">
        <w:rPr>
          <w:rFonts w:ascii="Angsana New" w:hAnsi="Angsana New" w:cs="Angsana New"/>
          <w:lang w:val="en-US"/>
        </w:rPr>
        <w:t>2</w:t>
      </w:r>
      <w:r w:rsidR="00A72BF1" w:rsidRPr="006E0817">
        <w:rPr>
          <w:rFonts w:ascii="Angsana New" w:hAnsi="Angsana New" w:cs="Angsana New"/>
          <w:lang w:val="en-US"/>
        </w:rPr>
        <w:t>5</w:t>
      </w:r>
      <w:r w:rsidR="00AB67FA" w:rsidRPr="006E0817">
        <w:rPr>
          <w:rFonts w:ascii="Angsana New" w:hAnsi="Angsana New" w:cs="Angsana New"/>
          <w:lang w:val="en-US"/>
        </w:rPr>
        <w:t>6</w:t>
      </w:r>
      <w:r w:rsidR="00A72BF1" w:rsidRPr="006E0817">
        <w:rPr>
          <w:rFonts w:ascii="Angsana New" w:hAnsi="Angsana New" w:cs="Angsana New"/>
          <w:lang w:val="en-US"/>
        </w:rPr>
        <w:t>4</w:t>
      </w:r>
      <w:r w:rsidR="00A72BF1" w:rsidRPr="006E0817">
        <w:rPr>
          <w:rFonts w:ascii="Angsana New" w:hAnsi="Angsana New" w:cs="Angsana New"/>
          <w:cs/>
        </w:rPr>
        <w:t xml:space="preserve"> เพื่ออนุมัติจ่ายเงินปันผลประจำปี </w:t>
      </w:r>
      <w:r w:rsidR="00AB67FA" w:rsidRPr="006E0817">
        <w:rPr>
          <w:rFonts w:ascii="Angsana New" w:hAnsi="Angsana New" w:cs="Angsana New"/>
          <w:lang w:val="en-US"/>
        </w:rPr>
        <w:t>2</w:t>
      </w:r>
      <w:r w:rsidR="00A72BF1" w:rsidRPr="006E0817">
        <w:rPr>
          <w:rFonts w:ascii="Angsana New" w:hAnsi="Angsana New" w:cs="Angsana New"/>
          <w:lang w:val="en-US"/>
        </w:rPr>
        <w:t>5</w:t>
      </w:r>
      <w:r w:rsidR="00AB67FA" w:rsidRPr="006E0817">
        <w:rPr>
          <w:rFonts w:ascii="Angsana New" w:hAnsi="Angsana New" w:cs="Angsana New"/>
          <w:lang w:val="en-US"/>
        </w:rPr>
        <w:t>6</w:t>
      </w:r>
      <w:r w:rsidR="00863601">
        <w:rPr>
          <w:rFonts w:ascii="Angsana New" w:hAnsi="Angsana New" w:cs="Angsana New"/>
          <w:lang w:val="en-US"/>
        </w:rPr>
        <w:t>3</w:t>
      </w:r>
      <w:r w:rsidR="00A72BF1" w:rsidRPr="006E0817">
        <w:rPr>
          <w:rFonts w:ascii="Angsana New" w:hAnsi="Angsana New" w:cs="Angsana New"/>
          <w:cs/>
        </w:rPr>
        <w:t xml:space="preserve"> </w:t>
      </w:r>
      <w:r w:rsidR="00A72BF1" w:rsidRPr="006E0817">
        <w:rPr>
          <w:rFonts w:ascii="Angsana New" w:hAnsi="Angsana New" w:cs="Angsana New" w:hint="cs"/>
          <w:cs/>
        </w:rPr>
        <w:t xml:space="preserve">ในอัตราหุ้นละ </w:t>
      </w:r>
      <w:r w:rsidR="004405AF">
        <w:rPr>
          <w:rFonts w:ascii="Angsana New" w:hAnsi="Angsana New" w:cs="Angsana New"/>
          <w:lang w:val="en-US"/>
        </w:rPr>
        <w:t>0.08</w:t>
      </w:r>
      <w:r w:rsidR="00A72BF1" w:rsidRPr="006E0817">
        <w:rPr>
          <w:rFonts w:ascii="Angsana New" w:hAnsi="Angsana New" w:cs="Angsana New"/>
          <w:cs/>
        </w:rPr>
        <w:t xml:space="preserve"> </w:t>
      </w:r>
      <w:r w:rsidR="00A72BF1" w:rsidRPr="006E0817">
        <w:rPr>
          <w:rFonts w:ascii="Angsana New" w:hAnsi="Angsana New" w:cs="Angsana New" w:hint="cs"/>
          <w:cs/>
        </w:rPr>
        <w:t xml:space="preserve">บาท </w:t>
      </w:r>
      <w:r w:rsidR="00A72BF1" w:rsidRPr="006E0817">
        <w:rPr>
          <w:rFonts w:ascii="Angsana New" w:hAnsi="Angsana New" w:cs="Angsana New"/>
          <w:cs/>
          <w:lang w:val="en-US"/>
        </w:rPr>
        <w:t>เป็นจำนวน</w:t>
      </w:r>
      <w:r w:rsidR="00A72BF1" w:rsidRPr="006E0817">
        <w:rPr>
          <w:rFonts w:ascii="Angsana New" w:hAnsi="Angsana New" w:cs="Angsana New" w:hint="cs"/>
          <w:cs/>
          <w:lang w:val="en-US"/>
        </w:rPr>
        <w:t xml:space="preserve">เงิน </w:t>
      </w:r>
      <w:r w:rsidR="004405AF">
        <w:rPr>
          <w:rFonts w:ascii="Angsana New" w:hAnsi="Angsana New" w:cs="Angsana New"/>
          <w:lang w:val="en-US"/>
        </w:rPr>
        <w:t>15.92</w:t>
      </w:r>
      <w:bookmarkStart w:id="3" w:name="_GoBack"/>
      <w:bookmarkEnd w:id="3"/>
      <w:r w:rsidR="00A72BF1" w:rsidRPr="006E0817">
        <w:rPr>
          <w:rFonts w:ascii="Angsana New" w:hAnsi="Angsana New" w:cs="Angsana New"/>
          <w:lang w:val="en-US"/>
        </w:rPr>
        <w:t xml:space="preserve"> </w:t>
      </w:r>
      <w:r w:rsidR="00A72BF1" w:rsidRPr="006E0817">
        <w:rPr>
          <w:rFonts w:ascii="Angsana New" w:hAnsi="Angsana New" w:cs="Angsana New" w:hint="cs"/>
          <w:cs/>
          <w:lang w:val="en-US"/>
        </w:rPr>
        <w:t xml:space="preserve">ล้านบาท </w:t>
      </w:r>
    </w:p>
    <w:p w:rsidR="005C4AE2" w:rsidRDefault="005C4AE2" w:rsidP="005C4AE2">
      <w:pPr>
        <w:pStyle w:val="a"/>
        <w:tabs>
          <w:tab w:val="left" w:pos="720"/>
        </w:tabs>
        <w:ind w:left="990"/>
        <w:jc w:val="thaiDistribute"/>
        <w:rPr>
          <w:rFonts w:ascii="Angsana New" w:hAnsi="Angsana New" w:cs="Angsana New"/>
          <w:lang w:val="en-US"/>
        </w:rPr>
      </w:pPr>
    </w:p>
    <w:p w:rsidR="001618E6" w:rsidRPr="001618E6" w:rsidRDefault="001618E6" w:rsidP="001618E6">
      <w:pPr>
        <w:pStyle w:val="ListParagraph"/>
        <w:numPr>
          <w:ilvl w:val="0"/>
          <w:numId w:val="36"/>
        </w:numPr>
        <w:tabs>
          <w:tab w:val="clear" w:pos="907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618E6">
        <w:rPr>
          <w:rFonts w:asciiTheme="majorBidi" w:hAnsiTheme="majorBidi" w:cstheme="majorBidi"/>
          <w:color w:val="000000"/>
          <w:sz w:val="30"/>
          <w:szCs w:val="30"/>
          <w:cs/>
        </w:rPr>
        <w:t>ตามที่ได้เปิดเผยไว้ในหมายเหตุ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ข้อ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1618E6">
        <w:rPr>
          <w:rFonts w:asciiTheme="majorBidi" w:hAnsiTheme="majorBidi" w:cstheme="majorBidi"/>
          <w:color w:val="000000"/>
          <w:sz w:val="30"/>
          <w:szCs w:val="30"/>
          <w:cs/>
        </w:rPr>
        <w:t>เลือกปฏิบัติตามแนวปฏิบัติทางการบัญชี เรื่อง มาตรการ</w:t>
      </w:r>
      <w:r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1618E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AB67FA" w:rsidRPr="00AB67FA">
        <w:rPr>
          <w:rFonts w:asciiTheme="majorBidi" w:hAnsiTheme="majorBidi" w:cstheme="majorBidi"/>
          <w:color w:val="000000"/>
          <w:sz w:val="30"/>
          <w:szCs w:val="30"/>
        </w:rPr>
        <w:t>201</w:t>
      </w:r>
      <w:r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1618E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(โควิด </w:t>
      </w:r>
      <w:r w:rsidR="00AB67FA" w:rsidRPr="00AB67FA">
        <w:rPr>
          <w:rFonts w:asciiTheme="majorBidi" w:hAnsiTheme="majorBidi" w:cstheme="majorBidi"/>
          <w:color w:val="000000"/>
          <w:sz w:val="30"/>
          <w:szCs w:val="30"/>
        </w:rPr>
        <w:t>1</w:t>
      </w:r>
      <w:r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1618E6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โดยแนวปฏิบัติดังกล่าวสิ้นสุดการมีผลบังคับใช้ ณ วันที่ </w:t>
      </w:r>
      <w:r>
        <w:rPr>
          <w:rFonts w:asciiTheme="majorBidi" w:hAnsiTheme="majorBidi" w:cstheme="majorBidi"/>
          <w:color w:val="000000"/>
          <w:sz w:val="30"/>
          <w:szCs w:val="30"/>
        </w:rPr>
        <w:br/>
      </w:r>
      <w:r w:rsidR="00AB67FA" w:rsidRPr="00AB67FA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1618E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618E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AB67FA" w:rsidRPr="00AB67FA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1618E6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AB67FA" w:rsidRPr="00AB67FA">
        <w:rPr>
          <w:rFonts w:asciiTheme="majorBidi" w:hAnsiTheme="majorBidi" w:cstheme="majorBidi"/>
          <w:color w:val="000000"/>
          <w:sz w:val="30"/>
          <w:szCs w:val="30"/>
        </w:rPr>
        <w:t>63</w:t>
      </w:r>
    </w:p>
    <w:p w:rsidR="001618E6" w:rsidRPr="001618E6" w:rsidRDefault="001618E6" w:rsidP="001618E6">
      <w:pPr>
        <w:pStyle w:val="ListParagraph"/>
        <w:spacing w:line="240" w:lineRule="auto"/>
        <w:ind w:left="990"/>
        <w:jc w:val="thaiDistribute"/>
        <w:rPr>
          <w:rFonts w:asciiTheme="majorBidi" w:hAnsiTheme="majorBidi" w:cstheme="majorBidi"/>
          <w:sz w:val="22"/>
        </w:rPr>
      </w:pPr>
    </w:p>
    <w:p w:rsidR="001618E6" w:rsidRPr="001618E6" w:rsidRDefault="001618E6" w:rsidP="001618E6">
      <w:pPr>
        <w:pStyle w:val="ListParagraph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8E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การแพร่ระบาดของโรคโควิด </w:t>
      </w:r>
      <w:r w:rsidR="00AB67FA" w:rsidRPr="00AB67FA">
        <w:rPr>
          <w:rFonts w:asciiTheme="majorBidi" w:hAnsiTheme="majorBidi" w:cstheme="majorBidi"/>
          <w:sz w:val="30"/>
          <w:szCs w:val="30"/>
        </w:rPr>
        <w:t>1</w:t>
      </w:r>
      <w:r w:rsidRPr="001618E6">
        <w:rPr>
          <w:rFonts w:asciiTheme="majorBidi" w:hAnsiTheme="majorBidi" w:cstheme="majorBidi"/>
          <w:sz w:val="30"/>
          <w:szCs w:val="30"/>
        </w:rPr>
        <w:t xml:space="preserve">9 </w:t>
      </w:r>
      <w:r w:rsidRPr="001618E6">
        <w:rPr>
          <w:rFonts w:asciiTheme="majorBidi" w:hAnsiTheme="majorBidi" w:cstheme="majorBidi"/>
          <w:sz w:val="30"/>
          <w:szCs w:val="30"/>
          <w:cs/>
        </w:rPr>
        <w:t>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ประเทศไทยได้มีการออกมาตรการต่างๆเพื่อเฝ้าระวังและควบคุม</w:t>
      </w:r>
      <w:r>
        <w:rPr>
          <w:rFonts w:asciiTheme="majorBidi" w:hAnsiTheme="majorBidi" w:cstheme="majorBidi"/>
          <w:sz w:val="30"/>
          <w:szCs w:val="30"/>
        </w:rPr>
        <w:br/>
      </w:r>
      <w:r w:rsidRPr="001618E6">
        <w:rPr>
          <w:rFonts w:asciiTheme="majorBidi" w:hAnsiTheme="majorBidi" w:cstheme="majorBidi"/>
          <w:sz w:val="30"/>
          <w:szCs w:val="30"/>
          <w:cs/>
        </w:rPr>
        <w:t>การแพร่ระบาด โดยสนับสนุนให้ประชาชนรักษาระยะห่างทางสังคม หลีกเลี่ยงการรวมตัวกัน และจำกัด</w:t>
      </w:r>
      <w:r w:rsidR="00D47A5A">
        <w:rPr>
          <w:rFonts w:asciiTheme="majorBidi" w:hAnsiTheme="majorBidi" w:cstheme="majorBidi"/>
          <w:sz w:val="30"/>
          <w:szCs w:val="30"/>
          <w:cs/>
        </w:rPr>
        <w:br/>
      </w:r>
      <w:r w:rsidRPr="001618E6">
        <w:rPr>
          <w:rFonts w:asciiTheme="majorBidi" w:hAnsiTheme="majorBidi" w:cstheme="majorBidi"/>
          <w:sz w:val="30"/>
          <w:szCs w:val="30"/>
          <w:cs/>
        </w:rPr>
        <w:t xml:space="preserve">การเดินทาง ในขณะเดียวกัน จากข้อมูลขององค์การอนามัยโลก </w:t>
      </w:r>
      <w:r w:rsidRPr="001618E6">
        <w:rPr>
          <w:rFonts w:asciiTheme="majorBidi" w:hAnsiTheme="majorBidi" w:cstheme="majorBidi"/>
          <w:sz w:val="30"/>
          <w:szCs w:val="30"/>
        </w:rPr>
        <w:t xml:space="preserve">(WHO) </w:t>
      </w:r>
      <w:r w:rsidRPr="001618E6">
        <w:rPr>
          <w:rFonts w:asciiTheme="majorBidi" w:hAnsiTheme="majorBidi" w:cstheme="majorBidi"/>
          <w:sz w:val="30"/>
          <w:szCs w:val="30"/>
          <w:cs/>
        </w:rPr>
        <w:t>วัคซีนป้องกัน</w:t>
      </w:r>
      <w:r w:rsidRPr="001618E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โรคโควิด </w:t>
      </w:r>
      <w:r w:rsidR="00AB67FA" w:rsidRPr="00AB67FA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1618E6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1618E6">
        <w:rPr>
          <w:rFonts w:asciiTheme="majorBidi" w:hAnsiTheme="majorBidi" w:cstheme="majorBidi"/>
          <w:sz w:val="30"/>
          <w:szCs w:val="30"/>
        </w:rPr>
        <w:t xml:space="preserve"> </w:t>
      </w:r>
      <w:r w:rsidRPr="001618E6">
        <w:rPr>
          <w:rFonts w:asciiTheme="majorBidi" w:hAnsiTheme="majorBidi" w:cstheme="majorBidi"/>
          <w:sz w:val="30"/>
          <w:szCs w:val="30"/>
          <w:cs/>
        </w:rPr>
        <w:t>เริ่มนำไปใช้ได้แล้วและกำลังแจกจ่ายไปทั่วโลก อย่างไรก็ตาม 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 และ</w:t>
      </w:r>
      <w:r w:rsidR="00AD0344">
        <w:rPr>
          <w:rFonts w:asciiTheme="majorBidi" w:hAnsiTheme="majorBidi" w:cstheme="majorBidi"/>
          <w:sz w:val="30"/>
          <w:szCs w:val="30"/>
          <w:cs/>
        </w:rPr>
        <w:br/>
      </w:r>
      <w:r w:rsidRPr="001618E6">
        <w:rPr>
          <w:rFonts w:asciiTheme="majorBidi" w:hAnsiTheme="majorBidi" w:cstheme="majorBidi"/>
          <w:sz w:val="30"/>
          <w:szCs w:val="30"/>
          <w:cs/>
        </w:rPr>
        <w:t xml:space="preserve">การแพร่ระบาดจะสิ้นสุดลงเมื่อใด </w:t>
      </w:r>
    </w:p>
    <w:p w:rsidR="001618E6" w:rsidRPr="001618E6" w:rsidRDefault="001618E6" w:rsidP="001618E6">
      <w:pPr>
        <w:pStyle w:val="ListParagraph"/>
        <w:spacing w:line="240" w:lineRule="auto"/>
        <w:ind w:left="990"/>
        <w:jc w:val="thaiDistribute"/>
        <w:rPr>
          <w:rFonts w:asciiTheme="majorBidi" w:hAnsiTheme="majorBidi" w:cstheme="majorBidi"/>
          <w:sz w:val="22"/>
        </w:rPr>
      </w:pPr>
    </w:p>
    <w:p w:rsidR="001618E6" w:rsidRPr="001618E6" w:rsidRDefault="001618E6" w:rsidP="001618E6">
      <w:pPr>
        <w:pStyle w:val="ListParagraph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8E6">
        <w:rPr>
          <w:rFonts w:asciiTheme="majorBidi" w:hAnsiTheme="majorBidi" w:cstheme="majorBidi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1618E6">
        <w:rPr>
          <w:rFonts w:asciiTheme="majorBidi" w:hAnsiTheme="majorBidi" w:cstheme="majorBidi"/>
          <w:sz w:val="30"/>
          <w:szCs w:val="30"/>
          <w:cs/>
        </w:rPr>
        <w:t xml:space="preserve">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 </w:t>
      </w:r>
    </w:p>
    <w:p w:rsidR="00A72BF1" w:rsidRPr="00A72BF1" w:rsidRDefault="00A72BF1" w:rsidP="001618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1071" w:right="14"/>
        <w:jc w:val="thaiDistribute"/>
        <w:rPr>
          <w:rFonts w:ascii="Angsana New" w:hAnsi="Angsana New" w:cs="Angsana New"/>
          <w:sz w:val="30"/>
          <w:szCs w:val="30"/>
        </w:rPr>
      </w:pPr>
    </w:p>
    <w:p w:rsidR="00A72BF1" w:rsidRPr="007150E3" w:rsidRDefault="00A72BF1" w:rsidP="005C4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1071" w:right="14"/>
        <w:jc w:val="thaiDistribute"/>
        <w:rPr>
          <w:rFonts w:ascii="Angsana New" w:hAnsi="Angsana New" w:cs="Angsana New"/>
          <w:sz w:val="30"/>
          <w:szCs w:val="30"/>
        </w:rPr>
      </w:pPr>
    </w:p>
    <w:p w:rsidR="00CB2309" w:rsidRDefault="00CB2309" w:rsidP="009C5B68">
      <w:pPr>
        <w:tabs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A72BF1" w:rsidRPr="00C24E18" w:rsidRDefault="00A72BF1" w:rsidP="009C5B68">
      <w:pPr>
        <w:tabs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/>
          <w:b/>
          <w:bCs/>
          <w:sz w:val="30"/>
          <w:szCs w:val="30"/>
        </w:rPr>
        <w:tab/>
      </w:r>
    </w:p>
    <w:sectPr w:rsidR="00A72BF1" w:rsidRPr="00C24E18" w:rsidSect="008C6B9D">
      <w:headerReference w:type="default" r:id="rId19"/>
      <w:footerReference w:type="default" r:id="rId20"/>
      <w:footerReference w:type="first" r:id="rId2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56E" w:rsidRDefault="0005256E">
      <w:r>
        <w:separator/>
      </w:r>
    </w:p>
  </w:endnote>
  <w:endnote w:type="continuationSeparator" w:id="0">
    <w:p w:rsidR="0005256E" w:rsidRDefault="0005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227A42" w:rsidRDefault="00DF65BF" w:rsidP="00CD2BA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  <w:lang w:val="en-US"/>
      </w:rPr>
    </w:pPr>
    <w:r w:rsidRPr="00E103AA">
      <w:rPr>
        <w:rStyle w:val="PageNumber"/>
        <w:rFonts w:ascii="Angsana New" w:hAnsi="Angsana New"/>
        <w:sz w:val="30"/>
        <w:szCs w:val="30"/>
      </w:rPr>
      <w:fldChar w:fldCharType="begin"/>
    </w:r>
    <w:r w:rsidRPr="00E103A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03A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AB67FA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103AA">
      <w:rPr>
        <w:rStyle w:val="PageNumber"/>
        <w:rFonts w:ascii="Angsana New" w:hAnsi="Angsana New"/>
        <w:sz w:val="30"/>
        <w:szCs w:val="30"/>
      </w:rPr>
      <w:fldChar w:fldCharType="end"/>
    </w:r>
  </w:p>
  <w:p w:rsidR="00DF65BF" w:rsidRPr="00CD2BA0" w:rsidRDefault="00DF65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3A624E" w:rsidRDefault="00DF65BF" w:rsidP="009649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AD3795">
      <w:rPr>
        <w:rFonts w:ascii="Angsana New" w:hAnsi="Angsana New"/>
        <w:noProof/>
        <w:sz w:val="30"/>
        <w:szCs w:val="30"/>
      </w:rPr>
      <w:t>CPRt3-Set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</w:t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 xml:space="preserve"> </w:t>
    </w:r>
    <w:r>
      <w:rPr>
        <w:rFonts w:ascii="Angsana New" w:hAnsi="Angsana New" w:hint="cs"/>
        <w:sz w:val="30"/>
        <w:szCs w:val="30"/>
        <w:cs/>
      </w:rPr>
      <w:t xml:space="preserve">    </w:t>
    </w:r>
    <w:r w:rsidRPr="003D7EA3">
      <w:rPr>
        <w:rFonts w:ascii="Angsana New" w:hAnsi="Angsana New" w:cs="Angsana New"/>
        <w:sz w:val="30"/>
        <w:szCs w:val="30"/>
        <w:cs/>
      </w:rPr>
      <w:t xml:space="preserve"> 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CC37F9" w:rsidRDefault="00DF65BF">
    <w:pPr>
      <w:pStyle w:val="Footer"/>
      <w:jc w:val="center"/>
      <w:rPr>
        <w:rFonts w:ascii="Angsana New" w:hAnsi="Angsana New"/>
        <w:sz w:val="30"/>
        <w:szCs w:val="30"/>
      </w:rPr>
    </w:pPr>
    <w:r w:rsidRPr="00CC37F9">
      <w:rPr>
        <w:rFonts w:ascii="Angsana New" w:hAnsi="Angsana New"/>
        <w:sz w:val="30"/>
        <w:szCs w:val="30"/>
      </w:rPr>
      <w:fldChar w:fldCharType="begin"/>
    </w:r>
    <w:r w:rsidRPr="00CC37F9">
      <w:rPr>
        <w:rFonts w:ascii="Angsana New" w:hAnsi="Angsana New"/>
        <w:sz w:val="30"/>
        <w:szCs w:val="30"/>
      </w:rPr>
      <w:instrText xml:space="preserve"> PAGE   \* MERGEFORMAT </w:instrText>
    </w:r>
    <w:r w:rsidRPr="00CC37F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AB67FA">
      <w:rPr>
        <w:rFonts w:ascii="Angsana New" w:hAnsi="Angsana New"/>
        <w:noProof/>
        <w:sz w:val="30"/>
        <w:szCs w:val="30"/>
        <w:lang w:val="en-US"/>
      </w:rPr>
      <w:t>3</w:t>
    </w:r>
    <w:r w:rsidRPr="00CC37F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CC37F9" w:rsidRDefault="00DF65BF">
    <w:pPr>
      <w:pStyle w:val="Footer"/>
      <w:jc w:val="center"/>
      <w:rPr>
        <w:rFonts w:ascii="Angsana New" w:hAnsi="Angsana New"/>
        <w:sz w:val="30"/>
        <w:szCs w:val="30"/>
      </w:rPr>
    </w:pPr>
    <w:r w:rsidRPr="00CC37F9">
      <w:rPr>
        <w:rFonts w:ascii="Angsana New" w:hAnsi="Angsana New"/>
        <w:sz w:val="30"/>
        <w:szCs w:val="30"/>
      </w:rPr>
      <w:fldChar w:fldCharType="begin"/>
    </w:r>
    <w:r w:rsidRPr="00CC37F9">
      <w:rPr>
        <w:rFonts w:ascii="Angsana New" w:hAnsi="Angsana New"/>
        <w:sz w:val="30"/>
        <w:szCs w:val="30"/>
      </w:rPr>
      <w:instrText xml:space="preserve"> PAGE   \* MERGEFORMAT </w:instrText>
    </w:r>
    <w:r w:rsidRPr="00CC37F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CC37F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963920" w:rsidRDefault="00DF65BF" w:rsidP="0001067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639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639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639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49</w:t>
    </w:r>
    <w:r w:rsidRPr="00963920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F65BF" w:rsidRPr="0001067C" w:rsidRDefault="00DF65BF" w:rsidP="0096392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3A624E" w:rsidRDefault="00DF65BF" w:rsidP="00365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4040"/>
      </w:tabs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AD3795">
      <w:rPr>
        <w:rFonts w:ascii="Angsana New" w:hAnsi="Angsana New"/>
        <w:noProof/>
        <w:sz w:val="30"/>
        <w:szCs w:val="30"/>
      </w:rPr>
      <w:t>CPRt3-Set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7C62FA" w:rsidRDefault="00DF65BF" w:rsidP="0001067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C62F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C62F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68</w: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F65BF" w:rsidRPr="0001067C" w:rsidRDefault="00DF65BF" w:rsidP="007C62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3A624E" w:rsidRDefault="00DF65BF">
    <w:pPr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AD3795">
      <w:rPr>
        <w:rFonts w:ascii="Angsana New" w:hAnsi="Angsana New"/>
        <w:noProof/>
        <w:sz w:val="30"/>
        <w:szCs w:val="30"/>
      </w:rPr>
      <w:t>CPRt3-Set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  <w:t xml:space="preserve">                                               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56E" w:rsidRDefault="0005256E">
      <w:r>
        <w:separator/>
      </w:r>
    </w:p>
  </w:footnote>
  <w:footnote w:type="continuationSeparator" w:id="0">
    <w:p w:rsidR="0005256E" w:rsidRDefault="00052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B97AC9" w:rsidRDefault="00DF65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:rsidR="00DF65BF" w:rsidRPr="00B97AC9" w:rsidRDefault="00DF65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DF65BF" w:rsidRDefault="00DF65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63</w:t>
    </w:r>
  </w:p>
  <w:p w:rsidR="00DF65BF" w:rsidRDefault="00DF65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16"/>
        <w:szCs w:val="16"/>
      </w:rPr>
    </w:pPr>
    <w:r w:rsidRPr="005739E3">
      <w:rPr>
        <w:rFonts w:ascii="Angsana New" w:hAnsi="Angsana New" w:cs="Angsana New"/>
        <w:b/>
        <w:bCs/>
        <w:sz w:val="16"/>
        <w:szCs w:val="16"/>
        <w:cs/>
      </w:rPr>
      <w:tab/>
    </w:r>
  </w:p>
  <w:p w:rsidR="00DF65BF" w:rsidRPr="005739E3" w:rsidRDefault="00DF65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3333FB" w:rsidRDefault="00DF65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:rsidR="00DF65BF" w:rsidRPr="003333FB" w:rsidRDefault="00DF65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3333F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DF65BF" w:rsidRDefault="00DF65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สำหรับแต่ละปีสิ้นสุด</w:t>
    </w:r>
    <w:r w:rsidRPr="003333FB">
      <w:rPr>
        <w:rFonts w:ascii="Angsana New" w:hAnsi="Angsana New" w:cs="Angsana New"/>
        <w:b/>
        <w:bCs/>
        <w:sz w:val="32"/>
        <w:szCs w:val="32"/>
        <w:cs/>
      </w:rPr>
      <w:t xml:space="preserve">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</w:t>
    </w:r>
    <w:r w:rsidRPr="00AB67FA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3333FB">
      <w:rPr>
        <w:rFonts w:ascii="Angsana New" w:hAnsi="Angsana New" w:cs="Angsana New"/>
        <w:b/>
        <w:bCs/>
        <w:sz w:val="32"/>
        <w:szCs w:val="32"/>
        <w:cs/>
      </w:rPr>
      <w:t>54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9 </w:t>
    </w:r>
    <w:r w:rsidRPr="003333FB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3333FB">
      <w:rPr>
        <w:rFonts w:ascii="Angsana New" w:hAnsi="Angsana New" w:cs="Angsana New"/>
        <w:b/>
        <w:bCs/>
        <w:sz w:val="32"/>
        <w:szCs w:val="32"/>
        <w:cs/>
      </w:rPr>
      <w:t>54</w:t>
    </w:r>
    <w:r>
      <w:rPr>
        <w:rFonts w:ascii="Angsana New" w:hAnsi="Angsana New" w:cs="Angsana New" w:hint="cs"/>
        <w:b/>
        <w:bCs/>
        <w:sz w:val="32"/>
        <w:szCs w:val="32"/>
        <w:cs/>
      </w:rPr>
      <w:t>8</w:t>
    </w:r>
  </w:p>
  <w:p w:rsidR="00DF65BF" w:rsidRPr="003333FB" w:rsidRDefault="00DF65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B97AC9" w:rsidRDefault="00DF65BF" w:rsidP="009C6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:rsidR="00DF65BF" w:rsidRPr="00B97AC9" w:rsidRDefault="00DF65BF" w:rsidP="009C6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DF65BF" w:rsidRDefault="00DF65BF" w:rsidP="009C6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63</w:t>
    </w:r>
  </w:p>
  <w:p w:rsidR="00DF65BF" w:rsidRDefault="00DF65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90"/>
        <w:tab w:val="left" w:pos="194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ab/>
    </w:r>
    <w:r>
      <w:rPr>
        <w:rFonts w:ascii="Angsana New" w:hAnsi="Angsana New" w:cs="Angsana New"/>
        <w:b/>
        <w:bCs/>
        <w:sz w:val="32"/>
        <w:szCs w:val="32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B97AC9" w:rsidRDefault="00DF65BF" w:rsidP="009203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:rsidR="00DF65BF" w:rsidRPr="00B97AC9" w:rsidRDefault="00DF65BF" w:rsidP="009203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DF65BF" w:rsidRDefault="00DF65BF" w:rsidP="009203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63</w:t>
    </w:r>
  </w:p>
  <w:p w:rsidR="00DF65BF" w:rsidRDefault="00DF65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90"/>
        <w:tab w:val="left" w:pos="194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ab/>
    </w:r>
    <w:r>
      <w:rPr>
        <w:rFonts w:ascii="Angsana New" w:hAnsi="Angsana New" w:cs="Angsana New"/>
        <w:b/>
        <w:bCs/>
        <w:sz w:val="32"/>
        <w:szCs w:val="32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6C5AD5" w:rsidRDefault="00DF65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AD5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6C5AD5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:rsidR="00DF65BF" w:rsidRPr="006C5AD5" w:rsidRDefault="00DF65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6C5AD5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DF65BF" w:rsidRDefault="00DF65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63</w:t>
    </w:r>
  </w:p>
  <w:p w:rsidR="00DF65BF" w:rsidRDefault="00DF65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5BF" w:rsidRPr="003333FB" w:rsidRDefault="00DF65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ซีพีอาร์ โกมุ อินดัสเตรียล จำกัด (มหาชน) และบริษัทย่อย</w:t>
    </w:r>
  </w:p>
  <w:p w:rsidR="00DF65BF" w:rsidRPr="003333FB" w:rsidRDefault="00DF65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3333F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DF65BF" w:rsidRDefault="00DF65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63</w:t>
    </w:r>
  </w:p>
  <w:p w:rsidR="00DF65BF" w:rsidRPr="00603A8F" w:rsidRDefault="00DF65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18A5440"/>
    <w:lvl w:ilvl="0" w:tplc="AC92F7BC">
      <w:start w:val="1"/>
      <w:numFmt w:val="thaiLetters"/>
      <w:lvlText w:val="(%1)"/>
      <w:lvlJc w:val="left"/>
      <w:pPr>
        <w:ind w:left="252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90629"/>
    <w:multiLevelType w:val="hybridMultilevel"/>
    <w:tmpl w:val="14CE6ADA"/>
    <w:lvl w:ilvl="0" w:tplc="CB9CD89A">
      <w:start w:val="1"/>
      <w:numFmt w:val="thaiLetters"/>
      <w:lvlText w:val="(%1)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A332EA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27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7" w15:restartNumberingAfterBreak="0">
    <w:nsid w:val="160E41B9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9DA046E"/>
    <w:multiLevelType w:val="hybridMultilevel"/>
    <w:tmpl w:val="3D463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EB37CC1"/>
    <w:multiLevelType w:val="hybridMultilevel"/>
    <w:tmpl w:val="7868A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6D70B90"/>
    <w:multiLevelType w:val="singleLevel"/>
    <w:tmpl w:val="D1507D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23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</w:abstractNum>
  <w:abstractNum w:abstractNumId="31" w15:restartNumberingAfterBreak="0">
    <w:nsid w:val="4C686611"/>
    <w:multiLevelType w:val="hybridMultilevel"/>
    <w:tmpl w:val="9B90493E"/>
    <w:lvl w:ilvl="0" w:tplc="9C60BD7A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86E114E"/>
    <w:multiLevelType w:val="hybridMultilevel"/>
    <w:tmpl w:val="81285B5A"/>
    <w:lvl w:ilvl="0" w:tplc="2C8E8BC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2"/>
  </w:num>
  <w:num w:numId="13">
    <w:abstractNumId w:val="32"/>
  </w:num>
  <w:num w:numId="14">
    <w:abstractNumId w:val="24"/>
  </w:num>
  <w:num w:numId="15">
    <w:abstractNumId w:val="28"/>
  </w:num>
  <w:num w:numId="16">
    <w:abstractNumId w:val="10"/>
  </w:num>
  <w:num w:numId="17">
    <w:abstractNumId w:val="29"/>
  </w:num>
  <w:num w:numId="18">
    <w:abstractNumId w:val="13"/>
  </w:num>
  <w:num w:numId="19">
    <w:abstractNumId w:val="19"/>
  </w:num>
  <w:num w:numId="20">
    <w:abstractNumId w:val="33"/>
  </w:num>
  <w:num w:numId="21">
    <w:abstractNumId w:val="12"/>
  </w:num>
  <w:num w:numId="22">
    <w:abstractNumId w:val="16"/>
  </w:num>
  <w:num w:numId="23">
    <w:abstractNumId w:val="18"/>
  </w:num>
  <w:num w:numId="24">
    <w:abstractNumId w:val="31"/>
  </w:num>
  <w:num w:numId="25">
    <w:abstractNumId w:val="35"/>
  </w:num>
  <w:num w:numId="26">
    <w:abstractNumId w:val="20"/>
  </w:num>
  <w:num w:numId="27">
    <w:abstractNumId w:val="15"/>
  </w:num>
  <w:num w:numId="28">
    <w:abstractNumId w:val="34"/>
  </w:num>
  <w:num w:numId="29">
    <w:abstractNumId w:val="23"/>
  </w:num>
  <w:num w:numId="30">
    <w:abstractNumId w:val="26"/>
  </w:num>
  <w:num w:numId="31">
    <w:abstractNumId w:val="37"/>
  </w:num>
  <w:num w:numId="32">
    <w:abstractNumId w:val="36"/>
  </w:num>
  <w:num w:numId="33">
    <w:abstractNumId w:val="11"/>
  </w:num>
  <w:num w:numId="34">
    <w:abstractNumId w:val="30"/>
  </w:num>
  <w:num w:numId="35">
    <w:abstractNumId w:val="14"/>
  </w:num>
  <w:num w:numId="36">
    <w:abstractNumId w:val="17"/>
  </w:num>
  <w:num w:numId="37">
    <w:abstractNumId w:val="25"/>
  </w:num>
  <w:num w:numId="38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A5C"/>
    <w:rsid w:val="00000211"/>
    <w:rsid w:val="000002F7"/>
    <w:rsid w:val="000005E0"/>
    <w:rsid w:val="00000E53"/>
    <w:rsid w:val="00000ECD"/>
    <w:rsid w:val="00001EFC"/>
    <w:rsid w:val="00001FC2"/>
    <w:rsid w:val="00002743"/>
    <w:rsid w:val="00002B72"/>
    <w:rsid w:val="00003078"/>
    <w:rsid w:val="000031C2"/>
    <w:rsid w:val="00003210"/>
    <w:rsid w:val="00003D2D"/>
    <w:rsid w:val="00004213"/>
    <w:rsid w:val="00004828"/>
    <w:rsid w:val="00007385"/>
    <w:rsid w:val="000078D5"/>
    <w:rsid w:val="0000791F"/>
    <w:rsid w:val="00007DDF"/>
    <w:rsid w:val="000100ED"/>
    <w:rsid w:val="000101F6"/>
    <w:rsid w:val="00010395"/>
    <w:rsid w:val="0001067C"/>
    <w:rsid w:val="00011020"/>
    <w:rsid w:val="00011144"/>
    <w:rsid w:val="00011421"/>
    <w:rsid w:val="00011578"/>
    <w:rsid w:val="00011893"/>
    <w:rsid w:val="00012070"/>
    <w:rsid w:val="00012E63"/>
    <w:rsid w:val="0001332C"/>
    <w:rsid w:val="00013703"/>
    <w:rsid w:val="000141ED"/>
    <w:rsid w:val="000151D8"/>
    <w:rsid w:val="000160B7"/>
    <w:rsid w:val="00016193"/>
    <w:rsid w:val="00016295"/>
    <w:rsid w:val="00016718"/>
    <w:rsid w:val="00016B4D"/>
    <w:rsid w:val="00017181"/>
    <w:rsid w:val="000179B4"/>
    <w:rsid w:val="00020FCE"/>
    <w:rsid w:val="00022ABC"/>
    <w:rsid w:val="000232B4"/>
    <w:rsid w:val="00023C0F"/>
    <w:rsid w:val="00023F5A"/>
    <w:rsid w:val="00024533"/>
    <w:rsid w:val="00024625"/>
    <w:rsid w:val="00024FE9"/>
    <w:rsid w:val="000253F0"/>
    <w:rsid w:val="00025724"/>
    <w:rsid w:val="00025857"/>
    <w:rsid w:val="00025B80"/>
    <w:rsid w:val="00026205"/>
    <w:rsid w:val="00026287"/>
    <w:rsid w:val="0002665F"/>
    <w:rsid w:val="000272AE"/>
    <w:rsid w:val="000306E5"/>
    <w:rsid w:val="00030838"/>
    <w:rsid w:val="00030888"/>
    <w:rsid w:val="00030ED0"/>
    <w:rsid w:val="000313CF"/>
    <w:rsid w:val="000318C9"/>
    <w:rsid w:val="00031E46"/>
    <w:rsid w:val="00031EBE"/>
    <w:rsid w:val="00032759"/>
    <w:rsid w:val="0003288D"/>
    <w:rsid w:val="00032B80"/>
    <w:rsid w:val="00032D9F"/>
    <w:rsid w:val="00032DBF"/>
    <w:rsid w:val="0003304A"/>
    <w:rsid w:val="00033654"/>
    <w:rsid w:val="00033732"/>
    <w:rsid w:val="00033DC6"/>
    <w:rsid w:val="000349CA"/>
    <w:rsid w:val="00034BAE"/>
    <w:rsid w:val="00034D01"/>
    <w:rsid w:val="00034FA5"/>
    <w:rsid w:val="00035539"/>
    <w:rsid w:val="0003586C"/>
    <w:rsid w:val="0003592A"/>
    <w:rsid w:val="00036CE9"/>
    <w:rsid w:val="00037F0E"/>
    <w:rsid w:val="00040362"/>
    <w:rsid w:val="00040CC6"/>
    <w:rsid w:val="000413B1"/>
    <w:rsid w:val="0004152B"/>
    <w:rsid w:val="00041561"/>
    <w:rsid w:val="00041953"/>
    <w:rsid w:val="0004204E"/>
    <w:rsid w:val="0004247F"/>
    <w:rsid w:val="00042964"/>
    <w:rsid w:val="00042F2E"/>
    <w:rsid w:val="000430EB"/>
    <w:rsid w:val="000431FE"/>
    <w:rsid w:val="0004329B"/>
    <w:rsid w:val="000432B0"/>
    <w:rsid w:val="000432E7"/>
    <w:rsid w:val="00043B4F"/>
    <w:rsid w:val="00043D5F"/>
    <w:rsid w:val="000450D8"/>
    <w:rsid w:val="00045683"/>
    <w:rsid w:val="00045CEA"/>
    <w:rsid w:val="00046A32"/>
    <w:rsid w:val="00046E0B"/>
    <w:rsid w:val="000470D5"/>
    <w:rsid w:val="00047672"/>
    <w:rsid w:val="000477A1"/>
    <w:rsid w:val="00047A02"/>
    <w:rsid w:val="00051B93"/>
    <w:rsid w:val="00051FBB"/>
    <w:rsid w:val="00052158"/>
    <w:rsid w:val="00052409"/>
    <w:rsid w:val="0005256E"/>
    <w:rsid w:val="00052586"/>
    <w:rsid w:val="00052D6D"/>
    <w:rsid w:val="000530C6"/>
    <w:rsid w:val="00053CEC"/>
    <w:rsid w:val="00053E82"/>
    <w:rsid w:val="000544E9"/>
    <w:rsid w:val="00054F8E"/>
    <w:rsid w:val="00055FD7"/>
    <w:rsid w:val="00055FFE"/>
    <w:rsid w:val="000565D3"/>
    <w:rsid w:val="00056929"/>
    <w:rsid w:val="00056FAB"/>
    <w:rsid w:val="000578E3"/>
    <w:rsid w:val="000603FA"/>
    <w:rsid w:val="00060449"/>
    <w:rsid w:val="00060541"/>
    <w:rsid w:val="00060633"/>
    <w:rsid w:val="0006101A"/>
    <w:rsid w:val="000618F3"/>
    <w:rsid w:val="00062C76"/>
    <w:rsid w:val="00062CD6"/>
    <w:rsid w:val="0006335B"/>
    <w:rsid w:val="000636E7"/>
    <w:rsid w:val="000637D4"/>
    <w:rsid w:val="0006388C"/>
    <w:rsid w:val="00063CC2"/>
    <w:rsid w:val="000641C8"/>
    <w:rsid w:val="00064441"/>
    <w:rsid w:val="00065979"/>
    <w:rsid w:val="00065F25"/>
    <w:rsid w:val="000661F5"/>
    <w:rsid w:val="0006658F"/>
    <w:rsid w:val="000669C9"/>
    <w:rsid w:val="0006794A"/>
    <w:rsid w:val="00067EBC"/>
    <w:rsid w:val="000701B6"/>
    <w:rsid w:val="0007037B"/>
    <w:rsid w:val="00071C70"/>
    <w:rsid w:val="00071D02"/>
    <w:rsid w:val="000722BF"/>
    <w:rsid w:val="00072807"/>
    <w:rsid w:val="000729A9"/>
    <w:rsid w:val="00072BAC"/>
    <w:rsid w:val="00073671"/>
    <w:rsid w:val="00073E02"/>
    <w:rsid w:val="00074427"/>
    <w:rsid w:val="0007459A"/>
    <w:rsid w:val="00074EC5"/>
    <w:rsid w:val="0007542A"/>
    <w:rsid w:val="00075AB2"/>
    <w:rsid w:val="00075BAD"/>
    <w:rsid w:val="00075C12"/>
    <w:rsid w:val="0007652C"/>
    <w:rsid w:val="00076B45"/>
    <w:rsid w:val="000772BB"/>
    <w:rsid w:val="000774C8"/>
    <w:rsid w:val="000774D3"/>
    <w:rsid w:val="00080317"/>
    <w:rsid w:val="0008060A"/>
    <w:rsid w:val="00080D1B"/>
    <w:rsid w:val="00080F90"/>
    <w:rsid w:val="00082143"/>
    <w:rsid w:val="00082382"/>
    <w:rsid w:val="00082469"/>
    <w:rsid w:val="00083E52"/>
    <w:rsid w:val="0008452D"/>
    <w:rsid w:val="0008469D"/>
    <w:rsid w:val="00084871"/>
    <w:rsid w:val="0008587D"/>
    <w:rsid w:val="00085A32"/>
    <w:rsid w:val="00085CE3"/>
    <w:rsid w:val="000873EB"/>
    <w:rsid w:val="00087839"/>
    <w:rsid w:val="00087C5A"/>
    <w:rsid w:val="00087C92"/>
    <w:rsid w:val="000905E1"/>
    <w:rsid w:val="00090D0E"/>
    <w:rsid w:val="00090F6B"/>
    <w:rsid w:val="00091425"/>
    <w:rsid w:val="000915FF"/>
    <w:rsid w:val="00091684"/>
    <w:rsid w:val="000918AF"/>
    <w:rsid w:val="00092120"/>
    <w:rsid w:val="000922F6"/>
    <w:rsid w:val="000925F6"/>
    <w:rsid w:val="00092B2F"/>
    <w:rsid w:val="00092B67"/>
    <w:rsid w:val="0009359A"/>
    <w:rsid w:val="00093C46"/>
    <w:rsid w:val="00093FF7"/>
    <w:rsid w:val="00094560"/>
    <w:rsid w:val="000946AB"/>
    <w:rsid w:val="00094BE3"/>
    <w:rsid w:val="00095234"/>
    <w:rsid w:val="00096B3B"/>
    <w:rsid w:val="00096DF9"/>
    <w:rsid w:val="00096E9F"/>
    <w:rsid w:val="000974E4"/>
    <w:rsid w:val="000976F6"/>
    <w:rsid w:val="00097766"/>
    <w:rsid w:val="00097D83"/>
    <w:rsid w:val="00097D9C"/>
    <w:rsid w:val="000A028F"/>
    <w:rsid w:val="000A03F1"/>
    <w:rsid w:val="000A06A9"/>
    <w:rsid w:val="000A092A"/>
    <w:rsid w:val="000A0EF1"/>
    <w:rsid w:val="000A26F1"/>
    <w:rsid w:val="000A3693"/>
    <w:rsid w:val="000A3C1C"/>
    <w:rsid w:val="000A3E1A"/>
    <w:rsid w:val="000A3F68"/>
    <w:rsid w:val="000A4004"/>
    <w:rsid w:val="000A45DA"/>
    <w:rsid w:val="000A4F25"/>
    <w:rsid w:val="000A500B"/>
    <w:rsid w:val="000A5457"/>
    <w:rsid w:val="000A5C3C"/>
    <w:rsid w:val="000A659A"/>
    <w:rsid w:val="000A65FD"/>
    <w:rsid w:val="000A6610"/>
    <w:rsid w:val="000A6ADF"/>
    <w:rsid w:val="000A731E"/>
    <w:rsid w:val="000A7520"/>
    <w:rsid w:val="000B069A"/>
    <w:rsid w:val="000B091C"/>
    <w:rsid w:val="000B0EBC"/>
    <w:rsid w:val="000B1953"/>
    <w:rsid w:val="000B1C3C"/>
    <w:rsid w:val="000B1E3F"/>
    <w:rsid w:val="000B1E96"/>
    <w:rsid w:val="000B24A9"/>
    <w:rsid w:val="000B24ED"/>
    <w:rsid w:val="000B292C"/>
    <w:rsid w:val="000B2F4F"/>
    <w:rsid w:val="000B30C8"/>
    <w:rsid w:val="000B3783"/>
    <w:rsid w:val="000B480E"/>
    <w:rsid w:val="000B4C7D"/>
    <w:rsid w:val="000B4D1A"/>
    <w:rsid w:val="000B4DC7"/>
    <w:rsid w:val="000B51E3"/>
    <w:rsid w:val="000B6226"/>
    <w:rsid w:val="000B6482"/>
    <w:rsid w:val="000B70E6"/>
    <w:rsid w:val="000B75A5"/>
    <w:rsid w:val="000B7743"/>
    <w:rsid w:val="000C01F8"/>
    <w:rsid w:val="000C06C4"/>
    <w:rsid w:val="000C1A9E"/>
    <w:rsid w:val="000C21AE"/>
    <w:rsid w:val="000C243C"/>
    <w:rsid w:val="000C2526"/>
    <w:rsid w:val="000C374F"/>
    <w:rsid w:val="000C40C6"/>
    <w:rsid w:val="000C4FA9"/>
    <w:rsid w:val="000C5525"/>
    <w:rsid w:val="000C6292"/>
    <w:rsid w:val="000C6657"/>
    <w:rsid w:val="000C6E21"/>
    <w:rsid w:val="000C6FDD"/>
    <w:rsid w:val="000C7E5A"/>
    <w:rsid w:val="000D02CE"/>
    <w:rsid w:val="000D0539"/>
    <w:rsid w:val="000D0DCE"/>
    <w:rsid w:val="000D1AC7"/>
    <w:rsid w:val="000D1F62"/>
    <w:rsid w:val="000D265D"/>
    <w:rsid w:val="000D2AAE"/>
    <w:rsid w:val="000D2DBD"/>
    <w:rsid w:val="000D3075"/>
    <w:rsid w:val="000D3E0F"/>
    <w:rsid w:val="000D3F13"/>
    <w:rsid w:val="000D4135"/>
    <w:rsid w:val="000D430A"/>
    <w:rsid w:val="000D4764"/>
    <w:rsid w:val="000D5BD0"/>
    <w:rsid w:val="000D5D3B"/>
    <w:rsid w:val="000D6344"/>
    <w:rsid w:val="000D664F"/>
    <w:rsid w:val="000D6CD0"/>
    <w:rsid w:val="000E087D"/>
    <w:rsid w:val="000E099A"/>
    <w:rsid w:val="000E11C9"/>
    <w:rsid w:val="000E148E"/>
    <w:rsid w:val="000E15A3"/>
    <w:rsid w:val="000E2187"/>
    <w:rsid w:val="000E2912"/>
    <w:rsid w:val="000E2DA3"/>
    <w:rsid w:val="000E2E4F"/>
    <w:rsid w:val="000E3D9F"/>
    <w:rsid w:val="000E48EA"/>
    <w:rsid w:val="000E569B"/>
    <w:rsid w:val="000E588E"/>
    <w:rsid w:val="000E5A51"/>
    <w:rsid w:val="000E627D"/>
    <w:rsid w:val="000E6935"/>
    <w:rsid w:val="000E6BA5"/>
    <w:rsid w:val="000E7137"/>
    <w:rsid w:val="000E79F0"/>
    <w:rsid w:val="000F03B9"/>
    <w:rsid w:val="000F098F"/>
    <w:rsid w:val="000F18ED"/>
    <w:rsid w:val="000F1A11"/>
    <w:rsid w:val="000F209F"/>
    <w:rsid w:val="000F2142"/>
    <w:rsid w:val="000F24AB"/>
    <w:rsid w:val="000F264D"/>
    <w:rsid w:val="000F2A7E"/>
    <w:rsid w:val="000F2D00"/>
    <w:rsid w:val="000F38B1"/>
    <w:rsid w:val="000F390F"/>
    <w:rsid w:val="000F39FC"/>
    <w:rsid w:val="000F3B62"/>
    <w:rsid w:val="000F3D3A"/>
    <w:rsid w:val="000F475E"/>
    <w:rsid w:val="000F4889"/>
    <w:rsid w:val="000F4B3C"/>
    <w:rsid w:val="000F4C59"/>
    <w:rsid w:val="000F4D43"/>
    <w:rsid w:val="000F5778"/>
    <w:rsid w:val="000F5CB6"/>
    <w:rsid w:val="000F66F1"/>
    <w:rsid w:val="000F6784"/>
    <w:rsid w:val="000F6974"/>
    <w:rsid w:val="000F7453"/>
    <w:rsid w:val="000F7A47"/>
    <w:rsid w:val="000F7C54"/>
    <w:rsid w:val="000F7DE6"/>
    <w:rsid w:val="000F7F2E"/>
    <w:rsid w:val="0010004F"/>
    <w:rsid w:val="00100069"/>
    <w:rsid w:val="00100ACF"/>
    <w:rsid w:val="00100E35"/>
    <w:rsid w:val="001010E8"/>
    <w:rsid w:val="00101246"/>
    <w:rsid w:val="001017B6"/>
    <w:rsid w:val="001019B0"/>
    <w:rsid w:val="00101EC9"/>
    <w:rsid w:val="00101EDA"/>
    <w:rsid w:val="001026C4"/>
    <w:rsid w:val="00102AF5"/>
    <w:rsid w:val="001030D7"/>
    <w:rsid w:val="001032CC"/>
    <w:rsid w:val="001037CD"/>
    <w:rsid w:val="00103894"/>
    <w:rsid w:val="00103B60"/>
    <w:rsid w:val="00104346"/>
    <w:rsid w:val="00104408"/>
    <w:rsid w:val="00104C83"/>
    <w:rsid w:val="00105193"/>
    <w:rsid w:val="00105655"/>
    <w:rsid w:val="00105B0D"/>
    <w:rsid w:val="00105CF6"/>
    <w:rsid w:val="00105FDD"/>
    <w:rsid w:val="00106A8E"/>
    <w:rsid w:val="00106D33"/>
    <w:rsid w:val="00106FC9"/>
    <w:rsid w:val="00106FD3"/>
    <w:rsid w:val="001102E1"/>
    <w:rsid w:val="00110720"/>
    <w:rsid w:val="0011183E"/>
    <w:rsid w:val="00111B89"/>
    <w:rsid w:val="00111FB5"/>
    <w:rsid w:val="0011200A"/>
    <w:rsid w:val="001121B5"/>
    <w:rsid w:val="001135F8"/>
    <w:rsid w:val="00113DD4"/>
    <w:rsid w:val="00114770"/>
    <w:rsid w:val="00114AA3"/>
    <w:rsid w:val="00114F11"/>
    <w:rsid w:val="0011538C"/>
    <w:rsid w:val="0011666A"/>
    <w:rsid w:val="00117183"/>
    <w:rsid w:val="001171F1"/>
    <w:rsid w:val="001205E4"/>
    <w:rsid w:val="00120694"/>
    <w:rsid w:val="0012145F"/>
    <w:rsid w:val="00121746"/>
    <w:rsid w:val="001228C6"/>
    <w:rsid w:val="00122E61"/>
    <w:rsid w:val="00122FAE"/>
    <w:rsid w:val="001240B9"/>
    <w:rsid w:val="0012432B"/>
    <w:rsid w:val="001245DC"/>
    <w:rsid w:val="001251B9"/>
    <w:rsid w:val="00125537"/>
    <w:rsid w:val="001262BE"/>
    <w:rsid w:val="00126313"/>
    <w:rsid w:val="0012686A"/>
    <w:rsid w:val="00126A7B"/>
    <w:rsid w:val="00126C6D"/>
    <w:rsid w:val="0012766F"/>
    <w:rsid w:val="0012793A"/>
    <w:rsid w:val="0013096C"/>
    <w:rsid w:val="00130DFC"/>
    <w:rsid w:val="00130E8E"/>
    <w:rsid w:val="00131B10"/>
    <w:rsid w:val="00131C9E"/>
    <w:rsid w:val="00132D81"/>
    <w:rsid w:val="00133ACB"/>
    <w:rsid w:val="001353F4"/>
    <w:rsid w:val="0013647E"/>
    <w:rsid w:val="0013657F"/>
    <w:rsid w:val="00136E08"/>
    <w:rsid w:val="001371DB"/>
    <w:rsid w:val="0013739A"/>
    <w:rsid w:val="001403DD"/>
    <w:rsid w:val="001419BC"/>
    <w:rsid w:val="00141B56"/>
    <w:rsid w:val="00141BB1"/>
    <w:rsid w:val="00141DCB"/>
    <w:rsid w:val="00142D3A"/>
    <w:rsid w:val="001439D1"/>
    <w:rsid w:val="00144151"/>
    <w:rsid w:val="00144858"/>
    <w:rsid w:val="001452C6"/>
    <w:rsid w:val="0014549F"/>
    <w:rsid w:val="00146071"/>
    <w:rsid w:val="00146A99"/>
    <w:rsid w:val="0014766F"/>
    <w:rsid w:val="00147774"/>
    <w:rsid w:val="00147F82"/>
    <w:rsid w:val="00150599"/>
    <w:rsid w:val="00150D76"/>
    <w:rsid w:val="00152136"/>
    <w:rsid w:val="00152A3B"/>
    <w:rsid w:val="001530E1"/>
    <w:rsid w:val="001537D1"/>
    <w:rsid w:val="00153C56"/>
    <w:rsid w:val="0015403E"/>
    <w:rsid w:val="0015427E"/>
    <w:rsid w:val="0015440C"/>
    <w:rsid w:val="00154939"/>
    <w:rsid w:val="00154E9E"/>
    <w:rsid w:val="00154F65"/>
    <w:rsid w:val="00154FA1"/>
    <w:rsid w:val="0015717E"/>
    <w:rsid w:val="00157C72"/>
    <w:rsid w:val="00160692"/>
    <w:rsid w:val="001618E6"/>
    <w:rsid w:val="00161E7B"/>
    <w:rsid w:val="001625B3"/>
    <w:rsid w:val="00162E92"/>
    <w:rsid w:val="00163DCC"/>
    <w:rsid w:val="001657AD"/>
    <w:rsid w:val="00165806"/>
    <w:rsid w:val="00165C37"/>
    <w:rsid w:val="00165C8B"/>
    <w:rsid w:val="0016621A"/>
    <w:rsid w:val="00167512"/>
    <w:rsid w:val="00167B7D"/>
    <w:rsid w:val="00167C4A"/>
    <w:rsid w:val="00170519"/>
    <w:rsid w:val="0017060C"/>
    <w:rsid w:val="00170711"/>
    <w:rsid w:val="00170E18"/>
    <w:rsid w:val="001715B2"/>
    <w:rsid w:val="001717F0"/>
    <w:rsid w:val="00171BB3"/>
    <w:rsid w:val="0017221D"/>
    <w:rsid w:val="00172671"/>
    <w:rsid w:val="00172D1A"/>
    <w:rsid w:val="0017306B"/>
    <w:rsid w:val="00173272"/>
    <w:rsid w:val="00173A63"/>
    <w:rsid w:val="0017496B"/>
    <w:rsid w:val="00174D90"/>
    <w:rsid w:val="00174FAD"/>
    <w:rsid w:val="0017558E"/>
    <w:rsid w:val="0017567F"/>
    <w:rsid w:val="00175A3E"/>
    <w:rsid w:val="00175AE3"/>
    <w:rsid w:val="001761B7"/>
    <w:rsid w:val="00176482"/>
    <w:rsid w:val="00176887"/>
    <w:rsid w:val="00177358"/>
    <w:rsid w:val="00177959"/>
    <w:rsid w:val="00177AE7"/>
    <w:rsid w:val="00177C58"/>
    <w:rsid w:val="00180FDD"/>
    <w:rsid w:val="001813D1"/>
    <w:rsid w:val="001814D7"/>
    <w:rsid w:val="0018283F"/>
    <w:rsid w:val="0018289B"/>
    <w:rsid w:val="001835AF"/>
    <w:rsid w:val="00183E11"/>
    <w:rsid w:val="00184662"/>
    <w:rsid w:val="00184DEE"/>
    <w:rsid w:val="00184FE0"/>
    <w:rsid w:val="001857EA"/>
    <w:rsid w:val="001858CC"/>
    <w:rsid w:val="00185A26"/>
    <w:rsid w:val="00185B17"/>
    <w:rsid w:val="001861F7"/>
    <w:rsid w:val="00186D03"/>
    <w:rsid w:val="001872B6"/>
    <w:rsid w:val="00187E37"/>
    <w:rsid w:val="00187F2D"/>
    <w:rsid w:val="0019065D"/>
    <w:rsid w:val="00190EFD"/>
    <w:rsid w:val="001913CC"/>
    <w:rsid w:val="001919B4"/>
    <w:rsid w:val="00191AC4"/>
    <w:rsid w:val="0019214F"/>
    <w:rsid w:val="001926BD"/>
    <w:rsid w:val="001931C8"/>
    <w:rsid w:val="0019342A"/>
    <w:rsid w:val="00193F1F"/>
    <w:rsid w:val="001940B9"/>
    <w:rsid w:val="0019421F"/>
    <w:rsid w:val="0019422C"/>
    <w:rsid w:val="00194418"/>
    <w:rsid w:val="0019597A"/>
    <w:rsid w:val="00195AB9"/>
    <w:rsid w:val="00195E1F"/>
    <w:rsid w:val="00195F58"/>
    <w:rsid w:val="0019641C"/>
    <w:rsid w:val="00196562"/>
    <w:rsid w:val="00196AD5"/>
    <w:rsid w:val="0019741F"/>
    <w:rsid w:val="00197CAB"/>
    <w:rsid w:val="00197FC6"/>
    <w:rsid w:val="001A185C"/>
    <w:rsid w:val="001A190C"/>
    <w:rsid w:val="001A2868"/>
    <w:rsid w:val="001A2BD3"/>
    <w:rsid w:val="001A3CE3"/>
    <w:rsid w:val="001A51FB"/>
    <w:rsid w:val="001A55C6"/>
    <w:rsid w:val="001A55E7"/>
    <w:rsid w:val="001A56C3"/>
    <w:rsid w:val="001A5835"/>
    <w:rsid w:val="001A6847"/>
    <w:rsid w:val="001A6DEE"/>
    <w:rsid w:val="001A7307"/>
    <w:rsid w:val="001B038B"/>
    <w:rsid w:val="001B095E"/>
    <w:rsid w:val="001B243D"/>
    <w:rsid w:val="001B303E"/>
    <w:rsid w:val="001B3335"/>
    <w:rsid w:val="001B3B83"/>
    <w:rsid w:val="001B3E5E"/>
    <w:rsid w:val="001B4381"/>
    <w:rsid w:val="001B45C7"/>
    <w:rsid w:val="001B5EDE"/>
    <w:rsid w:val="001B5F48"/>
    <w:rsid w:val="001B63F9"/>
    <w:rsid w:val="001B666D"/>
    <w:rsid w:val="001B72AF"/>
    <w:rsid w:val="001B737C"/>
    <w:rsid w:val="001B7FAD"/>
    <w:rsid w:val="001B7FE6"/>
    <w:rsid w:val="001C11B5"/>
    <w:rsid w:val="001C1C36"/>
    <w:rsid w:val="001C2249"/>
    <w:rsid w:val="001C33BA"/>
    <w:rsid w:val="001C345B"/>
    <w:rsid w:val="001C37CF"/>
    <w:rsid w:val="001C3834"/>
    <w:rsid w:val="001C3909"/>
    <w:rsid w:val="001C3BE8"/>
    <w:rsid w:val="001C43BB"/>
    <w:rsid w:val="001C4864"/>
    <w:rsid w:val="001C488E"/>
    <w:rsid w:val="001C48AC"/>
    <w:rsid w:val="001C55CD"/>
    <w:rsid w:val="001C65D8"/>
    <w:rsid w:val="001C6608"/>
    <w:rsid w:val="001C6824"/>
    <w:rsid w:val="001C6DDE"/>
    <w:rsid w:val="001D0C58"/>
    <w:rsid w:val="001D0DCD"/>
    <w:rsid w:val="001D1C74"/>
    <w:rsid w:val="001D2294"/>
    <w:rsid w:val="001D2737"/>
    <w:rsid w:val="001D2780"/>
    <w:rsid w:val="001D3347"/>
    <w:rsid w:val="001D4172"/>
    <w:rsid w:val="001D470D"/>
    <w:rsid w:val="001D4D26"/>
    <w:rsid w:val="001D5956"/>
    <w:rsid w:val="001D5DFB"/>
    <w:rsid w:val="001D6446"/>
    <w:rsid w:val="001D7087"/>
    <w:rsid w:val="001D781D"/>
    <w:rsid w:val="001E0523"/>
    <w:rsid w:val="001E0C6B"/>
    <w:rsid w:val="001E0F8E"/>
    <w:rsid w:val="001E1608"/>
    <w:rsid w:val="001E2329"/>
    <w:rsid w:val="001E2919"/>
    <w:rsid w:val="001E2A6A"/>
    <w:rsid w:val="001E2F3F"/>
    <w:rsid w:val="001E313F"/>
    <w:rsid w:val="001E46DC"/>
    <w:rsid w:val="001E4A8A"/>
    <w:rsid w:val="001E4E56"/>
    <w:rsid w:val="001E4F2D"/>
    <w:rsid w:val="001E558B"/>
    <w:rsid w:val="001E57AD"/>
    <w:rsid w:val="001E58A6"/>
    <w:rsid w:val="001E6544"/>
    <w:rsid w:val="001E6AF9"/>
    <w:rsid w:val="001E7135"/>
    <w:rsid w:val="001E7F66"/>
    <w:rsid w:val="001F0960"/>
    <w:rsid w:val="001F12C4"/>
    <w:rsid w:val="001F1461"/>
    <w:rsid w:val="001F1879"/>
    <w:rsid w:val="001F1979"/>
    <w:rsid w:val="001F1D92"/>
    <w:rsid w:val="001F1E07"/>
    <w:rsid w:val="001F2A1B"/>
    <w:rsid w:val="001F2B80"/>
    <w:rsid w:val="001F2D39"/>
    <w:rsid w:val="001F318E"/>
    <w:rsid w:val="001F3200"/>
    <w:rsid w:val="001F3522"/>
    <w:rsid w:val="001F4850"/>
    <w:rsid w:val="001F4DC8"/>
    <w:rsid w:val="001F5149"/>
    <w:rsid w:val="001F5A21"/>
    <w:rsid w:val="001F5A91"/>
    <w:rsid w:val="001F6005"/>
    <w:rsid w:val="001F6207"/>
    <w:rsid w:val="001F63A0"/>
    <w:rsid w:val="001F65A8"/>
    <w:rsid w:val="001F771A"/>
    <w:rsid w:val="001F7828"/>
    <w:rsid w:val="001F7850"/>
    <w:rsid w:val="001F7BC1"/>
    <w:rsid w:val="0020006A"/>
    <w:rsid w:val="0020010C"/>
    <w:rsid w:val="00200461"/>
    <w:rsid w:val="00200857"/>
    <w:rsid w:val="00200C10"/>
    <w:rsid w:val="00200D0A"/>
    <w:rsid w:val="00200EB1"/>
    <w:rsid w:val="002011B4"/>
    <w:rsid w:val="0020122F"/>
    <w:rsid w:val="00201783"/>
    <w:rsid w:val="00201CA6"/>
    <w:rsid w:val="00202698"/>
    <w:rsid w:val="00203058"/>
    <w:rsid w:val="0020392A"/>
    <w:rsid w:val="00203962"/>
    <w:rsid w:val="00203989"/>
    <w:rsid w:val="00203EB9"/>
    <w:rsid w:val="00203F10"/>
    <w:rsid w:val="002049D3"/>
    <w:rsid w:val="00205136"/>
    <w:rsid w:val="00206AC8"/>
    <w:rsid w:val="002074F2"/>
    <w:rsid w:val="00207F4D"/>
    <w:rsid w:val="002102F6"/>
    <w:rsid w:val="00210B43"/>
    <w:rsid w:val="0021205A"/>
    <w:rsid w:val="00212A9D"/>
    <w:rsid w:val="0021356F"/>
    <w:rsid w:val="0021407A"/>
    <w:rsid w:val="00214856"/>
    <w:rsid w:val="002148AC"/>
    <w:rsid w:val="00214ACF"/>
    <w:rsid w:val="00215416"/>
    <w:rsid w:val="00216389"/>
    <w:rsid w:val="00216B85"/>
    <w:rsid w:val="00217319"/>
    <w:rsid w:val="002174DD"/>
    <w:rsid w:val="002174EC"/>
    <w:rsid w:val="00217DD7"/>
    <w:rsid w:val="00220DBD"/>
    <w:rsid w:val="0022139E"/>
    <w:rsid w:val="00221999"/>
    <w:rsid w:val="00221F83"/>
    <w:rsid w:val="00222246"/>
    <w:rsid w:val="00222397"/>
    <w:rsid w:val="002235FA"/>
    <w:rsid w:val="00223609"/>
    <w:rsid w:val="0022377C"/>
    <w:rsid w:val="002239C2"/>
    <w:rsid w:val="00223F5E"/>
    <w:rsid w:val="00224477"/>
    <w:rsid w:val="002248A4"/>
    <w:rsid w:val="002248B5"/>
    <w:rsid w:val="002249ED"/>
    <w:rsid w:val="00225533"/>
    <w:rsid w:val="00225584"/>
    <w:rsid w:val="002257BB"/>
    <w:rsid w:val="00226474"/>
    <w:rsid w:val="002267A4"/>
    <w:rsid w:val="00226A58"/>
    <w:rsid w:val="00226F38"/>
    <w:rsid w:val="002274C0"/>
    <w:rsid w:val="00227A42"/>
    <w:rsid w:val="00230F78"/>
    <w:rsid w:val="00231742"/>
    <w:rsid w:val="00231A11"/>
    <w:rsid w:val="00231BB7"/>
    <w:rsid w:val="00231D58"/>
    <w:rsid w:val="0023211D"/>
    <w:rsid w:val="002325FD"/>
    <w:rsid w:val="0023289F"/>
    <w:rsid w:val="00232A25"/>
    <w:rsid w:val="00232CE3"/>
    <w:rsid w:val="00233108"/>
    <w:rsid w:val="0023332E"/>
    <w:rsid w:val="00233337"/>
    <w:rsid w:val="00233AF7"/>
    <w:rsid w:val="00233F84"/>
    <w:rsid w:val="00234B94"/>
    <w:rsid w:val="00235067"/>
    <w:rsid w:val="00235EB0"/>
    <w:rsid w:val="00235EFB"/>
    <w:rsid w:val="00236163"/>
    <w:rsid w:val="002365F9"/>
    <w:rsid w:val="00236A66"/>
    <w:rsid w:val="00237601"/>
    <w:rsid w:val="00237C6C"/>
    <w:rsid w:val="0024090E"/>
    <w:rsid w:val="00240C05"/>
    <w:rsid w:val="0024122C"/>
    <w:rsid w:val="00241454"/>
    <w:rsid w:val="00241604"/>
    <w:rsid w:val="00241693"/>
    <w:rsid w:val="00241885"/>
    <w:rsid w:val="00241B3E"/>
    <w:rsid w:val="00242756"/>
    <w:rsid w:val="00242CED"/>
    <w:rsid w:val="00242F02"/>
    <w:rsid w:val="002432AD"/>
    <w:rsid w:val="0024366A"/>
    <w:rsid w:val="00243D75"/>
    <w:rsid w:val="00244D30"/>
    <w:rsid w:val="00245950"/>
    <w:rsid w:val="00245C3A"/>
    <w:rsid w:val="00245D67"/>
    <w:rsid w:val="0024794E"/>
    <w:rsid w:val="00247AF8"/>
    <w:rsid w:val="002506AB"/>
    <w:rsid w:val="00250CCB"/>
    <w:rsid w:val="00250D25"/>
    <w:rsid w:val="0025105A"/>
    <w:rsid w:val="00251745"/>
    <w:rsid w:val="002517C5"/>
    <w:rsid w:val="00251B8E"/>
    <w:rsid w:val="00252446"/>
    <w:rsid w:val="00252F89"/>
    <w:rsid w:val="00252F9F"/>
    <w:rsid w:val="00253182"/>
    <w:rsid w:val="0025340D"/>
    <w:rsid w:val="00253546"/>
    <w:rsid w:val="002535BF"/>
    <w:rsid w:val="002538A6"/>
    <w:rsid w:val="002545E4"/>
    <w:rsid w:val="00254BA9"/>
    <w:rsid w:val="00255080"/>
    <w:rsid w:val="002554AD"/>
    <w:rsid w:val="00256445"/>
    <w:rsid w:val="00256723"/>
    <w:rsid w:val="00256DB9"/>
    <w:rsid w:val="002605BB"/>
    <w:rsid w:val="0026199B"/>
    <w:rsid w:val="00262AAD"/>
    <w:rsid w:val="00262C09"/>
    <w:rsid w:val="0026355B"/>
    <w:rsid w:val="00263C42"/>
    <w:rsid w:val="00263E61"/>
    <w:rsid w:val="00263F97"/>
    <w:rsid w:val="00264FAF"/>
    <w:rsid w:val="00267008"/>
    <w:rsid w:val="00267E56"/>
    <w:rsid w:val="00267FE1"/>
    <w:rsid w:val="0027035D"/>
    <w:rsid w:val="00270951"/>
    <w:rsid w:val="00270ECE"/>
    <w:rsid w:val="00271044"/>
    <w:rsid w:val="00273193"/>
    <w:rsid w:val="00273D94"/>
    <w:rsid w:val="00274AB2"/>
    <w:rsid w:val="00275653"/>
    <w:rsid w:val="002764BA"/>
    <w:rsid w:val="00276F30"/>
    <w:rsid w:val="002777E5"/>
    <w:rsid w:val="00277E06"/>
    <w:rsid w:val="00280984"/>
    <w:rsid w:val="002809A3"/>
    <w:rsid w:val="00280DBE"/>
    <w:rsid w:val="0028148D"/>
    <w:rsid w:val="002814EC"/>
    <w:rsid w:val="002816B0"/>
    <w:rsid w:val="00281B65"/>
    <w:rsid w:val="00281DFC"/>
    <w:rsid w:val="00282386"/>
    <w:rsid w:val="0028247A"/>
    <w:rsid w:val="00282B9F"/>
    <w:rsid w:val="00282DFF"/>
    <w:rsid w:val="002833B3"/>
    <w:rsid w:val="00284A73"/>
    <w:rsid w:val="00285248"/>
    <w:rsid w:val="00285A24"/>
    <w:rsid w:val="00285A9C"/>
    <w:rsid w:val="00286B1C"/>
    <w:rsid w:val="00286D05"/>
    <w:rsid w:val="00287A16"/>
    <w:rsid w:val="00287B4D"/>
    <w:rsid w:val="00287E69"/>
    <w:rsid w:val="00291316"/>
    <w:rsid w:val="002921F7"/>
    <w:rsid w:val="002923AB"/>
    <w:rsid w:val="00293C12"/>
    <w:rsid w:val="002947AD"/>
    <w:rsid w:val="002952E8"/>
    <w:rsid w:val="002954EB"/>
    <w:rsid w:val="00295783"/>
    <w:rsid w:val="002968A4"/>
    <w:rsid w:val="00297AB6"/>
    <w:rsid w:val="002A0A9C"/>
    <w:rsid w:val="002A1B44"/>
    <w:rsid w:val="002A1C72"/>
    <w:rsid w:val="002A31FD"/>
    <w:rsid w:val="002A3704"/>
    <w:rsid w:val="002A4048"/>
    <w:rsid w:val="002A4193"/>
    <w:rsid w:val="002A45EC"/>
    <w:rsid w:val="002A51C7"/>
    <w:rsid w:val="002A6969"/>
    <w:rsid w:val="002A6BDB"/>
    <w:rsid w:val="002A78EB"/>
    <w:rsid w:val="002A7C70"/>
    <w:rsid w:val="002A7CAF"/>
    <w:rsid w:val="002B0260"/>
    <w:rsid w:val="002B101B"/>
    <w:rsid w:val="002B1460"/>
    <w:rsid w:val="002B1F7C"/>
    <w:rsid w:val="002B206E"/>
    <w:rsid w:val="002B2636"/>
    <w:rsid w:val="002B26FC"/>
    <w:rsid w:val="002B2AFC"/>
    <w:rsid w:val="002B31BE"/>
    <w:rsid w:val="002B331D"/>
    <w:rsid w:val="002B3723"/>
    <w:rsid w:val="002B3CA3"/>
    <w:rsid w:val="002B434C"/>
    <w:rsid w:val="002B467C"/>
    <w:rsid w:val="002B5549"/>
    <w:rsid w:val="002B638A"/>
    <w:rsid w:val="002B6493"/>
    <w:rsid w:val="002B671E"/>
    <w:rsid w:val="002B6900"/>
    <w:rsid w:val="002C081B"/>
    <w:rsid w:val="002C0D88"/>
    <w:rsid w:val="002C1149"/>
    <w:rsid w:val="002C11F3"/>
    <w:rsid w:val="002C19DB"/>
    <w:rsid w:val="002C1D30"/>
    <w:rsid w:val="002C2304"/>
    <w:rsid w:val="002C29DE"/>
    <w:rsid w:val="002C2A94"/>
    <w:rsid w:val="002C2AB4"/>
    <w:rsid w:val="002C3179"/>
    <w:rsid w:val="002C3D5C"/>
    <w:rsid w:val="002C3DB6"/>
    <w:rsid w:val="002C3E2F"/>
    <w:rsid w:val="002C40A3"/>
    <w:rsid w:val="002C4438"/>
    <w:rsid w:val="002C475E"/>
    <w:rsid w:val="002C48E4"/>
    <w:rsid w:val="002C51BA"/>
    <w:rsid w:val="002C5D30"/>
    <w:rsid w:val="002C631E"/>
    <w:rsid w:val="002C65D4"/>
    <w:rsid w:val="002C6B4E"/>
    <w:rsid w:val="002C6BA1"/>
    <w:rsid w:val="002C6FCF"/>
    <w:rsid w:val="002C797C"/>
    <w:rsid w:val="002D0953"/>
    <w:rsid w:val="002D0B6C"/>
    <w:rsid w:val="002D1399"/>
    <w:rsid w:val="002D1636"/>
    <w:rsid w:val="002D1D55"/>
    <w:rsid w:val="002D1D77"/>
    <w:rsid w:val="002D1F02"/>
    <w:rsid w:val="002D2A48"/>
    <w:rsid w:val="002D3CC7"/>
    <w:rsid w:val="002D477E"/>
    <w:rsid w:val="002D4A99"/>
    <w:rsid w:val="002D4B05"/>
    <w:rsid w:val="002D512F"/>
    <w:rsid w:val="002D6044"/>
    <w:rsid w:val="002D60FD"/>
    <w:rsid w:val="002D63AB"/>
    <w:rsid w:val="002D6B2D"/>
    <w:rsid w:val="002D6B6F"/>
    <w:rsid w:val="002D7547"/>
    <w:rsid w:val="002D7A78"/>
    <w:rsid w:val="002E0951"/>
    <w:rsid w:val="002E0E2F"/>
    <w:rsid w:val="002E1005"/>
    <w:rsid w:val="002E1CA4"/>
    <w:rsid w:val="002E23CD"/>
    <w:rsid w:val="002E2C6A"/>
    <w:rsid w:val="002E304D"/>
    <w:rsid w:val="002E3D77"/>
    <w:rsid w:val="002E40A8"/>
    <w:rsid w:val="002E4D5F"/>
    <w:rsid w:val="002E503A"/>
    <w:rsid w:val="002E55A7"/>
    <w:rsid w:val="002E56C6"/>
    <w:rsid w:val="002E5B9D"/>
    <w:rsid w:val="002E5EB5"/>
    <w:rsid w:val="002E5EC9"/>
    <w:rsid w:val="002E651F"/>
    <w:rsid w:val="002E6527"/>
    <w:rsid w:val="002E7118"/>
    <w:rsid w:val="002E733C"/>
    <w:rsid w:val="002E7534"/>
    <w:rsid w:val="002E7773"/>
    <w:rsid w:val="002F0DD0"/>
    <w:rsid w:val="002F1730"/>
    <w:rsid w:val="002F23E3"/>
    <w:rsid w:val="002F254D"/>
    <w:rsid w:val="002F266D"/>
    <w:rsid w:val="002F28AE"/>
    <w:rsid w:val="002F28BB"/>
    <w:rsid w:val="002F3B3A"/>
    <w:rsid w:val="002F3CB9"/>
    <w:rsid w:val="002F3CC4"/>
    <w:rsid w:val="002F3D93"/>
    <w:rsid w:val="002F40A8"/>
    <w:rsid w:val="002F43F6"/>
    <w:rsid w:val="002F464F"/>
    <w:rsid w:val="002F5038"/>
    <w:rsid w:val="002F52E3"/>
    <w:rsid w:val="002F5BE8"/>
    <w:rsid w:val="002F6275"/>
    <w:rsid w:val="002F6422"/>
    <w:rsid w:val="002F684E"/>
    <w:rsid w:val="002F6C8D"/>
    <w:rsid w:val="002F6F63"/>
    <w:rsid w:val="00300699"/>
    <w:rsid w:val="0030076D"/>
    <w:rsid w:val="00300A59"/>
    <w:rsid w:val="003010B6"/>
    <w:rsid w:val="00301BC4"/>
    <w:rsid w:val="00301D25"/>
    <w:rsid w:val="0030249A"/>
    <w:rsid w:val="00302EF7"/>
    <w:rsid w:val="00303003"/>
    <w:rsid w:val="0030321A"/>
    <w:rsid w:val="00303335"/>
    <w:rsid w:val="00303B5B"/>
    <w:rsid w:val="00303E2E"/>
    <w:rsid w:val="00304308"/>
    <w:rsid w:val="00304388"/>
    <w:rsid w:val="00304A11"/>
    <w:rsid w:val="0030521B"/>
    <w:rsid w:val="00306A62"/>
    <w:rsid w:val="00306E91"/>
    <w:rsid w:val="003072B3"/>
    <w:rsid w:val="00307392"/>
    <w:rsid w:val="00310130"/>
    <w:rsid w:val="00310256"/>
    <w:rsid w:val="003102FB"/>
    <w:rsid w:val="00310DED"/>
    <w:rsid w:val="0031179E"/>
    <w:rsid w:val="00311B6C"/>
    <w:rsid w:val="00314844"/>
    <w:rsid w:val="00314896"/>
    <w:rsid w:val="00315B93"/>
    <w:rsid w:val="00315F26"/>
    <w:rsid w:val="00316208"/>
    <w:rsid w:val="00316BF1"/>
    <w:rsid w:val="00317275"/>
    <w:rsid w:val="00317D50"/>
    <w:rsid w:val="00320461"/>
    <w:rsid w:val="00320479"/>
    <w:rsid w:val="003205B2"/>
    <w:rsid w:val="003205D2"/>
    <w:rsid w:val="00320665"/>
    <w:rsid w:val="00320D76"/>
    <w:rsid w:val="00321119"/>
    <w:rsid w:val="0032136A"/>
    <w:rsid w:val="00321D70"/>
    <w:rsid w:val="00322B5E"/>
    <w:rsid w:val="003234EB"/>
    <w:rsid w:val="00324BCF"/>
    <w:rsid w:val="003252EB"/>
    <w:rsid w:val="00325A47"/>
    <w:rsid w:val="00325BAC"/>
    <w:rsid w:val="00325F46"/>
    <w:rsid w:val="00326CEB"/>
    <w:rsid w:val="003273E4"/>
    <w:rsid w:val="003274AB"/>
    <w:rsid w:val="003274E0"/>
    <w:rsid w:val="00327A4E"/>
    <w:rsid w:val="00327B54"/>
    <w:rsid w:val="00327F30"/>
    <w:rsid w:val="00330826"/>
    <w:rsid w:val="00330B41"/>
    <w:rsid w:val="0033123B"/>
    <w:rsid w:val="003318AF"/>
    <w:rsid w:val="00331B57"/>
    <w:rsid w:val="00331ECE"/>
    <w:rsid w:val="003321D0"/>
    <w:rsid w:val="00332DD1"/>
    <w:rsid w:val="003333FB"/>
    <w:rsid w:val="00333531"/>
    <w:rsid w:val="00333780"/>
    <w:rsid w:val="00333CB4"/>
    <w:rsid w:val="003344A6"/>
    <w:rsid w:val="0033491F"/>
    <w:rsid w:val="003349B0"/>
    <w:rsid w:val="003350A7"/>
    <w:rsid w:val="0033586D"/>
    <w:rsid w:val="00335DE4"/>
    <w:rsid w:val="003365BB"/>
    <w:rsid w:val="003369A8"/>
    <w:rsid w:val="00336C7D"/>
    <w:rsid w:val="00336FF3"/>
    <w:rsid w:val="00337787"/>
    <w:rsid w:val="003379D1"/>
    <w:rsid w:val="00337D92"/>
    <w:rsid w:val="00340C9E"/>
    <w:rsid w:val="00340E0B"/>
    <w:rsid w:val="003411E7"/>
    <w:rsid w:val="003414C6"/>
    <w:rsid w:val="003416E1"/>
    <w:rsid w:val="00341DD3"/>
    <w:rsid w:val="00341F2E"/>
    <w:rsid w:val="00342217"/>
    <w:rsid w:val="00342D12"/>
    <w:rsid w:val="00343A33"/>
    <w:rsid w:val="00345661"/>
    <w:rsid w:val="00345796"/>
    <w:rsid w:val="003458BB"/>
    <w:rsid w:val="003460EC"/>
    <w:rsid w:val="003461AA"/>
    <w:rsid w:val="003467EB"/>
    <w:rsid w:val="00346917"/>
    <w:rsid w:val="00346D6D"/>
    <w:rsid w:val="00346F57"/>
    <w:rsid w:val="0034746D"/>
    <w:rsid w:val="00347CEF"/>
    <w:rsid w:val="00350825"/>
    <w:rsid w:val="00350AEB"/>
    <w:rsid w:val="00350CCE"/>
    <w:rsid w:val="0035124D"/>
    <w:rsid w:val="003515CD"/>
    <w:rsid w:val="00351C26"/>
    <w:rsid w:val="00352043"/>
    <w:rsid w:val="003523CB"/>
    <w:rsid w:val="0035281D"/>
    <w:rsid w:val="00352FF1"/>
    <w:rsid w:val="00353049"/>
    <w:rsid w:val="003530DC"/>
    <w:rsid w:val="003531E4"/>
    <w:rsid w:val="0035329E"/>
    <w:rsid w:val="003532A5"/>
    <w:rsid w:val="00353580"/>
    <w:rsid w:val="00353685"/>
    <w:rsid w:val="00353DA8"/>
    <w:rsid w:val="00353E88"/>
    <w:rsid w:val="00354A6D"/>
    <w:rsid w:val="00354FA2"/>
    <w:rsid w:val="00355896"/>
    <w:rsid w:val="00355F08"/>
    <w:rsid w:val="00356097"/>
    <w:rsid w:val="00356890"/>
    <w:rsid w:val="00356A72"/>
    <w:rsid w:val="0035703F"/>
    <w:rsid w:val="00357070"/>
    <w:rsid w:val="00357220"/>
    <w:rsid w:val="00357F79"/>
    <w:rsid w:val="00360D59"/>
    <w:rsid w:val="00360E60"/>
    <w:rsid w:val="00360F68"/>
    <w:rsid w:val="0036172A"/>
    <w:rsid w:val="00361779"/>
    <w:rsid w:val="00361BBC"/>
    <w:rsid w:val="00361F0B"/>
    <w:rsid w:val="003622A5"/>
    <w:rsid w:val="003622E6"/>
    <w:rsid w:val="0036284F"/>
    <w:rsid w:val="00362A5D"/>
    <w:rsid w:val="00362BEF"/>
    <w:rsid w:val="00362D87"/>
    <w:rsid w:val="0036328F"/>
    <w:rsid w:val="00363750"/>
    <w:rsid w:val="00363D15"/>
    <w:rsid w:val="00363E3D"/>
    <w:rsid w:val="00364060"/>
    <w:rsid w:val="003641A1"/>
    <w:rsid w:val="00364258"/>
    <w:rsid w:val="00364288"/>
    <w:rsid w:val="00364778"/>
    <w:rsid w:val="003649CD"/>
    <w:rsid w:val="00365770"/>
    <w:rsid w:val="0036577E"/>
    <w:rsid w:val="003659B1"/>
    <w:rsid w:val="003674B7"/>
    <w:rsid w:val="00367590"/>
    <w:rsid w:val="00370B80"/>
    <w:rsid w:val="0037140C"/>
    <w:rsid w:val="00371CD8"/>
    <w:rsid w:val="00371F60"/>
    <w:rsid w:val="0037255D"/>
    <w:rsid w:val="00372EA6"/>
    <w:rsid w:val="00372F4D"/>
    <w:rsid w:val="003735DE"/>
    <w:rsid w:val="003736AE"/>
    <w:rsid w:val="00373B4D"/>
    <w:rsid w:val="00373DE7"/>
    <w:rsid w:val="00376856"/>
    <w:rsid w:val="00376A71"/>
    <w:rsid w:val="00376E64"/>
    <w:rsid w:val="0037758E"/>
    <w:rsid w:val="003779AF"/>
    <w:rsid w:val="00377B60"/>
    <w:rsid w:val="003806F6"/>
    <w:rsid w:val="0038094D"/>
    <w:rsid w:val="003815D7"/>
    <w:rsid w:val="003818EB"/>
    <w:rsid w:val="00381AE5"/>
    <w:rsid w:val="003823D1"/>
    <w:rsid w:val="00382466"/>
    <w:rsid w:val="00382768"/>
    <w:rsid w:val="00382E9D"/>
    <w:rsid w:val="003836D1"/>
    <w:rsid w:val="003848E6"/>
    <w:rsid w:val="00384BA5"/>
    <w:rsid w:val="003856AD"/>
    <w:rsid w:val="00385CA3"/>
    <w:rsid w:val="00386B74"/>
    <w:rsid w:val="00386EDC"/>
    <w:rsid w:val="003879C3"/>
    <w:rsid w:val="00387EF6"/>
    <w:rsid w:val="00390036"/>
    <w:rsid w:val="00390159"/>
    <w:rsid w:val="00390906"/>
    <w:rsid w:val="00390EFB"/>
    <w:rsid w:val="0039132F"/>
    <w:rsid w:val="003915ED"/>
    <w:rsid w:val="00391C5C"/>
    <w:rsid w:val="00391E85"/>
    <w:rsid w:val="00392096"/>
    <w:rsid w:val="00392977"/>
    <w:rsid w:val="003931F8"/>
    <w:rsid w:val="003933C8"/>
    <w:rsid w:val="00394B30"/>
    <w:rsid w:val="0039543B"/>
    <w:rsid w:val="0039564D"/>
    <w:rsid w:val="0039623F"/>
    <w:rsid w:val="003965E3"/>
    <w:rsid w:val="0039694C"/>
    <w:rsid w:val="00396D73"/>
    <w:rsid w:val="003970A0"/>
    <w:rsid w:val="00397583"/>
    <w:rsid w:val="003975E3"/>
    <w:rsid w:val="00397D8C"/>
    <w:rsid w:val="003A046F"/>
    <w:rsid w:val="003A1220"/>
    <w:rsid w:val="003A1309"/>
    <w:rsid w:val="003A1474"/>
    <w:rsid w:val="003A17C7"/>
    <w:rsid w:val="003A198A"/>
    <w:rsid w:val="003A1F9D"/>
    <w:rsid w:val="003A22E2"/>
    <w:rsid w:val="003A2A3B"/>
    <w:rsid w:val="003A2B78"/>
    <w:rsid w:val="003A3AE3"/>
    <w:rsid w:val="003A3CA0"/>
    <w:rsid w:val="003A4077"/>
    <w:rsid w:val="003A43B7"/>
    <w:rsid w:val="003A4C33"/>
    <w:rsid w:val="003A5291"/>
    <w:rsid w:val="003A5474"/>
    <w:rsid w:val="003A57C6"/>
    <w:rsid w:val="003A5BE8"/>
    <w:rsid w:val="003A624E"/>
    <w:rsid w:val="003A69B9"/>
    <w:rsid w:val="003A7787"/>
    <w:rsid w:val="003B00D5"/>
    <w:rsid w:val="003B08F0"/>
    <w:rsid w:val="003B11D2"/>
    <w:rsid w:val="003B1CB6"/>
    <w:rsid w:val="003B204F"/>
    <w:rsid w:val="003B2363"/>
    <w:rsid w:val="003B26AA"/>
    <w:rsid w:val="003B2D9D"/>
    <w:rsid w:val="003B307E"/>
    <w:rsid w:val="003B3BC0"/>
    <w:rsid w:val="003B3CC3"/>
    <w:rsid w:val="003B3F78"/>
    <w:rsid w:val="003B49D0"/>
    <w:rsid w:val="003B5201"/>
    <w:rsid w:val="003B5673"/>
    <w:rsid w:val="003B59D8"/>
    <w:rsid w:val="003B5A46"/>
    <w:rsid w:val="003B5B86"/>
    <w:rsid w:val="003B6204"/>
    <w:rsid w:val="003B6299"/>
    <w:rsid w:val="003B6907"/>
    <w:rsid w:val="003B73B0"/>
    <w:rsid w:val="003B792E"/>
    <w:rsid w:val="003B7B4B"/>
    <w:rsid w:val="003C02F2"/>
    <w:rsid w:val="003C09EE"/>
    <w:rsid w:val="003C0B2E"/>
    <w:rsid w:val="003C13C7"/>
    <w:rsid w:val="003C15FB"/>
    <w:rsid w:val="003C176C"/>
    <w:rsid w:val="003C1888"/>
    <w:rsid w:val="003C194F"/>
    <w:rsid w:val="003C19F7"/>
    <w:rsid w:val="003C1F63"/>
    <w:rsid w:val="003C2108"/>
    <w:rsid w:val="003C2423"/>
    <w:rsid w:val="003C2F10"/>
    <w:rsid w:val="003C2F49"/>
    <w:rsid w:val="003C3317"/>
    <w:rsid w:val="003C3839"/>
    <w:rsid w:val="003C3B0C"/>
    <w:rsid w:val="003C3FBD"/>
    <w:rsid w:val="003C41B5"/>
    <w:rsid w:val="003C44D3"/>
    <w:rsid w:val="003C48D1"/>
    <w:rsid w:val="003C49BF"/>
    <w:rsid w:val="003C4CDE"/>
    <w:rsid w:val="003C5837"/>
    <w:rsid w:val="003C5A87"/>
    <w:rsid w:val="003C5B68"/>
    <w:rsid w:val="003C6181"/>
    <w:rsid w:val="003C62A0"/>
    <w:rsid w:val="003C6DF9"/>
    <w:rsid w:val="003C6EE5"/>
    <w:rsid w:val="003C6F88"/>
    <w:rsid w:val="003C7988"/>
    <w:rsid w:val="003D0251"/>
    <w:rsid w:val="003D08D6"/>
    <w:rsid w:val="003D1FAF"/>
    <w:rsid w:val="003D2E90"/>
    <w:rsid w:val="003D39D3"/>
    <w:rsid w:val="003D3AA0"/>
    <w:rsid w:val="003D3FF3"/>
    <w:rsid w:val="003D53EF"/>
    <w:rsid w:val="003D5578"/>
    <w:rsid w:val="003D58D6"/>
    <w:rsid w:val="003D640C"/>
    <w:rsid w:val="003D6FD1"/>
    <w:rsid w:val="003D7144"/>
    <w:rsid w:val="003D7EA3"/>
    <w:rsid w:val="003E028C"/>
    <w:rsid w:val="003E09DC"/>
    <w:rsid w:val="003E0CFA"/>
    <w:rsid w:val="003E1044"/>
    <w:rsid w:val="003E14E0"/>
    <w:rsid w:val="003E1599"/>
    <w:rsid w:val="003E1958"/>
    <w:rsid w:val="003E2201"/>
    <w:rsid w:val="003E3334"/>
    <w:rsid w:val="003E3E67"/>
    <w:rsid w:val="003E499C"/>
    <w:rsid w:val="003E4CF2"/>
    <w:rsid w:val="003E4D03"/>
    <w:rsid w:val="003E527E"/>
    <w:rsid w:val="003E5C57"/>
    <w:rsid w:val="003E6891"/>
    <w:rsid w:val="003E6DF7"/>
    <w:rsid w:val="003E7314"/>
    <w:rsid w:val="003E7801"/>
    <w:rsid w:val="003E7A83"/>
    <w:rsid w:val="003E7AA5"/>
    <w:rsid w:val="003E7B6F"/>
    <w:rsid w:val="003F0776"/>
    <w:rsid w:val="003F0939"/>
    <w:rsid w:val="003F0B96"/>
    <w:rsid w:val="003F0C2C"/>
    <w:rsid w:val="003F0CD0"/>
    <w:rsid w:val="003F10A6"/>
    <w:rsid w:val="003F112D"/>
    <w:rsid w:val="003F1734"/>
    <w:rsid w:val="003F1E3D"/>
    <w:rsid w:val="003F1EA1"/>
    <w:rsid w:val="003F2B6E"/>
    <w:rsid w:val="003F2E25"/>
    <w:rsid w:val="003F2EBA"/>
    <w:rsid w:val="003F362D"/>
    <w:rsid w:val="003F3762"/>
    <w:rsid w:val="003F381E"/>
    <w:rsid w:val="003F38F7"/>
    <w:rsid w:val="003F3945"/>
    <w:rsid w:val="003F3B94"/>
    <w:rsid w:val="003F3B9F"/>
    <w:rsid w:val="003F3CA1"/>
    <w:rsid w:val="003F3D94"/>
    <w:rsid w:val="003F4202"/>
    <w:rsid w:val="003F49E0"/>
    <w:rsid w:val="003F5322"/>
    <w:rsid w:val="003F5817"/>
    <w:rsid w:val="003F5E30"/>
    <w:rsid w:val="003F5EEF"/>
    <w:rsid w:val="003F6677"/>
    <w:rsid w:val="003F685A"/>
    <w:rsid w:val="003F6869"/>
    <w:rsid w:val="003F6CD9"/>
    <w:rsid w:val="003F7EC7"/>
    <w:rsid w:val="004001BF"/>
    <w:rsid w:val="004002E3"/>
    <w:rsid w:val="00400E8E"/>
    <w:rsid w:val="00401341"/>
    <w:rsid w:val="004023BB"/>
    <w:rsid w:val="004023E1"/>
    <w:rsid w:val="00402682"/>
    <w:rsid w:val="004027F4"/>
    <w:rsid w:val="004029CF"/>
    <w:rsid w:val="00402DD1"/>
    <w:rsid w:val="00402E8A"/>
    <w:rsid w:val="004031E5"/>
    <w:rsid w:val="004035A9"/>
    <w:rsid w:val="00403860"/>
    <w:rsid w:val="00403A97"/>
    <w:rsid w:val="00403DC7"/>
    <w:rsid w:val="0040478B"/>
    <w:rsid w:val="00404F40"/>
    <w:rsid w:val="0040533B"/>
    <w:rsid w:val="0040585E"/>
    <w:rsid w:val="00406778"/>
    <w:rsid w:val="0040682B"/>
    <w:rsid w:val="00406A80"/>
    <w:rsid w:val="00406F19"/>
    <w:rsid w:val="00407A67"/>
    <w:rsid w:val="00412739"/>
    <w:rsid w:val="00413246"/>
    <w:rsid w:val="0041341F"/>
    <w:rsid w:val="00413860"/>
    <w:rsid w:val="004139A9"/>
    <w:rsid w:val="0041467E"/>
    <w:rsid w:val="0041472D"/>
    <w:rsid w:val="0041490D"/>
    <w:rsid w:val="00414FF2"/>
    <w:rsid w:val="004156F9"/>
    <w:rsid w:val="00415893"/>
    <w:rsid w:val="00415A7C"/>
    <w:rsid w:val="00415B25"/>
    <w:rsid w:val="004167B4"/>
    <w:rsid w:val="00416CE0"/>
    <w:rsid w:val="0041709C"/>
    <w:rsid w:val="00417383"/>
    <w:rsid w:val="0041775E"/>
    <w:rsid w:val="00420A71"/>
    <w:rsid w:val="00420C54"/>
    <w:rsid w:val="00420FDF"/>
    <w:rsid w:val="00421AA5"/>
    <w:rsid w:val="00421E39"/>
    <w:rsid w:val="004226ED"/>
    <w:rsid w:val="00422CA3"/>
    <w:rsid w:val="00422FF2"/>
    <w:rsid w:val="0042356A"/>
    <w:rsid w:val="00423665"/>
    <w:rsid w:val="0042380B"/>
    <w:rsid w:val="00423EB7"/>
    <w:rsid w:val="004246BA"/>
    <w:rsid w:val="0042542F"/>
    <w:rsid w:val="004255B7"/>
    <w:rsid w:val="00425B2D"/>
    <w:rsid w:val="0042606A"/>
    <w:rsid w:val="004260BF"/>
    <w:rsid w:val="0042619A"/>
    <w:rsid w:val="00427039"/>
    <w:rsid w:val="00427277"/>
    <w:rsid w:val="00427592"/>
    <w:rsid w:val="0043012E"/>
    <w:rsid w:val="00430396"/>
    <w:rsid w:val="004314AC"/>
    <w:rsid w:val="0043195A"/>
    <w:rsid w:val="004319EB"/>
    <w:rsid w:val="0043314A"/>
    <w:rsid w:val="0043353C"/>
    <w:rsid w:val="00433B9A"/>
    <w:rsid w:val="00433F1D"/>
    <w:rsid w:val="00434001"/>
    <w:rsid w:val="004340BE"/>
    <w:rsid w:val="00434743"/>
    <w:rsid w:val="0043478A"/>
    <w:rsid w:val="00435E15"/>
    <w:rsid w:val="004368B9"/>
    <w:rsid w:val="0043690B"/>
    <w:rsid w:val="00436B27"/>
    <w:rsid w:val="00436D23"/>
    <w:rsid w:val="00437792"/>
    <w:rsid w:val="0044046D"/>
    <w:rsid w:val="004405AF"/>
    <w:rsid w:val="004417A2"/>
    <w:rsid w:val="00441925"/>
    <w:rsid w:val="0044192A"/>
    <w:rsid w:val="00441F07"/>
    <w:rsid w:val="004424A9"/>
    <w:rsid w:val="004429C7"/>
    <w:rsid w:val="00442A77"/>
    <w:rsid w:val="00442F56"/>
    <w:rsid w:val="004431F9"/>
    <w:rsid w:val="00443716"/>
    <w:rsid w:val="004437E6"/>
    <w:rsid w:val="004438A0"/>
    <w:rsid w:val="00443A27"/>
    <w:rsid w:val="00444F56"/>
    <w:rsid w:val="00445F78"/>
    <w:rsid w:val="00446320"/>
    <w:rsid w:val="0044694B"/>
    <w:rsid w:val="00447316"/>
    <w:rsid w:val="00447686"/>
    <w:rsid w:val="00450AFB"/>
    <w:rsid w:val="00450FDD"/>
    <w:rsid w:val="00451340"/>
    <w:rsid w:val="0045219C"/>
    <w:rsid w:val="00452282"/>
    <w:rsid w:val="0045253F"/>
    <w:rsid w:val="0045275F"/>
    <w:rsid w:val="00453262"/>
    <w:rsid w:val="00453281"/>
    <w:rsid w:val="00453314"/>
    <w:rsid w:val="00453D27"/>
    <w:rsid w:val="004556C3"/>
    <w:rsid w:val="00456BD1"/>
    <w:rsid w:val="00456D11"/>
    <w:rsid w:val="004570F4"/>
    <w:rsid w:val="004572F2"/>
    <w:rsid w:val="00457D84"/>
    <w:rsid w:val="00457E7F"/>
    <w:rsid w:val="00457E96"/>
    <w:rsid w:val="00460166"/>
    <w:rsid w:val="0046030B"/>
    <w:rsid w:val="004608C7"/>
    <w:rsid w:val="00460BCF"/>
    <w:rsid w:val="004614B6"/>
    <w:rsid w:val="00461CD7"/>
    <w:rsid w:val="00461F76"/>
    <w:rsid w:val="0046209B"/>
    <w:rsid w:val="004624B6"/>
    <w:rsid w:val="00462756"/>
    <w:rsid w:val="00462840"/>
    <w:rsid w:val="004628F1"/>
    <w:rsid w:val="00462E78"/>
    <w:rsid w:val="00463A7B"/>
    <w:rsid w:val="00463A99"/>
    <w:rsid w:val="00465266"/>
    <w:rsid w:val="00465343"/>
    <w:rsid w:val="0046546C"/>
    <w:rsid w:val="00465504"/>
    <w:rsid w:val="0046590C"/>
    <w:rsid w:val="00465F6E"/>
    <w:rsid w:val="004665EF"/>
    <w:rsid w:val="00466707"/>
    <w:rsid w:val="00466D54"/>
    <w:rsid w:val="00467085"/>
    <w:rsid w:val="004675E0"/>
    <w:rsid w:val="004679BA"/>
    <w:rsid w:val="00467AC3"/>
    <w:rsid w:val="00467F04"/>
    <w:rsid w:val="00471F41"/>
    <w:rsid w:val="004725BA"/>
    <w:rsid w:val="0047268C"/>
    <w:rsid w:val="00472A7D"/>
    <w:rsid w:val="004732E6"/>
    <w:rsid w:val="00473B69"/>
    <w:rsid w:val="00474009"/>
    <w:rsid w:val="0047462A"/>
    <w:rsid w:val="004748BA"/>
    <w:rsid w:val="00474956"/>
    <w:rsid w:val="00475372"/>
    <w:rsid w:val="004755B4"/>
    <w:rsid w:val="004759B1"/>
    <w:rsid w:val="004759C5"/>
    <w:rsid w:val="00475AC6"/>
    <w:rsid w:val="0047619A"/>
    <w:rsid w:val="0047763D"/>
    <w:rsid w:val="0047768F"/>
    <w:rsid w:val="00477C3C"/>
    <w:rsid w:val="00480351"/>
    <w:rsid w:val="00480A34"/>
    <w:rsid w:val="00480F04"/>
    <w:rsid w:val="00481246"/>
    <w:rsid w:val="00481C11"/>
    <w:rsid w:val="00481C7C"/>
    <w:rsid w:val="00481D6B"/>
    <w:rsid w:val="00481E8E"/>
    <w:rsid w:val="00482007"/>
    <w:rsid w:val="0048294B"/>
    <w:rsid w:val="004833E7"/>
    <w:rsid w:val="00483AFE"/>
    <w:rsid w:val="00483E0F"/>
    <w:rsid w:val="00484C33"/>
    <w:rsid w:val="0048518A"/>
    <w:rsid w:val="00486ADB"/>
    <w:rsid w:val="00486D20"/>
    <w:rsid w:val="00486EF6"/>
    <w:rsid w:val="0048788D"/>
    <w:rsid w:val="004901DD"/>
    <w:rsid w:val="00490B18"/>
    <w:rsid w:val="00491390"/>
    <w:rsid w:val="004918B9"/>
    <w:rsid w:val="00492C77"/>
    <w:rsid w:val="00492D1F"/>
    <w:rsid w:val="00493003"/>
    <w:rsid w:val="00493439"/>
    <w:rsid w:val="00493735"/>
    <w:rsid w:val="0049466D"/>
    <w:rsid w:val="004954C1"/>
    <w:rsid w:val="00495E9D"/>
    <w:rsid w:val="004960B6"/>
    <w:rsid w:val="00496387"/>
    <w:rsid w:val="004969EC"/>
    <w:rsid w:val="00496B8E"/>
    <w:rsid w:val="00496BD7"/>
    <w:rsid w:val="00496CF5"/>
    <w:rsid w:val="0049760F"/>
    <w:rsid w:val="0049780B"/>
    <w:rsid w:val="004A0071"/>
    <w:rsid w:val="004A0231"/>
    <w:rsid w:val="004A050A"/>
    <w:rsid w:val="004A0800"/>
    <w:rsid w:val="004A0A71"/>
    <w:rsid w:val="004A0C21"/>
    <w:rsid w:val="004A1ADC"/>
    <w:rsid w:val="004A1FB9"/>
    <w:rsid w:val="004A2384"/>
    <w:rsid w:val="004A2438"/>
    <w:rsid w:val="004A245F"/>
    <w:rsid w:val="004A2DF4"/>
    <w:rsid w:val="004A2F1C"/>
    <w:rsid w:val="004A3149"/>
    <w:rsid w:val="004A373C"/>
    <w:rsid w:val="004A416F"/>
    <w:rsid w:val="004A448C"/>
    <w:rsid w:val="004A4DA9"/>
    <w:rsid w:val="004A4F3E"/>
    <w:rsid w:val="004A6535"/>
    <w:rsid w:val="004A65B7"/>
    <w:rsid w:val="004A677E"/>
    <w:rsid w:val="004A6D91"/>
    <w:rsid w:val="004A6F24"/>
    <w:rsid w:val="004A7B45"/>
    <w:rsid w:val="004A7BA2"/>
    <w:rsid w:val="004B045A"/>
    <w:rsid w:val="004B0751"/>
    <w:rsid w:val="004B10CD"/>
    <w:rsid w:val="004B149D"/>
    <w:rsid w:val="004B186F"/>
    <w:rsid w:val="004B18E3"/>
    <w:rsid w:val="004B1A19"/>
    <w:rsid w:val="004B2048"/>
    <w:rsid w:val="004B224C"/>
    <w:rsid w:val="004B2372"/>
    <w:rsid w:val="004B252F"/>
    <w:rsid w:val="004B25DD"/>
    <w:rsid w:val="004B2E30"/>
    <w:rsid w:val="004B3385"/>
    <w:rsid w:val="004B358A"/>
    <w:rsid w:val="004B35F0"/>
    <w:rsid w:val="004B3B21"/>
    <w:rsid w:val="004B3EE9"/>
    <w:rsid w:val="004B42B1"/>
    <w:rsid w:val="004B4A74"/>
    <w:rsid w:val="004B6080"/>
    <w:rsid w:val="004B61CA"/>
    <w:rsid w:val="004B6C35"/>
    <w:rsid w:val="004B6D83"/>
    <w:rsid w:val="004B7D45"/>
    <w:rsid w:val="004C0967"/>
    <w:rsid w:val="004C0E54"/>
    <w:rsid w:val="004C1295"/>
    <w:rsid w:val="004C1E5D"/>
    <w:rsid w:val="004C2FBF"/>
    <w:rsid w:val="004C336A"/>
    <w:rsid w:val="004C3382"/>
    <w:rsid w:val="004C3401"/>
    <w:rsid w:val="004C3BDB"/>
    <w:rsid w:val="004C417D"/>
    <w:rsid w:val="004C4274"/>
    <w:rsid w:val="004C51E6"/>
    <w:rsid w:val="004C5674"/>
    <w:rsid w:val="004C5919"/>
    <w:rsid w:val="004C5A44"/>
    <w:rsid w:val="004C707E"/>
    <w:rsid w:val="004C719E"/>
    <w:rsid w:val="004C7438"/>
    <w:rsid w:val="004C7D46"/>
    <w:rsid w:val="004C7F0D"/>
    <w:rsid w:val="004D037C"/>
    <w:rsid w:val="004D0A41"/>
    <w:rsid w:val="004D0FD8"/>
    <w:rsid w:val="004D129C"/>
    <w:rsid w:val="004D16A6"/>
    <w:rsid w:val="004D23D7"/>
    <w:rsid w:val="004D25C4"/>
    <w:rsid w:val="004D268E"/>
    <w:rsid w:val="004D28D7"/>
    <w:rsid w:val="004D2A1E"/>
    <w:rsid w:val="004D3468"/>
    <w:rsid w:val="004D34B0"/>
    <w:rsid w:val="004D401D"/>
    <w:rsid w:val="004D41A3"/>
    <w:rsid w:val="004D471C"/>
    <w:rsid w:val="004D4751"/>
    <w:rsid w:val="004D49F6"/>
    <w:rsid w:val="004D4BEA"/>
    <w:rsid w:val="004D4ED5"/>
    <w:rsid w:val="004D54D1"/>
    <w:rsid w:val="004D5994"/>
    <w:rsid w:val="004D5995"/>
    <w:rsid w:val="004D68BF"/>
    <w:rsid w:val="004D6F13"/>
    <w:rsid w:val="004D7468"/>
    <w:rsid w:val="004D7E41"/>
    <w:rsid w:val="004D7F64"/>
    <w:rsid w:val="004E0C56"/>
    <w:rsid w:val="004E125A"/>
    <w:rsid w:val="004E1AA7"/>
    <w:rsid w:val="004E26C7"/>
    <w:rsid w:val="004E2B95"/>
    <w:rsid w:val="004E30E5"/>
    <w:rsid w:val="004E34DA"/>
    <w:rsid w:val="004E37FE"/>
    <w:rsid w:val="004E3A47"/>
    <w:rsid w:val="004E3DC6"/>
    <w:rsid w:val="004E3EAD"/>
    <w:rsid w:val="004E41D6"/>
    <w:rsid w:val="004E421A"/>
    <w:rsid w:val="004E4FB3"/>
    <w:rsid w:val="004E5170"/>
    <w:rsid w:val="004E527A"/>
    <w:rsid w:val="004E57CE"/>
    <w:rsid w:val="004E58C3"/>
    <w:rsid w:val="004E5B2C"/>
    <w:rsid w:val="004E6055"/>
    <w:rsid w:val="004E62C7"/>
    <w:rsid w:val="004E63C2"/>
    <w:rsid w:val="004E6721"/>
    <w:rsid w:val="004E6791"/>
    <w:rsid w:val="004E69BA"/>
    <w:rsid w:val="004E6C37"/>
    <w:rsid w:val="004E71F6"/>
    <w:rsid w:val="004E7DFA"/>
    <w:rsid w:val="004F01BE"/>
    <w:rsid w:val="004F0217"/>
    <w:rsid w:val="004F035F"/>
    <w:rsid w:val="004F0A02"/>
    <w:rsid w:val="004F0CFD"/>
    <w:rsid w:val="004F0FCF"/>
    <w:rsid w:val="004F11D7"/>
    <w:rsid w:val="004F12AA"/>
    <w:rsid w:val="004F13C0"/>
    <w:rsid w:val="004F3223"/>
    <w:rsid w:val="004F3A40"/>
    <w:rsid w:val="004F3D94"/>
    <w:rsid w:val="004F3FAD"/>
    <w:rsid w:val="004F4C79"/>
    <w:rsid w:val="004F4E44"/>
    <w:rsid w:val="004F537E"/>
    <w:rsid w:val="004F556C"/>
    <w:rsid w:val="004F5972"/>
    <w:rsid w:val="004F59C4"/>
    <w:rsid w:val="004F60DE"/>
    <w:rsid w:val="004F6143"/>
    <w:rsid w:val="004F6824"/>
    <w:rsid w:val="004F720C"/>
    <w:rsid w:val="004F7F7C"/>
    <w:rsid w:val="00500107"/>
    <w:rsid w:val="00501335"/>
    <w:rsid w:val="00502C7D"/>
    <w:rsid w:val="005034FA"/>
    <w:rsid w:val="00503853"/>
    <w:rsid w:val="005047CB"/>
    <w:rsid w:val="0050494D"/>
    <w:rsid w:val="005049AF"/>
    <w:rsid w:val="00504C1E"/>
    <w:rsid w:val="0050618C"/>
    <w:rsid w:val="005063E2"/>
    <w:rsid w:val="00506460"/>
    <w:rsid w:val="005064F3"/>
    <w:rsid w:val="00506E8C"/>
    <w:rsid w:val="005073FC"/>
    <w:rsid w:val="005074AA"/>
    <w:rsid w:val="0050761F"/>
    <w:rsid w:val="00507B75"/>
    <w:rsid w:val="00510506"/>
    <w:rsid w:val="00510E70"/>
    <w:rsid w:val="0051109D"/>
    <w:rsid w:val="00511B5C"/>
    <w:rsid w:val="005122AC"/>
    <w:rsid w:val="00512695"/>
    <w:rsid w:val="00512804"/>
    <w:rsid w:val="00512E6F"/>
    <w:rsid w:val="00513169"/>
    <w:rsid w:val="00513296"/>
    <w:rsid w:val="005137E2"/>
    <w:rsid w:val="005139A9"/>
    <w:rsid w:val="00513AC6"/>
    <w:rsid w:val="00513C12"/>
    <w:rsid w:val="00513E78"/>
    <w:rsid w:val="005143A3"/>
    <w:rsid w:val="00514491"/>
    <w:rsid w:val="00514EAB"/>
    <w:rsid w:val="005151E4"/>
    <w:rsid w:val="00515BA2"/>
    <w:rsid w:val="005170D7"/>
    <w:rsid w:val="0051750E"/>
    <w:rsid w:val="00517654"/>
    <w:rsid w:val="005179EC"/>
    <w:rsid w:val="00520990"/>
    <w:rsid w:val="0052114F"/>
    <w:rsid w:val="00521201"/>
    <w:rsid w:val="00521A14"/>
    <w:rsid w:val="00522424"/>
    <w:rsid w:val="00522573"/>
    <w:rsid w:val="0052415A"/>
    <w:rsid w:val="0052487A"/>
    <w:rsid w:val="00524CA7"/>
    <w:rsid w:val="00524EA2"/>
    <w:rsid w:val="00525CAD"/>
    <w:rsid w:val="00525FB5"/>
    <w:rsid w:val="00526219"/>
    <w:rsid w:val="00526705"/>
    <w:rsid w:val="005268F6"/>
    <w:rsid w:val="00527865"/>
    <w:rsid w:val="0053059A"/>
    <w:rsid w:val="00530769"/>
    <w:rsid w:val="00530CDE"/>
    <w:rsid w:val="00531B5D"/>
    <w:rsid w:val="00531BF4"/>
    <w:rsid w:val="00531DFD"/>
    <w:rsid w:val="0053221E"/>
    <w:rsid w:val="00532B2C"/>
    <w:rsid w:val="00532BD5"/>
    <w:rsid w:val="00532BE1"/>
    <w:rsid w:val="0053367A"/>
    <w:rsid w:val="005339AC"/>
    <w:rsid w:val="00533ACA"/>
    <w:rsid w:val="00534073"/>
    <w:rsid w:val="00535FFF"/>
    <w:rsid w:val="00536E30"/>
    <w:rsid w:val="00537B9B"/>
    <w:rsid w:val="0054034B"/>
    <w:rsid w:val="00540A43"/>
    <w:rsid w:val="00540A80"/>
    <w:rsid w:val="00540F40"/>
    <w:rsid w:val="00542676"/>
    <w:rsid w:val="00542A94"/>
    <w:rsid w:val="0054320F"/>
    <w:rsid w:val="00543E0C"/>
    <w:rsid w:val="00544158"/>
    <w:rsid w:val="005447A1"/>
    <w:rsid w:val="00544A36"/>
    <w:rsid w:val="00544CB7"/>
    <w:rsid w:val="00545839"/>
    <w:rsid w:val="00545AA5"/>
    <w:rsid w:val="00545D9B"/>
    <w:rsid w:val="0054643E"/>
    <w:rsid w:val="00547047"/>
    <w:rsid w:val="00547285"/>
    <w:rsid w:val="00547E34"/>
    <w:rsid w:val="005504E1"/>
    <w:rsid w:val="00550D05"/>
    <w:rsid w:val="00550E7B"/>
    <w:rsid w:val="00550F70"/>
    <w:rsid w:val="005515E6"/>
    <w:rsid w:val="00551B4C"/>
    <w:rsid w:val="005524E1"/>
    <w:rsid w:val="00553466"/>
    <w:rsid w:val="00554A59"/>
    <w:rsid w:val="00554D8B"/>
    <w:rsid w:val="00554F0D"/>
    <w:rsid w:val="00555E4C"/>
    <w:rsid w:val="00555EC6"/>
    <w:rsid w:val="00555F04"/>
    <w:rsid w:val="00556758"/>
    <w:rsid w:val="00556857"/>
    <w:rsid w:val="0055697B"/>
    <w:rsid w:val="00556F4D"/>
    <w:rsid w:val="00557775"/>
    <w:rsid w:val="005601C2"/>
    <w:rsid w:val="0056082B"/>
    <w:rsid w:val="005613BB"/>
    <w:rsid w:val="00561E16"/>
    <w:rsid w:val="005620DF"/>
    <w:rsid w:val="00562A75"/>
    <w:rsid w:val="00562BCC"/>
    <w:rsid w:val="00562BEB"/>
    <w:rsid w:val="00563059"/>
    <w:rsid w:val="0056343E"/>
    <w:rsid w:val="005637E8"/>
    <w:rsid w:val="00563AB5"/>
    <w:rsid w:val="00563E08"/>
    <w:rsid w:val="005641D6"/>
    <w:rsid w:val="00564B40"/>
    <w:rsid w:val="00564BAF"/>
    <w:rsid w:val="00564F29"/>
    <w:rsid w:val="00564FC2"/>
    <w:rsid w:val="005653DB"/>
    <w:rsid w:val="00565838"/>
    <w:rsid w:val="00565D1E"/>
    <w:rsid w:val="00565DD5"/>
    <w:rsid w:val="00565EC2"/>
    <w:rsid w:val="005679B4"/>
    <w:rsid w:val="00567EC5"/>
    <w:rsid w:val="005703FC"/>
    <w:rsid w:val="00571593"/>
    <w:rsid w:val="0057178F"/>
    <w:rsid w:val="00571A44"/>
    <w:rsid w:val="00571BF3"/>
    <w:rsid w:val="00571DB1"/>
    <w:rsid w:val="00572076"/>
    <w:rsid w:val="00572286"/>
    <w:rsid w:val="00572345"/>
    <w:rsid w:val="00572433"/>
    <w:rsid w:val="00572CE8"/>
    <w:rsid w:val="005739E3"/>
    <w:rsid w:val="00574610"/>
    <w:rsid w:val="00574C51"/>
    <w:rsid w:val="00575524"/>
    <w:rsid w:val="00575D5A"/>
    <w:rsid w:val="00576EF8"/>
    <w:rsid w:val="00576F21"/>
    <w:rsid w:val="00580336"/>
    <w:rsid w:val="00580F6D"/>
    <w:rsid w:val="005812CC"/>
    <w:rsid w:val="005814A6"/>
    <w:rsid w:val="00581B01"/>
    <w:rsid w:val="00582D9D"/>
    <w:rsid w:val="00583619"/>
    <w:rsid w:val="00583C66"/>
    <w:rsid w:val="0058402A"/>
    <w:rsid w:val="005847D4"/>
    <w:rsid w:val="00584C19"/>
    <w:rsid w:val="0058534F"/>
    <w:rsid w:val="005867AC"/>
    <w:rsid w:val="00586962"/>
    <w:rsid w:val="00586D46"/>
    <w:rsid w:val="0058705C"/>
    <w:rsid w:val="005870B7"/>
    <w:rsid w:val="00587622"/>
    <w:rsid w:val="005877E9"/>
    <w:rsid w:val="00587B2E"/>
    <w:rsid w:val="005907BD"/>
    <w:rsid w:val="00590863"/>
    <w:rsid w:val="00590BB1"/>
    <w:rsid w:val="00590EB0"/>
    <w:rsid w:val="0059188B"/>
    <w:rsid w:val="00591EA2"/>
    <w:rsid w:val="00591EE2"/>
    <w:rsid w:val="00592396"/>
    <w:rsid w:val="005939BE"/>
    <w:rsid w:val="00593EDC"/>
    <w:rsid w:val="00594A33"/>
    <w:rsid w:val="005953F4"/>
    <w:rsid w:val="005954ED"/>
    <w:rsid w:val="00595730"/>
    <w:rsid w:val="0059587A"/>
    <w:rsid w:val="00595F34"/>
    <w:rsid w:val="0059659E"/>
    <w:rsid w:val="00596621"/>
    <w:rsid w:val="00596BDA"/>
    <w:rsid w:val="005A0574"/>
    <w:rsid w:val="005A0915"/>
    <w:rsid w:val="005A0E03"/>
    <w:rsid w:val="005A1778"/>
    <w:rsid w:val="005A2D0B"/>
    <w:rsid w:val="005A402D"/>
    <w:rsid w:val="005A4AD4"/>
    <w:rsid w:val="005A4E11"/>
    <w:rsid w:val="005A50B9"/>
    <w:rsid w:val="005A5236"/>
    <w:rsid w:val="005A5C55"/>
    <w:rsid w:val="005A682C"/>
    <w:rsid w:val="005A7596"/>
    <w:rsid w:val="005A7946"/>
    <w:rsid w:val="005A7EBC"/>
    <w:rsid w:val="005B06B6"/>
    <w:rsid w:val="005B0791"/>
    <w:rsid w:val="005B0C7D"/>
    <w:rsid w:val="005B0CBB"/>
    <w:rsid w:val="005B177F"/>
    <w:rsid w:val="005B1E22"/>
    <w:rsid w:val="005B205D"/>
    <w:rsid w:val="005B2176"/>
    <w:rsid w:val="005B240D"/>
    <w:rsid w:val="005B2E5B"/>
    <w:rsid w:val="005B33FA"/>
    <w:rsid w:val="005B3AE5"/>
    <w:rsid w:val="005B4777"/>
    <w:rsid w:val="005B4BB4"/>
    <w:rsid w:val="005B4DC2"/>
    <w:rsid w:val="005B4FD7"/>
    <w:rsid w:val="005B5308"/>
    <w:rsid w:val="005B5D9D"/>
    <w:rsid w:val="005B6CD1"/>
    <w:rsid w:val="005B6ED4"/>
    <w:rsid w:val="005B70C9"/>
    <w:rsid w:val="005B79CD"/>
    <w:rsid w:val="005C0064"/>
    <w:rsid w:val="005C0305"/>
    <w:rsid w:val="005C0550"/>
    <w:rsid w:val="005C2300"/>
    <w:rsid w:val="005C24FA"/>
    <w:rsid w:val="005C3118"/>
    <w:rsid w:val="005C3433"/>
    <w:rsid w:val="005C4249"/>
    <w:rsid w:val="005C46D2"/>
    <w:rsid w:val="005C477A"/>
    <w:rsid w:val="005C483E"/>
    <w:rsid w:val="005C4AE2"/>
    <w:rsid w:val="005C4ED8"/>
    <w:rsid w:val="005C4F0C"/>
    <w:rsid w:val="005C50E4"/>
    <w:rsid w:val="005C56B1"/>
    <w:rsid w:val="005C5BEA"/>
    <w:rsid w:val="005C5D6A"/>
    <w:rsid w:val="005C6494"/>
    <w:rsid w:val="005C6A6B"/>
    <w:rsid w:val="005C6AD3"/>
    <w:rsid w:val="005D07FC"/>
    <w:rsid w:val="005D0A4F"/>
    <w:rsid w:val="005D1064"/>
    <w:rsid w:val="005D1FDC"/>
    <w:rsid w:val="005D1FEE"/>
    <w:rsid w:val="005D20A2"/>
    <w:rsid w:val="005D28A7"/>
    <w:rsid w:val="005D2B84"/>
    <w:rsid w:val="005D2BA0"/>
    <w:rsid w:val="005D2C48"/>
    <w:rsid w:val="005D2D8E"/>
    <w:rsid w:val="005D2F9F"/>
    <w:rsid w:val="005D327A"/>
    <w:rsid w:val="005D39EF"/>
    <w:rsid w:val="005D3B4D"/>
    <w:rsid w:val="005D3F91"/>
    <w:rsid w:val="005D3FE2"/>
    <w:rsid w:val="005D401E"/>
    <w:rsid w:val="005D4166"/>
    <w:rsid w:val="005D4B32"/>
    <w:rsid w:val="005D4E85"/>
    <w:rsid w:val="005D5525"/>
    <w:rsid w:val="005D5940"/>
    <w:rsid w:val="005D5FD5"/>
    <w:rsid w:val="005D615E"/>
    <w:rsid w:val="005D6257"/>
    <w:rsid w:val="005D69E8"/>
    <w:rsid w:val="005D6B9F"/>
    <w:rsid w:val="005D7090"/>
    <w:rsid w:val="005D72EB"/>
    <w:rsid w:val="005D7C43"/>
    <w:rsid w:val="005E059D"/>
    <w:rsid w:val="005E06BA"/>
    <w:rsid w:val="005E0F39"/>
    <w:rsid w:val="005E1065"/>
    <w:rsid w:val="005E12DE"/>
    <w:rsid w:val="005E164E"/>
    <w:rsid w:val="005E197F"/>
    <w:rsid w:val="005E1B72"/>
    <w:rsid w:val="005E269B"/>
    <w:rsid w:val="005E29D4"/>
    <w:rsid w:val="005E316A"/>
    <w:rsid w:val="005E359E"/>
    <w:rsid w:val="005E3890"/>
    <w:rsid w:val="005E3A96"/>
    <w:rsid w:val="005E3D51"/>
    <w:rsid w:val="005E437E"/>
    <w:rsid w:val="005E4A7E"/>
    <w:rsid w:val="005E593C"/>
    <w:rsid w:val="005E65E9"/>
    <w:rsid w:val="005E6C02"/>
    <w:rsid w:val="005E6C38"/>
    <w:rsid w:val="005E6C55"/>
    <w:rsid w:val="005E7299"/>
    <w:rsid w:val="005E7395"/>
    <w:rsid w:val="005E7AA7"/>
    <w:rsid w:val="005F030D"/>
    <w:rsid w:val="005F0475"/>
    <w:rsid w:val="005F07C7"/>
    <w:rsid w:val="005F0DDB"/>
    <w:rsid w:val="005F17AD"/>
    <w:rsid w:val="005F1F29"/>
    <w:rsid w:val="005F22C6"/>
    <w:rsid w:val="005F30A8"/>
    <w:rsid w:val="005F3567"/>
    <w:rsid w:val="005F3CDD"/>
    <w:rsid w:val="005F4223"/>
    <w:rsid w:val="005F45B4"/>
    <w:rsid w:val="005F49D3"/>
    <w:rsid w:val="005F4A57"/>
    <w:rsid w:val="005F53C6"/>
    <w:rsid w:val="005F54B1"/>
    <w:rsid w:val="005F59CE"/>
    <w:rsid w:val="005F6BE5"/>
    <w:rsid w:val="005F7AAA"/>
    <w:rsid w:val="005F7B9D"/>
    <w:rsid w:val="005F7E5F"/>
    <w:rsid w:val="00601371"/>
    <w:rsid w:val="00601668"/>
    <w:rsid w:val="00601AAB"/>
    <w:rsid w:val="00601C94"/>
    <w:rsid w:val="00601D18"/>
    <w:rsid w:val="00601E10"/>
    <w:rsid w:val="00601E57"/>
    <w:rsid w:val="0060204A"/>
    <w:rsid w:val="006023D3"/>
    <w:rsid w:val="00602635"/>
    <w:rsid w:val="0060375B"/>
    <w:rsid w:val="00603A8F"/>
    <w:rsid w:val="00603B7E"/>
    <w:rsid w:val="00604A9A"/>
    <w:rsid w:val="00604D65"/>
    <w:rsid w:val="006054DE"/>
    <w:rsid w:val="00605679"/>
    <w:rsid w:val="00605C22"/>
    <w:rsid w:val="00605D55"/>
    <w:rsid w:val="00605E01"/>
    <w:rsid w:val="00605E78"/>
    <w:rsid w:val="00606749"/>
    <w:rsid w:val="00606BA4"/>
    <w:rsid w:val="00607735"/>
    <w:rsid w:val="00607EB6"/>
    <w:rsid w:val="00610EB0"/>
    <w:rsid w:val="00611056"/>
    <w:rsid w:val="00611726"/>
    <w:rsid w:val="006117E0"/>
    <w:rsid w:val="00611BFD"/>
    <w:rsid w:val="00612110"/>
    <w:rsid w:val="00612558"/>
    <w:rsid w:val="00612A94"/>
    <w:rsid w:val="00613E5F"/>
    <w:rsid w:val="00614514"/>
    <w:rsid w:val="0061483F"/>
    <w:rsid w:val="00614EB0"/>
    <w:rsid w:val="00616308"/>
    <w:rsid w:val="00616627"/>
    <w:rsid w:val="00616F8C"/>
    <w:rsid w:val="0061704A"/>
    <w:rsid w:val="00617D10"/>
    <w:rsid w:val="00621143"/>
    <w:rsid w:val="00621ABB"/>
    <w:rsid w:val="00621DB2"/>
    <w:rsid w:val="00621FCD"/>
    <w:rsid w:val="00622049"/>
    <w:rsid w:val="00622E9C"/>
    <w:rsid w:val="006233C2"/>
    <w:rsid w:val="006238B4"/>
    <w:rsid w:val="006242B6"/>
    <w:rsid w:val="006243AD"/>
    <w:rsid w:val="00624633"/>
    <w:rsid w:val="0062487B"/>
    <w:rsid w:val="006253A1"/>
    <w:rsid w:val="00625766"/>
    <w:rsid w:val="00625AC4"/>
    <w:rsid w:val="00625F51"/>
    <w:rsid w:val="00626172"/>
    <w:rsid w:val="006261B4"/>
    <w:rsid w:val="006267CE"/>
    <w:rsid w:val="00626935"/>
    <w:rsid w:val="00626C2C"/>
    <w:rsid w:val="00626D6C"/>
    <w:rsid w:val="00627191"/>
    <w:rsid w:val="00627257"/>
    <w:rsid w:val="00627542"/>
    <w:rsid w:val="006277E5"/>
    <w:rsid w:val="00627BAC"/>
    <w:rsid w:val="00627DC8"/>
    <w:rsid w:val="00630228"/>
    <w:rsid w:val="0063034A"/>
    <w:rsid w:val="006305C9"/>
    <w:rsid w:val="0063071B"/>
    <w:rsid w:val="00630CA0"/>
    <w:rsid w:val="00630E95"/>
    <w:rsid w:val="0063139E"/>
    <w:rsid w:val="00632146"/>
    <w:rsid w:val="0063261E"/>
    <w:rsid w:val="006327DA"/>
    <w:rsid w:val="00632A10"/>
    <w:rsid w:val="00633F7C"/>
    <w:rsid w:val="006344CB"/>
    <w:rsid w:val="006359EB"/>
    <w:rsid w:val="00637017"/>
    <w:rsid w:val="006377C7"/>
    <w:rsid w:val="00640DEB"/>
    <w:rsid w:val="0064111F"/>
    <w:rsid w:val="00643E58"/>
    <w:rsid w:val="00644770"/>
    <w:rsid w:val="00645A5E"/>
    <w:rsid w:val="00646020"/>
    <w:rsid w:val="00646347"/>
    <w:rsid w:val="006464B0"/>
    <w:rsid w:val="0064666E"/>
    <w:rsid w:val="00646961"/>
    <w:rsid w:val="00646B5E"/>
    <w:rsid w:val="00646BAB"/>
    <w:rsid w:val="00646F59"/>
    <w:rsid w:val="006476C2"/>
    <w:rsid w:val="00647FEC"/>
    <w:rsid w:val="00650AEA"/>
    <w:rsid w:val="00650CB5"/>
    <w:rsid w:val="00650EF9"/>
    <w:rsid w:val="00651649"/>
    <w:rsid w:val="006517E9"/>
    <w:rsid w:val="006518DA"/>
    <w:rsid w:val="00651915"/>
    <w:rsid w:val="00651A16"/>
    <w:rsid w:val="00651FFF"/>
    <w:rsid w:val="0065272F"/>
    <w:rsid w:val="00652907"/>
    <w:rsid w:val="00652C00"/>
    <w:rsid w:val="00652D9F"/>
    <w:rsid w:val="006531C1"/>
    <w:rsid w:val="00654605"/>
    <w:rsid w:val="0065463B"/>
    <w:rsid w:val="0065464F"/>
    <w:rsid w:val="00654810"/>
    <w:rsid w:val="00654C8A"/>
    <w:rsid w:val="006550B9"/>
    <w:rsid w:val="00655744"/>
    <w:rsid w:val="0065582F"/>
    <w:rsid w:val="00655C9A"/>
    <w:rsid w:val="006567CE"/>
    <w:rsid w:val="00657B50"/>
    <w:rsid w:val="00657B99"/>
    <w:rsid w:val="00660594"/>
    <w:rsid w:val="00661207"/>
    <w:rsid w:val="00661467"/>
    <w:rsid w:val="00661C3E"/>
    <w:rsid w:val="00661C45"/>
    <w:rsid w:val="00663033"/>
    <w:rsid w:val="006633F8"/>
    <w:rsid w:val="00663C02"/>
    <w:rsid w:val="0066413D"/>
    <w:rsid w:val="00664630"/>
    <w:rsid w:val="00664B1F"/>
    <w:rsid w:val="00665052"/>
    <w:rsid w:val="00665320"/>
    <w:rsid w:val="006657D9"/>
    <w:rsid w:val="0066626A"/>
    <w:rsid w:val="00666471"/>
    <w:rsid w:val="00666BE3"/>
    <w:rsid w:val="00666CE9"/>
    <w:rsid w:val="00667293"/>
    <w:rsid w:val="0066730B"/>
    <w:rsid w:val="00667B2E"/>
    <w:rsid w:val="00670076"/>
    <w:rsid w:val="00670FB1"/>
    <w:rsid w:val="00671144"/>
    <w:rsid w:val="00671931"/>
    <w:rsid w:val="006719B4"/>
    <w:rsid w:val="006719BF"/>
    <w:rsid w:val="00672002"/>
    <w:rsid w:val="006722F7"/>
    <w:rsid w:val="006723B0"/>
    <w:rsid w:val="006727EC"/>
    <w:rsid w:val="0067284B"/>
    <w:rsid w:val="00672D9C"/>
    <w:rsid w:val="00672FDF"/>
    <w:rsid w:val="006732AA"/>
    <w:rsid w:val="00673398"/>
    <w:rsid w:val="0067341B"/>
    <w:rsid w:val="006752F2"/>
    <w:rsid w:val="00675387"/>
    <w:rsid w:val="00675DC4"/>
    <w:rsid w:val="00676B27"/>
    <w:rsid w:val="00676FC8"/>
    <w:rsid w:val="0068010D"/>
    <w:rsid w:val="00680B70"/>
    <w:rsid w:val="00680C3F"/>
    <w:rsid w:val="00680D04"/>
    <w:rsid w:val="00680F8A"/>
    <w:rsid w:val="00681157"/>
    <w:rsid w:val="006812B9"/>
    <w:rsid w:val="0068147E"/>
    <w:rsid w:val="0068193A"/>
    <w:rsid w:val="00681DE6"/>
    <w:rsid w:val="00682C0B"/>
    <w:rsid w:val="00682EA1"/>
    <w:rsid w:val="0068328D"/>
    <w:rsid w:val="00683329"/>
    <w:rsid w:val="00683792"/>
    <w:rsid w:val="00683CAE"/>
    <w:rsid w:val="006843B9"/>
    <w:rsid w:val="006848E9"/>
    <w:rsid w:val="00685713"/>
    <w:rsid w:val="006864A5"/>
    <w:rsid w:val="00686B3E"/>
    <w:rsid w:val="00686BE4"/>
    <w:rsid w:val="00686CA8"/>
    <w:rsid w:val="00687879"/>
    <w:rsid w:val="00687C8E"/>
    <w:rsid w:val="00687D35"/>
    <w:rsid w:val="006900D9"/>
    <w:rsid w:val="00690B9E"/>
    <w:rsid w:val="00691301"/>
    <w:rsid w:val="00691AC3"/>
    <w:rsid w:val="00692980"/>
    <w:rsid w:val="00692D92"/>
    <w:rsid w:val="006933FB"/>
    <w:rsid w:val="0069361E"/>
    <w:rsid w:val="00693A24"/>
    <w:rsid w:val="00694530"/>
    <w:rsid w:val="006946E6"/>
    <w:rsid w:val="006949D2"/>
    <w:rsid w:val="00694F65"/>
    <w:rsid w:val="00695370"/>
    <w:rsid w:val="006959B0"/>
    <w:rsid w:val="00695C2B"/>
    <w:rsid w:val="00695D2F"/>
    <w:rsid w:val="006964CD"/>
    <w:rsid w:val="006968C0"/>
    <w:rsid w:val="00696C31"/>
    <w:rsid w:val="00696C70"/>
    <w:rsid w:val="00696E6B"/>
    <w:rsid w:val="00697412"/>
    <w:rsid w:val="00697968"/>
    <w:rsid w:val="006A008F"/>
    <w:rsid w:val="006A1587"/>
    <w:rsid w:val="006A1615"/>
    <w:rsid w:val="006A1795"/>
    <w:rsid w:val="006A1914"/>
    <w:rsid w:val="006A1968"/>
    <w:rsid w:val="006A1CEA"/>
    <w:rsid w:val="006A3009"/>
    <w:rsid w:val="006A37C3"/>
    <w:rsid w:val="006A37FA"/>
    <w:rsid w:val="006A3897"/>
    <w:rsid w:val="006A399E"/>
    <w:rsid w:val="006A3A54"/>
    <w:rsid w:val="006A3D8D"/>
    <w:rsid w:val="006A3EE5"/>
    <w:rsid w:val="006A4EB9"/>
    <w:rsid w:val="006A5123"/>
    <w:rsid w:val="006A52AA"/>
    <w:rsid w:val="006A5BB2"/>
    <w:rsid w:val="006A5CE3"/>
    <w:rsid w:val="006A5DAE"/>
    <w:rsid w:val="006A5DFD"/>
    <w:rsid w:val="006A6201"/>
    <w:rsid w:val="006A65EE"/>
    <w:rsid w:val="006A6E22"/>
    <w:rsid w:val="006A6EC0"/>
    <w:rsid w:val="006A757A"/>
    <w:rsid w:val="006A7C68"/>
    <w:rsid w:val="006A7F40"/>
    <w:rsid w:val="006B026C"/>
    <w:rsid w:val="006B031D"/>
    <w:rsid w:val="006B0ACC"/>
    <w:rsid w:val="006B113F"/>
    <w:rsid w:val="006B14BD"/>
    <w:rsid w:val="006B1E8C"/>
    <w:rsid w:val="006B249A"/>
    <w:rsid w:val="006B2E13"/>
    <w:rsid w:val="006B31F9"/>
    <w:rsid w:val="006B380A"/>
    <w:rsid w:val="006B3951"/>
    <w:rsid w:val="006B41CF"/>
    <w:rsid w:val="006B41D2"/>
    <w:rsid w:val="006B458C"/>
    <w:rsid w:val="006B474C"/>
    <w:rsid w:val="006B4D60"/>
    <w:rsid w:val="006B4E84"/>
    <w:rsid w:val="006B5143"/>
    <w:rsid w:val="006B5267"/>
    <w:rsid w:val="006B5EBE"/>
    <w:rsid w:val="006B68DF"/>
    <w:rsid w:val="006B70FC"/>
    <w:rsid w:val="006B7F96"/>
    <w:rsid w:val="006C16E9"/>
    <w:rsid w:val="006C2252"/>
    <w:rsid w:val="006C2960"/>
    <w:rsid w:val="006C2EA7"/>
    <w:rsid w:val="006C4120"/>
    <w:rsid w:val="006C441F"/>
    <w:rsid w:val="006C560C"/>
    <w:rsid w:val="006C5AD5"/>
    <w:rsid w:val="006C5B05"/>
    <w:rsid w:val="006C5F8E"/>
    <w:rsid w:val="006C6181"/>
    <w:rsid w:val="006C64BD"/>
    <w:rsid w:val="006C6D46"/>
    <w:rsid w:val="006C6D6E"/>
    <w:rsid w:val="006C7182"/>
    <w:rsid w:val="006C7C43"/>
    <w:rsid w:val="006D0196"/>
    <w:rsid w:val="006D054D"/>
    <w:rsid w:val="006D132F"/>
    <w:rsid w:val="006D1F0E"/>
    <w:rsid w:val="006D21D8"/>
    <w:rsid w:val="006D2DEB"/>
    <w:rsid w:val="006D309E"/>
    <w:rsid w:val="006D3337"/>
    <w:rsid w:val="006D43B7"/>
    <w:rsid w:val="006D4C49"/>
    <w:rsid w:val="006D634E"/>
    <w:rsid w:val="006D678A"/>
    <w:rsid w:val="006D6F03"/>
    <w:rsid w:val="006D7232"/>
    <w:rsid w:val="006D7312"/>
    <w:rsid w:val="006D74C7"/>
    <w:rsid w:val="006D75E6"/>
    <w:rsid w:val="006D7755"/>
    <w:rsid w:val="006D79A0"/>
    <w:rsid w:val="006D7B84"/>
    <w:rsid w:val="006E0507"/>
    <w:rsid w:val="006E0744"/>
    <w:rsid w:val="006E0817"/>
    <w:rsid w:val="006E0B07"/>
    <w:rsid w:val="006E1723"/>
    <w:rsid w:val="006E1A82"/>
    <w:rsid w:val="006E1D17"/>
    <w:rsid w:val="006E2249"/>
    <w:rsid w:val="006E264B"/>
    <w:rsid w:val="006E2E4B"/>
    <w:rsid w:val="006E303D"/>
    <w:rsid w:val="006E37D0"/>
    <w:rsid w:val="006E4380"/>
    <w:rsid w:val="006E4478"/>
    <w:rsid w:val="006E4551"/>
    <w:rsid w:val="006E4709"/>
    <w:rsid w:val="006E4794"/>
    <w:rsid w:val="006E4B43"/>
    <w:rsid w:val="006E4C41"/>
    <w:rsid w:val="006E556E"/>
    <w:rsid w:val="006E5713"/>
    <w:rsid w:val="006E5DD9"/>
    <w:rsid w:val="006E6CAE"/>
    <w:rsid w:val="006E7360"/>
    <w:rsid w:val="006E759B"/>
    <w:rsid w:val="006E7A26"/>
    <w:rsid w:val="006E7EC3"/>
    <w:rsid w:val="006F0E9A"/>
    <w:rsid w:val="006F1349"/>
    <w:rsid w:val="006F2214"/>
    <w:rsid w:val="006F240B"/>
    <w:rsid w:val="006F2F38"/>
    <w:rsid w:val="006F3859"/>
    <w:rsid w:val="006F38E3"/>
    <w:rsid w:val="006F43DE"/>
    <w:rsid w:val="006F487B"/>
    <w:rsid w:val="006F48EC"/>
    <w:rsid w:val="006F4CCF"/>
    <w:rsid w:val="006F54D1"/>
    <w:rsid w:val="006F5DFE"/>
    <w:rsid w:val="006F5E9E"/>
    <w:rsid w:val="006F684A"/>
    <w:rsid w:val="006F7761"/>
    <w:rsid w:val="007003E1"/>
    <w:rsid w:val="007004B6"/>
    <w:rsid w:val="00700928"/>
    <w:rsid w:val="007017AE"/>
    <w:rsid w:val="00701EC7"/>
    <w:rsid w:val="00702299"/>
    <w:rsid w:val="007025A9"/>
    <w:rsid w:val="007026E5"/>
    <w:rsid w:val="007031B7"/>
    <w:rsid w:val="00703C0F"/>
    <w:rsid w:val="00703E63"/>
    <w:rsid w:val="00704974"/>
    <w:rsid w:val="00704A3B"/>
    <w:rsid w:val="00704C49"/>
    <w:rsid w:val="00704D14"/>
    <w:rsid w:val="0070528A"/>
    <w:rsid w:val="00705772"/>
    <w:rsid w:val="00705DAF"/>
    <w:rsid w:val="00706851"/>
    <w:rsid w:val="00707238"/>
    <w:rsid w:val="0071019F"/>
    <w:rsid w:val="00710958"/>
    <w:rsid w:val="00710DE3"/>
    <w:rsid w:val="007111DE"/>
    <w:rsid w:val="007113C1"/>
    <w:rsid w:val="0071156B"/>
    <w:rsid w:val="00711802"/>
    <w:rsid w:val="007118CA"/>
    <w:rsid w:val="00711EE2"/>
    <w:rsid w:val="007121D1"/>
    <w:rsid w:val="007126FF"/>
    <w:rsid w:val="00713188"/>
    <w:rsid w:val="00713294"/>
    <w:rsid w:val="00713CF5"/>
    <w:rsid w:val="00713DD0"/>
    <w:rsid w:val="007143F4"/>
    <w:rsid w:val="007145FC"/>
    <w:rsid w:val="007147FE"/>
    <w:rsid w:val="00714A10"/>
    <w:rsid w:val="00714E90"/>
    <w:rsid w:val="007150E3"/>
    <w:rsid w:val="00715342"/>
    <w:rsid w:val="0071581C"/>
    <w:rsid w:val="00715D0B"/>
    <w:rsid w:val="00716520"/>
    <w:rsid w:val="007166B9"/>
    <w:rsid w:val="00716BE8"/>
    <w:rsid w:val="00716ED0"/>
    <w:rsid w:val="0071725F"/>
    <w:rsid w:val="00717F9B"/>
    <w:rsid w:val="00721057"/>
    <w:rsid w:val="007210A8"/>
    <w:rsid w:val="007210CD"/>
    <w:rsid w:val="0072153F"/>
    <w:rsid w:val="007218B3"/>
    <w:rsid w:val="007220D4"/>
    <w:rsid w:val="00722397"/>
    <w:rsid w:val="00722F47"/>
    <w:rsid w:val="00723F34"/>
    <w:rsid w:val="00724126"/>
    <w:rsid w:val="007241D7"/>
    <w:rsid w:val="0072465B"/>
    <w:rsid w:val="0072481F"/>
    <w:rsid w:val="00726559"/>
    <w:rsid w:val="007268E2"/>
    <w:rsid w:val="007279C4"/>
    <w:rsid w:val="00727C0C"/>
    <w:rsid w:val="007300EB"/>
    <w:rsid w:val="00730130"/>
    <w:rsid w:val="00730245"/>
    <w:rsid w:val="00730631"/>
    <w:rsid w:val="00730CAD"/>
    <w:rsid w:val="00730D73"/>
    <w:rsid w:val="0073135B"/>
    <w:rsid w:val="007315D3"/>
    <w:rsid w:val="007319EA"/>
    <w:rsid w:val="00731BAE"/>
    <w:rsid w:val="00731E6F"/>
    <w:rsid w:val="00732646"/>
    <w:rsid w:val="00732C03"/>
    <w:rsid w:val="007332E3"/>
    <w:rsid w:val="00733FA1"/>
    <w:rsid w:val="007340FA"/>
    <w:rsid w:val="00734ADB"/>
    <w:rsid w:val="00734F5B"/>
    <w:rsid w:val="00735E6D"/>
    <w:rsid w:val="00736B74"/>
    <w:rsid w:val="0073720D"/>
    <w:rsid w:val="007375D7"/>
    <w:rsid w:val="00737C3E"/>
    <w:rsid w:val="007401F8"/>
    <w:rsid w:val="00740461"/>
    <w:rsid w:val="0074165B"/>
    <w:rsid w:val="00741844"/>
    <w:rsid w:val="00741A10"/>
    <w:rsid w:val="00741AD2"/>
    <w:rsid w:val="00742700"/>
    <w:rsid w:val="0074313D"/>
    <w:rsid w:val="00743208"/>
    <w:rsid w:val="00744007"/>
    <w:rsid w:val="00744739"/>
    <w:rsid w:val="0074554A"/>
    <w:rsid w:val="00747346"/>
    <w:rsid w:val="00747531"/>
    <w:rsid w:val="007477DB"/>
    <w:rsid w:val="00747A70"/>
    <w:rsid w:val="00747B35"/>
    <w:rsid w:val="00751016"/>
    <w:rsid w:val="007510E4"/>
    <w:rsid w:val="0075144C"/>
    <w:rsid w:val="0075144D"/>
    <w:rsid w:val="0075150F"/>
    <w:rsid w:val="007515E4"/>
    <w:rsid w:val="00751AD5"/>
    <w:rsid w:val="00752036"/>
    <w:rsid w:val="00752774"/>
    <w:rsid w:val="0075377E"/>
    <w:rsid w:val="00753EEB"/>
    <w:rsid w:val="0075408D"/>
    <w:rsid w:val="007554B0"/>
    <w:rsid w:val="007555C8"/>
    <w:rsid w:val="0075624E"/>
    <w:rsid w:val="007574B8"/>
    <w:rsid w:val="007575B2"/>
    <w:rsid w:val="007579B5"/>
    <w:rsid w:val="00757CB0"/>
    <w:rsid w:val="007614C8"/>
    <w:rsid w:val="007617BE"/>
    <w:rsid w:val="00762BC2"/>
    <w:rsid w:val="00762FFF"/>
    <w:rsid w:val="00763B70"/>
    <w:rsid w:val="00764ED4"/>
    <w:rsid w:val="00764FD2"/>
    <w:rsid w:val="00765D27"/>
    <w:rsid w:val="00766809"/>
    <w:rsid w:val="00766900"/>
    <w:rsid w:val="00767093"/>
    <w:rsid w:val="00767189"/>
    <w:rsid w:val="007671F4"/>
    <w:rsid w:val="007672E9"/>
    <w:rsid w:val="0076756A"/>
    <w:rsid w:val="00767C48"/>
    <w:rsid w:val="00770303"/>
    <w:rsid w:val="007703D0"/>
    <w:rsid w:val="00770750"/>
    <w:rsid w:val="007715B1"/>
    <w:rsid w:val="007715E4"/>
    <w:rsid w:val="00771767"/>
    <w:rsid w:val="00771929"/>
    <w:rsid w:val="00771A16"/>
    <w:rsid w:val="0077235B"/>
    <w:rsid w:val="00772426"/>
    <w:rsid w:val="00772E57"/>
    <w:rsid w:val="0077372B"/>
    <w:rsid w:val="00773F67"/>
    <w:rsid w:val="00774142"/>
    <w:rsid w:val="00774163"/>
    <w:rsid w:val="007744E4"/>
    <w:rsid w:val="00776320"/>
    <w:rsid w:val="00776C8C"/>
    <w:rsid w:val="007770E3"/>
    <w:rsid w:val="0077756E"/>
    <w:rsid w:val="0077774B"/>
    <w:rsid w:val="00777E7D"/>
    <w:rsid w:val="007805E8"/>
    <w:rsid w:val="00780757"/>
    <w:rsid w:val="00780B5F"/>
    <w:rsid w:val="00780F35"/>
    <w:rsid w:val="00780F7F"/>
    <w:rsid w:val="007813DE"/>
    <w:rsid w:val="00782441"/>
    <w:rsid w:val="00782900"/>
    <w:rsid w:val="00782A1A"/>
    <w:rsid w:val="0078320C"/>
    <w:rsid w:val="00783576"/>
    <w:rsid w:val="00784814"/>
    <w:rsid w:val="00785413"/>
    <w:rsid w:val="0078639D"/>
    <w:rsid w:val="007866CE"/>
    <w:rsid w:val="007869C0"/>
    <w:rsid w:val="00787483"/>
    <w:rsid w:val="007879B6"/>
    <w:rsid w:val="0079054C"/>
    <w:rsid w:val="007905E7"/>
    <w:rsid w:val="00790759"/>
    <w:rsid w:val="00790C0B"/>
    <w:rsid w:val="007915DF"/>
    <w:rsid w:val="007918FD"/>
    <w:rsid w:val="00791A9C"/>
    <w:rsid w:val="00791BBC"/>
    <w:rsid w:val="00791F7E"/>
    <w:rsid w:val="0079251F"/>
    <w:rsid w:val="00792A9B"/>
    <w:rsid w:val="007932C7"/>
    <w:rsid w:val="00793978"/>
    <w:rsid w:val="00793A3C"/>
    <w:rsid w:val="007943A2"/>
    <w:rsid w:val="007948A3"/>
    <w:rsid w:val="00794991"/>
    <w:rsid w:val="00794CB7"/>
    <w:rsid w:val="00795138"/>
    <w:rsid w:val="00795527"/>
    <w:rsid w:val="00795A6A"/>
    <w:rsid w:val="00795F1D"/>
    <w:rsid w:val="00795F8F"/>
    <w:rsid w:val="00796D50"/>
    <w:rsid w:val="00797666"/>
    <w:rsid w:val="00797BAE"/>
    <w:rsid w:val="00797D31"/>
    <w:rsid w:val="00797E9E"/>
    <w:rsid w:val="00797EAA"/>
    <w:rsid w:val="007A0087"/>
    <w:rsid w:val="007A1A7E"/>
    <w:rsid w:val="007A1D55"/>
    <w:rsid w:val="007A1DD7"/>
    <w:rsid w:val="007A20FC"/>
    <w:rsid w:val="007A257B"/>
    <w:rsid w:val="007A32C5"/>
    <w:rsid w:val="007A3672"/>
    <w:rsid w:val="007A3683"/>
    <w:rsid w:val="007A3ADD"/>
    <w:rsid w:val="007A44CD"/>
    <w:rsid w:val="007A511F"/>
    <w:rsid w:val="007A53B7"/>
    <w:rsid w:val="007A5432"/>
    <w:rsid w:val="007A5C16"/>
    <w:rsid w:val="007A5D2B"/>
    <w:rsid w:val="007A5D61"/>
    <w:rsid w:val="007A5F8E"/>
    <w:rsid w:val="007A638C"/>
    <w:rsid w:val="007A762D"/>
    <w:rsid w:val="007B0150"/>
    <w:rsid w:val="007B0D90"/>
    <w:rsid w:val="007B15F4"/>
    <w:rsid w:val="007B1A73"/>
    <w:rsid w:val="007B1EAB"/>
    <w:rsid w:val="007B1F58"/>
    <w:rsid w:val="007B22F9"/>
    <w:rsid w:val="007B24D3"/>
    <w:rsid w:val="007B25E1"/>
    <w:rsid w:val="007B2B12"/>
    <w:rsid w:val="007B3706"/>
    <w:rsid w:val="007B37D3"/>
    <w:rsid w:val="007B4313"/>
    <w:rsid w:val="007B4750"/>
    <w:rsid w:val="007B4AC4"/>
    <w:rsid w:val="007B5708"/>
    <w:rsid w:val="007B5B23"/>
    <w:rsid w:val="007B63F4"/>
    <w:rsid w:val="007B6FBA"/>
    <w:rsid w:val="007B7123"/>
    <w:rsid w:val="007B75E3"/>
    <w:rsid w:val="007C09C8"/>
    <w:rsid w:val="007C1478"/>
    <w:rsid w:val="007C2215"/>
    <w:rsid w:val="007C2572"/>
    <w:rsid w:val="007C263A"/>
    <w:rsid w:val="007C2FEB"/>
    <w:rsid w:val="007C30A2"/>
    <w:rsid w:val="007C329B"/>
    <w:rsid w:val="007C3EA0"/>
    <w:rsid w:val="007C5544"/>
    <w:rsid w:val="007C55B9"/>
    <w:rsid w:val="007C5E94"/>
    <w:rsid w:val="007C6297"/>
    <w:rsid w:val="007C62FA"/>
    <w:rsid w:val="007C6343"/>
    <w:rsid w:val="007C711F"/>
    <w:rsid w:val="007C7A87"/>
    <w:rsid w:val="007D02EB"/>
    <w:rsid w:val="007D045A"/>
    <w:rsid w:val="007D09D8"/>
    <w:rsid w:val="007D14BC"/>
    <w:rsid w:val="007D14CD"/>
    <w:rsid w:val="007D216C"/>
    <w:rsid w:val="007D251C"/>
    <w:rsid w:val="007D2699"/>
    <w:rsid w:val="007D307A"/>
    <w:rsid w:val="007D32CC"/>
    <w:rsid w:val="007D3387"/>
    <w:rsid w:val="007D356B"/>
    <w:rsid w:val="007D36B9"/>
    <w:rsid w:val="007D41D9"/>
    <w:rsid w:val="007D4471"/>
    <w:rsid w:val="007D4599"/>
    <w:rsid w:val="007D5910"/>
    <w:rsid w:val="007D5DE7"/>
    <w:rsid w:val="007D61E4"/>
    <w:rsid w:val="007D64CD"/>
    <w:rsid w:val="007D65FE"/>
    <w:rsid w:val="007D67BB"/>
    <w:rsid w:val="007D6837"/>
    <w:rsid w:val="007D71FF"/>
    <w:rsid w:val="007D720E"/>
    <w:rsid w:val="007D7389"/>
    <w:rsid w:val="007D79C8"/>
    <w:rsid w:val="007E0172"/>
    <w:rsid w:val="007E0F2F"/>
    <w:rsid w:val="007E1FE9"/>
    <w:rsid w:val="007E23B8"/>
    <w:rsid w:val="007E257E"/>
    <w:rsid w:val="007E2B9A"/>
    <w:rsid w:val="007E343F"/>
    <w:rsid w:val="007E4517"/>
    <w:rsid w:val="007E5381"/>
    <w:rsid w:val="007E6C4A"/>
    <w:rsid w:val="007E727F"/>
    <w:rsid w:val="007E7498"/>
    <w:rsid w:val="007E789E"/>
    <w:rsid w:val="007F017B"/>
    <w:rsid w:val="007F0EC3"/>
    <w:rsid w:val="007F1270"/>
    <w:rsid w:val="007F1B09"/>
    <w:rsid w:val="007F2845"/>
    <w:rsid w:val="007F2FB3"/>
    <w:rsid w:val="007F3288"/>
    <w:rsid w:val="007F3567"/>
    <w:rsid w:val="007F363B"/>
    <w:rsid w:val="007F3B57"/>
    <w:rsid w:val="007F3D76"/>
    <w:rsid w:val="007F45F6"/>
    <w:rsid w:val="007F48D2"/>
    <w:rsid w:val="007F4A2E"/>
    <w:rsid w:val="007F4F25"/>
    <w:rsid w:val="007F546F"/>
    <w:rsid w:val="007F5546"/>
    <w:rsid w:val="007F5BC3"/>
    <w:rsid w:val="007F5CAE"/>
    <w:rsid w:val="007F637E"/>
    <w:rsid w:val="007F6E0C"/>
    <w:rsid w:val="007F718A"/>
    <w:rsid w:val="007F7833"/>
    <w:rsid w:val="007F7B5B"/>
    <w:rsid w:val="00800820"/>
    <w:rsid w:val="00800D67"/>
    <w:rsid w:val="00800FBA"/>
    <w:rsid w:val="00801FA1"/>
    <w:rsid w:val="00802B59"/>
    <w:rsid w:val="00803E26"/>
    <w:rsid w:val="00804B2F"/>
    <w:rsid w:val="008053C0"/>
    <w:rsid w:val="00805B99"/>
    <w:rsid w:val="00805BF9"/>
    <w:rsid w:val="0080693C"/>
    <w:rsid w:val="00806CD4"/>
    <w:rsid w:val="0080755F"/>
    <w:rsid w:val="008075C0"/>
    <w:rsid w:val="00807641"/>
    <w:rsid w:val="00807C6D"/>
    <w:rsid w:val="0081000C"/>
    <w:rsid w:val="0081024B"/>
    <w:rsid w:val="008104CA"/>
    <w:rsid w:val="00810B08"/>
    <w:rsid w:val="00810F4F"/>
    <w:rsid w:val="00811F39"/>
    <w:rsid w:val="008134F0"/>
    <w:rsid w:val="0081354D"/>
    <w:rsid w:val="00813784"/>
    <w:rsid w:val="00813C65"/>
    <w:rsid w:val="0081437B"/>
    <w:rsid w:val="0081469F"/>
    <w:rsid w:val="008149CC"/>
    <w:rsid w:val="00814EE6"/>
    <w:rsid w:val="00815F2A"/>
    <w:rsid w:val="008163E1"/>
    <w:rsid w:val="00816610"/>
    <w:rsid w:val="0081697D"/>
    <w:rsid w:val="00816C1A"/>
    <w:rsid w:val="00816C46"/>
    <w:rsid w:val="008172FF"/>
    <w:rsid w:val="00817F47"/>
    <w:rsid w:val="008200CB"/>
    <w:rsid w:val="00820174"/>
    <w:rsid w:val="008202FA"/>
    <w:rsid w:val="008204FE"/>
    <w:rsid w:val="00820E4E"/>
    <w:rsid w:val="0082126E"/>
    <w:rsid w:val="008225A1"/>
    <w:rsid w:val="00823432"/>
    <w:rsid w:val="00823460"/>
    <w:rsid w:val="00823613"/>
    <w:rsid w:val="0082372A"/>
    <w:rsid w:val="0082502E"/>
    <w:rsid w:val="00825A4D"/>
    <w:rsid w:val="00825A7C"/>
    <w:rsid w:val="008262F4"/>
    <w:rsid w:val="0082695C"/>
    <w:rsid w:val="0082718B"/>
    <w:rsid w:val="008273CE"/>
    <w:rsid w:val="00827439"/>
    <w:rsid w:val="00827A25"/>
    <w:rsid w:val="00827FE4"/>
    <w:rsid w:val="00830630"/>
    <w:rsid w:val="00830844"/>
    <w:rsid w:val="008319EB"/>
    <w:rsid w:val="00831E8D"/>
    <w:rsid w:val="00832088"/>
    <w:rsid w:val="00832141"/>
    <w:rsid w:val="00832C67"/>
    <w:rsid w:val="00833DC7"/>
    <w:rsid w:val="008345C9"/>
    <w:rsid w:val="0083469B"/>
    <w:rsid w:val="00834E89"/>
    <w:rsid w:val="00834EE9"/>
    <w:rsid w:val="00834FDC"/>
    <w:rsid w:val="00835046"/>
    <w:rsid w:val="008350FC"/>
    <w:rsid w:val="008360BC"/>
    <w:rsid w:val="00836CE5"/>
    <w:rsid w:val="008373BB"/>
    <w:rsid w:val="00837EBA"/>
    <w:rsid w:val="00840237"/>
    <w:rsid w:val="0084046B"/>
    <w:rsid w:val="0084099E"/>
    <w:rsid w:val="00840DA4"/>
    <w:rsid w:val="00840DCB"/>
    <w:rsid w:val="0084155D"/>
    <w:rsid w:val="008424B9"/>
    <w:rsid w:val="0084350D"/>
    <w:rsid w:val="00843510"/>
    <w:rsid w:val="00843908"/>
    <w:rsid w:val="008446EE"/>
    <w:rsid w:val="00844A06"/>
    <w:rsid w:val="00844A44"/>
    <w:rsid w:val="008451C8"/>
    <w:rsid w:val="00845C05"/>
    <w:rsid w:val="008460A2"/>
    <w:rsid w:val="00846701"/>
    <w:rsid w:val="008473CB"/>
    <w:rsid w:val="00847A06"/>
    <w:rsid w:val="00847A83"/>
    <w:rsid w:val="00850374"/>
    <w:rsid w:val="0085046E"/>
    <w:rsid w:val="00850582"/>
    <w:rsid w:val="008514E5"/>
    <w:rsid w:val="008524F0"/>
    <w:rsid w:val="0085286D"/>
    <w:rsid w:val="00853397"/>
    <w:rsid w:val="008538BC"/>
    <w:rsid w:val="008539CE"/>
    <w:rsid w:val="00853C61"/>
    <w:rsid w:val="00853F62"/>
    <w:rsid w:val="008541C4"/>
    <w:rsid w:val="00854BE5"/>
    <w:rsid w:val="00855314"/>
    <w:rsid w:val="00855395"/>
    <w:rsid w:val="00855481"/>
    <w:rsid w:val="008554A5"/>
    <w:rsid w:val="008565B9"/>
    <w:rsid w:val="00856671"/>
    <w:rsid w:val="00856B02"/>
    <w:rsid w:val="0085705C"/>
    <w:rsid w:val="008600F6"/>
    <w:rsid w:val="008609F0"/>
    <w:rsid w:val="00860C38"/>
    <w:rsid w:val="00860D73"/>
    <w:rsid w:val="00861A5F"/>
    <w:rsid w:val="00861CAE"/>
    <w:rsid w:val="00862901"/>
    <w:rsid w:val="00862D90"/>
    <w:rsid w:val="00863601"/>
    <w:rsid w:val="00863A4D"/>
    <w:rsid w:val="00863F74"/>
    <w:rsid w:val="00864C08"/>
    <w:rsid w:val="00865049"/>
    <w:rsid w:val="00865380"/>
    <w:rsid w:val="00865595"/>
    <w:rsid w:val="00865609"/>
    <w:rsid w:val="00866851"/>
    <w:rsid w:val="00870AC7"/>
    <w:rsid w:val="00870BBA"/>
    <w:rsid w:val="00871768"/>
    <w:rsid w:val="00871E11"/>
    <w:rsid w:val="00871F6C"/>
    <w:rsid w:val="00872163"/>
    <w:rsid w:val="008725C3"/>
    <w:rsid w:val="008726BB"/>
    <w:rsid w:val="00872B63"/>
    <w:rsid w:val="00872EF6"/>
    <w:rsid w:val="00873048"/>
    <w:rsid w:val="008732B0"/>
    <w:rsid w:val="008738A0"/>
    <w:rsid w:val="00873BBE"/>
    <w:rsid w:val="00873CAE"/>
    <w:rsid w:val="00874A2D"/>
    <w:rsid w:val="00874BEC"/>
    <w:rsid w:val="00875128"/>
    <w:rsid w:val="00875927"/>
    <w:rsid w:val="00875C30"/>
    <w:rsid w:val="00877924"/>
    <w:rsid w:val="00880674"/>
    <w:rsid w:val="008811C9"/>
    <w:rsid w:val="0088196A"/>
    <w:rsid w:val="00881C44"/>
    <w:rsid w:val="00882285"/>
    <w:rsid w:val="0088231D"/>
    <w:rsid w:val="0088267F"/>
    <w:rsid w:val="0088288B"/>
    <w:rsid w:val="00883D7F"/>
    <w:rsid w:val="00884303"/>
    <w:rsid w:val="008846DA"/>
    <w:rsid w:val="0088494E"/>
    <w:rsid w:val="0088693F"/>
    <w:rsid w:val="008869CB"/>
    <w:rsid w:val="0088749E"/>
    <w:rsid w:val="00887F2B"/>
    <w:rsid w:val="00887F83"/>
    <w:rsid w:val="0089067E"/>
    <w:rsid w:val="00890872"/>
    <w:rsid w:val="00890915"/>
    <w:rsid w:val="0089098D"/>
    <w:rsid w:val="00890D46"/>
    <w:rsid w:val="00890D62"/>
    <w:rsid w:val="00891054"/>
    <w:rsid w:val="0089177E"/>
    <w:rsid w:val="008926D9"/>
    <w:rsid w:val="00893F93"/>
    <w:rsid w:val="008947EF"/>
    <w:rsid w:val="00894963"/>
    <w:rsid w:val="008965E9"/>
    <w:rsid w:val="00896C85"/>
    <w:rsid w:val="00897391"/>
    <w:rsid w:val="008974E3"/>
    <w:rsid w:val="008974F0"/>
    <w:rsid w:val="008A0987"/>
    <w:rsid w:val="008A15E1"/>
    <w:rsid w:val="008A18CF"/>
    <w:rsid w:val="008A19E8"/>
    <w:rsid w:val="008A1CA6"/>
    <w:rsid w:val="008A1DD2"/>
    <w:rsid w:val="008A30B7"/>
    <w:rsid w:val="008A3912"/>
    <w:rsid w:val="008A4F7A"/>
    <w:rsid w:val="008A51D1"/>
    <w:rsid w:val="008A5AFD"/>
    <w:rsid w:val="008A6589"/>
    <w:rsid w:val="008A7033"/>
    <w:rsid w:val="008A74FD"/>
    <w:rsid w:val="008A782A"/>
    <w:rsid w:val="008A7A19"/>
    <w:rsid w:val="008B11A5"/>
    <w:rsid w:val="008B11A9"/>
    <w:rsid w:val="008B1413"/>
    <w:rsid w:val="008B175F"/>
    <w:rsid w:val="008B19C5"/>
    <w:rsid w:val="008B1D8E"/>
    <w:rsid w:val="008B1EB3"/>
    <w:rsid w:val="008B27AA"/>
    <w:rsid w:val="008B2DF5"/>
    <w:rsid w:val="008B355D"/>
    <w:rsid w:val="008B45BC"/>
    <w:rsid w:val="008B569E"/>
    <w:rsid w:val="008B601E"/>
    <w:rsid w:val="008B6065"/>
    <w:rsid w:val="008B61D2"/>
    <w:rsid w:val="008B67BC"/>
    <w:rsid w:val="008B68D6"/>
    <w:rsid w:val="008B6A7E"/>
    <w:rsid w:val="008B7A15"/>
    <w:rsid w:val="008C0966"/>
    <w:rsid w:val="008C1785"/>
    <w:rsid w:val="008C2A04"/>
    <w:rsid w:val="008C2C10"/>
    <w:rsid w:val="008C3306"/>
    <w:rsid w:val="008C388D"/>
    <w:rsid w:val="008C4544"/>
    <w:rsid w:val="008C4988"/>
    <w:rsid w:val="008C4AB9"/>
    <w:rsid w:val="008C4D12"/>
    <w:rsid w:val="008C4F76"/>
    <w:rsid w:val="008C64F0"/>
    <w:rsid w:val="008C663B"/>
    <w:rsid w:val="008C6916"/>
    <w:rsid w:val="008C6978"/>
    <w:rsid w:val="008C6B9D"/>
    <w:rsid w:val="008C7103"/>
    <w:rsid w:val="008C718A"/>
    <w:rsid w:val="008C7386"/>
    <w:rsid w:val="008D0554"/>
    <w:rsid w:val="008D148F"/>
    <w:rsid w:val="008D1686"/>
    <w:rsid w:val="008D1B3C"/>
    <w:rsid w:val="008D239D"/>
    <w:rsid w:val="008D3349"/>
    <w:rsid w:val="008D3886"/>
    <w:rsid w:val="008D3C58"/>
    <w:rsid w:val="008D4051"/>
    <w:rsid w:val="008D53FE"/>
    <w:rsid w:val="008D5D5E"/>
    <w:rsid w:val="008D6153"/>
    <w:rsid w:val="008D6D4F"/>
    <w:rsid w:val="008D7434"/>
    <w:rsid w:val="008D7AA0"/>
    <w:rsid w:val="008E034A"/>
    <w:rsid w:val="008E0E8A"/>
    <w:rsid w:val="008E1142"/>
    <w:rsid w:val="008E1260"/>
    <w:rsid w:val="008E1762"/>
    <w:rsid w:val="008E17A3"/>
    <w:rsid w:val="008E185B"/>
    <w:rsid w:val="008E1AB7"/>
    <w:rsid w:val="008E1E7F"/>
    <w:rsid w:val="008E2372"/>
    <w:rsid w:val="008E24ED"/>
    <w:rsid w:val="008E260B"/>
    <w:rsid w:val="008E2A85"/>
    <w:rsid w:val="008E2E4E"/>
    <w:rsid w:val="008E3244"/>
    <w:rsid w:val="008E336B"/>
    <w:rsid w:val="008E3B8C"/>
    <w:rsid w:val="008E3CAB"/>
    <w:rsid w:val="008E410B"/>
    <w:rsid w:val="008E4376"/>
    <w:rsid w:val="008E4431"/>
    <w:rsid w:val="008E4AAF"/>
    <w:rsid w:val="008E4E40"/>
    <w:rsid w:val="008E6493"/>
    <w:rsid w:val="008E6764"/>
    <w:rsid w:val="008E7149"/>
    <w:rsid w:val="008E78CD"/>
    <w:rsid w:val="008F1A2D"/>
    <w:rsid w:val="008F264D"/>
    <w:rsid w:val="008F26DA"/>
    <w:rsid w:val="008F28E7"/>
    <w:rsid w:val="008F295B"/>
    <w:rsid w:val="008F35A8"/>
    <w:rsid w:val="008F3AEB"/>
    <w:rsid w:val="008F429E"/>
    <w:rsid w:val="008F4980"/>
    <w:rsid w:val="008F4E0E"/>
    <w:rsid w:val="008F5165"/>
    <w:rsid w:val="008F56FF"/>
    <w:rsid w:val="008F5713"/>
    <w:rsid w:val="008F62C6"/>
    <w:rsid w:val="008F6653"/>
    <w:rsid w:val="008F68BF"/>
    <w:rsid w:val="008F7A72"/>
    <w:rsid w:val="00900010"/>
    <w:rsid w:val="009007F5"/>
    <w:rsid w:val="00900D65"/>
    <w:rsid w:val="00903495"/>
    <w:rsid w:val="0090358F"/>
    <w:rsid w:val="0090379F"/>
    <w:rsid w:val="00903DFB"/>
    <w:rsid w:val="00905238"/>
    <w:rsid w:val="009052BE"/>
    <w:rsid w:val="00905929"/>
    <w:rsid w:val="0090592C"/>
    <w:rsid w:val="00905A6C"/>
    <w:rsid w:val="009063E2"/>
    <w:rsid w:val="009066CD"/>
    <w:rsid w:val="00906AD0"/>
    <w:rsid w:val="00906AD4"/>
    <w:rsid w:val="00906DD3"/>
    <w:rsid w:val="00906F84"/>
    <w:rsid w:val="0090720F"/>
    <w:rsid w:val="009074F1"/>
    <w:rsid w:val="009076BD"/>
    <w:rsid w:val="00910402"/>
    <w:rsid w:val="00910DB7"/>
    <w:rsid w:val="00911820"/>
    <w:rsid w:val="00911893"/>
    <w:rsid w:val="00911E87"/>
    <w:rsid w:val="00912BBD"/>
    <w:rsid w:val="00912BF5"/>
    <w:rsid w:val="009140CA"/>
    <w:rsid w:val="00914165"/>
    <w:rsid w:val="0091441D"/>
    <w:rsid w:val="009147BA"/>
    <w:rsid w:val="00915374"/>
    <w:rsid w:val="009155B7"/>
    <w:rsid w:val="00916049"/>
    <w:rsid w:val="009167DC"/>
    <w:rsid w:val="0091682B"/>
    <w:rsid w:val="00916944"/>
    <w:rsid w:val="00916DB0"/>
    <w:rsid w:val="009176F3"/>
    <w:rsid w:val="0091770E"/>
    <w:rsid w:val="00920305"/>
    <w:rsid w:val="00920312"/>
    <w:rsid w:val="0092047D"/>
    <w:rsid w:val="00920C6B"/>
    <w:rsid w:val="00921142"/>
    <w:rsid w:val="009211D4"/>
    <w:rsid w:val="00921DF8"/>
    <w:rsid w:val="00921E82"/>
    <w:rsid w:val="0092249E"/>
    <w:rsid w:val="00922AF2"/>
    <w:rsid w:val="00922C51"/>
    <w:rsid w:val="009235D8"/>
    <w:rsid w:val="009253EE"/>
    <w:rsid w:val="009256F6"/>
    <w:rsid w:val="009261AE"/>
    <w:rsid w:val="009261C2"/>
    <w:rsid w:val="00926665"/>
    <w:rsid w:val="00926890"/>
    <w:rsid w:val="00926F53"/>
    <w:rsid w:val="009270B9"/>
    <w:rsid w:val="00927146"/>
    <w:rsid w:val="00927817"/>
    <w:rsid w:val="00927D09"/>
    <w:rsid w:val="009300F3"/>
    <w:rsid w:val="00930121"/>
    <w:rsid w:val="0093053C"/>
    <w:rsid w:val="0093094B"/>
    <w:rsid w:val="00930A0E"/>
    <w:rsid w:val="00930BA1"/>
    <w:rsid w:val="00931977"/>
    <w:rsid w:val="0093200E"/>
    <w:rsid w:val="0093289B"/>
    <w:rsid w:val="00932B1C"/>
    <w:rsid w:val="00933339"/>
    <w:rsid w:val="0093384C"/>
    <w:rsid w:val="00933D01"/>
    <w:rsid w:val="00934030"/>
    <w:rsid w:val="00934685"/>
    <w:rsid w:val="00936DCA"/>
    <w:rsid w:val="00937F15"/>
    <w:rsid w:val="00941374"/>
    <w:rsid w:val="009417A9"/>
    <w:rsid w:val="009418D7"/>
    <w:rsid w:val="00941BCE"/>
    <w:rsid w:val="00942645"/>
    <w:rsid w:val="009426E8"/>
    <w:rsid w:val="00942FD1"/>
    <w:rsid w:val="00943FB0"/>
    <w:rsid w:val="009441B8"/>
    <w:rsid w:val="009452EA"/>
    <w:rsid w:val="0094561B"/>
    <w:rsid w:val="00945AF1"/>
    <w:rsid w:val="00945C3D"/>
    <w:rsid w:val="00945DFC"/>
    <w:rsid w:val="0094611F"/>
    <w:rsid w:val="009467FB"/>
    <w:rsid w:val="0094753D"/>
    <w:rsid w:val="009475BB"/>
    <w:rsid w:val="009500E4"/>
    <w:rsid w:val="009503A6"/>
    <w:rsid w:val="00950780"/>
    <w:rsid w:val="00950921"/>
    <w:rsid w:val="0095095B"/>
    <w:rsid w:val="00950F44"/>
    <w:rsid w:val="00951077"/>
    <w:rsid w:val="009513F1"/>
    <w:rsid w:val="009514FF"/>
    <w:rsid w:val="0095199F"/>
    <w:rsid w:val="00951F4A"/>
    <w:rsid w:val="00952484"/>
    <w:rsid w:val="00952E59"/>
    <w:rsid w:val="00952F10"/>
    <w:rsid w:val="009537A3"/>
    <w:rsid w:val="009542E6"/>
    <w:rsid w:val="009543D5"/>
    <w:rsid w:val="00954624"/>
    <w:rsid w:val="009546E1"/>
    <w:rsid w:val="0095475E"/>
    <w:rsid w:val="0095476C"/>
    <w:rsid w:val="00954F5E"/>
    <w:rsid w:val="0095563E"/>
    <w:rsid w:val="00955A27"/>
    <w:rsid w:val="00955FB4"/>
    <w:rsid w:val="00956309"/>
    <w:rsid w:val="00956888"/>
    <w:rsid w:val="00957081"/>
    <w:rsid w:val="00957510"/>
    <w:rsid w:val="00957951"/>
    <w:rsid w:val="009604DD"/>
    <w:rsid w:val="009607CE"/>
    <w:rsid w:val="00962722"/>
    <w:rsid w:val="00962D62"/>
    <w:rsid w:val="00962D81"/>
    <w:rsid w:val="00962DEC"/>
    <w:rsid w:val="00963179"/>
    <w:rsid w:val="00963217"/>
    <w:rsid w:val="00963448"/>
    <w:rsid w:val="009637A3"/>
    <w:rsid w:val="00963886"/>
    <w:rsid w:val="00963920"/>
    <w:rsid w:val="00964969"/>
    <w:rsid w:val="00964C4B"/>
    <w:rsid w:val="00964EDC"/>
    <w:rsid w:val="00964FE1"/>
    <w:rsid w:val="009654C0"/>
    <w:rsid w:val="009667A1"/>
    <w:rsid w:val="009669F3"/>
    <w:rsid w:val="00966C7A"/>
    <w:rsid w:val="00967444"/>
    <w:rsid w:val="0096745F"/>
    <w:rsid w:val="00967BEA"/>
    <w:rsid w:val="00967DDA"/>
    <w:rsid w:val="009704FC"/>
    <w:rsid w:val="0097093F"/>
    <w:rsid w:val="00970DA7"/>
    <w:rsid w:val="00971188"/>
    <w:rsid w:val="009716FA"/>
    <w:rsid w:val="009718B8"/>
    <w:rsid w:val="00971B77"/>
    <w:rsid w:val="00972482"/>
    <w:rsid w:val="00972722"/>
    <w:rsid w:val="00972803"/>
    <w:rsid w:val="0097435C"/>
    <w:rsid w:val="0097493D"/>
    <w:rsid w:val="00974FD5"/>
    <w:rsid w:val="009752E5"/>
    <w:rsid w:val="00975DC5"/>
    <w:rsid w:val="009761C5"/>
    <w:rsid w:val="009763DE"/>
    <w:rsid w:val="00976C02"/>
    <w:rsid w:val="00976C4B"/>
    <w:rsid w:val="00976D64"/>
    <w:rsid w:val="00977301"/>
    <w:rsid w:val="009774A1"/>
    <w:rsid w:val="009775BF"/>
    <w:rsid w:val="00977AE2"/>
    <w:rsid w:val="0098073B"/>
    <w:rsid w:val="00981AA5"/>
    <w:rsid w:val="00981EB6"/>
    <w:rsid w:val="00982FD0"/>
    <w:rsid w:val="0098365E"/>
    <w:rsid w:val="00983820"/>
    <w:rsid w:val="00983ECB"/>
    <w:rsid w:val="009841A3"/>
    <w:rsid w:val="009843F0"/>
    <w:rsid w:val="00984655"/>
    <w:rsid w:val="009851E4"/>
    <w:rsid w:val="00985462"/>
    <w:rsid w:val="00985C76"/>
    <w:rsid w:val="009873E3"/>
    <w:rsid w:val="00987979"/>
    <w:rsid w:val="00987CF2"/>
    <w:rsid w:val="0099093E"/>
    <w:rsid w:val="00993319"/>
    <w:rsid w:val="009936DB"/>
    <w:rsid w:val="00993A19"/>
    <w:rsid w:val="00993A85"/>
    <w:rsid w:val="00993B47"/>
    <w:rsid w:val="00994B2D"/>
    <w:rsid w:val="0099514F"/>
    <w:rsid w:val="00995B3C"/>
    <w:rsid w:val="00995E7F"/>
    <w:rsid w:val="00995FB4"/>
    <w:rsid w:val="00996155"/>
    <w:rsid w:val="00996584"/>
    <w:rsid w:val="00996B18"/>
    <w:rsid w:val="00996C25"/>
    <w:rsid w:val="00996EB7"/>
    <w:rsid w:val="00996F75"/>
    <w:rsid w:val="009A00E1"/>
    <w:rsid w:val="009A05CD"/>
    <w:rsid w:val="009A0C30"/>
    <w:rsid w:val="009A0ED0"/>
    <w:rsid w:val="009A0F2E"/>
    <w:rsid w:val="009A170D"/>
    <w:rsid w:val="009A1B44"/>
    <w:rsid w:val="009A37A2"/>
    <w:rsid w:val="009A3B2D"/>
    <w:rsid w:val="009A3B94"/>
    <w:rsid w:val="009A453C"/>
    <w:rsid w:val="009A47EC"/>
    <w:rsid w:val="009A4C5C"/>
    <w:rsid w:val="009A4D44"/>
    <w:rsid w:val="009A4F48"/>
    <w:rsid w:val="009A5319"/>
    <w:rsid w:val="009A5D1A"/>
    <w:rsid w:val="009A5FAE"/>
    <w:rsid w:val="009A7045"/>
    <w:rsid w:val="009A74E0"/>
    <w:rsid w:val="009A7681"/>
    <w:rsid w:val="009A789F"/>
    <w:rsid w:val="009B066E"/>
    <w:rsid w:val="009B081D"/>
    <w:rsid w:val="009B0CD4"/>
    <w:rsid w:val="009B1634"/>
    <w:rsid w:val="009B1932"/>
    <w:rsid w:val="009B1B0B"/>
    <w:rsid w:val="009B23D5"/>
    <w:rsid w:val="009B2798"/>
    <w:rsid w:val="009B2A75"/>
    <w:rsid w:val="009B371F"/>
    <w:rsid w:val="009B4294"/>
    <w:rsid w:val="009B4566"/>
    <w:rsid w:val="009B4898"/>
    <w:rsid w:val="009B508C"/>
    <w:rsid w:val="009B5152"/>
    <w:rsid w:val="009B5402"/>
    <w:rsid w:val="009B54AF"/>
    <w:rsid w:val="009B57BE"/>
    <w:rsid w:val="009B596F"/>
    <w:rsid w:val="009B5E1A"/>
    <w:rsid w:val="009B6362"/>
    <w:rsid w:val="009B6796"/>
    <w:rsid w:val="009B6EA4"/>
    <w:rsid w:val="009B72AD"/>
    <w:rsid w:val="009B72B6"/>
    <w:rsid w:val="009B799C"/>
    <w:rsid w:val="009B7C9E"/>
    <w:rsid w:val="009C0777"/>
    <w:rsid w:val="009C0868"/>
    <w:rsid w:val="009C086E"/>
    <w:rsid w:val="009C0E5E"/>
    <w:rsid w:val="009C1602"/>
    <w:rsid w:val="009C2156"/>
    <w:rsid w:val="009C269B"/>
    <w:rsid w:val="009C2E9C"/>
    <w:rsid w:val="009C3056"/>
    <w:rsid w:val="009C3ED4"/>
    <w:rsid w:val="009C3EE3"/>
    <w:rsid w:val="009C4061"/>
    <w:rsid w:val="009C434B"/>
    <w:rsid w:val="009C457E"/>
    <w:rsid w:val="009C4B23"/>
    <w:rsid w:val="009C4C1C"/>
    <w:rsid w:val="009C4F2A"/>
    <w:rsid w:val="009C51DC"/>
    <w:rsid w:val="009C53D6"/>
    <w:rsid w:val="009C5B4B"/>
    <w:rsid w:val="009C5B68"/>
    <w:rsid w:val="009C5E2B"/>
    <w:rsid w:val="009C6364"/>
    <w:rsid w:val="009C65A5"/>
    <w:rsid w:val="009C6C83"/>
    <w:rsid w:val="009C6FD2"/>
    <w:rsid w:val="009C722C"/>
    <w:rsid w:val="009C737E"/>
    <w:rsid w:val="009C7BC6"/>
    <w:rsid w:val="009C7E51"/>
    <w:rsid w:val="009D10D0"/>
    <w:rsid w:val="009D1AC2"/>
    <w:rsid w:val="009D2084"/>
    <w:rsid w:val="009D210A"/>
    <w:rsid w:val="009D28DB"/>
    <w:rsid w:val="009D28E5"/>
    <w:rsid w:val="009D2A2B"/>
    <w:rsid w:val="009D2AA2"/>
    <w:rsid w:val="009D2BE5"/>
    <w:rsid w:val="009D2C3A"/>
    <w:rsid w:val="009D41E2"/>
    <w:rsid w:val="009D427A"/>
    <w:rsid w:val="009D445D"/>
    <w:rsid w:val="009D5FB3"/>
    <w:rsid w:val="009D6953"/>
    <w:rsid w:val="009D705C"/>
    <w:rsid w:val="009D75C4"/>
    <w:rsid w:val="009D7C79"/>
    <w:rsid w:val="009E0560"/>
    <w:rsid w:val="009E130F"/>
    <w:rsid w:val="009E14B7"/>
    <w:rsid w:val="009E1C1F"/>
    <w:rsid w:val="009E1F8C"/>
    <w:rsid w:val="009E2258"/>
    <w:rsid w:val="009E27B6"/>
    <w:rsid w:val="009E299C"/>
    <w:rsid w:val="009E2A72"/>
    <w:rsid w:val="009E2D3C"/>
    <w:rsid w:val="009E31E5"/>
    <w:rsid w:val="009E3856"/>
    <w:rsid w:val="009E43A8"/>
    <w:rsid w:val="009E4D10"/>
    <w:rsid w:val="009E56C0"/>
    <w:rsid w:val="009E688C"/>
    <w:rsid w:val="009E68C1"/>
    <w:rsid w:val="009E6BFD"/>
    <w:rsid w:val="009E6D53"/>
    <w:rsid w:val="009E7051"/>
    <w:rsid w:val="009E7EEB"/>
    <w:rsid w:val="009F0183"/>
    <w:rsid w:val="009F0218"/>
    <w:rsid w:val="009F0D34"/>
    <w:rsid w:val="009F0F0E"/>
    <w:rsid w:val="009F13F8"/>
    <w:rsid w:val="009F1493"/>
    <w:rsid w:val="009F1D4F"/>
    <w:rsid w:val="009F248D"/>
    <w:rsid w:val="009F293D"/>
    <w:rsid w:val="009F2A27"/>
    <w:rsid w:val="009F2B05"/>
    <w:rsid w:val="009F388F"/>
    <w:rsid w:val="009F40E5"/>
    <w:rsid w:val="009F4FDD"/>
    <w:rsid w:val="009F61A9"/>
    <w:rsid w:val="009F6591"/>
    <w:rsid w:val="009F676D"/>
    <w:rsid w:val="009F7363"/>
    <w:rsid w:val="009F768C"/>
    <w:rsid w:val="009F7B13"/>
    <w:rsid w:val="00A0040F"/>
    <w:rsid w:val="00A0090E"/>
    <w:rsid w:val="00A00978"/>
    <w:rsid w:val="00A01AA5"/>
    <w:rsid w:val="00A01C89"/>
    <w:rsid w:val="00A02388"/>
    <w:rsid w:val="00A024E7"/>
    <w:rsid w:val="00A026B9"/>
    <w:rsid w:val="00A02F40"/>
    <w:rsid w:val="00A03671"/>
    <w:rsid w:val="00A038C2"/>
    <w:rsid w:val="00A03F02"/>
    <w:rsid w:val="00A048DE"/>
    <w:rsid w:val="00A05D9F"/>
    <w:rsid w:val="00A05FF8"/>
    <w:rsid w:val="00A06728"/>
    <w:rsid w:val="00A06F66"/>
    <w:rsid w:val="00A07612"/>
    <w:rsid w:val="00A103EF"/>
    <w:rsid w:val="00A10506"/>
    <w:rsid w:val="00A10EF8"/>
    <w:rsid w:val="00A111B8"/>
    <w:rsid w:val="00A11791"/>
    <w:rsid w:val="00A1185D"/>
    <w:rsid w:val="00A119C0"/>
    <w:rsid w:val="00A1241E"/>
    <w:rsid w:val="00A1310A"/>
    <w:rsid w:val="00A13203"/>
    <w:rsid w:val="00A13EF8"/>
    <w:rsid w:val="00A14341"/>
    <w:rsid w:val="00A16083"/>
    <w:rsid w:val="00A16DA8"/>
    <w:rsid w:val="00A175BB"/>
    <w:rsid w:val="00A17DC3"/>
    <w:rsid w:val="00A20D40"/>
    <w:rsid w:val="00A20F3D"/>
    <w:rsid w:val="00A210F6"/>
    <w:rsid w:val="00A21B64"/>
    <w:rsid w:val="00A21F52"/>
    <w:rsid w:val="00A22589"/>
    <w:rsid w:val="00A23133"/>
    <w:rsid w:val="00A232C7"/>
    <w:rsid w:val="00A241B7"/>
    <w:rsid w:val="00A242A3"/>
    <w:rsid w:val="00A24ACB"/>
    <w:rsid w:val="00A24AFC"/>
    <w:rsid w:val="00A25159"/>
    <w:rsid w:val="00A254E7"/>
    <w:rsid w:val="00A256D1"/>
    <w:rsid w:val="00A25794"/>
    <w:rsid w:val="00A25885"/>
    <w:rsid w:val="00A258EF"/>
    <w:rsid w:val="00A26183"/>
    <w:rsid w:val="00A26222"/>
    <w:rsid w:val="00A264C7"/>
    <w:rsid w:val="00A26549"/>
    <w:rsid w:val="00A26D07"/>
    <w:rsid w:val="00A274C4"/>
    <w:rsid w:val="00A276BF"/>
    <w:rsid w:val="00A27857"/>
    <w:rsid w:val="00A300BF"/>
    <w:rsid w:val="00A30D92"/>
    <w:rsid w:val="00A31048"/>
    <w:rsid w:val="00A318BB"/>
    <w:rsid w:val="00A31CC6"/>
    <w:rsid w:val="00A323C4"/>
    <w:rsid w:val="00A33330"/>
    <w:rsid w:val="00A3379D"/>
    <w:rsid w:val="00A34287"/>
    <w:rsid w:val="00A34574"/>
    <w:rsid w:val="00A34812"/>
    <w:rsid w:val="00A35A0D"/>
    <w:rsid w:val="00A363E1"/>
    <w:rsid w:val="00A36CEB"/>
    <w:rsid w:val="00A37569"/>
    <w:rsid w:val="00A3757D"/>
    <w:rsid w:val="00A378F7"/>
    <w:rsid w:val="00A3793C"/>
    <w:rsid w:val="00A37970"/>
    <w:rsid w:val="00A37AF3"/>
    <w:rsid w:val="00A4001D"/>
    <w:rsid w:val="00A400D7"/>
    <w:rsid w:val="00A40179"/>
    <w:rsid w:val="00A4044D"/>
    <w:rsid w:val="00A405F5"/>
    <w:rsid w:val="00A405FD"/>
    <w:rsid w:val="00A4095D"/>
    <w:rsid w:val="00A40B33"/>
    <w:rsid w:val="00A41011"/>
    <w:rsid w:val="00A41486"/>
    <w:rsid w:val="00A42226"/>
    <w:rsid w:val="00A42B5E"/>
    <w:rsid w:val="00A42F42"/>
    <w:rsid w:val="00A445BD"/>
    <w:rsid w:val="00A45E3C"/>
    <w:rsid w:val="00A46B0C"/>
    <w:rsid w:val="00A47C4E"/>
    <w:rsid w:val="00A502FB"/>
    <w:rsid w:val="00A512EE"/>
    <w:rsid w:val="00A516C9"/>
    <w:rsid w:val="00A51ACF"/>
    <w:rsid w:val="00A526D6"/>
    <w:rsid w:val="00A536B0"/>
    <w:rsid w:val="00A53931"/>
    <w:rsid w:val="00A53E36"/>
    <w:rsid w:val="00A53FB5"/>
    <w:rsid w:val="00A54587"/>
    <w:rsid w:val="00A5467C"/>
    <w:rsid w:val="00A54D28"/>
    <w:rsid w:val="00A551E1"/>
    <w:rsid w:val="00A552C8"/>
    <w:rsid w:val="00A55388"/>
    <w:rsid w:val="00A55B4E"/>
    <w:rsid w:val="00A56517"/>
    <w:rsid w:val="00A569C7"/>
    <w:rsid w:val="00A5740B"/>
    <w:rsid w:val="00A57C5D"/>
    <w:rsid w:val="00A57F18"/>
    <w:rsid w:val="00A600DE"/>
    <w:rsid w:val="00A60C21"/>
    <w:rsid w:val="00A610A6"/>
    <w:rsid w:val="00A6173C"/>
    <w:rsid w:val="00A62AD1"/>
    <w:rsid w:val="00A62B9D"/>
    <w:rsid w:val="00A636FB"/>
    <w:rsid w:val="00A639D1"/>
    <w:rsid w:val="00A643CD"/>
    <w:rsid w:val="00A647D9"/>
    <w:rsid w:val="00A6558C"/>
    <w:rsid w:val="00A65696"/>
    <w:rsid w:val="00A656E9"/>
    <w:rsid w:val="00A65760"/>
    <w:rsid w:val="00A65E94"/>
    <w:rsid w:val="00A66018"/>
    <w:rsid w:val="00A66A45"/>
    <w:rsid w:val="00A67E55"/>
    <w:rsid w:val="00A701A2"/>
    <w:rsid w:val="00A70942"/>
    <w:rsid w:val="00A714CC"/>
    <w:rsid w:val="00A71708"/>
    <w:rsid w:val="00A718FB"/>
    <w:rsid w:val="00A71A0A"/>
    <w:rsid w:val="00A71B83"/>
    <w:rsid w:val="00A72095"/>
    <w:rsid w:val="00A727DD"/>
    <w:rsid w:val="00A72BF1"/>
    <w:rsid w:val="00A731B2"/>
    <w:rsid w:val="00A738BF"/>
    <w:rsid w:val="00A73AD7"/>
    <w:rsid w:val="00A74A35"/>
    <w:rsid w:val="00A75785"/>
    <w:rsid w:val="00A757CD"/>
    <w:rsid w:val="00A75ED6"/>
    <w:rsid w:val="00A7669B"/>
    <w:rsid w:val="00A768EF"/>
    <w:rsid w:val="00A77C55"/>
    <w:rsid w:val="00A77E62"/>
    <w:rsid w:val="00A80314"/>
    <w:rsid w:val="00A80867"/>
    <w:rsid w:val="00A81241"/>
    <w:rsid w:val="00A81B80"/>
    <w:rsid w:val="00A822A6"/>
    <w:rsid w:val="00A8230C"/>
    <w:rsid w:val="00A832F7"/>
    <w:rsid w:val="00A83E5E"/>
    <w:rsid w:val="00A84300"/>
    <w:rsid w:val="00A84654"/>
    <w:rsid w:val="00A84730"/>
    <w:rsid w:val="00A8550F"/>
    <w:rsid w:val="00A85625"/>
    <w:rsid w:val="00A85766"/>
    <w:rsid w:val="00A85950"/>
    <w:rsid w:val="00A86310"/>
    <w:rsid w:val="00A869B0"/>
    <w:rsid w:val="00A86E40"/>
    <w:rsid w:val="00A90595"/>
    <w:rsid w:val="00A9082F"/>
    <w:rsid w:val="00A90A56"/>
    <w:rsid w:val="00A90BAF"/>
    <w:rsid w:val="00A90D6B"/>
    <w:rsid w:val="00A90DD6"/>
    <w:rsid w:val="00A911F6"/>
    <w:rsid w:val="00A91252"/>
    <w:rsid w:val="00A91723"/>
    <w:rsid w:val="00A919CA"/>
    <w:rsid w:val="00A91BE6"/>
    <w:rsid w:val="00A91E09"/>
    <w:rsid w:val="00A92241"/>
    <w:rsid w:val="00A9243F"/>
    <w:rsid w:val="00A93078"/>
    <w:rsid w:val="00A94230"/>
    <w:rsid w:val="00A9487B"/>
    <w:rsid w:val="00A949CB"/>
    <w:rsid w:val="00A94C46"/>
    <w:rsid w:val="00A950CD"/>
    <w:rsid w:val="00A95145"/>
    <w:rsid w:val="00A96703"/>
    <w:rsid w:val="00A96A19"/>
    <w:rsid w:val="00A96AEE"/>
    <w:rsid w:val="00A96C01"/>
    <w:rsid w:val="00A96F07"/>
    <w:rsid w:val="00A976A7"/>
    <w:rsid w:val="00A97FE9"/>
    <w:rsid w:val="00AA1C34"/>
    <w:rsid w:val="00AA1DB0"/>
    <w:rsid w:val="00AA29AB"/>
    <w:rsid w:val="00AA3009"/>
    <w:rsid w:val="00AA3195"/>
    <w:rsid w:val="00AA38B9"/>
    <w:rsid w:val="00AA3AE9"/>
    <w:rsid w:val="00AA3E45"/>
    <w:rsid w:val="00AA4253"/>
    <w:rsid w:val="00AA430B"/>
    <w:rsid w:val="00AA447C"/>
    <w:rsid w:val="00AA4A7F"/>
    <w:rsid w:val="00AA4CDF"/>
    <w:rsid w:val="00AA57F2"/>
    <w:rsid w:val="00AA5883"/>
    <w:rsid w:val="00AA58C3"/>
    <w:rsid w:val="00AA5BA3"/>
    <w:rsid w:val="00AA66A0"/>
    <w:rsid w:val="00AA6956"/>
    <w:rsid w:val="00AA7487"/>
    <w:rsid w:val="00AA7C46"/>
    <w:rsid w:val="00AA7EF3"/>
    <w:rsid w:val="00AB045F"/>
    <w:rsid w:val="00AB0782"/>
    <w:rsid w:val="00AB1DEF"/>
    <w:rsid w:val="00AB2104"/>
    <w:rsid w:val="00AB2809"/>
    <w:rsid w:val="00AB3A28"/>
    <w:rsid w:val="00AB3B3C"/>
    <w:rsid w:val="00AB3E8E"/>
    <w:rsid w:val="00AB40CF"/>
    <w:rsid w:val="00AB4252"/>
    <w:rsid w:val="00AB4DC3"/>
    <w:rsid w:val="00AB538F"/>
    <w:rsid w:val="00AB53E3"/>
    <w:rsid w:val="00AB6551"/>
    <w:rsid w:val="00AB67FA"/>
    <w:rsid w:val="00AB6CDA"/>
    <w:rsid w:val="00AB7A88"/>
    <w:rsid w:val="00AB7B95"/>
    <w:rsid w:val="00AB7FDB"/>
    <w:rsid w:val="00AC01A4"/>
    <w:rsid w:val="00AC0610"/>
    <w:rsid w:val="00AC0E82"/>
    <w:rsid w:val="00AC14E9"/>
    <w:rsid w:val="00AC19BD"/>
    <w:rsid w:val="00AC1BFE"/>
    <w:rsid w:val="00AC216B"/>
    <w:rsid w:val="00AC28B0"/>
    <w:rsid w:val="00AC2E4A"/>
    <w:rsid w:val="00AC3868"/>
    <w:rsid w:val="00AC49D3"/>
    <w:rsid w:val="00AC4BC2"/>
    <w:rsid w:val="00AC4EC7"/>
    <w:rsid w:val="00AC5660"/>
    <w:rsid w:val="00AC5C2E"/>
    <w:rsid w:val="00AC6232"/>
    <w:rsid w:val="00AC6662"/>
    <w:rsid w:val="00AC6A8B"/>
    <w:rsid w:val="00AC6B7E"/>
    <w:rsid w:val="00AC796B"/>
    <w:rsid w:val="00AC7AD3"/>
    <w:rsid w:val="00AD01D6"/>
    <w:rsid w:val="00AD0344"/>
    <w:rsid w:val="00AD0DD2"/>
    <w:rsid w:val="00AD11C4"/>
    <w:rsid w:val="00AD1246"/>
    <w:rsid w:val="00AD18D8"/>
    <w:rsid w:val="00AD246C"/>
    <w:rsid w:val="00AD2781"/>
    <w:rsid w:val="00AD3629"/>
    <w:rsid w:val="00AD378D"/>
    <w:rsid w:val="00AD3795"/>
    <w:rsid w:val="00AD41C7"/>
    <w:rsid w:val="00AD4972"/>
    <w:rsid w:val="00AD52B8"/>
    <w:rsid w:val="00AD55D4"/>
    <w:rsid w:val="00AD579A"/>
    <w:rsid w:val="00AD5F2F"/>
    <w:rsid w:val="00AD6205"/>
    <w:rsid w:val="00AD6695"/>
    <w:rsid w:val="00AD67E7"/>
    <w:rsid w:val="00AD6844"/>
    <w:rsid w:val="00AD6A03"/>
    <w:rsid w:val="00AE009E"/>
    <w:rsid w:val="00AE0CFB"/>
    <w:rsid w:val="00AE1019"/>
    <w:rsid w:val="00AE1111"/>
    <w:rsid w:val="00AE1292"/>
    <w:rsid w:val="00AE1BC6"/>
    <w:rsid w:val="00AE1E37"/>
    <w:rsid w:val="00AE24C9"/>
    <w:rsid w:val="00AE2BF9"/>
    <w:rsid w:val="00AE2E16"/>
    <w:rsid w:val="00AE2F3F"/>
    <w:rsid w:val="00AE3781"/>
    <w:rsid w:val="00AE3CE2"/>
    <w:rsid w:val="00AE3EE0"/>
    <w:rsid w:val="00AE471E"/>
    <w:rsid w:val="00AE479B"/>
    <w:rsid w:val="00AE4B3A"/>
    <w:rsid w:val="00AE4C5A"/>
    <w:rsid w:val="00AE4DB8"/>
    <w:rsid w:val="00AE5744"/>
    <w:rsid w:val="00AE58B8"/>
    <w:rsid w:val="00AE5F98"/>
    <w:rsid w:val="00AE700B"/>
    <w:rsid w:val="00AE7529"/>
    <w:rsid w:val="00AE771F"/>
    <w:rsid w:val="00AE7859"/>
    <w:rsid w:val="00AF0603"/>
    <w:rsid w:val="00AF1E6A"/>
    <w:rsid w:val="00AF1ED5"/>
    <w:rsid w:val="00AF2B94"/>
    <w:rsid w:val="00AF2D1E"/>
    <w:rsid w:val="00AF2D56"/>
    <w:rsid w:val="00AF3128"/>
    <w:rsid w:val="00AF3336"/>
    <w:rsid w:val="00AF366F"/>
    <w:rsid w:val="00AF3766"/>
    <w:rsid w:val="00AF3ECE"/>
    <w:rsid w:val="00AF4AD8"/>
    <w:rsid w:val="00AF5490"/>
    <w:rsid w:val="00AF5A73"/>
    <w:rsid w:val="00AF6075"/>
    <w:rsid w:val="00AF6C0D"/>
    <w:rsid w:val="00AF75AE"/>
    <w:rsid w:val="00AF7771"/>
    <w:rsid w:val="00AF7B76"/>
    <w:rsid w:val="00B00262"/>
    <w:rsid w:val="00B007F3"/>
    <w:rsid w:val="00B0115F"/>
    <w:rsid w:val="00B011B9"/>
    <w:rsid w:val="00B0187B"/>
    <w:rsid w:val="00B01ADB"/>
    <w:rsid w:val="00B01DD3"/>
    <w:rsid w:val="00B02FD1"/>
    <w:rsid w:val="00B03A96"/>
    <w:rsid w:val="00B03AF9"/>
    <w:rsid w:val="00B0480E"/>
    <w:rsid w:val="00B0480F"/>
    <w:rsid w:val="00B048D3"/>
    <w:rsid w:val="00B04A68"/>
    <w:rsid w:val="00B053B1"/>
    <w:rsid w:val="00B055E1"/>
    <w:rsid w:val="00B064C0"/>
    <w:rsid w:val="00B06F04"/>
    <w:rsid w:val="00B0763A"/>
    <w:rsid w:val="00B0780F"/>
    <w:rsid w:val="00B105BF"/>
    <w:rsid w:val="00B10B60"/>
    <w:rsid w:val="00B10F2B"/>
    <w:rsid w:val="00B10FEE"/>
    <w:rsid w:val="00B11A72"/>
    <w:rsid w:val="00B11EEF"/>
    <w:rsid w:val="00B11F56"/>
    <w:rsid w:val="00B120BB"/>
    <w:rsid w:val="00B1276B"/>
    <w:rsid w:val="00B132E7"/>
    <w:rsid w:val="00B13318"/>
    <w:rsid w:val="00B13F38"/>
    <w:rsid w:val="00B1400A"/>
    <w:rsid w:val="00B1437B"/>
    <w:rsid w:val="00B14644"/>
    <w:rsid w:val="00B14B22"/>
    <w:rsid w:val="00B15286"/>
    <w:rsid w:val="00B15F15"/>
    <w:rsid w:val="00B16B6B"/>
    <w:rsid w:val="00B17114"/>
    <w:rsid w:val="00B177AD"/>
    <w:rsid w:val="00B20826"/>
    <w:rsid w:val="00B20FA0"/>
    <w:rsid w:val="00B2164A"/>
    <w:rsid w:val="00B2198E"/>
    <w:rsid w:val="00B2275B"/>
    <w:rsid w:val="00B22A83"/>
    <w:rsid w:val="00B22F07"/>
    <w:rsid w:val="00B249C1"/>
    <w:rsid w:val="00B24BC9"/>
    <w:rsid w:val="00B2500B"/>
    <w:rsid w:val="00B2527C"/>
    <w:rsid w:val="00B25DCB"/>
    <w:rsid w:val="00B26975"/>
    <w:rsid w:val="00B27433"/>
    <w:rsid w:val="00B275F6"/>
    <w:rsid w:val="00B27CAB"/>
    <w:rsid w:val="00B30711"/>
    <w:rsid w:val="00B30732"/>
    <w:rsid w:val="00B3170E"/>
    <w:rsid w:val="00B31DEA"/>
    <w:rsid w:val="00B3219A"/>
    <w:rsid w:val="00B3289C"/>
    <w:rsid w:val="00B332D3"/>
    <w:rsid w:val="00B3490F"/>
    <w:rsid w:val="00B3492E"/>
    <w:rsid w:val="00B3495A"/>
    <w:rsid w:val="00B34F10"/>
    <w:rsid w:val="00B35246"/>
    <w:rsid w:val="00B35361"/>
    <w:rsid w:val="00B35DDD"/>
    <w:rsid w:val="00B35EF8"/>
    <w:rsid w:val="00B35F96"/>
    <w:rsid w:val="00B35FFE"/>
    <w:rsid w:val="00B363D1"/>
    <w:rsid w:val="00B37A1C"/>
    <w:rsid w:val="00B416BC"/>
    <w:rsid w:val="00B41DE9"/>
    <w:rsid w:val="00B426E7"/>
    <w:rsid w:val="00B42829"/>
    <w:rsid w:val="00B43707"/>
    <w:rsid w:val="00B442BD"/>
    <w:rsid w:val="00B44B06"/>
    <w:rsid w:val="00B45C24"/>
    <w:rsid w:val="00B45E80"/>
    <w:rsid w:val="00B45EBC"/>
    <w:rsid w:val="00B46104"/>
    <w:rsid w:val="00B465A2"/>
    <w:rsid w:val="00B476EC"/>
    <w:rsid w:val="00B47728"/>
    <w:rsid w:val="00B50E91"/>
    <w:rsid w:val="00B50F47"/>
    <w:rsid w:val="00B51529"/>
    <w:rsid w:val="00B52ADC"/>
    <w:rsid w:val="00B52BF7"/>
    <w:rsid w:val="00B52E20"/>
    <w:rsid w:val="00B5330C"/>
    <w:rsid w:val="00B53906"/>
    <w:rsid w:val="00B53C60"/>
    <w:rsid w:val="00B53F93"/>
    <w:rsid w:val="00B5422F"/>
    <w:rsid w:val="00B543D9"/>
    <w:rsid w:val="00B543DF"/>
    <w:rsid w:val="00B548EE"/>
    <w:rsid w:val="00B54BA3"/>
    <w:rsid w:val="00B5562E"/>
    <w:rsid w:val="00B55A93"/>
    <w:rsid w:val="00B56C6D"/>
    <w:rsid w:val="00B570FD"/>
    <w:rsid w:val="00B572F6"/>
    <w:rsid w:val="00B57542"/>
    <w:rsid w:val="00B57997"/>
    <w:rsid w:val="00B579EF"/>
    <w:rsid w:val="00B6052B"/>
    <w:rsid w:val="00B60A59"/>
    <w:rsid w:val="00B617EA"/>
    <w:rsid w:val="00B61DA0"/>
    <w:rsid w:val="00B62780"/>
    <w:rsid w:val="00B630D8"/>
    <w:rsid w:val="00B63D94"/>
    <w:rsid w:val="00B64644"/>
    <w:rsid w:val="00B64D34"/>
    <w:rsid w:val="00B651D4"/>
    <w:rsid w:val="00B652AA"/>
    <w:rsid w:val="00B65BED"/>
    <w:rsid w:val="00B66281"/>
    <w:rsid w:val="00B66856"/>
    <w:rsid w:val="00B66C96"/>
    <w:rsid w:val="00B6721B"/>
    <w:rsid w:val="00B67BBD"/>
    <w:rsid w:val="00B700EA"/>
    <w:rsid w:val="00B70DC8"/>
    <w:rsid w:val="00B7141C"/>
    <w:rsid w:val="00B718A4"/>
    <w:rsid w:val="00B71A4E"/>
    <w:rsid w:val="00B72D99"/>
    <w:rsid w:val="00B73229"/>
    <w:rsid w:val="00B73862"/>
    <w:rsid w:val="00B73AF8"/>
    <w:rsid w:val="00B73D34"/>
    <w:rsid w:val="00B749C7"/>
    <w:rsid w:val="00B75204"/>
    <w:rsid w:val="00B755BB"/>
    <w:rsid w:val="00B757C6"/>
    <w:rsid w:val="00B7587B"/>
    <w:rsid w:val="00B76553"/>
    <w:rsid w:val="00B76815"/>
    <w:rsid w:val="00B778FD"/>
    <w:rsid w:val="00B800B7"/>
    <w:rsid w:val="00B8014B"/>
    <w:rsid w:val="00B8070C"/>
    <w:rsid w:val="00B80DDB"/>
    <w:rsid w:val="00B81949"/>
    <w:rsid w:val="00B81A40"/>
    <w:rsid w:val="00B81CAD"/>
    <w:rsid w:val="00B826F0"/>
    <w:rsid w:val="00B834D3"/>
    <w:rsid w:val="00B83929"/>
    <w:rsid w:val="00B8398F"/>
    <w:rsid w:val="00B83A53"/>
    <w:rsid w:val="00B8409C"/>
    <w:rsid w:val="00B843E1"/>
    <w:rsid w:val="00B84517"/>
    <w:rsid w:val="00B84560"/>
    <w:rsid w:val="00B8482C"/>
    <w:rsid w:val="00B85650"/>
    <w:rsid w:val="00B856B9"/>
    <w:rsid w:val="00B85F75"/>
    <w:rsid w:val="00B86995"/>
    <w:rsid w:val="00B8711D"/>
    <w:rsid w:val="00B87196"/>
    <w:rsid w:val="00B873FC"/>
    <w:rsid w:val="00B90416"/>
    <w:rsid w:val="00B90982"/>
    <w:rsid w:val="00B90A0C"/>
    <w:rsid w:val="00B90E02"/>
    <w:rsid w:val="00B91B10"/>
    <w:rsid w:val="00B91DED"/>
    <w:rsid w:val="00B91E57"/>
    <w:rsid w:val="00B92343"/>
    <w:rsid w:val="00B92927"/>
    <w:rsid w:val="00B929F8"/>
    <w:rsid w:val="00B930CD"/>
    <w:rsid w:val="00B9374A"/>
    <w:rsid w:val="00B93D19"/>
    <w:rsid w:val="00B94506"/>
    <w:rsid w:val="00B955CB"/>
    <w:rsid w:val="00B9569D"/>
    <w:rsid w:val="00B958E3"/>
    <w:rsid w:val="00B95C0B"/>
    <w:rsid w:val="00B95FB2"/>
    <w:rsid w:val="00B960B3"/>
    <w:rsid w:val="00B9708E"/>
    <w:rsid w:val="00B9720A"/>
    <w:rsid w:val="00B97AC9"/>
    <w:rsid w:val="00B97C2B"/>
    <w:rsid w:val="00BA021B"/>
    <w:rsid w:val="00BA04B9"/>
    <w:rsid w:val="00BA0BB2"/>
    <w:rsid w:val="00BA0E21"/>
    <w:rsid w:val="00BA1644"/>
    <w:rsid w:val="00BA1880"/>
    <w:rsid w:val="00BA1DCE"/>
    <w:rsid w:val="00BA24DB"/>
    <w:rsid w:val="00BA25EC"/>
    <w:rsid w:val="00BA3064"/>
    <w:rsid w:val="00BA3260"/>
    <w:rsid w:val="00BA34E0"/>
    <w:rsid w:val="00BA35D7"/>
    <w:rsid w:val="00BA45FF"/>
    <w:rsid w:val="00BA4B0C"/>
    <w:rsid w:val="00BA52FD"/>
    <w:rsid w:val="00BA533A"/>
    <w:rsid w:val="00BA579F"/>
    <w:rsid w:val="00BA5BB3"/>
    <w:rsid w:val="00BA5FA7"/>
    <w:rsid w:val="00BA619B"/>
    <w:rsid w:val="00BA6812"/>
    <w:rsid w:val="00BA6D86"/>
    <w:rsid w:val="00BA793E"/>
    <w:rsid w:val="00BA79AA"/>
    <w:rsid w:val="00BB00F8"/>
    <w:rsid w:val="00BB04BC"/>
    <w:rsid w:val="00BB07DD"/>
    <w:rsid w:val="00BB089B"/>
    <w:rsid w:val="00BB0C4B"/>
    <w:rsid w:val="00BB0CE1"/>
    <w:rsid w:val="00BB166D"/>
    <w:rsid w:val="00BB1826"/>
    <w:rsid w:val="00BB1847"/>
    <w:rsid w:val="00BB197F"/>
    <w:rsid w:val="00BB1A6F"/>
    <w:rsid w:val="00BB1A71"/>
    <w:rsid w:val="00BB1D0B"/>
    <w:rsid w:val="00BB457F"/>
    <w:rsid w:val="00BB4873"/>
    <w:rsid w:val="00BB4BCE"/>
    <w:rsid w:val="00BB5610"/>
    <w:rsid w:val="00BB5EE2"/>
    <w:rsid w:val="00BB6531"/>
    <w:rsid w:val="00BB6E23"/>
    <w:rsid w:val="00BB7187"/>
    <w:rsid w:val="00BC0055"/>
    <w:rsid w:val="00BC0486"/>
    <w:rsid w:val="00BC1733"/>
    <w:rsid w:val="00BC1A62"/>
    <w:rsid w:val="00BC1B0D"/>
    <w:rsid w:val="00BC3601"/>
    <w:rsid w:val="00BC3FE8"/>
    <w:rsid w:val="00BC402D"/>
    <w:rsid w:val="00BC4497"/>
    <w:rsid w:val="00BC4B3E"/>
    <w:rsid w:val="00BC4DA1"/>
    <w:rsid w:val="00BC5303"/>
    <w:rsid w:val="00BC553E"/>
    <w:rsid w:val="00BC588A"/>
    <w:rsid w:val="00BC5DF7"/>
    <w:rsid w:val="00BC60F8"/>
    <w:rsid w:val="00BC6117"/>
    <w:rsid w:val="00BC692C"/>
    <w:rsid w:val="00BC699C"/>
    <w:rsid w:val="00BC69DB"/>
    <w:rsid w:val="00BC7204"/>
    <w:rsid w:val="00BC73C2"/>
    <w:rsid w:val="00BC7608"/>
    <w:rsid w:val="00BC7830"/>
    <w:rsid w:val="00BC7831"/>
    <w:rsid w:val="00BD01B6"/>
    <w:rsid w:val="00BD0B35"/>
    <w:rsid w:val="00BD0B66"/>
    <w:rsid w:val="00BD0E5A"/>
    <w:rsid w:val="00BD0E8E"/>
    <w:rsid w:val="00BD0ECF"/>
    <w:rsid w:val="00BD1374"/>
    <w:rsid w:val="00BD13AE"/>
    <w:rsid w:val="00BD1BA2"/>
    <w:rsid w:val="00BD1BB4"/>
    <w:rsid w:val="00BD1F03"/>
    <w:rsid w:val="00BD2283"/>
    <w:rsid w:val="00BD2548"/>
    <w:rsid w:val="00BD2985"/>
    <w:rsid w:val="00BD2990"/>
    <w:rsid w:val="00BD3818"/>
    <w:rsid w:val="00BD386C"/>
    <w:rsid w:val="00BD3BC5"/>
    <w:rsid w:val="00BD477D"/>
    <w:rsid w:val="00BD4844"/>
    <w:rsid w:val="00BD4E63"/>
    <w:rsid w:val="00BD4E64"/>
    <w:rsid w:val="00BD50CB"/>
    <w:rsid w:val="00BD5B1F"/>
    <w:rsid w:val="00BD6AEA"/>
    <w:rsid w:val="00BD72EB"/>
    <w:rsid w:val="00BE0AB5"/>
    <w:rsid w:val="00BE0EB7"/>
    <w:rsid w:val="00BE1518"/>
    <w:rsid w:val="00BE19FA"/>
    <w:rsid w:val="00BE1A90"/>
    <w:rsid w:val="00BE24FB"/>
    <w:rsid w:val="00BE2E87"/>
    <w:rsid w:val="00BE36C2"/>
    <w:rsid w:val="00BE3D69"/>
    <w:rsid w:val="00BE4DE5"/>
    <w:rsid w:val="00BE5704"/>
    <w:rsid w:val="00BE5AB7"/>
    <w:rsid w:val="00BE72C6"/>
    <w:rsid w:val="00BE7642"/>
    <w:rsid w:val="00BE7B39"/>
    <w:rsid w:val="00BE7F06"/>
    <w:rsid w:val="00BF00BB"/>
    <w:rsid w:val="00BF047A"/>
    <w:rsid w:val="00BF0ED6"/>
    <w:rsid w:val="00BF254E"/>
    <w:rsid w:val="00BF2B14"/>
    <w:rsid w:val="00BF3207"/>
    <w:rsid w:val="00BF3386"/>
    <w:rsid w:val="00BF34E6"/>
    <w:rsid w:val="00BF3598"/>
    <w:rsid w:val="00BF3FF9"/>
    <w:rsid w:val="00BF449B"/>
    <w:rsid w:val="00BF46A6"/>
    <w:rsid w:val="00BF4850"/>
    <w:rsid w:val="00BF48AA"/>
    <w:rsid w:val="00BF50F1"/>
    <w:rsid w:val="00BF526B"/>
    <w:rsid w:val="00BF56B3"/>
    <w:rsid w:val="00BF5A7B"/>
    <w:rsid w:val="00BF6111"/>
    <w:rsid w:val="00BF6369"/>
    <w:rsid w:val="00BF6785"/>
    <w:rsid w:val="00BF6F64"/>
    <w:rsid w:val="00C002C0"/>
    <w:rsid w:val="00C0083C"/>
    <w:rsid w:val="00C009BE"/>
    <w:rsid w:val="00C00F0E"/>
    <w:rsid w:val="00C013A8"/>
    <w:rsid w:val="00C01912"/>
    <w:rsid w:val="00C01C58"/>
    <w:rsid w:val="00C02128"/>
    <w:rsid w:val="00C02450"/>
    <w:rsid w:val="00C034A9"/>
    <w:rsid w:val="00C04030"/>
    <w:rsid w:val="00C053FB"/>
    <w:rsid w:val="00C0585C"/>
    <w:rsid w:val="00C05F7F"/>
    <w:rsid w:val="00C064E5"/>
    <w:rsid w:val="00C06607"/>
    <w:rsid w:val="00C07953"/>
    <w:rsid w:val="00C10283"/>
    <w:rsid w:val="00C10DA5"/>
    <w:rsid w:val="00C113EA"/>
    <w:rsid w:val="00C1151C"/>
    <w:rsid w:val="00C11AA3"/>
    <w:rsid w:val="00C1221B"/>
    <w:rsid w:val="00C12719"/>
    <w:rsid w:val="00C136B8"/>
    <w:rsid w:val="00C139B9"/>
    <w:rsid w:val="00C139F7"/>
    <w:rsid w:val="00C141E0"/>
    <w:rsid w:val="00C15087"/>
    <w:rsid w:val="00C159D9"/>
    <w:rsid w:val="00C1644D"/>
    <w:rsid w:val="00C166E2"/>
    <w:rsid w:val="00C16861"/>
    <w:rsid w:val="00C16A8A"/>
    <w:rsid w:val="00C17456"/>
    <w:rsid w:val="00C177C9"/>
    <w:rsid w:val="00C17D7C"/>
    <w:rsid w:val="00C17DF5"/>
    <w:rsid w:val="00C20D3F"/>
    <w:rsid w:val="00C20E57"/>
    <w:rsid w:val="00C20F75"/>
    <w:rsid w:val="00C21115"/>
    <w:rsid w:val="00C21211"/>
    <w:rsid w:val="00C2123A"/>
    <w:rsid w:val="00C213F6"/>
    <w:rsid w:val="00C22195"/>
    <w:rsid w:val="00C2239D"/>
    <w:rsid w:val="00C22479"/>
    <w:rsid w:val="00C22981"/>
    <w:rsid w:val="00C230D3"/>
    <w:rsid w:val="00C2333A"/>
    <w:rsid w:val="00C2370B"/>
    <w:rsid w:val="00C23A50"/>
    <w:rsid w:val="00C24E18"/>
    <w:rsid w:val="00C24E74"/>
    <w:rsid w:val="00C253B3"/>
    <w:rsid w:val="00C25761"/>
    <w:rsid w:val="00C26475"/>
    <w:rsid w:val="00C26A2C"/>
    <w:rsid w:val="00C26AD7"/>
    <w:rsid w:val="00C279F0"/>
    <w:rsid w:val="00C27A04"/>
    <w:rsid w:val="00C30498"/>
    <w:rsid w:val="00C304E2"/>
    <w:rsid w:val="00C30894"/>
    <w:rsid w:val="00C308B4"/>
    <w:rsid w:val="00C30A89"/>
    <w:rsid w:val="00C31A43"/>
    <w:rsid w:val="00C31EF1"/>
    <w:rsid w:val="00C31F4A"/>
    <w:rsid w:val="00C32160"/>
    <w:rsid w:val="00C321FC"/>
    <w:rsid w:val="00C3227A"/>
    <w:rsid w:val="00C32447"/>
    <w:rsid w:val="00C32802"/>
    <w:rsid w:val="00C3280B"/>
    <w:rsid w:val="00C32A5D"/>
    <w:rsid w:val="00C32AFA"/>
    <w:rsid w:val="00C338E5"/>
    <w:rsid w:val="00C33DFE"/>
    <w:rsid w:val="00C33EA7"/>
    <w:rsid w:val="00C33FE4"/>
    <w:rsid w:val="00C34C6C"/>
    <w:rsid w:val="00C3533C"/>
    <w:rsid w:val="00C3569A"/>
    <w:rsid w:val="00C3573E"/>
    <w:rsid w:val="00C358C7"/>
    <w:rsid w:val="00C35944"/>
    <w:rsid w:val="00C36173"/>
    <w:rsid w:val="00C36484"/>
    <w:rsid w:val="00C366D1"/>
    <w:rsid w:val="00C36F22"/>
    <w:rsid w:val="00C37248"/>
    <w:rsid w:val="00C379E2"/>
    <w:rsid w:val="00C37AF3"/>
    <w:rsid w:val="00C37B3A"/>
    <w:rsid w:val="00C37D87"/>
    <w:rsid w:val="00C400BF"/>
    <w:rsid w:val="00C403A7"/>
    <w:rsid w:val="00C4089C"/>
    <w:rsid w:val="00C40A08"/>
    <w:rsid w:val="00C43230"/>
    <w:rsid w:val="00C437DE"/>
    <w:rsid w:val="00C43EE6"/>
    <w:rsid w:val="00C44E3F"/>
    <w:rsid w:val="00C44FE9"/>
    <w:rsid w:val="00C469A7"/>
    <w:rsid w:val="00C46BB6"/>
    <w:rsid w:val="00C46D4E"/>
    <w:rsid w:val="00C475B6"/>
    <w:rsid w:val="00C47D2A"/>
    <w:rsid w:val="00C50359"/>
    <w:rsid w:val="00C506A1"/>
    <w:rsid w:val="00C5077F"/>
    <w:rsid w:val="00C507F1"/>
    <w:rsid w:val="00C50B8A"/>
    <w:rsid w:val="00C50C48"/>
    <w:rsid w:val="00C50E06"/>
    <w:rsid w:val="00C513F0"/>
    <w:rsid w:val="00C51919"/>
    <w:rsid w:val="00C51C35"/>
    <w:rsid w:val="00C51C46"/>
    <w:rsid w:val="00C522D7"/>
    <w:rsid w:val="00C523DF"/>
    <w:rsid w:val="00C52BA8"/>
    <w:rsid w:val="00C52C7D"/>
    <w:rsid w:val="00C52F7C"/>
    <w:rsid w:val="00C532B9"/>
    <w:rsid w:val="00C53B72"/>
    <w:rsid w:val="00C5421D"/>
    <w:rsid w:val="00C54923"/>
    <w:rsid w:val="00C54EAA"/>
    <w:rsid w:val="00C55297"/>
    <w:rsid w:val="00C555E8"/>
    <w:rsid w:val="00C56436"/>
    <w:rsid w:val="00C56FCE"/>
    <w:rsid w:val="00C575CF"/>
    <w:rsid w:val="00C603BF"/>
    <w:rsid w:val="00C605CD"/>
    <w:rsid w:val="00C60F25"/>
    <w:rsid w:val="00C60F34"/>
    <w:rsid w:val="00C62955"/>
    <w:rsid w:val="00C6326D"/>
    <w:rsid w:val="00C639FE"/>
    <w:rsid w:val="00C64239"/>
    <w:rsid w:val="00C64381"/>
    <w:rsid w:val="00C64CB2"/>
    <w:rsid w:val="00C651B6"/>
    <w:rsid w:val="00C6564B"/>
    <w:rsid w:val="00C66303"/>
    <w:rsid w:val="00C66C0D"/>
    <w:rsid w:val="00C67088"/>
    <w:rsid w:val="00C67434"/>
    <w:rsid w:val="00C67531"/>
    <w:rsid w:val="00C70137"/>
    <w:rsid w:val="00C71159"/>
    <w:rsid w:val="00C71B21"/>
    <w:rsid w:val="00C71C33"/>
    <w:rsid w:val="00C72A61"/>
    <w:rsid w:val="00C73669"/>
    <w:rsid w:val="00C74339"/>
    <w:rsid w:val="00C7499B"/>
    <w:rsid w:val="00C7503B"/>
    <w:rsid w:val="00C75AC0"/>
    <w:rsid w:val="00C75B3F"/>
    <w:rsid w:val="00C75B95"/>
    <w:rsid w:val="00C75C1E"/>
    <w:rsid w:val="00C75EA3"/>
    <w:rsid w:val="00C76285"/>
    <w:rsid w:val="00C772DF"/>
    <w:rsid w:val="00C772FD"/>
    <w:rsid w:val="00C77650"/>
    <w:rsid w:val="00C7789E"/>
    <w:rsid w:val="00C8197C"/>
    <w:rsid w:val="00C826D2"/>
    <w:rsid w:val="00C835F9"/>
    <w:rsid w:val="00C837BC"/>
    <w:rsid w:val="00C83C7B"/>
    <w:rsid w:val="00C840FB"/>
    <w:rsid w:val="00C851AF"/>
    <w:rsid w:val="00C8659B"/>
    <w:rsid w:val="00C86667"/>
    <w:rsid w:val="00C872E1"/>
    <w:rsid w:val="00C90324"/>
    <w:rsid w:val="00C9071E"/>
    <w:rsid w:val="00C907D3"/>
    <w:rsid w:val="00C91B72"/>
    <w:rsid w:val="00C91C62"/>
    <w:rsid w:val="00C921C3"/>
    <w:rsid w:val="00C927CB"/>
    <w:rsid w:val="00C92CFE"/>
    <w:rsid w:val="00C92E94"/>
    <w:rsid w:val="00C9309E"/>
    <w:rsid w:val="00C9429A"/>
    <w:rsid w:val="00C9486D"/>
    <w:rsid w:val="00C94C8B"/>
    <w:rsid w:val="00C94CD7"/>
    <w:rsid w:val="00C94E6D"/>
    <w:rsid w:val="00C953C7"/>
    <w:rsid w:val="00C956EC"/>
    <w:rsid w:val="00C95728"/>
    <w:rsid w:val="00C959DE"/>
    <w:rsid w:val="00C96105"/>
    <w:rsid w:val="00C965DF"/>
    <w:rsid w:val="00C96834"/>
    <w:rsid w:val="00C968B2"/>
    <w:rsid w:val="00C97EAD"/>
    <w:rsid w:val="00C97FF0"/>
    <w:rsid w:val="00CA05C1"/>
    <w:rsid w:val="00CA0996"/>
    <w:rsid w:val="00CA0F27"/>
    <w:rsid w:val="00CA13C1"/>
    <w:rsid w:val="00CA14A9"/>
    <w:rsid w:val="00CA173F"/>
    <w:rsid w:val="00CA1E6F"/>
    <w:rsid w:val="00CA2E7E"/>
    <w:rsid w:val="00CA35C8"/>
    <w:rsid w:val="00CA3E3D"/>
    <w:rsid w:val="00CA4187"/>
    <w:rsid w:val="00CA46A0"/>
    <w:rsid w:val="00CA51C3"/>
    <w:rsid w:val="00CA545B"/>
    <w:rsid w:val="00CA55B3"/>
    <w:rsid w:val="00CA5687"/>
    <w:rsid w:val="00CA56CA"/>
    <w:rsid w:val="00CA57E0"/>
    <w:rsid w:val="00CA596D"/>
    <w:rsid w:val="00CA5DCF"/>
    <w:rsid w:val="00CA602B"/>
    <w:rsid w:val="00CA69B5"/>
    <w:rsid w:val="00CA6D71"/>
    <w:rsid w:val="00CA70CF"/>
    <w:rsid w:val="00CA7C60"/>
    <w:rsid w:val="00CB0190"/>
    <w:rsid w:val="00CB0402"/>
    <w:rsid w:val="00CB09D6"/>
    <w:rsid w:val="00CB128E"/>
    <w:rsid w:val="00CB17E5"/>
    <w:rsid w:val="00CB1B6A"/>
    <w:rsid w:val="00CB1DE5"/>
    <w:rsid w:val="00CB2054"/>
    <w:rsid w:val="00CB20A2"/>
    <w:rsid w:val="00CB2309"/>
    <w:rsid w:val="00CB2670"/>
    <w:rsid w:val="00CB2733"/>
    <w:rsid w:val="00CB2E37"/>
    <w:rsid w:val="00CB2FE8"/>
    <w:rsid w:val="00CB302F"/>
    <w:rsid w:val="00CB3578"/>
    <w:rsid w:val="00CB3736"/>
    <w:rsid w:val="00CB392F"/>
    <w:rsid w:val="00CB3E19"/>
    <w:rsid w:val="00CB4123"/>
    <w:rsid w:val="00CB43B9"/>
    <w:rsid w:val="00CB5541"/>
    <w:rsid w:val="00CB58F2"/>
    <w:rsid w:val="00CB5E4C"/>
    <w:rsid w:val="00CB647F"/>
    <w:rsid w:val="00CB6A5C"/>
    <w:rsid w:val="00CB6E81"/>
    <w:rsid w:val="00CB7040"/>
    <w:rsid w:val="00CB7595"/>
    <w:rsid w:val="00CB7679"/>
    <w:rsid w:val="00CC0241"/>
    <w:rsid w:val="00CC0565"/>
    <w:rsid w:val="00CC0976"/>
    <w:rsid w:val="00CC1032"/>
    <w:rsid w:val="00CC10DC"/>
    <w:rsid w:val="00CC14B7"/>
    <w:rsid w:val="00CC1694"/>
    <w:rsid w:val="00CC1756"/>
    <w:rsid w:val="00CC1BCB"/>
    <w:rsid w:val="00CC24F9"/>
    <w:rsid w:val="00CC28B3"/>
    <w:rsid w:val="00CC2948"/>
    <w:rsid w:val="00CC2CBE"/>
    <w:rsid w:val="00CC2FAA"/>
    <w:rsid w:val="00CC37F9"/>
    <w:rsid w:val="00CC3E03"/>
    <w:rsid w:val="00CC407B"/>
    <w:rsid w:val="00CC4D30"/>
    <w:rsid w:val="00CC5D4E"/>
    <w:rsid w:val="00CC67CF"/>
    <w:rsid w:val="00CC6DC2"/>
    <w:rsid w:val="00CC7A76"/>
    <w:rsid w:val="00CD0B67"/>
    <w:rsid w:val="00CD12B9"/>
    <w:rsid w:val="00CD1B34"/>
    <w:rsid w:val="00CD21AE"/>
    <w:rsid w:val="00CD2555"/>
    <w:rsid w:val="00CD28F6"/>
    <w:rsid w:val="00CD2AF0"/>
    <w:rsid w:val="00CD2BA0"/>
    <w:rsid w:val="00CD4209"/>
    <w:rsid w:val="00CD4589"/>
    <w:rsid w:val="00CD4902"/>
    <w:rsid w:val="00CD5576"/>
    <w:rsid w:val="00CD5742"/>
    <w:rsid w:val="00CD5D31"/>
    <w:rsid w:val="00CD6003"/>
    <w:rsid w:val="00CD605A"/>
    <w:rsid w:val="00CD638B"/>
    <w:rsid w:val="00CD6796"/>
    <w:rsid w:val="00CD6868"/>
    <w:rsid w:val="00CD6C2E"/>
    <w:rsid w:val="00CD71B1"/>
    <w:rsid w:val="00CD7FD5"/>
    <w:rsid w:val="00CE0F67"/>
    <w:rsid w:val="00CE17B5"/>
    <w:rsid w:val="00CE1938"/>
    <w:rsid w:val="00CE1AF9"/>
    <w:rsid w:val="00CE1CC2"/>
    <w:rsid w:val="00CE2136"/>
    <w:rsid w:val="00CE225C"/>
    <w:rsid w:val="00CE2266"/>
    <w:rsid w:val="00CE289C"/>
    <w:rsid w:val="00CE2905"/>
    <w:rsid w:val="00CE2C8C"/>
    <w:rsid w:val="00CE307C"/>
    <w:rsid w:val="00CE4346"/>
    <w:rsid w:val="00CE4561"/>
    <w:rsid w:val="00CE4936"/>
    <w:rsid w:val="00CE4A15"/>
    <w:rsid w:val="00CE4D19"/>
    <w:rsid w:val="00CE5A2C"/>
    <w:rsid w:val="00CE5E4F"/>
    <w:rsid w:val="00CE60D7"/>
    <w:rsid w:val="00CE6C19"/>
    <w:rsid w:val="00CE7D93"/>
    <w:rsid w:val="00CF01FB"/>
    <w:rsid w:val="00CF03DB"/>
    <w:rsid w:val="00CF0A04"/>
    <w:rsid w:val="00CF0DE2"/>
    <w:rsid w:val="00CF1034"/>
    <w:rsid w:val="00CF1243"/>
    <w:rsid w:val="00CF13CA"/>
    <w:rsid w:val="00CF15B1"/>
    <w:rsid w:val="00CF18F4"/>
    <w:rsid w:val="00CF264D"/>
    <w:rsid w:val="00CF2C85"/>
    <w:rsid w:val="00CF315D"/>
    <w:rsid w:val="00CF40B3"/>
    <w:rsid w:val="00CF469A"/>
    <w:rsid w:val="00CF4BBB"/>
    <w:rsid w:val="00CF5104"/>
    <w:rsid w:val="00CF5641"/>
    <w:rsid w:val="00CF6CCE"/>
    <w:rsid w:val="00CF781E"/>
    <w:rsid w:val="00CF791D"/>
    <w:rsid w:val="00CF7E0D"/>
    <w:rsid w:val="00D000E5"/>
    <w:rsid w:val="00D0089B"/>
    <w:rsid w:val="00D01027"/>
    <w:rsid w:val="00D0125F"/>
    <w:rsid w:val="00D01A82"/>
    <w:rsid w:val="00D026D9"/>
    <w:rsid w:val="00D031F7"/>
    <w:rsid w:val="00D0419D"/>
    <w:rsid w:val="00D0446A"/>
    <w:rsid w:val="00D04B26"/>
    <w:rsid w:val="00D05456"/>
    <w:rsid w:val="00D06D57"/>
    <w:rsid w:val="00D070A4"/>
    <w:rsid w:val="00D07139"/>
    <w:rsid w:val="00D07A6F"/>
    <w:rsid w:val="00D11400"/>
    <w:rsid w:val="00D126EF"/>
    <w:rsid w:val="00D13533"/>
    <w:rsid w:val="00D135A6"/>
    <w:rsid w:val="00D14287"/>
    <w:rsid w:val="00D14639"/>
    <w:rsid w:val="00D15114"/>
    <w:rsid w:val="00D15194"/>
    <w:rsid w:val="00D156D1"/>
    <w:rsid w:val="00D15F14"/>
    <w:rsid w:val="00D16866"/>
    <w:rsid w:val="00D17010"/>
    <w:rsid w:val="00D17146"/>
    <w:rsid w:val="00D1786A"/>
    <w:rsid w:val="00D1790C"/>
    <w:rsid w:val="00D17B1F"/>
    <w:rsid w:val="00D17E35"/>
    <w:rsid w:val="00D20DD2"/>
    <w:rsid w:val="00D2142F"/>
    <w:rsid w:val="00D21558"/>
    <w:rsid w:val="00D217CC"/>
    <w:rsid w:val="00D21881"/>
    <w:rsid w:val="00D21B59"/>
    <w:rsid w:val="00D22098"/>
    <w:rsid w:val="00D220F9"/>
    <w:rsid w:val="00D2213E"/>
    <w:rsid w:val="00D2214F"/>
    <w:rsid w:val="00D2281B"/>
    <w:rsid w:val="00D22A45"/>
    <w:rsid w:val="00D22B24"/>
    <w:rsid w:val="00D238F6"/>
    <w:rsid w:val="00D24194"/>
    <w:rsid w:val="00D24D4E"/>
    <w:rsid w:val="00D26052"/>
    <w:rsid w:val="00D268D9"/>
    <w:rsid w:val="00D26B26"/>
    <w:rsid w:val="00D26ECE"/>
    <w:rsid w:val="00D27229"/>
    <w:rsid w:val="00D27260"/>
    <w:rsid w:val="00D27357"/>
    <w:rsid w:val="00D2738E"/>
    <w:rsid w:val="00D27770"/>
    <w:rsid w:val="00D278E9"/>
    <w:rsid w:val="00D27C57"/>
    <w:rsid w:val="00D27CAD"/>
    <w:rsid w:val="00D27DB0"/>
    <w:rsid w:val="00D27E34"/>
    <w:rsid w:val="00D31BDE"/>
    <w:rsid w:val="00D32066"/>
    <w:rsid w:val="00D320F7"/>
    <w:rsid w:val="00D32259"/>
    <w:rsid w:val="00D32C43"/>
    <w:rsid w:val="00D32CBA"/>
    <w:rsid w:val="00D334BF"/>
    <w:rsid w:val="00D335CE"/>
    <w:rsid w:val="00D336BF"/>
    <w:rsid w:val="00D33AA4"/>
    <w:rsid w:val="00D3465E"/>
    <w:rsid w:val="00D34B65"/>
    <w:rsid w:val="00D35076"/>
    <w:rsid w:val="00D353DB"/>
    <w:rsid w:val="00D35BC3"/>
    <w:rsid w:val="00D3632E"/>
    <w:rsid w:val="00D36AEF"/>
    <w:rsid w:val="00D3713A"/>
    <w:rsid w:val="00D37341"/>
    <w:rsid w:val="00D37784"/>
    <w:rsid w:val="00D37C3E"/>
    <w:rsid w:val="00D37E04"/>
    <w:rsid w:val="00D37E12"/>
    <w:rsid w:val="00D37F9B"/>
    <w:rsid w:val="00D40042"/>
    <w:rsid w:val="00D40073"/>
    <w:rsid w:val="00D40417"/>
    <w:rsid w:val="00D40E08"/>
    <w:rsid w:val="00D41432"/>
    <w:rsid w:val="00D4143D"/>
    <w:rsid w:val="00D416E2"/>
    <w:rsid w:val="00D41B5A"/>
    <w:rsid w:val="00D42C22"/>
    <w:rsid w:val="00D4306C"/>
    <w:rsid w:val="00D43351"/>
    <w:rsid w:val="00D43637"/>
    <w:rsid w:val="00D43D66"/>
    <w:rsid w:val="00D44282"/>
    <w:rsid w:val="00D4436D"/>
    <w:rsid w:val="00D44F52"/>
    <w:rsid w:val="00D4507F"/>
    <w:rsid w:val="00D4589D"/>
    <w:rsid w:val="00D46004"/>
    <w:rsid w:val="00D46169"/>
    <w:rsid w:val="00D4677A"/>
    <w:rsid w:val="00D46935"/>
    <w:rsid w:val="00D46945"/>
    <w:rsid w:val="00D46AD9"/>
    <w:rsid w:val="00D47117"/>
    <w:rsid w:val="00D4753F"/>
    <w:rsid w:val="00D478E2"/>
    <w:rsid w:val="00D47A5A"/>
    <w:rsid w:val="00D5289C"/>
    <w:rsid w:val="00D53AEE"/>
    <w:rsid w:val="00D542E1"/>
    <w:rsid w:val="00D54930"/>
    <w:rsid w:val="00D55996"/>
    <w:rsid w:val="00D55D39"/>
    <w:rsid w:val="00D55EF1"/>
    <w:rsid w:val="00D56877"/>
    <w:rsid w:val="00D568F8"/>
    <w:rsid w:val="00D56CDF"/>
    <w:rsid w:val="00D57FD2"/>
    <w:rsid w:val="00D6044B"/>
    <w:rsid w:val="00D60CA3"/>
    <w:rsid w:val="00D61300"/>
    <w:rsid w:val="00D6155E"/>
    <w:rsid w:val="00D618B7"/>
    <w:rsid w:val="00D620EF"/>
    <w:rsid w:val="00D63DF0"/>
    <w:rsid w:val="00D63EEB"/>
    <w:rsid w:val="00D640CD"/>
    <w:rsid w:val="00D655BF"/>
    <w:rsid w:val="00D65AAA"/>
    <w:rsid w:val="00D66281"/>
    <w:rsid w:val="00D66D36"/>
    <w:rsid w:val="00D673E3"/>
    <w:rsid w:val="00D674C3"/>
    <w:rsid w:val="00D67D7D"/>
    <w:rsid w:val="00D67D7F"/>
    <w:rsid w:val="00D67EB8"/>
    <w:rsid w:val="00D67FA9"/>
    <w:rsid w:val="00D7047B"/>
    <w:rsid w:val="00D70603"/>
    <w:rsid w:val="00D70D9F"/>
    <w:rsid w:val="00D70E43"/>
    <w:rsid w:val="00D71209"/>
    <w:rsid w:val="00D7146B"/>
    <w:rsid w:val="00D721F8"/>
    <w:rsid w:val="00D722AF"/>
    <w:rsid w:val="00D72F41"/>
    <w:rsid w:val="00D734EF"/>
    <w:rsid w:val="00D73672"/>
    <w:rsid w:val="00D73806"/>
    <w:rsid w:val="00D73D95"/>
    <w:rsid w:val="00D73EA9"/>
    <w:rsid w:val="00D747D6"/>
    <w:rsid w:val="00D75FA1"/>
    <w:rsid w:val="00D76197"/>
    <w:rsid w:val="00D76AEE"/>
    <w:rsid w:val="00D77FFB"/>
    <w:rsid w:val="00D809AC"/>
    <w:rsid w:val="00D80DF5"/>
    <w:rsid w:val="00D82D05"/>
    <w:rsid w:val="00D830FA"/>
    <w:rsid w:val="00D8369B"/>
    <w:rsid w:val="00D83888"/>
    <w:rsid w:val="00D839BA"/>
    <w:rsid w:val="00D83AB0"/>
    <w:rsid w:val="00D83B60"/>
    <w:rsid w:val="00D849C0"/>
    <w:rsid w:val="00D84A10"/>
    <w:rsid w:val="00D8569E"/>
    <w:rsid w:val="00D85907"/>
    <w:rsid w:val="00D85C9A"/>
    <w:rsid w:val="00D861BE"/>
    <w:rsid w:val="00D86499"/>
    <w:rsid w:val="00D86607"/>
    <w:rsid w:val="00D868DB"/>
    <w:rsid w:val="00D8728A"/>
    <w:rsid w:val="00D8791B"/>
    <w:rsid w:val="00D91C44"/>
    <w:rsid w:val="00D91F74"/>
    <w:rsid w:val="00D92174"/>
    <w:rsid w:val="00D923F5"/>
    <w:rsid w:val="00D924D3"/>
    <w:rsid w:val="00D92676"/>
    <w:rsid w:val="00D932F6"/>
    <w:rsid w:val="00D93932"/>
    <w:rsid w:val="00D93D0D"/>
    <w:rsid w:val="00D941FB"/>
    <w:rsid w:val="00D94505"/>
    <w:rsid w:val="00D945FF"/>
    <w:rsid w:val="00D94A57"/>
    <w:rsid w:val="00D94AE3"/>
    <w:rsid w:val="00D957F6"/>
    <w:rsid w:val="00D95CB7"/>
    <w:rsid w:val="00D95D18"/>
    <w:rsid w:val="00D95D19"/>
    <w:rsid w:val="00D96023"/>
    <w:rsid w:val="00D968F9"/>
    <w:rsid w:val="00D96947"/>
    <w:rsid w:val="00D97461"/>
    <w:rsid w:val="00D9761C"/>
    <w:rsid w:val="00D97B81"/>
    <w:rsid w:val="00D97C8C"/>
    <w:rsid w:val="00DA01DE"/>
    <w:rsid w:val="00DA036E"/>
    <w:rsid w:val="00DA1423"/>
    <w:rsid w:val="00DA142B"/>
    <w:rsid w:val="00DA1A6E"/>
    <w:rsid w:val="00DA1A76"/>
    <w:rsid w:val="00DA3189"/>
    <w:rsid w:val="00DA31B7"/>
    <w:rsid w:val="00DA3315"/>
    <w:rsid w:val="00DA3732"/>
    <w:rsid w:val="00DA3889"/>
    <w:rsid w:val="00DA39F1"/>
    <w:rsid w:val="00DA3C9D"/>
    <w:rsid w:val="00DA3E2A"/>
    <w:rsid w:val="00DA4452"/>
    <w:rsid w:val="00DA4BC1"/>
    <w:rsid w:val="00DA4C0D"/>
    <w:rsid w:val="00DA4D6F"/>
    <w:rsid w:val="00DA5DDD"/>
    <w:rsid w:val="00DA66A2"/>
    <w:rsid w:val="00DA7274"/>
    <w:rsid w:val="00DA7661"/>
    <w:rsid w:val="00DB04E2"/>
    <w:rsid w:val="00DB06CC"/>
    <w:rsid w:val="00DB09F4"/>
    <w:rsid w:val="00DB0AD1"/>
    <w:rsid w:val="00DB106A"/>
    <w:rsid w:val="00DB11C5"/>
    <w:rsid w:val="00DB152E"/>
    <w:rsid w:val="00DB1940"/>
    <w:rsid w:val="00DB1C78"/>
    <w:rsid w:val="00DB22D5"/>
    <w:rsid w:val="00DB28CE"/>
    <w:rsid w:val="00DB39E2"/>
    <w:rsid w:val="00DB3E1E"/>
    <w:rsid w:val="00DB4C71"/>
    <w:rsid w:val="00DB5189"/>
    <w:rsid w:val="00DB532B"/>
    <w:rsid w:val="00DB591C"/>
    <w:rsid w:val="00DB631C"/>
    <w:rsid w:val="00DB7C56"/>
    <w:rsid w:val="00DB7D92"/>
    <w:rsid w:val="00DC00B1"/>
    <w:rsid w:val="00DC00EB"/>
    <w:rsid w:val="00DC033D"/>
    <w:rsid w:val="00DC0F24"/>
    <w:rsid w:val="00DC1406"/>
    <w:rsid w:val="00DC143C"/>
    <w:rsid w:val="00DC14FD"/>
    <w:rsid w:val="00DC3510"/>
    <w:rsid w:val="00DC3C41"/>
    <w:rsid w:val="00DC45FB"/>
    <w:rsid w:val="00DC4D94"/>
    <w:rsid w:val="00DC4D9C"/>
    <w:rsid w:val="00DC4E37"/>
    <w:rsid w:val="00DC54C4"/>
    <w:rsid w:val="00DC5951"/>
    <w:rsid w:val="00DC5E46"/>
    <w:rsid w:val="00DC68F5"/>
    <w:rsid w:val="00DC6B89"/>
    <w:rsid w:val="00DC77DC"/>
    <w:rsid w:val="00DD0134"/>
    <w:rsid w:val="00DD04A2"/>
    <w:rsid w:val="00DD064B"/>
    <w:rsid w:val="00DD082A"/>
    <w:rsid w:val="00DD134B"/>
    <w:rsid w:val="00DD17FA"/>
    <w:rsid w:val="00DD1A2F"/>
    <w:rsid w:val="00DD1C5F"/>
    <w:rsid w:val="00DD2741"/>
    <w:rsid w:val="00DD2ABB"/>
    <w:rsid w:val="00DD2C87"/>
    <w:rsid w:val="00DD4170"/>
    <w:rsid w:val="00DD4FDD"/>
    <w:rsid w:val="00DD5124"/>
    <w:rsid w:val="00DD5F54"/>
    <w:rsid w:val="00DD6CC7"/>
    <w:rsid w:val="00DD75A9"/>
    <w:rsid w:val="00DD7670"/>
    <w:rsid w:val="00DD7CBA"/>
    <w:rsid w:val="00DD7D67"/>
    <w:rsid w:val="00DD7D7C"/>
    <w:rsid w:val="00DD7EE0"/>
    <w:rsid w:val="00DE01F4"/>
    <w:rsid w:val="00DE0201"/>
    <w:rsid w:val="00DE0343"/>
    <w:rsid w:val="00DE0442"/>
    <w:rsid w:val="00DE06FD"/>
    <w:rsid w:val="00DE0CCB"/>
    <w:rsid w:val="00DE0E0F"/>
    <w:rsid w:val="00DE1778"/>
    <w:rsid w:val="00DE1BB3"/>
    <w:rsid w:val="00DE1E16"/>
    <w:rsid w:val="00DE257D"/>
    <w:rsid w:val="00DE299B"/>
    <w:rsid w:val="00DE2A9A"/>
    <w:rsid w:val="00DE2C5F"/>
    <w:rsid w:val="00DE2EBD"/>
    <w:rsid w:val="00DE2FBA"/>
    <w:rsid w:val="00DE2FCA"/>
    <w:rsid w:val="00DE3392"/>
    <w:rsid w:val="00DE3E97"/>
    <w:rsid w:val="00DE4226"/>
    <w:rsid w:val="00DE4A69"/>
    <w:rsid w:val="00DE4BCE"/>
    <w:rsid w:val="00DE4C02"/>
    <w:rsid w:val="00DE54E7"/>
    <w:rsid w:val="00DE5A30"/>
    <w:rsid w:val="00DE64F7"/>
    <w:rsid w:val="00DE6B8F"/>
    <w:rsid w:val="00DE6DF7"/>
    <w:rsid w:val="00DE6E8E"/>
    <w:rsid w:val="00DE711B"/>
    <w:rsid w:val="00DE7DC2"/>
    <w:rsid w:val="00DF0BD6"/>
    <w:rsid w:val="00DF1079"/>
    <w:rsid w:val="00DF2332"/>
    <w:rsid w:val="00DF2828"/>
    <w:rsid w:val="00DF31DF"/>
    <w:rsid w:val="00DF32EE"/>
    <w:rsid w:val="00DF3913"/>
    <w:rsid w:val="00DF3C43"/>
    <w:rsid w:val="00DF3CF7"/>
    <w:rsid w:val="00DF3FE1"/>
    <w:rsid w:val="00DF52C6"/>
    <w:rsid w:val="00DF56B5"/>
    <w:rsid w:val="00DF584F"/>
    <w:rsid w:val="00DF5EF6"/>
    <w:rsid w:val="00DF65BF"/>
    <w:rsid w:val="00DF69EA"/>
    <w:rsid w:val="00DF73F5"/>
    <w:rsid w:val="00DF777A"/>
    <w:rsid w:val="00DF7A38"/>
    <w:rsid w:val="00DF7B99"/>
    <w:rsid w:val="00DF7BBB"/>
    <w:rsid w:val="00DF7CE6"/>
    <w:rsid w:val="00E0002C"/>
    <w:rsid w:val="00E005AB"/>
    <w:rsid w:val="00E00F13"/>
    <w:rsid w:val="00E01391"/>
    <w:rsid w:val="00E019BC"/>
    <w:rsid w:val="00E01DF1"/>
    <w:rsid w:val="00E02780"/>
    <w:rsid w:val="00E02B72"/>
    <w:rsid w:val="00E033C1"/>
    <w:rsid w:val="00E035EB"/>
    <w:rsid w:val="00E03992"/>
    <w:rsid w:val="00E03E32"/>
    <w:rsid w:val="00E03EE4"/>
    <w:rsid w:val="00E04FBC"/>
    <w:rsid w:val="00E05766"/>
    <w:rsid w:val="00E05824"/>
    <w:rsid w:val="00E0588A"/>
    <w:rsid w:val="00E05DA0"/>
    <w:rsid w:val="00E06447"/>
    <w:rsid w:val="00E06E6E"/>
    <w:rsid w:val="00E07678"/>
    <w:rsid w:val="00E07E70"/>
    <w:rsid w:val="00E07E9D"/>
    <w:rsid w:val="00E100D4"/>
    <w:rsid w:val="00E103AA"/>
    <w:rsid w:val="00E10507"/>
    <w:rsid w:val="00E108D4"/>
    <w:rsid w:val="00E1104D"/>
    <w:rsid w:val="00E11596"/>
    <w:rsid w:val="00E11663"/>
    <w:rsid w:val="00E116EE"/>
    <w:rsid w:val="00E1175C"/>
    <w:rsid w:val="00E119E0"/>
    <w:rsid w:val="00E11C99"/>
    <w:rsid w:val="00E11CD7"/>
    <w:rsid w:val="00E122FE"/>
    <w:rsid w:val="00E12677"/>
    <w:rsid w:val="00E12E36"/>
    <w:rsid w:val="00E131B5"/>
    <w:rsid w:val="00E1365F"/>
    <w:rsid w:val="00E137CB"/>
    <w:rsid w:val="00E14481"/>
    <w:rsid w:val="00E165DE"/>
    <w:rsid w:val="00E172BC"/>
    <w:rsid w:val="00E20943"/>
    <w:rsid w:val="00E21031"/>
    <w:rsid w:val="00E2187F"/>
    <w:rsid w:val="00E21C4E"/>
    <w:rsid w:val="00E23694"/>
    <w:rsid w:val="00E237B4"/>
    <w:rsid w:val="00E23A7D"/>
    <w:rsid w:val="00E24036"/>
    <w:rsid w:val="00E24130"/>
    <w:rsid w:val="00E24673"/>
    <w:rsid w:val="00E24AA4"/>
    <w:rsid w:val="00E24C3B"/>
    <w:rsid w:val="00E24C90"/>
    <w:rsid w:val="00E24FF1"/>
    <w:rsid w:val="00E25273"/>
    <w:rsid w:val="00E260BE"/>
    <w:rsid w:val="00E26312"/>
    <w:rsid w:val="00E267D6"/>
    <w:rsid w:val="00E273A9"/>
    <w:rsid w:val="00E27D23"/>
    <w:rsid w:val="00E30C35"/>
    <w:rsid w:val="00E31480"/>
    <w:rsid w:val="00E31601"/>
    <w:rsid w:val="00E31914"/>
    <w:rsid w:val="00E31B0E"/>
    <w:rsid w:val="00E31F3C"/>
    <w:rsid w:val="00E32045"/>
    <w:rsid w:val="00E32111"/>
    <w:rsid w:val="00E3313D"/>
    <w:rsid w:val="00E33260"/>
    <w:rsid w:val="00E33352"/>
    <w:rsid w:val="00E34266"/>
    <w:rsid w:val="00E34A9A"/>
    <w:rsid w:val="00E34FCE"/>
    <w:rsid w:val="00E3505C"/>
    <w:rsid w:val="00E35E1F"/>
    <w:rsid w:val="00E35EFC"/>
    <w:rsid w:val="00E36101"/>
    <w:rsid w:val="00E361EA"/>
    <w:rsid w:val="00E3631A"/>
    <w:rsid w:val="00E3701A"/>
    <w:rsid w:val="00E373DD"/>
    <w:rsid w:val="00E37D01"/>
    <w:rsid w:val="00E37F39"/>
    <w:rsid w:val="00E405D7"/>
    <w:rsid w:val="00E407A2"/>
    <w:rsid w:val="00E408CF"/>
    <w:rsid w:val="00E411E0"/>
    <w:rsid w:val="00E41825"/>
    <w:rsid w:val="00E41B9B"/>
    <w:rsid w:val="00E42087"/>
    <w:rsid w:val="00E42268"/>
    <w:rsid w:val="00E43BF0"/>
    <w:rsid w:val="00E43DB3"/>
    <w:rsid w:val="00E43F2A"/>
    <w:rsid w:val="00E44320"/>
    <w:rsid w:val="00E4583A"/>
    <w:rsid w:val="00E463E7"/>
    <w:rsid w:val="00E466BC"/>
    <w:rsid w:val="00E474F9"/>
    <w:rsid w:val="00E478EB"/>
    <w:rsid w:val="00E47B2D"/>
    <w:rsid w:val="00E47E36"/>
    <w:rsid w:val="00E500AB"/>
    <w:rsid w:val="00E50511"/>
    <w:rsid w:val="00E5084A"/>
    <w:rsid w:val="00E50A2C"/>
    <w:rsid w:val="00E50B3D"/>
    <w:rsid w:val="00E51E9C"/>
    <w:rsid w:val="00E53098"/>
    <w:rsid w:val="00E53295"/>
    <w:rsid w:val="00E54103"/>
    <w:rsid w:val="00E552B2"/>
    <w:rsid w:val="00E55EC6"/>
    <w:rsid w:val="00E561D9"/>
    <w:rsid w:val="00E56A9E"/>
    <w:rsid w:val="00E56BE9"/>
    <w:rsid w:val="00E60387"/>
    <w:rsid w:val="00E60463"/>
    <w:rsid w:val="00E60BF1"/>
    <w:rsid w:val="00E60DE4"/>
    <w:rsid w:val="00E61FB8"/>
    <w:rsid w:val="00E623A4"/>
    <w:rsid w:val="00E62E86"/>
    <w:rsid w:val="00E631C1"/>
    <w:rsid w:val="00E632D4"/>
    <w:rsid w:val="00E635E4"/>
    <w:rsid w:val="00E6367C"/>
    <w:rsid w:val="00E6389B"/>
    <w:rsid w:val="00E64BF4"/>
    <w:rsid w:val="00E65354"/>
    <w:rsid w:val="00E66007"/>
    <w:rsid w:val="00E66388"/>
    <w:rsid w:val="00E665D8"/>
    <w:rsid w:val="00E66879"/>
    <w:rsid w:val="00E669A0"/>
    <w:rsid w:val="00E66F55"/>
    <w:rsid w:val="00E66FBB"/>
    <w:rsid w:val="00E67DE0"/>
    <w:rsid w:val="00E70605"/>
    <w:rsid w:val="00E706A8"/>
    <w:rsid w:val="00E7076E"/>
    <w:rsid w:val="00E7087E"/>
    <w:rsid w:val="00E70B2A"/>
    <w:rsid w:val="00E711F4"/>
    <w:rsid w:val="00E71C00"/>
    <w:rsid w:val="00E71E97"/>
    <w:rsid w:val="00E71F3D"/>
    <w:rsid w:val="00E725EC"/>
    <w:rsid w:val="00E73072"/>
    <w:rsid w:val="00E731AF"/>
    <w:rsid w:val="00E736AB"/>
    <w:rsid w:val="00E73945"/>
    <w:rsid w:val="00E73DD6"/>
    <w:rsid w:val="00E740B8"/>
    <w:rsid w:val="00E74371"/>
    <w:rsid w:val="00E74675"/>
    <w:rsid w:val="00E74824"/>
    <w:rsid w:val="00E74D00"/>
    <w:rsid w:val="00E754CA"/>
    <w:rsid w:val="00E756F9"/>
    <w:rsid w:val="00E757AC"/>
    <w:rsid w:val="00E75ED6"/>
    <w:rsid w:val="00E7610C"/>
    <w:rsid w:val="00E76149"/>
    <w:rsid w:val="00E76222"/>
    <w:rsid w:val="00E76E92"/>
    <w:rsid w:val="00E77C58"/>
    <w:rsid w:val="00E77EBA"/>
    <w:rsid w:val="00E77FF2"/>
    <w:rsid w:val="00E800B2"/>
    <w:rsid w:val="00E809C5"/>
    <w:rsid w:val="00E80A25"/>
    <w:rsid w:val="00E80D3D"/>
    <w:rsid w:val="00E812B2"/>
    <w:rsid w:val="00E817F0"/>
    <w:rsid w:val="00E81B42"/>
    <w:rsid w:val="00E81FB7"/>
    <w:rsid w:val="00E82336"/>
    <w:rsid w:val="00E82542"/>
    <w:rsid w:val="00E82BE4"/>
    <w:rsid w:val="00E83010"/>
    <w:rsid w:val="00E83E2F"/>
    <w:rsid w:val="00E85A78"/>
    <w:rsid w:val="00E85C04"/>
    <w:rsid w:val="00E86098"/>
    <w:rsid w:val="00E866CA"/>
    <w:rsid w:val="00E87487"/>
    <w:rsid w:val="00E90081"/>
    <w:rsid w:val="00E90328"/>
    <w:rsid w:val="00E9044A"/>
    <w:rsid w:val="00E90871"/>
    <w:rsid w:val="00E908D8"/>
    <w:rsid w:val="00E90AF0"/>
    <w:rsid w:val="00E91578"/>
    <w:rsid w:val="00E922DA"/>
    <w:rsid w:val="00E92B8C"/>
    <w:rsid w:val="00E92CC8"/>
    <w:rsid w:val="00E92EE8"/>
    <w:rsid w:val="00E933A3"/>
    <w:rsid w:val="00E93637"/>
    <w:rsid w:val="00E93676"/>
    <w:rsid w:val="00E93861"/>
    <w:rsid w:val="00E942A2"/>
    <w:rsid w:val="00E949F9"/>
    <w:rsid w:val="00E9593E"/>
    <w:rsid w:val="00E95D23"/>
    <w:rsid w:val="00E95E6E"/>
    <w:rsid w:val="00E9632F"/>
    <w:rsid w:val="00E97194"/>
    <w:rsid w:val="00E97988"/>
    <w:rsid w:val="00E97A75"/>
    <w:rsid w:val="00E97E45"/>
    <w:rsid w:val="00EA007C"/>
    <w:rsid w:val="00EA08E4"/>
    <w:rsid w:val="00EA14D4"/>
    <w:rsid w:val="00EA1736"/>
    <w:rsid w:val="00EA1856"/>
    <w:rsid w:val="00EA2201"/>
    <w:rsid w:val="00EA2F48"/>
    <w:rsid w:val="00EA33A6"/>
    <w:rsid w:val="00EA3D93"/>
    <w:rsid w:val="00EA4403"/>
    <w:rsid w:val="00EA4471"/>
    <w:rsid w:val="00EA4F54"/>
    <w:rsid w:val="00EA53AF"/>
    <w:rsid w:val="00EA5464"/>
    <w:rsid w:val="00EA634D"/>
    <w:rsid w:val="00EA68E9"/>
    <w:rsid w:val="00EA7CD7"/>
    <w:rsid w:val="00EA7CDA"/>
    <w:rsid w:val="00EB0370"/>
    <w:rsid w:val="00EB2126"/>
    <w:rsid w:val="00EB2680"/>
    <w:rsid w:val="00EB2C97"/>
    <w:rsid w:val="00EB3398"/>
    <w:rsid w:val="00EB33C9"/>
    <w:rsid w:val="00EB4314"/>
    <w:rsid w:val="00EB4CAF"/>
    <w:rsid w:val="00EB4F68"/>
    <w:rsid w:val="00EB55CA"/>
    <w:rsid w:val="00EB568C"/>
    <w:rsid w:val="00EB5870"/>
    <w:rsid w:val="00EB5B59"/>
    <w:rsid w:val="00EB6B71"/>
    <w:rsid w:val="00EB7546"/>
    <w:rsid w:val="00EC0286"/>
    <w:rsid w:val="00EC0E7A"/>
    <w:rsid w:val="00EC106D"/>
    <w:rsid w:val="00EC149F"/>
    <w:rsid w:val="00EC15E1"/>
    <w:rsid w:val="00EC3416"/>
    <w:rsid w:val="00EC36DF"/>
    <w:rsid w:val="00EC3BFA"/>
    <w:rsid w:val="00EC3E14"/>
    <w:rsid w:val="00EC5C20"/>
    <w:rsid w:val="00EC6010"/>
    <w:rsid w:val="00EC6C4D"/>
    <w:rsid w:val="00EC6C4E"/>
    <w:rsid w:val="00EC6E01"/>
    <w:rsid w:val="00EC711F"/>
    <w:rsid w:val="00EC7121"/>
    <w:rsid w:val="00EC71D2"/>
    <w:rsid w:val="00EC7923"/>
    <w:rsid w:val="00EC7A5B"/>
    <w:rsid w:val="00EC7D0C"/>
    <w:rsid w:val="00ED0F68"/>
    <w:rsid w:val="00ED0F7A"/>
    <w:rsid w:val="00ED0FF6"/>
    <w:rsid w:val="00ED120B"/>
    <w:rsid w:val="00ED1AE1"/>
    <w:rsid w:val="00ED1BE8"/>
    <w:rsid w:val="00ED1FE4"/>
    <w:rsid w:val="00ED24D5"/>
    <w:rsid w:val="00ED2C21"/>
    <w:rsid w:val="00ED2D06"/>
    <w:rsid w:val="00ED2F8D"/>
    <w:rsid w:val="00ED3030"/>
    <w:rsid w:val="00ED335A"/>
    <w:rsid w:val="00ED36C0"/>
    <w:rsid w:val="00ED412E"/>
    <w:rsid w:val="00ED5951"/>
    <w:rsid w:val="00ED743D"/>
    <w:rsid w:val="00ED7835"/>
    <w:rsid w:val="00ED7BB4"/>
    <w:rsid w:val="00ED7C28"/>
    <w:rsid w:val="00EE0C7D"/>
    <w:rsid w:val="00EE0D48"/>
    <w:rsid w:val="00EE1710"/>
    <w:rsid w:val="00EE1744"/>
    <w:rsid w:val="00EE1D11"/>
    <w:rsid w:val="00EE1DB7"/>
    <w:rsid w:val="00EE1E79"/>
    <w:rsid w:val="00EE2F1D"/>
    <w:rsid w:val="00EE36B1"/>
    <w:rsid w:val="00EE3FCE"/>
    <w:rsid w:val="00EE4C48"/>
    <w:rsid w:val="00EE4D79"/>
    <w:rsid w:val="00EE524B"/>
    <w:rsid w:val="00EE52C6"/>
    <w:rsid w:val="00EE5473"/>
    <w:rsid w:val="00EE5EE6"/>
    <w:rsid w:val="00EE6318"/>
    <w:rsid w:val="00EE6931"/>
    <w:rsid w:val="00EE6FC1"/>
    <w:rsid w:val="00EE76FE"/>
    <w:rsid w:val="00EF1737"/>
    <w:rsid w:val="00EF2961"/>
    <w:rsid w:val="00EF34DE"/>
    <w:rsid w:val="00EF360B"/>
    <w:rsid w:val="00EF3AA0"/>
    <w:rsid w:val="00EF3F6D"/>
    <w:rsid w:val="00EF42DD"/>
    <w:rsid w:val="00EF42EC"/>
    <w:rsid w:val="00EF47F2"/>
    <w:rsid w:val="00EF523C"/>
    <w:rsid w:val="00EF563A"/>
    <w:rsid w:val="00EF60BB"/>
    <w:rsid w:val="00EF621F"/>
    <w:rsid w:val="00EF6428"/>
    <w:rsid w:val="00EF667D"/>
    <w:rsid w:val="00F0080B"/>
    <w:rsid w:val="00F00CE3"/>
    <w:rsid w:val="00F00D95"/>
    <w:rsid w:val="00F01829"/>
    <w:rsid w:val="00F01A49"/>
    <w:rsid w:val="00F01BD8"/>
    <w:rsid w:val="00F01E58"/>
    <w:rsid w:val="00F022DE"/>
    <w:rsid w:val="00F02382"/>
    <w:rsid w:val="00F02CE9"/>
    <w:rsid w:val="00F03365"/>
    <w:rsid w:val="00F03E20"/>
    <w:rsid w:val="00F03E5A"/>
    <w:rsid w:val="00F04633"/>
    <w:rsid w:val="00F049B3"/>
    <w:rsid w:val="00F05F4E"/>
    <w:rsid w:val="00F0704C"/>
    <w:rsid w:val="00F072C5"/>
    <w:rsid w:val="00F07CC4"/>
    <w:rsid w:val="00F104C8"/>
    <w:rsid w:val="00F10CFB"/>
    <w:rsid w:val="00F10E05"/>
    <w:rsid w:val="00F1136D"/>
    <w:rsid w:val="00F11900"/>
    <w:rsid w:val="00F11BAB"/>
    <w:rsid w:val="00F11D6C"/>
    <w:rsid w:val="00F12029"/>
    <w:rsid w:val="00F122DD"/>
    <w:rsid w:val="00F12647"/>
    <w:rsid w:val="00F12D35"/>
    <w:rsid w:val="00F13AC3"/>
    <w:rsid w:val="00F145B0"/>
    <w:rsid w:val="00F15060"/>
    <w:rsid w:val="00F15682"/>
    <w:rsid w:val="00F1607A"/>
    <w:rsid w:val="00F16348"/>
    <w:rsid w:val="00F16E59"/>
    <w:rsid w:val="00F175BE"/>
    <w:rsid w:val="00F1772A"/>
    <w:rsid w:val="00F20DAA"/>
    <w:rsid w:val="00F20DCE"/>
    <w:rsid w:val="00F21905"/>
    <w:rsid w:val="00F22708"/>
    <w:rsid w:val="00F228E0"/>
    <w:rsid w:val="00F22BAE"/>
    <w:rsid w:val="00F2354C"/>
    <w:rsid w:val="00F23559"/>
    <w:rsid w:val="00F23846"/>
    <w:rsid w:val="00F2409F"/>
    <w:rsid w:val="00F2442A"/>
    <w:rsid w:val="00F244AC"/>
    <w:rsid w:val="00F249EE"/>
    <w:rsid w:val="00F24C56"/>
    <w:rsid w:val="00F25742"/>
    <w:rsid w:val="00F25EE9"/>
    <w:rsid w:val="00F2618A"/>
    <w:rsid w:val="00F262AB"/>
    <w:rsid w:val="00F2695B"/>
    <w:rsid w:val="00F2750C"/>
    <w:rsid w:val="00F27632"/>
    <w:rsid w:val="00F279F9"/>
    <w:rsid w:val="00F27B3B"/>
    <w:rsid w:val="00F27B7C"/>
    <w:rsid w:val="00F303B6"/>
    <w:rsid w:val="00F306B1"/>
    <w:rsid w:val="00F31374"/>
    <w:rsid w:val="00F316FC"/>
    <w:rsid w:val="00F31870"/>
    <w:rsid w:val="00F32702"/>
    <w:rsid w:val="00F327A8"/>
    <w:rsid w:val="00F3298C"/>
    <w:rsid w:val="00F32E4D"/>
    <w:rsid w:val="00F339D3"/>
    <w:rsid w:val="00F33A9E"/>
    <w:rsid w:val="00F33DF1"/>
    <w:rsid w:val="00F34422"/>
    <w:rsid w:val="00F34CE6"/>
    <w:rsid w:val="00F350E2"/>
    <w:rsid w:val="00F361DF"/>
    <w:rsid w:val="00F3716B"/>
    <w:rsid w:val="00F376B6"/>
    <w:rsid w:val="00F40365"/>
    <w:rsid w:val="00F40673"/>
    <w:rsid w:val="00F40AEB"/>
    <w:rsid w:val="00F40E0A"/>
    <w:rsid w:val="00F41206"/>
    <w:rsid w:val="00F41271"/>
    <w:rsid w:val="00F41C24"/>
    <w:rsid w:val="00F41C5B"/>
    <w:rsid w:val="00F4256A"/>
    <w:rsid w:val="00F42E28"/>
    <w:rsid w:val="00F43B71"/>
    <w:rsid w:val="00F440A4"/>
    <w:rsid w:val="00F447BD"/>
    <w:rsid w:val="00F44937"/>
    <w:rsid w:val="00F44A2E"/>
    <w:rsid w:val="00F44C52"/>
    <w:rsid w:val="00F4587C"/>
    <w:rsid w:val="00F4644C"/>
    <w:rsid w:val="00F4718E"/>
    <w:rsid w:val="00F474D0"/>
    <w:rsid w:val="00F47FFC"/>
    <w:rsid w:val="00F50442"/>
    <w:rsid w:val="00F50A56"/>
    <w:rsid w:val="00F512B1"/>
    <w:rsid w:val="00F51DE3"/>
    <w:rsid w:val="00F521D1"/>
    <w:rsid w:val="00F52239"/>
    <w:rsid w:val="00F523A9"/>
    <w:rsid w:val="00F52AFA"/>
    <w:rsid w:val="00F5339B"/>
    <w:rsid w:val="00F53D40"/>
    <w:rsid w:val="00F53FB6"/>
    <w:rsid w:val="00F545E9"/>
    <w:rsid w:val="00F54656"/>
    <w:rsid w:val="00F54A8C"/>
    <w:rsid w:val="00F558DC"/>
    <w:rsid w:val="00F55D5E"/>
    <w:rsid w:val="00F55EA3"/>
    <w:rsid w:val="00F57DD1"/>
    <w:rsid w:val="00F57EEA"/>
    <w:rsid w:val="00F600E9"/>
    <w:rsid w:val="00F604C7"/>
    <w:rsid w:val="00F60906"/>
    <w:rsid w:val="00F60A92"/>
    <w:rsid w:val="00F60FF3"/>
    <w:rsid w:val="00F611AC"/>
    <w:rsid w:val="00F612B7"/>
    <w:rsid w:val="00F617C9"/>
    <w:rsid w:val="00F61CBB"/>
    <w:rsid w:val="00F620F0"/>
    <w:rsid w:val="00F6294C"/>
    <w:rsid w:val="00F62C6C"/>
    <w:rsid w:val="00F62DD1"/>
    <w:rsid w:val="00F63446"/>
    <w:rsid w:val="00F63E6E"/>
    <w:rsid w:val="00F650D6"/>
    <w:rsid w:val="00F6547D"/>
    <w:rsid w:val="00F654BA"/>
    <w:rsid w:val="00F65812"/>
    <w:rsid w:val="00F65CFB"/>
    <w:rsid w:val="00F65DB1"/>
    <w:rsid w:val="00F65F59"/>
    <w:rsid w:val="00F66792"/>
    <w:rsid w:val="00F667C9"/>
    <w:rsid w:val="00F669D6"/>
    <w:rsid w:val="00F700DF"/>
    <w:rsid w:val="00F70172"/>
    <w:rsid w:val="00F70206"/>
    <w:rsid w:val="00F70284"/>
    <w:rsid w:val="00F703EE"/>
    <w:rsid w:val="00F7056C"/>
    <w:rsid w:val="00F70904"/>
    <w:rsid w:val="00F70C56"/>
    <w:rsid w:val="00F70D05"/>
    <w:rsid w:val="00F71183"/>
    <w:rsid w:val="00F71683"/>
    <w:rsid w:val="00F71ABF"/>
    <w:rsid w:val="00F71FF0"/>
    <w:rsid w:val="00F721EC"/>
    <w:rsid w:val="00F7313B"/>
    <w:rsid w:val="00F73205"/>
    <w:rsid w:val="00F732C2"/>
    <w:rsid w:val="00F73453"/>
    <w:rsid w:val="00F737B6"/>
    <w:rsid w:val="00F73981"/>
    <w:rsid w:val="00F73B87"/>
    <w:rsid w:val="00F73E02"/>
    <w:rsid w:val="00F742C3"/>
    <w:rsid w:val="00F75716"/>
    <w:rsid w:val="00F75986"/>
    <w:rsid w:val="00F75DB1"/>
    <w:rsid w:val="00F7612E"/>
    <w:rsid w:val="00F76584"/>
    <w:rsid w:val="00F769F9"/>
    <w:rsid w:val="00F77883"/>
    <w:rsid w:val="00F819B1"/>
    <w:rsid w:val="00F836D5"/>
    <w:rsid w:val="00F83BB2"/>
    <w:rsid w:val="00F842E3"/>
    <w:rsid w:val="00F849DB"/>
    <w:rsid w:val="00F84D42"/>
    <w:rsid w:val="00F85055"/>
    <w:rsid w:val="00F851C7"/>
    <w:rsid w:val="00F8600D"/>
    <w:rsid w:val="00F86281"/>
    <w:rsid w:val="00F8658E"/>
    <w:rsid w:val="00F86B4B"/>
    <w:rsid w:val="00F878DD"/>
    <w:rsid w:val="00F87DE1"/>
    <w:rsid w:val="00F87FF6"/>
    <w:rsid w:val="00F902E6"/>
    <w:rsid w:val="00F903AA"/>
    <w:rsid w:val="00F90B01"/>
    <w:rsid w:val="00F911A7"/>
    <w:rsid w:val="00F91257"/>
    <w:rsid w:val="00F913F1"/>
    <w:rsid w:val="00F91BA5"/>
    <w:rsid w:val="00F91D64"/>
    <w:rsid w:val="00F921F6"/>
    <w:rsid w:val="00F926D0"/>
    <w:rsid w:val="00F9289A"/>
    <w:rsid w:val="00F929B2"/>
    <w:rsid w:val="00F92A4D"/>
    <w:rsid w:val="00F932D4"/>
    <w:rsid w:val="00F93591"/>
    <w:rsid w:val="00F93CB3"/>
    <w:rsid w:val="00F9402D"/>
    <w:rsid w:val="00F94C1E"/>
    <w:rsid w:val="00F94DF2"/>
    <w:rsid w:val="00F95B40"/>
    <w:rsid w:val="00F96131"/>
    <w:rsid w:val="00F96412"/>
    <w:rsid w:val="00F96479"/>
    <w:rsid w:val="00F967CB"/>
    <w:rsid w:val="00F9688F"/>
    <w:rsid w:val="00F9704A"/>
    <w:rsid w:val="00F97113"/>
    <w:rsid w:val="00F97219"/>
    <w:rsid w:val="00F978D1"/>
    <w:rsid w:val="00FA0CD4"/>
    <w:rsid w:val="00FA0D63"/>
    <w:rsid w:val="00FA128B"/>
    <w:rsid w:val="00FA1428"/>
    <w:rsid w:val="00FA14BB"/>
    <w:rsid w:val="00FA1B9B"/>
    <w:rsid w:val="00FA2103"/>
    <w:rsid w:val="00FA2120"/>
    <w:rsid w:val="00FA308D"/>
    <w:rsid w:val="00FA347D"/>
    <w:rsid w:val="00FA45D5"/>
    <w:rsid w:val="00FA4C8D"/>
    <w:rsid w:val="00FA5057"/>
    <w:rsid w:val="00FA54E5"/>
    <w:rsid w:val="00FA56F4"/>
    <w:rsid w:val="00FA5E6D"/>
    <w:rsid w:val="00FA69EA"/>
    <w:rsid w:val="00FA6D04"/>
    <w:rsid w:val="00FA6E90"/>
    <w:rsid w:val="00FA782C"/>
    <w:rsid w:val="00FA7A53"/>
    <w:rsid w:val="00FA7C70"/>
    <w:rsid w:val="00FA7E6F"/>
    <w:rsid w:val="00FB0625"/>
    <w:rsid w:val="00FB0BB2"/>
    <w:rsid w:val="00FB1609"/>
    <w:rsid w:val="00FB185E"/>
    <w:rsid w:val="00FB1A28"/>
    <w:rsid w:val="00FB2645"/>
    <w:rsid w:val="00FB28D2"/>
    <w:rsid w:val="00FB2C9E"/>
    <w:rsid w:val="00FB33EE"/>
    <w:rsid w:val="00FB3728"/>
    <w:rsid w:val="00FB408F"/>
    <w:rsid w:val="00FB41FF"/>
    <w:rsid w:val="00FB4419"/>
    <w:rsid w:val="00FB4D86"/>
    <w:rsid w:val="00FB5023"/>
    <w:rsid w:val="00FB5160"/>
    <w:rsid w:val="00FB56BA"/>
    <w:rsid w:val="00FB58F4"/>
    <w:rsid w:val="00FB64F9"/>
    <w:rsid w:val="00FB67CC"/>
    <w:rsid w:val="00FB6B69"/>
    <w:rsid w:val="00FB7F74"/>
    <w:rsid w:val="00FC0D22"/>
    <w:rsid w:val="00FC120A"/>
    <w:rsid w:val="00FC17D3"/>
    <w:rsid w:val="00FC1886"/>
    <w:rsid w:val="00FC2335"/>
    <w:rsid w:val="00FC2FB8"/>
    <w:rsid w:val="00FC3477"/>
    <w:rsid w:val="00FC366F"/>
    <w:rsid w:val="00FC3B1A"/>
    <w:rsid w:val="00FC3F75"/>
    <w:rsid w:val="00FC44CB"/>
    <w:rsid w:val="00FC4F0D"/>
    <w:rsid w:val="00FC50B2"/>
    <w:rsid w:val="00FC521E"/>
    <w:rsid w:val="00FC5C12"/>
    <w:rsid w:val="00FC639B"/>
    <w:rsid w:val="00FC67FE"/>
    <w:rsid w:val="00FC702D"/>
    <w:rsid w:val="00FD0261"/>
    <w:rsid w:val="00FD041F"/>
    <w:rsid w:val="00FD086B"/>
    <w:rsid w:val="00FD0C19"/>
    <w:rsid w:val="00FD0DDB"/>
    <w:rsid w:val="00FD15A4"/>
    <w:rsid w:val="00FD1AFA"/>
    <w:rsid w:val="00FD1BFD"/>
    <w:rsid w:val="00FD1E94"/>
    <w:rsid w:val="00FD1FB1"/>
    <w:rsid w:val="00FD2935"/>
    <w:rsid w:val="00FD2BA3"/>
    <w:rsid w:val="00FD357B"/>
    <w:rsid w:val="00FD3942"/>
    <w:rsid w:val="00FD3EDE"/>
    <w:rsid w:val="00FD4191"/>
    <w:rsid w:val="00FD45B5"/>
    <w:rsid w:val="00FD4CE2"/>
    <w:rsid w:val="00FD4E9D"/>
    <w:rsid w:val="00FD5099"/>
    <w:rsid w:val="00FD5788"/>
    <w:rsid w:val="00FD5CB2"/>
    <w:rsid w:val="00FD707C"/>
    <w:rsid w:val="00FE00DB"/>
    <w:rsid w:val="00FE0535"/>
    <w:rsid w:val="00FE12B7"/>
    <w:rsid w:val="00FE1E10"/>
    <w:rsid w:val="00FE1F67"/>
    <w:rsid w:val="00FE3088"/>
    <w:rsid w:val="00FE325A"/>
    <w:rsid w:val="00FE339C"/>
    <w:rsid w:val="00FE36DF"/>
    <w:rsid w:val="00FE3A46"/>
    <w:rsid w:val="00FE3BA3"/>
    <w:rsid w:val="00FE3E99"/>
    <w:rsid w:val="00FE4454"/>
    <w:rsid w:val="00FE44FE"/>
    <w:rsid w:val="00FE4B0A"/>
    <w:rsid w:val="00FE4CF6"/>
    <w:rsid w:val="00FE4DB3"/>
    <w:rsid w:val="00FE4F52"/>
    <w:rsid w:val="00FE532F"/>
    <w:rsid w:val="00FE544B"/>
    <w:rsid w:val="00FE5542"/>
    <w:rsid w:val="00FE59F1"/>
    <w:rsid w:val="00FE5A2A"/>
    <w:rsid w:val="00FE5DEC"/>
    <w:rsid w:val="00FE5DFD"/>
    <w:rsid w:val="00FE6077"/>
    <w:rsid w:val="00FE6934"/>
    <w:rsid w:val="00FF1611"/>
    <w:rsid w:val="00FF1AB7"/>
    <w:rsid w:val="00FF206D"/>
    <w:rsid w:val="00FF2285"/>
    <w:rsid w:val="00FF269A"/>
    <w:rsid w:val="00FF26EB"/>
    <w:rsid w:val="00FF29E7"/>
    <w:rsid w:val="00FF2E95"/>
    <w:rsid w:val="00FF3611"/>
    <w:rsid w:val="00FF3ECD"/>
    <w:rsid w:val="00FF3EE8"/>
    <w:rsid w:val="00FF43B0"/>
    <w:rsid w:val="00FF50EF"/>
    <w:rsid w:val="00FF5111"/>
    <w:rsid w:val="00FF5614"/>
    <w:rsid w:val="00FF5CF0"/>
    <w:rsid w:val="00FF61D3"/>
    <w:rsid w:val="00FF6727"/>
    <w:rsid w:val="00FF692F"/>
    <w:rsid w:val="00FF6C9C"/>
    <w:rsid w:val="00FF7B6E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D68058"/>
  <w15:chartTrackingRefBased/>
  <w15:docId w15:val="{A795F9B2-86DC-4528-8984-1F167F26A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8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B19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B19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Times New Roman" w:hAnsi="Times New Roman" w:cs="Angsana New"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B19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B1932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rsid w:val="009B1932"/>
    <w:rPr>
      <w:b/>
      <w:bCs/>
    </w:rPr>
  </w:style>
  <w:style w:type="paragraph" w:styleId="ListBullet">
    <w:name w:val="List Bullet"/>
    <w:basedOn w:val="Normal"/>
    <w:rsid w:val="009B19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19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19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19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19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B19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19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1932"/>
    <w:pPr>
      <w:ind w:left="284"/>
    </w:pPr>
  </w:style>
  <w:style w:type="paragraph" w:customStyle="1" w:styleId="AAFrameAddress">
    <w:name w:val="AA Frame Address"/>
    <w:basedOn w:val="Heading1"/>
    <w:rsid w:val="009B19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B19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19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19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19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B19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1932"/>
    <w:pPr>
      <w:ind w:left="851" w:hanging="284"/>
    </w:pPr>
  </w:style>
  <w:style w:type="paragraph" w:styleId="Index4">
    <w:name w:val="index 4"/>
    <w:basedOn w:val="Normal"/>
    <w:next w:val="Normal"/>
    <w:semiHidden/>
    <w:rsid w:val="009B1932"/>
    <w:pPr>
      <w:ind w:left="1135" w:hanging="284"/>
    </w:pPr>
  </w:style>
  <w:style w:type="paragraph" w:styleId="Index6">
    <w:name w:val="index 6"/>
    <w:basedOn w:val="Normal"/>
    <w:next w:val="Normal"/>
    <w:semiHidden/>
    <w:rsid w:val="009B1932"/>
    <w:pPr>
      <w:ind w:left="1702" w:hanging="284"/>
    </w:pPr>
  </w:style>
  <w:style w:type="paragraph" w:styleId="Index5">
    <w:name w:val="index 5"/>
    <w:basedOn w:val="Normal"/>
    <w:next w:val="Normal"/>
    <w:semiHidden/>
    <w:rsid w:val="009B1932"/>
    <w:pPr>
      <w:ind w:left="1418" w:hanging="284"/>
    </w:pPr>
  </w:style>
  <w:style w:type="paragraph" w:styleId="Index7">
    <w:name w:val="index 7"/>
    <w:basedOn w:val="Normal"/>
    <w:next w:val="Normal"/>
    <w:semiHidden/>
    <w:rsid w:val="009B1932"/>
    <w:pPr>
      <w:ind w:left="1985" w:hanging="284"/>
    </w:pPr>
  </w:style>
  <w:style w:type="paragraph" w:styleId="Index8">
    <w:name w:val="index 8"/>
    <w:basedOn w:val="Normal"/>
    <w:next w:val="Normal"/>
    <w:semiHidden/>
    <w:rsid w:val="009B1932"/>
    <w:pPr>
      <w:ind w:left="2269" w:hanging="284"/>
    </w:pPr>
  </w:style>
  <w:style w:type="paragraph" w:styleId="Index9">
    <w:name w:val="index 9"/>
    <w:basedOn w:val="Normal"/>
    <w:next w:val="Normal"/>
    <w:semiHidden/>
    <w:rsid w:val="009B1932"/>
    <w:pPr>
      <w:ind w:left="2552" w:hanging="284"/>
    </w:pPr>
  </w:style>
  <w:style w:type="paragraph" w:styleId="TOC2">
    <w:name w:val="toc 2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B1932"/>
    <w:pPr>
      <w:ind w:left="851"/>
    </w:pPr>
  </w:style>
  <w:style w:type="paragraph" w:styleId="TOC5">
    <w:name w:val="toc 5"/>
    <w:basedOn w:val="Normal"/>
    <w:next w:val="Normal"/>
    <w:semiHidden/>
    <w:rsid w:val="009B1932"/>
    <w:pPr>
      <w:ind w:left="1134"/>
    </w:pPr>
  </w:style>
  <w:style w:type="paragraph" w:styleId="TOC6">
    <w:name w:val="toc 6"/>
    <w:basedOn w:val="Normal"/>
    <w:next w:val="Normal"/>
    <w:semiHidden/>
    <w:rsid w:val="009B1932"/>
    <w:pPr>
      <w:ind w:left="1418"/>
    </w:pPr>
  </w:style>
  <w:style w:type="paragraph" w:styleId="TOC7">
    <w:name w:val="toc 7"/>
    <w:basedOn w:val="Normal"/>
    <w:next w:val="Normal"/>
    <w:semiHidden/>
    <w:rsid w:val="009B1932"/>
    <w:pPr>
      <w:ind w:left="1701"/>
    </w:pPr>
  </w:style>
  <w:style w:type="paragraph" w:styleId="TOC8">
    <w:name w:val="toc 8"/>
    <w:basedOn w:val="Normal"/>
    <w:next w:val="Normal"/>
    <w:semiHidden/>
    <w:rsid w:val="009B1932"/>
    <w:pPr>
      <w:ind w:left="1985"/>
    </w:pPr>
  </w:style>
  <w:style w:type="paragraph" w:styleId="TOC9">
    <w:name w:val="toc 9"/>
    <w:basedOn w:val="Normal"/>
    <w:next w:val="Normal"/>
    <w:semiHidden/>
    <w:rsid w:val="009B1932"/>
    <w:pPr>
      <w:ind w:left="2268"/>
    </w:pPr>
  </w:style>
  <w:style w:type="paragraph" w:styleId="TableofFigures">
    <w:name w:val="table of figures"/>
    <w:basedOn w:val="Normal"/>
    <w:next w:val="Normal"/>
    <w:semiHidden/>
    <w:rsid w:val="009B1932"/>
    <w:pPr>
      <w:ind w:left="567" w:hanging="567"/>
    </w:pPr>
  </w:style>
  <w:style w:type="paragraph" w:styleId="ListBullet5">
    <w:name w:val="List Bullet 5"/>
    <w:basedOn w:val="Normal"/>
    <w:rsid w:val="009B19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B1932"/>
    <w:pPr>
      <w:spacing w:after="120"/>
    </w:pPr>
  </w:style>
  <w:style w:type="paragraph" w:styleId="BodyTextFirstIndent">
    <w:name w:val="Body Text First Indent"/>
    <w:basedOn w:val="BodyText"/>
    <w:rsid w:val="009B1932"/>
    <w:pPr>
      <w:ind w:firstLine="284"/>
    </w:pPr>
  </w:style>
  <w:style w:type="paragraph" w:styleId="BodyTextIndent">
    <w:name w:val="Body Text Indent"/>
    <w:basedOn w:val="Normal"/>
    <w:rsid w:val="009B1932"/>
    <w:pPr>
      <w:spacing w:after="120"/>
      <w:ind w:left="283"/>
    </w:pPr>
  </w:style>
  <w:style w:type="paragraph" w:styleId="BodyTextFirstIndent2">
    <w:name w:val="Body Text First Indent 2"/>
    <w:basedOn w:val="BodyTextIndent"/>
    <w:rsid w:val="009B1932"/>
    <w:pPr>
      <w:ind w:left="284" w:firstLine="284"/>
    </w:pPr>
  </w:style>
  <w:style w:type="character" w:styleId="Strong">
    <w:name w:val="Strong"/>
    <w:qFormat/>
    <w:rsid w:val="009B19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B19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B19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19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19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19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B19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B1932"/>
    <w:pPr>
      <w:framePr w:h="1054" w:wrap="around" w:y="5920"/>
    </w:pPr>
  </w:style>
  <w:style w:type="paragraph" w:customStyle="1" w:styleId="ReportHeading3">
    <w:name w:val="ReportHeading3"/>
    <w:basedOn w:val="ReportHeading2"/>
    <w:rsid w:val="009B1932"/>
    <w:pPr>
      <w:framePr w:h="443" w:wrap="around" w:y="8223"/>
    </w:pPr>
  </w:style>
  <w:style w:type="paragraph" w:customStyle="1" w:styleId="a">
    <w:name w:val="¢éÍ¤ÇÒ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B19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19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19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19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19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19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?????3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28"/>
      <w:szCs w:val="28"/>
    </w:rPr>
  </w:style>
  <w:style w:type="paragraph" w:customStyle="1" w:styleId="a2">
    <w:name w:val="ºÇ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ลบ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9B1932"/>
  </w:style>
  <w:style w:type="paragraph" w:styleId="BodyText2">
    <w:name w:val="Body Tex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4">
    <w:name w:val="???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0">
    <w:name w:val="?????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5">
    <w:name w:val="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</w:rPr>
  </w:style>
  <w:style w:type="paragraph" w:styleId="BalloonText">
    <w:name w:val="Balloon Text"/>
    <w:basedOn w:val="Normal"/>
    <w:semiHidden/>
    <w:rsid w:val="005B24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C2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1D2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D2737"/>
    <w:rPr>
      <w:rFonts w:ascii="Angsana New" w:hAnsi="Angsana New" w:cs="Angsana New"/>
      <w:sz w:val="30"/>
      <w:szCs w:val="30"/>
      <w:lang w:val="en-GB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CD28F6"/>
    <w:rPr>
      <w:rFonts w:ascii="Arial" w:hAnsi="Arial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C12719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7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">
    <w:name w:val="?????? E"/>
    <w:basedOn w:val="Normal"/>
    <w:rsid w:val="008C2A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headingitalic">
    <w:name w:val="heading italic"/>
    <w:aliases w:val="hi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e0">
    <w:name w:val="e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5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45661"/>
    <w:rPr>
      <w:rFonts w:cs="Angsana New"/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D1714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EF36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1">
    <w:name w:val="Char Char1"/>
    <w:rsid w:val="0035609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A83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469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995B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B1B0B"/>
    <w:pPr>
      <w:ind w:left="720"/>
      <w:contextualSpacing/>
    </w:pPr>
    <w:rPr>
      <w:rFonts w:cs="Angsana New"/>
      <w:szCs w:val="22"/>
    </w:rPr>
  </w:style>
  <w:style w:type="character" w:customStyle="1" w:styleId="Heading2Char1">
    <w:name w:val="Heading 2 Char1"/>
    <w:rsid w:val="001C43BB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57243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B11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11A72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B11A7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11A72"/>
    <w:rPr>
      <w:b/>
      <w:bCs/>
    </w:rPr>
  </w:style>
  <w:style w:type="character" w:customStyle="1" w:styleId="CommentSubjectChar">
    <w:name w:val="Comment Subject Char"/>
    <w:link w:val="CommentSubject"/>
    <w:rsid w:val="00B11A72"/>
    <w:rPr>
      <w:rFonts w:ascii="Arial" w:hAnsi="Arial" w:cs="Angsana New"/>
      <w:b/>
      <w:bCs/>
      <w:szCs w:val="25"/>
    </w:rPr>
  </w:style>
  <w:style w:type="character" w:customStyle="1" w:styleId="Heading7Char">
    <w:name w:val="Heading 7 Char"/>
    <w:link w:val="Heading7"/>
    <w:rsid w:val="004755B4"/>
    <w:rPr>
      <w:rFonts w:cs="EucrosiaUPC"/>
      <w:sz w:val="28"/>
      <w:szCs w:val="28"/>
    </w:rPr>
  </w:style>
  <w:style w:type="paragraph" w:styleId="Revision">
    <w:name w:val="Revision"/>
    <w:hidden/>
    <w:uiPriority w:val="99"/>
    <w:semiHidden/>
    <w:rsid w:val="00CC6DC2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rsid w:val="006E2E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906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063E2"/>
    <w:rPr>
      <w:rFonts w:ascii="Consolas" w:eastAsia="Calibri" w:hAnsi="Consolas" w:cs="Cordia New"/>
      <w:sz w:val="21"/>
      <w:szCs w:val="26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96BDA"/>
    <w:pPr>
      <w:spacing w:after="120" w:line="260" w:lineRule="atLeast"/>
      <w:ind w:left="1134" w:right="389"/>
    </w:pPr>
  </w:style>
  <w:style w:type="character" w:customStyle="1" w:styleId="AccPolicyalternativeChar">
    <w:name w:val="Acc Policy alternative Char"/>
    <w:link w:val="AccPolicyalternative"/>
    <w:rsid w:val="00596BDA"/>
    <w:rPr>
      <w:rFonts w:cs="Angsana New"/>
      <w:bCs/>
      <w:i/>
      <w:iCs/>
      <w:sz w:val="22"/>
      <w:szCs w:val="22"/>
      <w:lang w:val="en-US" w:eastAsia="en-GB" w:bidi="th-TH"/>
    </w:rPr>
  </w:style>
  <w:style w:type="character" w:customStyle="1" w:styleId="FooterChar">
    <w:name w:val="Footer Char"/>
    <w:link w:val="Footer"/>
    <w:uiPriority w:val="99"/>
    <w:rsid w:val="00E80A25"/>
    <w:rPr>
      <w:rFonts w:ascii="Arial" w:hAnsi="Arial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C27A0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34A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435E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35E15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435E15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95476C"/>
    <w:rPr>
      <w:sz w:val="22"/>
      <w:lang w:val="en-GB" w:bidi="ar-SA"/>
    </w:rPr>
  </w:style>
  <w:style w:type="paragraph" w:customStyle="1" w:styleId="FSBlank">
    <w:name w:val="FS_Blank"/>
    <w:basedOn w:val="Normal"/>
    <w:link w:val="FSBlankChar"/>
    <w:qFormat/>
    <w:rsid w:val="00F27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2750C"/>
    <w:rPr>
      <w:rFonts w:ascii="Angsana New" w:eastAsia="MS Mincho" w:hAnsi="Angsana New" w:cs="Angsana New"/>
      <w:lang w:val="en-US" w:eastAsia="en-US"/>
    </w:rPr>
  </w:style>
  <w:style w:type="paragraph" w:styleId="NoSpacing">
    <w:name w:val="No Spacing"/>
    <w:uiPriority w:val="1"/>
    <w:qFormat/>
    <w:rsid w:val="00E95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0921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16D90-EFDA-4626-8286-CD986C08A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61</Pages>
  <Words>11982</Words>
  <Characters>68301</Characters>
  <Application>Microsoft Office Word</Application>
  <DocSecurity>0</DocSecurity>
  <Lines>569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มงกุฎวัฒนะ จำกัด (มหาชน)</vt:lpstr>
    </vt:vector>
  </TitlesOfParts>
  <Company>KPMG</Company>
  <LinksUpToDate>false</LinksUpToDate>
  <CharactersWithSpaces>80123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มงกุฎวัฒนะ จำกัด (มหาชน)</dc:title>
  <dc:subject/>
  <dc:creator>AA</dc:creator>
  <cp:keywords/>
  <cp:lastModifiedBy>Thunpitcha, Thonglor</cp:lastModifiedBy>
  <cp:revision>5</cp:revision>
  <cp:lastPrinted>2021-02-05T12:18:00Z</cp:lastPrinted>
  <dcterms:created xsi:type="dcterms:W3CDTF">2021-02-22T16:51:00Z</dcterms:created>
  <dcterms:modified xsi:type="dcterms:W3CDTF">2021-02-24T02:07:00Z</dcterms:modified>
</cp:coreProperties>
</file>