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943BF5" w14:textId="03C1E8DE" w:rsidR="001C00CB" w:rsidRPr="00EC0020" w:rsidRDefault="00A30A40" w:rsidP="001A5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682B63" w:rsidRPr="00EC0020">
        <w:rPr>
          <w:rFonts w:ascii="Angsana New" w:hAnsi="Angsana New"/>
          <w:sz w:val="28"/>
          <w:szCs w:val="28"/>
          <w:cs/>
        </w:rPr>
        <w:t>หมายเหตุประกอบ</w:t>
      </w:r>
      <w:r w:rsidR="001C00CB">
        <w:rPr>
          <w:rFonts w:ascii="Angsana New" w:hAnsi="Angsana New" w:hint="cs"/>
          <w:sz w:val="28"/>
          <w:szCs w:val="28"/>
          <w:cs/>
        </w:rPr>
        <w:t>งบการเงิน</w:t>
      </w:r>
      <w:r w:rsidR="00682B63" w:rsidRPr="00EC0020">
        <w:rPr>
          <w:rFonts w:ascii="Angsana New" w:hAnsi="Angsana New"/>
          <w:sz w:val="28"/>
          <w:szCs w:val="28"/>
          <w:cs/>
        </w:rPr>
        <w:t>เป็นส่วนหนึ่งของ</w:t>
      </w:r>
      <w:r w:rsidR="001C00CB">
        <w:rPr>
          <w:rFonts w:ascii="Angsana New" w:hAnsi="Angsana New" w:hint="cs"/>
          <w:sz w:val="28"/>
          <w:szCs w:val="28"/>
          <w:cs/>
        </w:rPr>
        <w:t>งบการเงิน</w:t>
      </w:r>
      <w:r w:rsidR="00682B63" w:rsidRPr="00EC0020">
        <w:rPr>
          <w:rFonts w:ascii="Angsana New" w:hAnsi="Angsana New"/>
          <w:sz w:val="28"/>
          <w:szCs w:val="28"/>
          <w:cs/>
        </w:rPr>
        <w:t>นี้</w:t>
      </w:r>
    </w:p>
    <w:p w14:paraId="6E7155F0" w14:textId="40456D00" w:rsidR="001C00CB" w:rsidRDefault="001C00CB" w:rsidP="001A52F6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/>
          <w:b/>
          <w:bCs/>
          <w:u w:val="none"/>
          <w:cs/>
        </w:rPr>
      </w:pPr>
      <w:r w:rsidRPr="00024623">
        <w:rPr>
          <w:rFonts w:asciiTheme="majorBidi" w:hAnsiTheme="majorBidi" w:cstheme="majorBidi"/>
          <w:b/>
          <w:bCs/>
          <w:u w:val="none"/>
          <w:cs/>
        </w:rPr>
        <w:t>ข้อมูลทั่วไป</w:t>
      </w:r>
    </w:p>
    <w:p w14:paraId="427365CD" w14:textId="220D3E77" w:rsidR="001C00CB" w:rsidRPr="00A03381" w:rsidRDefault="001C00CB" w:rsidP="00A0338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B4D5E">
        <w:rPr>
          <w:rFonts w:ascii="Angsana New" w:hAnsi="Angsana New"/>
          <w:spacing w:val="8"/>
          <w:sz w:val="28"/>
          <w:szCs w:val="28"/>
          <w:cs/>
        </w:rPr>
        <w:t>บริษัท ไทยเศรษฐกิจประกันภัย จำกัด (มหาชน)  (“บริษัท”) จดทะเบียนเป็นบริษัทจำกัดในประเทศไทยเมื่อวันที่</w:t>
      </w:r>
      <w:r w:rsidRPr="00DB4D5E">
        <w:rPr>
          <w:rFonts w:ascii="Angsana New" w:hAnsi="Angsana New"/>
          <w:sz w:val="28"/>
          <w:szCs w:val="28"/>
          <w:cs/>
        </w:rPr>
        <w:t xml:space="preserve"> </w:t>
      </w:r>
      <w:r w:rsidRPr="00DB4D5E">
        <w:rPr>
          <w:rFonts w:ascii="Angsana New" w:hAnsi="Angsana New"/>
          <w:spacing w:val="6"/>
          <w:sz w:val="28"/>
          <w:szCs w:val="28"/>
        </w:rPr>
        <w:t>31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 มกราคม </w:t>
      </w:r>
      <w:r w:rsidRPr="00DB4D5E">
        <w:rPr>
          <w:rFonts w:ascii="Angsana New" w:hAnsi="Angsana New"/>
          <w:spacing w:val="6"/>
          <w:sz w:val="28"/>
          <w:szCs w:val="28"/>
        </w:rPr>
        <w:t>2485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 บริษัทดำเนินธุรกิจหลักเกี่ยวกับการรับประกันวินาศภัย</w:t>
      </w:r>
      <w:r w:rsidR="00DB4D5E">
        <w:rPr>
          <w:rFonts w:ascii="Angsana New" w:hAnsi="Angsana New"/>
          <w:spacing w:val="6"/>
          <w:sz w:val="28"/>
          <w:szCs w:val="28"/>
        </w:rPr>
        <w:t xml:space="preserve"> </w:t>
      </w:r>
      <w:r w:rsidR="003829F7" w:rsidRPr="00DB4D5E">
        <w:rPr>
          <w:rFonts w:ascii="Angsana New" w:hAnsi="Angsana New"/>
          <w:spacing w:val="6"/>
          <w:sz w:val="28"/>
          <w:szCs w:val="28"/>
          <w:cs/>
        </w:rPr>
        <w:t xml:space="preserve">ที่อยู่จดทะเบียนของบริษัทตั้งอยู่เลขที่ </w:t>
      </w:r>
      <w:r w:rsidR="003829F7" w:rsidRPr="00DB4D5E">
        <w:rPr>
          <w:rFonts w:ascii="Angsana New" w:hAnsi="Angsana New"/>
          <w:spacing w:val="6"/>
          <w:sz w:val="28"/>
          <w:szCs w:val="28"/>
        </w:rPr>
        <w:t xml:space="preserve">87  </w:t>
      </w:r>
      <w:r w:rsidR="003829F7" w:rsidRPr="00A312BA">
        <w:rPr>
          <w:rFonts w:ascii="Angsana New" w:hAnsi="Angsana New"/>
          <w:spacing w:val="-4"/>
          <w:sz w:val="28"/>
          <w:szCs w:val="28"/>
          <w:cs/>
        </w:rPr>
        <w:t>ตึก</w:t>
      </w:r>
      <w:r w:rsidR="003829F7"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829F7" w:rsidRPr="00A312BA">
        <w:rPr>
          <w:rFonts w:ascii="Angsana New" w:hAnsi="Angsana New"/>
          <w:spacing w:val="-4"/>
          <w:sz w:val="28"/>
          <w:szCs w:val="28"/>
          <w:cs/>
        </w:rPr>
        <w:t>เอ็ม</w:t>
      </w:r>
      <w:r w:rsidR="003829F7" w:rsidRPr="00A312BA">
        <w:rPr>
          <w:rFonts w:ascii="Angsana New" w:hAnsi="Angsana New"/>
          <w:spacing w:val="-4"/>
          <w:sz w:val="28"/>
          <w:szCs w:val="28"/>
        </w:rPr>
        <w:t>.</w:t>
      </w:r>
      <w:r w:rsidR="003829F7" w:rsidRPr="00A03381">
        <w:rPr>
          <w:rFonts w:ascii="Angsana New" w:hAnsi="Angsana New"/>
          <w:sz w:val="28"/>
          <w:szCs w:val="28"/>
        </w:rPr>
        <w:t xml:space="preserve"> </w:t>
      </w:r>
      <w:r w:rsidR="003829F7" w:rsidRPr="00A03381">
        <w:rPr>
          <w:rFonts w:ascii="Angsana New" w:hAnsi="Angsana New"/>
          <w:sz w:val="28"/>
          <w:szCs w:val="28"/>
          <w:cs/>
        </w:rPr>
        <w:t xml:space="preserve">ไทย </w:t>
      </w:r>
      <w:r w:rsidR="003829F7"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ทาวเวอร์ </w:t>
      </w:r>
      <w:r w:rsidR="003829F7" w:rsidRPr="00A312BA">
        <w:rPr>
          <w:rFonts w:ascii="Angsana New" w:hAnsi="Angsana New"/>
          <w:spacing w:val="-4"/>
          <w:sz w:val="28"/>
          <w:szCs w:val="28"/>
          <w:cs/>
        </w:rPr>
        <w:t>ออล</w:t>
      </w:r>
      <w:r w:rsidR="003829F7"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829F7" w:rsidRPr="00A312BA">
        <w:rPr>
          <w:rFonts w:ascii="Angsana New" w:hAnsi="Angsana New"/>
          <w:spacing w:val="-4"/>
          <w:sz w:val="28"/>
          <w:szCs w:val="28"/>
          <w:cs/>
        </w:rPr>
        <w:t>ซีซั่น</w:t>
      </w:r>
      <w:r w:rsidR="003829F7"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ส์ </w:t>
      </w:r>
      <w:r w:rsidR="003829F7" w:rsidRPr="00A312BA">
        <w:rPr>
          <w:rFonts w:ascii="Angsana New" w:hAnsi="Angsana New"/>
          <w:spacing w:val="-4"/>
          <w:sz w:val="28"/>
          <w:szCs w:val="28"/>
          <w:cs/>
        </w:rPr>
        <w:t>เพลส ชั้น</w:t>
      </w:r>
      <w:r w:rsidR="003829F7"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ที่ </w:t>
      </w:r>
      <w:r w:rsidR="003829F7" w:rsidRPr="00A312BA">
        <w:rPr>
          <w:rFonts w:ascii="Angsana New" w:hAnsi="Angsana New"/>
          <w:spacing w:val="-4"/>
          <w:sz w:val="28"/>
          <w:szCs w:val="28"/>
        </w:rPr>
        <w:t xml:space="preserve">15 </w:t>
      </w:r>
      <w:r w:rsidR="003829F7" w:rsidRPr="00A312BA">
        <w:rPr>
          <w:rFonts w:ascii="Angsana New" w:hAnsi="Angsana New" w:hint="cs"/>
          <w:spacing w:val="-4"/>
          <w:sz w:val="28"/>
          <w:szCs w:val="28"/>
          <w:cs/>
        </w:rPr>
        <w:t>ห้องเลข</w:t>
      </w:r>
      <w:r w:rsidR="003829F7" w:rsidRPr="00A312BA">
        <w:rPr>
          <w:rFonts w:ascii="Angsana New" w:hAnsi="Angsana New"/>
          <w:spacing w:val="-4"/>
          <w:sz w:val="28"/>
          <w:szCs w:val="28"/>
          <w:cs/>
        </w:rPr>
        <w:t xml:space="preserve">ที่ </w:t>
      </w:r>
      <w:r w:rsidR="003829F7" w:rsidRPr="00A312BA">
        <w:rPr>
          <w:rFonts w:ascii="Angsana New" w:hAnsi="Angsana New"/>
          <w:spacing w:val="-4"/>
          <w:sz w:val="28"/>
          <w:szCs w:val="28"/>
        </w:rPr>
        <w:t>1</w:t>
      </w:r>
      <w:r w:rsidR="003829F7"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3829F7" w:rsidRPr="00A312BA">
        <w:rPr>
          <w:rFonts w:ascii="Angsana New" w:hAnsi="Angsana New"/>
          <w:spacing w:val="-4"/>
          <w:sz w:val="28"/>
          <w:szCs w:val="28"/>
        </w:rPr>
        <w:t xml:space="preserve">4-6 </w:t>
      </w:r>
      <w:r w:rsidR="003829F7" w:rsidRPr="00A312BA">
        <w:rPr>
          <w:rFonts w:ascii="Angsana New" w:hAnsi="Angsana New"/>
          <w:spacing w:val="-4"/>
          <w:sz w:val="28"/>
          <w:szCs w:val="28"/>
          <w:cs/>
        </w:rPr>
        <w:t>ถนนวิทย</w:t>
      </w:r>
      <w:r w:rsidR="003829F7" w:rsidRPr="00A312BA">
        <w:rPr>
          <w:rFonts w:ascii="Angsana New" w:hAnsi="Angsana New" w:hint="cs"/>
          <w:spacing w:val="-4"/>
          <w:sz w:val="28"/>
          <w:szCs w:val="28"/>
          <w:cs/>
        </w:rPr>
        <w:t>ุ</w:t>
      </w:r>
      <w:r w:rsidR="003829F7" w:rsidRPr="00A312BA">
        <w:rPr>
          <w:rFonts w:ascii="Angsana New" w:hAnsi="Angsana New"/>
          <w:spacing w:val="-4"/>
          <w:sz w:val="28"/>
          <w:szCs w:val="28"/>
        </w:rPr>
        <w:t xml:space="preserve"> </w:t>
      </w:r>
      <w:r w:rsidR="003829F7" w:rsidRPr="00A312BA">
        <w:rPr>
          <w:rFonts w:ascii="Angsana New" w:hAnsi="Angsana New"/>
          <w:spacing w:val="-4"/>
          <w:sz w:val="28"/>
          <w:szCs w:val="28"/>
          <w:cs/>
        </w:rPr>
        <w:t>แขวงลุมพินี เขตปทุมวัน กรุงเทพมหานคร ประเทศ</w:t>
      </w:r>
      <w:r w:rsidR="003829F7" w:rsidRPr="00A03381">
        <w:rPr>
          <w:rFonts w:ascii="Angsana New" w:hAnsi="Angsana New"/>
          <w:sz w:val="28"/>
          <w:szCs w:val="28"/>
          <w:cs/>
        </w:rPr>
        <w:t>ไท</w:t>
      </w:r>
      <w:r w:rsidR="003829F7" w:rsidRPr="00A03381">
        <w:rPr>
          <w:rFonts w:ascii="Angsana New" w:hAnsi="Angsana New" w:hint="cs"/>
          <w:sz w:val="28"/>
          <w:szCs w:val="28"/>
          <w:cs/>
        </w:rPr>
        <w:t>ย</w:t>
      </w:r>
    </w:p>
    <w:p w14:paraId="32B459C9" w14:textId="01BA25A8" w:rsidR="001C00CB" w:rsidRPr="00A03381" w:rsidRDefault="001C00CB" w:rsidP="00A0338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0338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03381">
        <w:rPr>
          <w:rFonts w:ascii="Angsana New" w:hAnsi="Angsana New"/>
          <w:sz w:val="28"/>
          <w:szCs w:val="28"/>
        </w:rPr>
        <w:t xml:space="preserve">31 </w:t>
      </w:r>
      <w:r w:rsidRPr="00A0338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03381">
        <w:rPr>
          <w:rFonts w:ascii="Angsana New" w:hAnsi="Angsana New"/>
          <w:sz w:val="28"/>
          <w:szCs w:val="28"/>
        </w:rPr>
        <w:t>256</w:t>
      </w:r>
      <w:r w:rsidR="006946A6" w:rsidRPr="00A03381">
        <w:rPr>
          <w:rFonts w:ascii="Angsana New" w:hAnsi="Angsana New"/>
          <w:sz w:val="28"/>
          <w:szCs w:val="28"/>
        </w:rPr>
        <w:t>3</w:t>
      </w:r>
      <w:r w:rsidRPr="00A03381">
        <w:rPr>
          <w:rFonts w:ascii="Angsana New" w:hAnsi="Angsana New"/>
          <w:sz w:val="28"/>
          <w:szCs w:val="28"/>
        </w:rPr>
        <w:t xml:space="preserve"> </w:t>
      </w:r>
      <w:r w:rsidRPr="00A03381">
        <w:rPr>
          <w:rFonts w:ascii="Angsana New" w:hAnsi="Angsana New"/>
          <w:sz w:val="28"/>
          <w:szCs w:val="28"/>
          <w:cs/>
        </w:rPr>
        <w:t xml:space="preserve">และ </w:t>
      </w:r>
      <w:r w:rsidR="006946A6" w:rsidRPr="00A03381">
        <w:rPr>
          <w:rFonts w:ascii="Angsana New" w:hAnsi="Angsana New"/>
          <w:sz w:val="28"/>
          <w:szCs w:val="28"/>
        </w:rPr>
        <w:t>2562</w:t>
      </w:r>
      <w:r w:rsidRPr="00A03381">
        <w:rPr>
          <w:rFonts w:ascii="Angsana New" w:hAnsi="Angsana New"/>
          <w:sz w:val="28"/>
          <w:szCs w:val="28"/>
        </w:rPr>
        <w:t xml:space="preserve"> </w:t>
      </w:r>
      <w:r w:rsidRPr="00FB7D9F">
        <w:rPr>
          <w:rFonts w:ascii="Angsana New" w:hAnsi="Angsana New"/>
          <w:sz w:val="28"/>
          <w:szCs w:val="28"/>
          <w:cs/>
        </w:rPr>
        <w:t>บริษัทมี</w:t>
      </w:r>
      <w:r w:rsidR="003829F7">
        <w:rPr>
          <w:rFonts w:ascii="Angsana New" w:hAnsi="Angsana New" w:hint="cs"/>
          <w:sz w:val="28"/>
          <w:szCs w:val="28"/>
          <w:cs/>
        </w:rPr>
        <w:t>สำนักงานต่างจังหวัดจำนวน</w:t>
      </w:r>
      <w:r w:rsidRPr="00FB7D9F">
        <w:rPr>
          <w:rFonts w:ascii="Angsana New" w:hAnsi="Angsana New"/>
          <w:sz w:val="28"/>
          <w:szCs w:val="28"/>
          <w:cs/>
        </w:rPr>
        <w:t xml:space="preserve"> </w:t>
      </w:r>
      <w:r w:rsidR="00FB7D9F" w:rsidRPr="00FB7D9F">
        <w:rPr>
          <w:rFonts w:ascii="Angsana New" w:hAnsi="Angsana New"/>
          <w:sz w:val="28"/>
          <w:szCs w:val="28"/>
        </w:rPr>
        <w:t>11</w:t>
      </w:r>
      <w:r w:rsidRPr="00FB7D9F">
        <w:rPr>
          <w:rFonts w:ascii="Angsana New" w:hAnsi="Angsana New"/>
          <w:sz w:val="28"/>
          <w:szCs w:val="28"/>
        </w:rPr>
        <w:t xml:space="preserve"> </w:t>
      </w:r>
      <w:r w:rsidR="003829F7">
        <w:rPr>
          <w:rFonts w:ascii="Angsana New" w:hAnsi="Angsana New" w:hint="cs"/>
          <w:sz w:val="28"/>
          <w:szCs w:val="28"/>
          <w:cs/>
        </w:rPr>
        <w:t>แห่ง</w:t>
      </w:r>
      <w:r w:rsidRPr="00A03381">
        <w:rPr>
          <w:rFonts w:ascii="Angsana New" w:hAnsi="Angsana New"/>
          <w:sz w:val="28"/>
          <w:szCs w:val="28"/>
          <w:cs/>
        </w:rPr>
        <w:t xml:space="preserve"> และ </w:t>
      </w:r>
      <w:r w:rsidR="006946A6" w:rsidRPr="00A03381">
        <w:rPr>
          <w:rFonts w:ascii="Angsana New" w:hAnsi="Angsana New"/>
          <w:sz w:val="28"/>
          <w:szCs w:val="28"/>
        </w:rPr>
        <w:t>14</w:t>
      </w:r>
      <w:r w:rsidRPr="00A03381">
        <w:rPr>
          <w:rFonts w:ascii="Angsana New" w:hAnsi="Angsana New"/>
          <w:sz w:val="28"/>
          <w:szCs w:val="28"/>
        </w:rPr>
        <w:t xml:space="preserve"> </w:t>
      </w:r>
      <w:r w:rsidR="003829F7">
        <w:rPr>
          <w:rFonts w:ascii="Angsana New" w:hAnsi="Angsana New" w:hint="cs"/>
          <w:sz w:val="28"/>
          <w:szCs w:val="28"/>
          <w:cs/>
        </w:rPr>
        <w:t>แห่ง</w:t>
      </w:r>
      <w:r w:rsidRPr="00A03381">
        <w:rPr>
          <w:rFonts w:ascii="Angsana New" w:hAnsi="Angsana New"/>
          <w:sz w:val="28"/>
          <w:szCs w:val="28"/>
          <w:cs/>
        </w:rPr>
        <w:t xml:space="preserve"> ตามลำดับ</w:t>
      </w:r>
    </w:p>
    <w:p w14:paraId="3D195C83" w14:textId="3AF6067C" w:rsidR="00DB1EE4" w:rsidRPr="00B247BD" w:rsidRDefault="00DE66E6" w:rsidP="0076201C">
      <w:pPr>
        <w:pStyle w:val="FSNoteNumbered"/>
        <w:numPr>
          <w:ilvl w:val="0"/>
          <w:numId w:val="0"/>
        </w:numPr>
        <w:spacing w:after="0"/>
        <w:ind w:left="547"/>
        <w:rPr>
          <w:rFonts w:asciiTheme="majorBidi" w:hAnsiTheme="majorBidi" w:cstheme="majorBidi"/>
          <w:b/>
          <w:bCs/>
          <w:u w:val="none"/>
          <w:lang w:val="en-US"/>
        </w:rPr>
      </w:pPr>
      <w:r w:rsidRPr="00367346">
        <w:rPr>
          <w:rFonts w:asciiTheme="majorBidi" w:hAnsiTheme="majorBidi" w:cstheme="majorBidi"/>
          <w:b/>
          <w:bCs/>
          <w:u w:val="none"/>
          <w:cs/>
        </w:rPr>
        <w:t>สถานะของบริษัท</w:t>
      </w:r>
      <w:bookmarkStart w:id="0" w:name="_Hlk24232674"/>
    </w:p>
    <w:bookmarkEnd w:id="0"/>
    <w:p w14:paraId="4578814D" w14:textId="04CD8DAF" w:rsidR="00B247BD" w:rsidRDefault="00B247BD" w:rsidP="00A03381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 w:right="-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68FC">
        <w:rPr>
          <w:rFonts w:ascii="Angsana New" w:hAnsi="Angsana New"/>
          <w:spacing w:val="2"/>
          <w:sz w:val="28"/>
          <w:szCs w:val="28"/>
          <w:cs/>
        </w:rPr>
        <w:t xml:space="preserve">บริษัทมีผลขาดทุนสะสม ณ </w:t>
      </w:r>
      <w:r w:rsidRPr="008768FC">
        <w:rPr>
          <w:rFonts w:ascii="Angsana New" w:hAnsi="Angsana New" w:hint="cs"/>
          <w:spacing w:val="2"/>
          <w:sz w:val="28"/>
          <w:szCs w:val="28"/>
          <w:cs/>
        </w:rPr>
        <w:t>วันที่</w:t>
      </w:r>
      <w:r w:rsidRPr="008768FC">
        <w:rPr>
          <w:rFonts w:ascii="Angsana New" w:hAnsi="Angsana New"/>
          <w:spacing w:val="2"/>
          <w:sz w:val="28"/>
          <w:szCs w:val="28"/>
        </w:rPr>
        <w:t xml:space="preserve"> 31</w:t>
      </w:r>
      <w:r w:rsidRPr="008768FC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Pr="008768FC">
        <w:rPr>
          <w:rFonts w:ascii="Angsana New" w:hAnsi="Angsana New"/>
          <w:spacing w:val="2"/>
          <w:sz w:val="28"/>
          <w:szCs w:val="28"/>
        </w:rPr>
        <w:t xml:space="preserve">2563 </w:t>
      </w:r>
      <w:r w:rsidRPr="00367346">
        <w:rPr>
          <w:rFonts w:ascii="Angsana New" w:hAnsi="Angsana New"/>
          <w:spacing w:val="2"/>
          <w:sz w:val="28"/>
          <w:szCs w:val="28"/>
          <w:cs/>
        </w:rPr>
        <w:t>และ</w:t>
      </w:r>
      <w:r w:rsidRPr="00367346">
        <w:rPr>
          <w:rFonts w:ascii="Angsana New" w:hAnsi="Angsana New"/>
          <w:spacing w:val="2"/>
          <w:sz w:val="28"/>
          <w:szCs w:val="28"/>
        </w:rPr>
        <w:t xml:space="preserve"> 2562 </w:t>
      </w:r>
      <w:r w:rsidRPr="00367346">
        <w:rPr>
          <w:rFonts w:ascii="Angsana New" w:hAnsi="Angsana New"/>
          <w:spacing w:val="2"/>
          <w:sz w:val="28"/>
          <w:szCs w:val="28"/>
          <w:cs/>
        </w:rPr>
        <w:t>จำนวนเงิน</w:t>
      </w:r>
      <w:r w:rsidRPr="00367346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367346" w:rsidRPr="00367346">
        <w:rPr>
          <w:rFonts w:ascii="Angsana New" w:hAnsi="Angsana New"/>
          <w:spacing w:val="2"/>
          <w:sz w:val="28"/>
          <w:szCs w:val="28"/>
        </w:rPr>
        <w:t xml:space="preserve">627.7 </w:t>
      </w:r>
      <w:r w:rsidRPr="00367346">
        <w:rPr>
          <w:rFonts w:ascii="Angsana New" w:hAnsi="Angsana New"/>
          <w:spacing w:val="2"/>
          <w:sz w:val="28"/>
          <w:szCs w:val="28"/>
          <w:cs/>
        </w:rPr>
        <w:t>ล้านบาท และ</w:t>
      </w:r>
      <w:r w:rsidRPr="008768FC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8768FC">
        <w:rPr>
          <w:rFonts w:ascii="Angsana New" w:hAnsi="Angsana New"/>
          <w:spacing w:val="2"/>
          <w:sz w:val="28"/>
          <w:szCs w:val="28"/>
        </w:rPr>
        <w:t xml:space="preserve">524.1 </w:t>
      </w:r>
      <w:r w:rsidRPr="008768FC">
        <w:rPr>
          <w:rFonts w:ascii="Angsana New" w:hAnsi="Angsana New"/>
          <w:spacing w:val="2"/>
          <w:sz w:val="28"/>
          <w:szCs w:val="28"/>
          <w:cs/>
        </w:rPr>
        <w:t>ล้านบาท ตามลำดับ</w:t>
      </w:r>
      <w:r w:rsidRPr="008768FC">
        <w:rPr>
          <w:rFonts w:ascii="Angsana New" w:hAnsi="Angsana New" w:hint="cs"/>
          <w:spacing w:val="2"/>
          <w:sz w:val="28"/>
          <w:szCs w:val="28"/>
          <w:cs/>
        </w:rPr>
        <w:t xml:space="preserve"> และ</w:t>
      </w:r>
      <w:r w:rsidRPr="008768FC">
        <w:rPr>
          <w:rFonts w:ascii="Angsana New" w:hAnsi="Angsana New" w:hint="cs"/>
          <w:sz w:val="28"/>
          <w:szCs w:val="28"/>
          <w:cs/>
        </w:rPr>
        <w:t>มีขาดทุนจากการ</w:t>
      </w:r>
      <w:r w:rsidRPr="00DE0ED6">
        <w:rPr>
          <w:rFonts w:ascii="Angsana New" w:hAnsi="Angsana New" w:hint="cs"/>
          <w:sz w:val="28"/>
          <w:szCs w:val="28"/>
          <w:cs/>
        </w:rPr>
        <w:t>ดำเนินงานต่อเนื่อง</w:t>
      </w:r>
      <w:r w:rsidR="00E9173D" w:rsidRPr="00DE0ED6">
        <w:rPr>
          <w:rFonts w:ascii="Angsana New" w:hAnsi="Angsana New"/>
          <w:sz w:val="28"/>
          <w:szCs w:val="28"/>
        </w:rPr>
        <w:t xml:space="preserve"> </w:t>
      </w:r>
      <w:r w:rsidR="00E9173D" w:rsidRPr="00DE0ED6">
        <w:rPr>
          <w:rFonts w:ascii="Angsana New" w:hAnsi="Angsana New" w:hint="cs"/>
          <w:sz w:val="28"/>
          <w:szCs w:val="28"/>
          <w:cs/>
        </w:rPr>
        <w:t>รวมถึงการที่ตลาดหลั</w:t>
      </w:r>
      <w:r w:rsidR="007E4C50" w:rsidRPr="00DE0ED6">
        <w:rPr>
          <w:rFonts w:ascii="Angsana New" w:hAnsi="Angsana New" w:hint="cs"/>
          <w:sz w:val="28"/>
          <w:szCs w:val="28"/>
          <w:cs/>
        </w:rPr>
        <w:t>ก</w:t>
      </w:r>
      <w:r w:rsidR="00E9173D" w:rsidRPr="00DE0ED6">
        <w:rPr>
          <w:rFonts w:ascii="Angsana New" w:hAnsi="Angsana New" w:hint="cs"/>
          <w:sz w:val="28"/>
          <w:szCs w:val="28"/>
          <w:cs/>
        </w:rPr>
        <w:t xml:space="preserve">ทรัพย์แห่งประเทศไทยขึ้นเครื่องหมาย </w:t>
      </w:r>
      <w:r w:rsidR="00E9173D" w:rsidRPr="00DE0ED6">
        <w:rPr>
          <w:rFonts w:ascii="Angsana New" w:hAnsi="Angsana New"/>
          <w:sz w:val="28"/>
          <w:szCs w:val="28"/>
        </w:rPr>
        <w:t>C-caution</w:t>
      </w:r>
      <w:r w:rsidR="00E9173D" w:rsidRPr="00DE0ED6">
        <w:rPr>
          <w:rFonts w:ascii="Angsana New" w:hAnsi="Angsana New" w:hint="cs"/>
          <w:sz w:val="28"/>
          <w:szCs w:val="28"/>
          <w:cs/>
        </w:rPr>
        <w:t xml:space="preserve"> บนหลักทรัพย์ของบริษัทตั้งแต่ไตรมาส </w:t>
      </w:r>
      <w:r w:rsidR="00E9173D" w:rsidRPr="00DE0ED6">
        <w:rPr>
          <w:rFonts w:ascii="Angsana New" w:hAnsi="Angsana New"/>
          <w:sz w:val="28"/>
          <w:szCs w:val="28"/>
        </w:rPr>
        <w:t>2</w:t>
      </w:r>
      <w:r w:rsidR="00E9173D" w:rsidRPr="00DE0ED6">
        <w:rPr>
          <w:rFonts w:ascii="Angsana New" w:hAnsi="Angsana New" w:hint="cs"/>
          <w:sz w:val="28"/>
          <w:szCs w:val="28"/>
          <w:cs/>
        </w:rPr>
        <w:t xml:space="preserve"> ปี </w:t>
      </w:r>
      <w:r w:rsidR="00E9173D" w:rsidRPr="00DE0ED6">
        <w:rPr>
          <w:rFonts w:ascii="Angsana New" w:hAnsi="Angsana New"/>
          <w:sz w:val="28"/>
          <w:szCs w:val="28"/>
        </w:rPr>
        <w:t>2563</w:t>
      </w:r>
      <w:r w:rsidR="00E9173D" w:rsidRPr="00DE0ED6">
        <w:rPr>
          <w:rFonts w:ascii="Angsana New" w:hAnsi="Angsana New" w:hint="cs"/>
          <w:sz w:val="28"/>
          <w:szCs w:val="28"/>
          <w:cs/>
        </w:rPr>
        <w:t xml:space="preserve"> อ</w:t>
      </w:r>
      <w:r w:rsidR="007E4C50" w:rsidRPr="00DE0ED6">
        <w:rPr>
          <w:rFonts w:ascii="Angsana New" w:hAnsi="Angsana New" w:hint="cs"/>
          <w:sz w:val="28"/>
          <w:szCs w:val="28"/>
          <w:cs/>
        </w:rPr>
        <w:t>ั</w:t>
      </w:r>
      <w:r w:rsidR="00E9173D" w:rsidRPr="00DE0ED6">
        <w:rPr>
          <w:rFonts w:ascii="Angsana New" w:hAnsi="Angsana New" w:hint="cs"/>
          <w:sz w:val="28"/>
          <w:szCs w:val="28"/>
          <w:cs/>
        </w:rPr>
        <w:t>นเนื่องมาจากการที่บริษัทมีส่วนของผู้ถือหุ้น</w:t>
      </w:r>
      <w:r w:rsidR="007E4C50" w:rsidRPr="00DE0ED6">
        <w:rPr>
          <w:rFonts w:ascii="Angsana New" w:hAnsi="Angsana New" w:hint="cs"/>
          <w:sz w:val="28"/>
          <w:szCs w:val="28"/>
          <w:cs/>
        </w:rPr>
        <w:t xml:space="preserve">น้อยกว่าร้อยละ </w:t>
      </w:r>
      <w:r w:rsidR="007E4C50" w:rsidRPr="00DE0ED6">
        <w:rPr>
          <w:rFonts w:ascii="Angsana New" w:hAnsi="Angsana New"/>
          <w:sz w:val="28"/>
          <w:szCs w:val="28"/>
        </w:rPr>
        <w:t>50</w:t>
      </w:r>
      <w:r w:rsidR="007E4C50" w:rsidRPr="00DE0ED6">
        <w:rPr>
          <w:rFonts w:ascii="Angsana New" w:hAnsi="Angsana New" w:hint="cs"/>
          <w:sz w:val="28"/>
          <w:szCs w:val="28"/>
          <w:cs/>
        </w:rPr>
        <w:t xml:space="preserve"> ของทุน</w:t>
      </w:r>
      <w:r w:rsidR="007E4C50" w:rsidRPr="00DE0ED6">
        <w:rPr>
          <w:rFonts w:ascii="Angsana New" w:hAnsi="Angsana New" w:hint="cs"/>
          <w:spacing w:val="-4"/>
          <w:sz w:val="28"/>
          <w:szCs w:val="28"/>
          <w:cs/>
        </w:rPr>
        <w:t>ชำระแล้ว</w:t>
      </w:r>
      <w:r w:rsidRPr="00DE0ED6">
        <w:rPr>
          <w:rFonts w:ascii="Angsana New" w:hAnsi="Angsana New"/>
          <w:spacing w:val="-4"/>
          <w:sz w:val="28"/>
          <w:szCs w:val="28"/>
          <w:cs/>
        </w:rPr>
        <w:t xml:space="preserve"> </w:t>
      </w:r>
      <w:bookmarkStart w:id="1" w:name="_Hlk48035657"/>
      <w:r w:rsidRPr="00DE0ED6">
        <w:rPr>
          <w:rFonts w:ascii="Angsana New" w:hAnsi="Angsana New"/>
          <w:spacing w:val="-4"/>
          <w:sz w:val="28"/>
          <w:szCs w:val="28"/>
          <w:cs/>
        </w:rPr>
        <w:t>ปัจจัย</w:t>
      </w:r>
      <w:r w:rsidRPr="00DE0ED6">
        <w:rPr>
          <w:rFonts w:ascii="Angsana New" w:hAnsi="Angsana New" w:hint="cs"/>
          <w:spacing w:val="-4"/>
          <w:sz w:val="28"/>
          <w:szCs w:val="28"/>
          <w:cs/>
        </w:rPr>
        <w:t>เหล่านี้อาจ</w:t>
      </w:r>
      <w:r w:rsidRPr="00DE0ED6">
        <w:rPr>
          <w:rFonts w:ascii="Angsana New" w:hAnsi="Angsana New"/>
          <w:spacing w:val="-4"/>
          <w:sz w:val="28"/>
          <w:szCs w:val="28"/>
          <w:cs/>
        </w:rPr>
        <w:t xml:space="preserve">แสดงว่ามีความไม่แน่นอนเกี่ยวกับความสามารถในการดำเนินงานต่อเนื่องของบริษัท </w:t>
      </w:r>
      <w:r w:rsidRPr="00DE0ED6">
        <w:rPr>
          <w:rFonts w:ascii="Angsana New" w:hAnsi="Angsana New" w:hint="cs"/>
          <w:spacing w:val="-4"/>
          <w:sz w:val="28"/>
          <w:szCs w:val="28"/>
          <w:cs/>
        </w:rPr>
        <w:t>อย่างไรก็</w:t>
      </w:r>
      <w:r w:rsidRPr="008768FC">
        <w:rPr>
          <w:rFonts w:ascii="Angsana New" w:hAnsi="Angsana New" w:hint="cs"/>
          <w:spacing w:val="2"/>
          <w:sz w:val="28"/>
          <w:szCs w:val="28"/>
          <w:cs/>
        </w:rPr>
        <w:t>ตาม</w:t>
      </w:r>
      <w:r w:rsidRPr="00DE0ED6">
        <w:rPr>
          <w:rFonts w:ascii="Angsana New" w:hAnsi="Angsana New" w:hint="cs"/>
          <w:spacing w:val="6"/>
          <w:sz w:val="28"/>
          <w:szCs w:val="28"/>
          <w:cs/>
        </w:rPr>
        <w:t>บริษัทได้ดำเนินการแก้ไขปัญหาดังกล่าวอย่างต่อเนื่อง โดยการเพิ่มทุนเพื่อแก้ไขปัญหาสภาพ</w:t>
      </w:r>
      <w:r w:rsidRPr="008768FC">
        <w:rPr>
          <w:rFonts w:ascii="Angsana New" w:hAnsi="Angsana New" w:hint="cs"/>
          <w:spacing w:val="-4"/>
          <w:sz w:val="28"/>
          <w:szCs w:val="28"/>
          <w:cs/>
        </w:rPr>
        <w:t>คล่อง การดำรงอัตราส่วนทางการเงิน และการปรับแผนการดำเนินงาน</w:t>
      </w:r>
      <w:r w:rsidR="003829F7">
        <w:rPr>
          <w:rFonts w:ascii="Angsana New" w:hAnsi="Angsana New" w:hint="cs"/>
          <w:spacing w:val="-4"/>
          <w:sz w:val="28"/>
          <w:szCs w:val="28"/>
          <w:cs/>
        </w:rPr>
        <w:t>ของบริษัทมา</w:t>
      </w:r>
      <w:r w:rsidR="00DB4D5E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="003829F7">
        <w:rPr>
          <w:rFonts w:ascii="Angsana New" w:hAnsi="Angsana New" w:hint="cs"/>
          <w:spacing w:val="-4"/>
          <w:sz w:val="28"/>
          <w:szCs w:val="28"/>
          <w:cs/>
        </w:rPr>
        <w:t>ตลอด</w:t>
      </w:r>
      <w:r w:rsidRPr="00A03381">
        <w:rPr>
          <w:rFonts w:ascii="Angsana New" w:hAnsi="Angsana New" w:hint="cs"/>
          <w:sz w:val="28"/>
          <w:szCs w:val="28"/>
          <w:cs/>
        </w:rPr>
        <w:t xml:space="preserve"> </w:t>
      </w:r>
      <w:r w:rsidRPr="00A03381">
        <w:rPr>
          <w:rFonts w:ascii="Angsana New" w:hAnsi="Angsana New"/>
          <w:sz w:val="28"/>
          <w:szCs w:val="28"/>
          <w:cs/>
        </w:rPr>
        <w:t xml:space="preserve">ดังนั้น </w:t>
      </w:r>
      <w:bookmarkEnd w:id="1"/>
      <w:r w:rsidRPr="00A03381">
        <w:rPr>
          <w:rFonts w:ascii="Angsana New" w:hAnsi="Angsana New"/>
          <w:sz w:val="28"/>
          <w:szCs w:val="28"/>
          <w:cs/>
        </w:rPr>
        <w:t>ผู้บริหาร</w:t>
      </w:r>
      <w:r w:rsidRPr="00A03381">
        <w:rPr>
          <w:rFonts w:ascii="Angsana New" w:hAnsi="Angsana New" w:hint="cs"/>
          <w:sz w:val="28"/>
          <w:szCs w:val="28"/>
          <w:cs/>
        </w:rPr>
        <w:t>ของบริษัท</w:t>
      </w:r>
      <w:r w:rsidRPr="00A03381">
        <w:rPr>
          <w:rFonts w:ascii="Angsana New" w:hAnsi="Angsana New"/>
          <w:sz w:val="28"/>
          <w:szCs w:val="28"/>
          <w:cs/>
        </w:rPr>
        <w:t>พิจารณาว่าการจัดทำ</w:t>
      </w:r>
      <w:r w:rsidRPr="00A03381">
        <w:rPr>
          <w:rFonts w:ascii="Angsana New" w:hAnsi="Angsana New" w:hint="cs"/>
          <w:sz w:val="28"/>
          <w:szCs w:val="28"/>
          <w:cs/>
        </w:rPr>
        <w:t>งบการเงิน</w:t>
      </w:r>
      <w:r w:rsidRPr="00A03381">
        <w:rPr>
          <w:rFonts w:ascii="Angsana New" w:hAnsi="Angsana New"/>
          <w:sz w:val="28"/>
          <w:szCs w:val="28"/>
          <w:cs/>
        </w:rPr>
        <w:t>สำหรับ</w:t>
      </w:r>
      <w:r w:rsidRPr="00A03381">
        <w:rPr>
          <w:rFonts w:ascii="Angsana New" w:hAnsi="Angsana New" w:hint="cs"/>
          <w:sz w:val="28"/>
          <w:szCs w:val="28"/>
          <w:cs/>
        </w:rPr>
        <w:t>ปี</w:t>
      </w:r>
      <w:r w:rsidRPr="00A0338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A03381">
        <w:rPr>
          <w:rFonts w:ascii="Angsana New" w:hAnsi="Angsana New"/>
          <w:sz w:val="28"/>
          <w:szCs w:val="28"/>
        </w:rPr>
        <w:t>31</w:t>
      </w:r>
      <w:r w:rsidRPr="00A0338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A03381">
        <w:rPr>
          <w:rFonts w:ascii="Angsana New" w:hAnsi="Angsana New"/>
          <w:sz w:val="28"/>
          <w:szCs w:val="28"/>
        </w:rPr>
        <w:t xml:space="preserve">2563 </w:t>
      </w:r>
      <w:r w:rsidRPr="00A03381">
        <w:rPr>
          <w:rFonts w:ascii="Angsana New" w:hAnsi="Angsana New"/>
          <w:sz w:val="28"/>
          <w:szCs w:val="28"/>
          <w:cs/>
        </w:rPr>
        <w:t xml:space="preserve">ของบริษัทตามข้อสมมติฐานทางบัญชีว่ากิจการจะดำเนินงานอย่างต่อเนื่องเป็นการถูกต้องและเหมาะสมแล้ว ดังนั้น </w:t>
      </w:r>
      <w:r w:rsidR="00576061">
        <w:rPr>
          <w:rFonts w:ascii="Angsana New" w:hAnsi="Angsana New" w:hint="cs"/>
          <w:sz w:val="28"/>
          <w:szCs w:val="28"/>
          <w:cs/>
        </w:rPr>
        <w:t>งบการเงิน</w:t>
      </w:r>
      <w:r w:rsidRPr="00A03381">
        <w:rPr>
          <w:rFonts w:ascii="Angsana New" w:hAnsi="Angsana New"/>
          <w:sz w:val="28"/>
          <w:szCs w:val="28"/>
          <w:cs/>
        </w:rPr>
        <w:t>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14:paraId="122FDCAA" w14:textId="0ECA3188" w:rsidR="00ED3FC8" w:rsidRPr="00E4363B" w:rsidRDefault="00ED3FC8" w:rsidP="00576061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bookmarkStart w:id="2" w:name="_Hlk30882672"/>
      <w:r w:rsidRPr="00E4363B">
        <w:rPr>
          <w:b/>
          <w:bCs/>
          <w:u w:val="none"/>
          <w:cs/>
        </w:rPr>
        <w:t>เกณฑ์การจัดทำ</w:t>
      </w:r>
      <w:r w:rsidR="0008568E">
        <w:rPr>
          <w:rFonts w:hint="cs"/>
          <w:b/>
          <w:bCs/>
          <w:u w:val="none"/>
          <w:cs/>
        </w:rPr>
        <w:t>ง</w:t>
      </w:r>
      <w:r w:rsidR="008965C8">
        <w:rPr>
          <w:rFonts w:hint="cs"/>
          <w:b/>
          <w:bCs/>
          <w:u w:val="none"/>
          <w:cs/>
        </w:rPr>
        <w:t>บ</w:t>
      </w:r>
      <w:r w:rsidR="0008568E">
        <w:rPr>
          <w:rFonts w:hint="cs"/>
          <w:b/>
          <w:bCs/>
          <w:u w:val="none"/>
          <w:cs/>
        </w:rPr>
        <w:t>การเงิน</w:t>
      </w:r>
    </w:p>
    <w:p w14:paraId="51311D5B" w14:textId="281C197B" w:rsidR="00ED3FC8" w:rsidRPr="008768FC" w:rsidRDefault="008038E7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68FC">
        <w:rPr>
          <w:rFonts w:ascii="Angsana New" w:hAnsi="Angsana New" w:hint="cs"/>
          <w:spacing w:val="-4"/>
          <w:sz w:val="28"/>
          <w:szCs w:val="28"/>
          <w:cs/>
        </w:rPr>
        <w:t>งบการเงินนี้จัดทำ</w:t>
      </w:r>
      <w:r w:rsidR="00ED3FC8" w:rsidRPr="008768FC">
        <w:rPr>
          <w:rFonts w:ascii="Angsana New" w:hAnsi="Angsana New"/>
          <w:spacing w:val="-4"/>
          <w:sz w:val="28"/>
          <w:szCs w:val="28"/>
          <w:cs/>
        </w:rPr>
        <w:t>เป็นเงินบาทและเป็นภาษาไทยตามมาตรฐานการรายงานทางการเงินและมีวิธีการบัญชีเกี่ยวกับการประกันภัย</w:t>
      </w:r>
      <w:r w:rsidR="00ED3FC8" w:rsidRPr="008768FC">
        <w:rPr>
          <w:rFonts w:ascii="Angsana New" w:hAnsi="Angsana New"/>
          <w:sz w:val="28"/>
          <w:szCs w:val="28"/>
          <w:cs/>
        </w:rPr>
        <w:t>ในประเทศไทยและหลักเกณฑ์ที่เกี่ยวข้อง ซึ่งกำหนดโดยสำนักงาน</w:t>
      </w:r>
      <w:r w:rsidR="00A03381" w:rsidRPr="008768FC">
        <w:rPr>
          <w:rFonts w:ascii="Angsana New" w:hAnsi="Angsana New" w:hint="cs"/>
          <w:sz w:val="28"/>
          <w:szCs w:val="28"/>
          <w:cs/>
        </w:rPr>
        <w:t>คณะกรรมการกำกับและส่งเสริมการประกอบธุรกิจประกันภัย (“คปภ.”)</w:t>
      </w:r>
      <w:r w:rsidR="00ED3FC8" w:rsidRPr="008768FC">
        <w:rPr>
          <w:rFonts w:ascii="Angsana New" w:hAnsi="Angsana New"/>
          <w:sz w:val="28"/>
          <w:szCs w:val="28"/>
          <w:cs/>
        </w:rPr>
        <w:t xml:space="preserve"> ทั้งนี้ </w:t>
      </w:r>
      <w:r w:rsidRPr="008768FC">
        <w:rPr>
          <w:rFonts w:ascii="Angsana New" w:hAnsi="Angsana New" w:hint="cs"/>
          <w:sz w:val="28"/>
          <w:szCs w:val="28"/>
          <w:cs/>
        </w:rPr>
        <w:t>งบการเงิน</w:t>
      </w:r>
      <w:r w:rsidR="00ED3FC8" w:rsidRPr="008768FC">
        <w:rPr>
          <w:rFonts w:ascii="Angsana New" w:hAnsi="Angsana New"/>
          <w:sz w:val="28"/>
          <w:szCs w:val="28"/>
          <w:cs/>
        </w:rPr>
        <w:t>ของบริษัทมีวัตถุประสงค์เพื่อแสดงฐานะการเงิน ผลการดำเนินงาน</w:t>
      </w:r>
      <w:r w:rsidR="00A03381" w:rsidRPr="008768FC">
        <w:rPr>
          <w:rFonts w:ascii="Angsana New" w:hAnsi="Angsana New" w:hint="cs"/>
          <w:sz w:val="28"/>
          <w:szCs w:val="28"/>
          <w:cs/>
        </w:rPr>
        <w:t xml:space="preserve"> </w:t>
      </w:r>
      <w:r w:rsidR="00ED3FC8" w:rsidRPr="008768FC">
        <w:rPr>
          <w:rFonts w:ascii="Angsana New" w:hAnsi="Angsana New"/>
          <w:sz w:val="28"/>
          <w:szCs w:val="28"/>
          <w:cs/>
        </w:rPr>
        <w:t>และกระแสเงินสดตามมาตรฐานการรายงานทางการเงินของประเทศไทยเท่านั้น</w:t>
      </w:r>
    </w:p>
    <w:p w14:paraId="2A74DAC9" w14:textId="77777777" w:rsidR="008965C8" w:rsidRPr="008038E7" w:rsidRDefault="008965C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68FC">
        <w:rPr>
          <w:rFonts w:ascii="Angsana New" w:hAnsi="Angsana New"/>
          <w:spacing w:val="8"/>
          <w:sz w:val="28"/>
          <w:szCs w:val="28"/>
          <w:cs/>
        </w:rPr>
        <w:t>งบการเงินนี้ได้จัดทำขึ้นโดยถือหลักเกณฑ์การบันทึกตามราคาทุนเดิม ยกเว้นที่ได้เปิดเผยไว้ในหมายเหตุประกอบ</w:t>
      </w:r>
      <w:r w:rsidRPr="008038E7">
        <w:rPr>
          <w:rFonts w:ascii="Angsana New" w:hAnsi="Angsana New"/>
          <w:sz w:val="28"/>
          <w:szCs w:val="28"/>
          <w:cs/>
        </w:rPr>
        <w:t>งบการเงิน</w:t>
      </w:r>
    </w:p>
    <w:p w14:paraId="7C9F51F9" w14:textId="2C994163" w:rsidR="00ED3FC8" w:rsidRDefault="00ED3FC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CD41C2">
        <w:rPr>
          <w:rFonts w:ascii="Angsana New" w:hAnsi="Angsana New"/>
          <w:spacing w:val="2"/>
          <w:sz w:val="28"/>
          <w:szCs w:val="28"/>
          <w:cs/>
        </w:rPr>
        <w:t>เพื่อความสะดวกของผู้อ่านงบการเงิน บริษัทได้จัดทำ</w:t>
      </w:r>
      <w:r w:rsidR="008965C8">
        <w:rPr>
          <w:rFonts w:ascii="Angsana New" w:hAnsi="Angsana New" w:hint="cs"/>
          <w:spacing w:val="2"/>
          <w:sz w:val="28"/>
          <w:szCs w:val="28"/>
          <w:cs/>
        </w:rPr>
        <w:t>งบการเงิน</w:t>
      </w:r>
      <w:r w:rsidRPr="00CD41C2">
        <w:rPr>
          <w:rFonts w:ascii="Angsana New" w:hAnsi="Angsana New"/>
          <w:spacing w:val="2"/>
          <w:sz w:val="28"/>
          <w:szCs w:val="28"/>
          <w:cs/>
        </w:rPr>
        <w:t>ฉบับภาษาอังกฤษโดยแปลขึ้นจาก</w:t>
      </w:r>
      <w:r w:rsidR="008965C8">
        <w:rPr>
          <w:rFonts w:ascii="Angsana New" w:hAnsi="Angsana New" w:hint="cs"/>
          <w:spacing w:val="2"/>
          <w:sz w:val="28"/>
          <w:szCs w:val="28"/>
          <w:cs/>
        </w:rPr>
        <w:t>งบการเงิน</w:t>
      </w:r>
      <w:r w:rsidRPr="00CD41C2">
        <w:rPr>
          <w:rFonts w:ascii="Angsana New" w:hAnsi="Angsana New"/>
          <w:spacing w:val="2"/>
          <w:sz w:val="28"/>
          <w:szCs w:val="28"/>
          <w:cs/>
        </w:rPr>
        <w:t>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6ACE3E96" w14:textId="77777777" w:rsidR="008768FC" w:rsidRDefault="008768FC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1C51474E" w14:textId="6B569AAF" w:rsidR="008768FC" w:rsidRDefault="008768FC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74790B68" w14:textId="0D4580A8" w:rsidR="00A312BA" w:rsidRDefault="00A312BA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3E6567DA" w14:textId="77777777" w:rsidR="00A312BA" w:rsidRDefault="00A312BA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bookmarkEnd w:id="2"/>
    <w:p w14:paraId="7E97A860" w14:textId="77777777" w:rsidR="00BD6745" w:rsidRPr="008038E7" w:rsidRDefault="00BD6745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8038E7">
        <w:rPr>
          <w:b/>
          <w:bCs/>
          <w:u w:val="none"/>
          <w:cs/>
        </w:rPr>
        <w:lastRenderedPageBreak/>
        <w:t>นโยบายการบัญชีที่สำคัญ</w:t>
      </w:r>
    </w:p>
    <w:p w14:paraId="26981BD7" w14:textId="60692787" w:rsidR="00D52C52" w:rsidRPr="00D52C52" w:rsidRDefault="00D52C52" w:rsidP="006E609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D52C5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01D208FE" w14:textId="474C1ADD" w:rsidR="00D52C52" w:rsidRDefault="00D52C52" w:rsidP="008768F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68FC">
        <w:rPr>
          <w:rFonts w:ascii="Angsana New" w:hAnsi="Angsana New"/>
          <w:spacing w:val="-2"/>
          <w:sz w:val="28"/>
          <w:szCs w:val="28"/>
          <w:cs/>
        </w:rPr>
        <w:t>เงินสดเป็นเงินที่บริษัทเก็บไว้ใช้เพื่อวัตถุประสงค์ทั่วไป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 เงินฝากกระแส</w:t>
      </w:r>
      <w:r w:rsidRPr="008768FC">
        <w:rPr>
          <w:rFonts w:ascii="Angsana New" w:hAnsi="Angsana New"/>
          <w:spacing w:val="2"/>
          <w:sz w:val="28"/>
          <w:szCs w:val="28"/>
          <w:cs/>
        </w:rPr>
        <w:t>รายวัน</w:t>
      </w:r>
      <w:r w:rsidR="008768FC" w:rsidRPr="008768FC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8768FC">
        <w:rPr>
          <w:rFonts w:ascii="Angsana New" w:hAnsi="Angsana New"/>
          <w:spacing w:val="2"/>
          <w:sz w:val="28"/>
          <w:szCs w:val="28"/>
          <w:cs/>
        </w:rPr>
        <w:t>และเงินลงทุนระยะสั้นที่มีสภาพคล่องสูงและพร้อมที่จะเปลี่ยนแปลงเป็นเงินสดในจำนวนเงินที่แน่นอนซึ่งมี</w:t>
      </w:r>
      <w:r w:rsidRPr="008768FC">
        <w:rPr>
          <w:rFonts w:ascii="Angsana New" w:hAnsi="Angsana New"/>
          <w:sz w:val="28"/>
          <w:szCs w:val="28"/>
          <w:cs/>
        </w:rPr>
        <w:t>ความเสี่ยงในการเปลี่ยนแปลงมูลค่าน้อย</w:t>
      </w:r>
    </w:p>
    <w:p w14:paraId="71AFB94F" w14:textId="4EE8ADD3" w:rsidR="00D52C52" w:rsidRPr="00A02040" w:rsidRDefault="00A02040" w:rsidP="006E609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A02040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37CD6DBE" w14:textId="4A189805" w:rsidR="00A02040" w:rsidRPr="000309F7" w:rsidRDefault="00A02040" w:rsidP="008768F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u w:val="single"/>
        </w:rPr>
      </w:pPr>
      <w:r w:rsidRPr="000309F7">
        <w:rPr>
          <w:rFonts w:ascii="Angsana New" w:hAnsi="Angsana New"/>
          <w:sz w:val="28"/>
          <w:szCs w:val="28"/>
          <w:u w:val="single"/>
          <w:cs/>
        </w:rPr>
        <w:t xml:space="preserve">นโยบายที่ปฏิบัติใช้ตั้งแต่วันที่ </w:t>
      </w:r>
      <w:r w:rsidRPr="000309F7">
        <w:rPr>
          <w:rFonts w:ascii="Angsana New" w:hAnsi="Angsana New"/>
          <w:sz w:val="28"/>
          <w:szCs w:val="28"/>
          <w:u w:val="single"/>
        </w:rPr>
        <w:t>1</w:t>
      </w:r>
      <w:r w:rsidRPr="000309F7">
        <w:rPr>
          <w:rFonts w:ascii="Angsana New" w:hAnsi="Angsana New"/>
          <w:sz w:val="28"/>
          <w:szCs w:val="28"/>
          <w:u w:val="single"/>
          <w:cs/>
        </w:rPr>
        <w:t xml:space="preserve"> มกราคม </w:t>
      </w:r>
      <w:r w:rsidRPr="000309F7">
        <w:rPr>
          <w:rFonts w:ascii="Angsana New" w:hAnsi="Angsana New"/>
          <w:sz w:val="28"/>
          <w:szCs w:val="28"/>
          <w:u w:val="single"/>
        </w:rPr>
        <w:t>2563</w:t>
      </w:r>
    </w:p>
    <w:p w14:paraId="7FE3FC11" w14:textId="77777777" w:rsidR="00A02040" w:rsidRPr="004D6163" w:rsidRDefault="00A02040" w:rsidP="00A0204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สินทรัพย์ทางการเงินและหนี้สินทางการเงินรับรู้ในงบแสดงฐานะการเงินของบริษัท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14:paraId="7D1D586A" w14:textId="77777777" w:rsidR="00A02040" w:rsidRPr="004D6163" w:rsidRDefault="00A02040" w:rsidP="00A0204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</w:t>
      </w:r>
      <w:r w:rsidRPr="004D6163">
        <w:rPr>
          <w:rFonts w:ascii="Angsana New" w:hAnsi="Angsana New"/>
          <w:spacing w:val="2"/>
          <w:sz w:val="28"/>
          <w:szCs w:val="28"/>
          <w:cs/>
        </w:rPr>
        <w:t>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</w:t>
      </w:r>
      <w:r w:rsidRPr="004D6163">
        <w:rPr>
          <w:rFonts w:ascii="Angsana New" w:hAnsi="Angsana New"/>
          <w:sz w:val="28"/>
          <w:szCs w:val="28"/>
          <w:cs/>
        </w:rPr>
        <w:t>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3435DB6F" w14:textId="77777777" w:rsidR="00A02040" w:rsidRPr="000309F7" w:rsidRDefault="00A02040" w:rsidP="000309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  <w:r w:rsidRPr="000309F7">
        <w:rPr>
          <w:rFonts w:ascii="Angsana New" w:hAnsi="Angsana New"/>
          <w:i/>
          <w:iCs/>
          <w:spacing w:val="-4"/>
          <w:sz w:val="28"/>
          <w:szCs w:val="28"/>
          <w:cs/>
        </w:rPr>
        <w:t>สินทรัพย์ทางการเงิน</w:t>
      </w:r>
    </w:p>
    <w:p w14:paraId="7B0C5D38" w14:textId="77777777" w:rsidR="00A02040" w:rsidRPr="004D6163" w:rsidRDefault="00A02040" w:rsidP="00A0204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3F792178" w14:textId="36BA6A69" w:rsidR="00A02040" w:rsidRPr="004D6163" w:rsidRDefault="00A02040" w:rsidP="00A0204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การจัดประเภทรายการของสินทรัพย์ทางการเงิน</w:t>
      </w:r>
    </w:p>
    <w:p w14:paraId="28911E5B" w14:textId="2637BA17" w:rsidR="00A02040" w:rsidRPr="004D6163" w:rsidRDefault="00A02040" w:rsidP="00A0204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ตราสารหนี้ที่เข้าเงื่อนไขดังต่อไปนี้ ถูกวัดมูลค่าภายหลังด้วยราคาทุนตัดจำหน่าย</w:t>
      </w:r>
    </w:p>
    <w:p w14:paraId="67ACB410" w14:textId="1061D3BF" w:rsidR="00A02040" w:rsidRPr="00CE7BED" w:rsidRDefault="00A02040" w:rsidP="00CE7BED">
      <w:pPr>
        <w:pStyle w:val="ListParagraph"/>
        <w:widowControl w:val="0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E7BED">
        <w:rPr>
          <w:rFonts w:ascii="Angsana New" w:hAnsi="Angsana New"/>
          <w:spacing w:val="-2"/>
          <w:sz w:val="28"/>
          <w:szCs w:val="28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</w:t>
      </w:r>
      <w:r w:rsidRPr="00CE7BED">
        <w:rPr>
          <w:rFonts w:ascii="Angsana New" w:hAnsi="Angsana New"/>
          <w:sz w:val="28"/>
          <w:szCs w:val="28"/>
          <w:cs/>
        </w:rPr>
        <w:t>ตามสัญญา และ</w:t>
      </w:r>
    </w:p>
    <w:p w14:paraId="34FD4553" w14:textId="16A1C52A" w:rsidR="00A02040" w:rsidRPr="00CE7BED" w:rsidRDefault="00A02040" w:rsidP="00CE7BED">
      <w:pPr>
        <w:pStyle w:val="ListParagraph"/>
        <w:widowControl w:val="0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E7BED">
        <w:rPr>
          <w:rFonts w:ascii="Angsana New" w:hAnsi="Angsana New"/>
          <w:sz w:val="28"/>
          <w:szCs w:val="28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F8B0309" w14:textId="312E8657" w:rsidR="00A02040" w:rsidRPr="004D6163" w:rsidRDefault="00A02040" w:rsidP="00A0204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pacing w:val="-4"/>
          <w:sz w:val="28"/>
          <w:szCs w:val="28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  <w:r w:rsidRPr="004D6163">
        <w:rPr>
          <w:rFonts w:ascii="Angsana New" w:hAnsi="Angsana New"/>
          <w:spacing w:val="-4"/>
          <w:sz w:val="28"/>
          <w:szCs w:val="28"/>
        </w:rPr>
        <w:t xml:space="preserve"> </w:t>
      </w:r>
      <w:r w:rsidRPr="004D6163">
        <w:rPr>
          <w:rFonts w:ascii="Angsana New" w:hAnsi="Angsana New"/>
          <w:spacing w:val="-4"/>
          <w:sz w:val="28"/>
          <w:szCs w:val="28"/>
          <w:cs/>
        </w:rPr>
        <w:t>เว้นแต่ที่กล่าวไว้ก่อนหน้า</w:t>
      </w:r>
      <w:r w:rsidRPr="004D6163">
        <w:rPr>
          <w:rFonts w:ascii="Angsana New" w:hAnsi="Angsana New"/>
          <w:sz w:val="28"/>
          <w:szCs w:val="28"/>
          <w:cs/>
        </w:rPr>
        <w:t xml:space="preserve"> 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2A8BDBC6" w14:textId="695044A8" w:rsidR="00A02040" w:rsidRPr="00CE7BED" w:rsidRDefault="00A02040" w:rsidP="00CE7BED">
      <w:pPr>
        <w:pStyle w:val="ListParagraph"/>
        <w:widowControl w:val="0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4D6163">
        <w:rPr>
          <w:rFonts w:ascii="Angsana New" w:hAnsi="Angsana New"/>
          <w:spacing w:val="-2"/>
          <w:sz w:val="28"/>
          <w:szCs w:val="28"/>
          <w:cs/>
        </w:rPr>
        <w:t xml:space="preserve">บริษัทอาจเลือกให้แสดงการเปลี่ยนแปลงในมูลค่ายุติธรรมที่เกิดขึ้นภายหลังกับตราสารทุนในกำไรขาดทุนเบ็ดเสร็จอื่น </w:t>
      </w:r>
      <w:r w:rsidRPr="00CE7BED">
        <w:rPr>
          <w:rFonts w:ascii="Angsana New" w:hAnsi="Angsana New"/>
          <w:spacing w:val="-2"/>
          <w:sz w:val="28"/>
          <w:szCs w:val="28"/>
          <w:cs/>
        </w:rPr>
        <w:t>หากเข้าเงื่อนไข (</w:t>
      </w:r>
      <w:r w:rsidRPr="00CE7BED">
        <w:rPr>
          <w:rFonts w:ascii="Angsana New" w:hAnsi="Angsana New"/>
          <w:spacing w:val="-2"/>
          <w:sz w:val="28"/>
          <w:szCs w:val="28"/>
        </w:rPr>
        <w:t xml:space="preserve">2) </w:t>
      </w:r>
      <w:r w:rsidRPr="00CE7BED">
        <w:rPr>
          <w:rFonts w:ascii="Angsana New" w:hAnsi="Angsana New"/>
          <w:spacing w:val="-2"/>
          <w:sz w:val="28"/>
          <w:szCs w:val="28"/>
          <w:cs/>
        </w:rPr>
        <w:t>ด้านล่าง และ</w:t>
      </w:r>
    </w:p>
    <w:p w14:paraId="0E98B099" w14:textId="5C8D8530" w:rsidR="00A02040" w:rsidRDefault="00A02040" w:rsidP="00CE7BED">
      <w:pPr>
        <w:pStyle w:val="ListParagraph"/>
        <w:widowControl w:val="0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4D6163">
        <w:rPr>
          <w:rFonts w:ascii="Angsana New" w:hAnsi="Angsana New"/>
          <w:spacing w:val="-2"/>
          <w:sz w:val="28"/>
          <w:szCs w:val="28"/>
          <w:cs/>
        </w:rPr>
        <w:t xml:space="preserve">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</w:t>
      </w:r>
      <w:r w:rsidRPr="00CE7BED">
        <w:rPr>
          <w:rFonts w:ascii="Angsana New" w:hAnsi="Angsana New"/>
          <w:spacing w:val="-2"/>
          <w:sz w:val="28"/>
          <w:szCs w:val="28"/>
          <w:cs/>
        </w:rPr>
        <w:t>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ดู (</w:t>
      </w:r>
      <w:r w:rsidRPr="00CE7BED">
        <w:rPr>
          <w:rFonts w:ascii="Angsana New" w:hAnsi="Angsana New"/>
          <w:spacing w:val="-2"/>
          <w:sz w:val="28"/>
          <w:szCs w:val="28"/>
        </w:rPr>
        <w:t xml:space="preserve">3) </w:t>
      </w:r>
      <w:r w:rsidRPr="00CE7BED">
        <w:rPr>
          <w:rFonts w:ascii="Angsana New" w:hAnsi="Angsana New"/>
          <w:spacing w:val="-2"/>
          <w:sz w:val="28"/>
          <w:szCs w:val="28"/>
          <w:cs/>
        </w:rPr>
        <w:t>ด้านล่าง</w:t>
      </w:r>
    </w:p>
    <w:p w14:paraId="3C3B5D67" w14:textId="77777777" w:rsidR="00CE7BED" w:rsidRPr="00CE7BED" w:rsidRDefault="00CE7BED" w:rsidP="00CE7BED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51A4798F" w14:textId="77777777" w:rsidR="00A02040" w:rsidRPr="004D6163" w:rsidRDefault="00A02040" w:rsidP="008F2FD3">
      <w:pPr>
        <w:pStyle w:val="ListParagraph"/>
        <w:widowControl w:val="0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 w:firstLine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lastRenderedPageBreak/>
        <w:t>ราคาทุนตัดจำหน่ายและวิธีดอกเบี้ยที่แท้จริง</w:t>
      </w:r>
    </w:p>
    <w:p w14:paraId="7173389F" w14:textId="77777777" w:rsidR="00A02040" w:rsidRPr="004D6163" w:rsidRDefault="00A02040" w:rsidP="0013221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45878955" w14:textId="6C501F60" w:rsidR="00A02040" w:rsidRPr="004D6163" w:rsidRDefault="00A02040" w:rsidP="0013221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ดอกเบี้ยรับ รับรู้ในกำไรหรือขาดทุนและรวมในรายการ “รายได้จากการลงทุน”</w:t>
      </w:r>
    </w:p>
    <w:p w14:paraId="6CE73DEF" w14:textId="49D45990" w:rsidR="00A02040" w:rsidRPr="004D6163" w:rsidRDefault="00A02040" w:rsidP="008F2FD3">
      <w:pPr>
        <w:pStyle w:val="ListParagraph"/>
        <w:widowControl w:val="0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 w:firstLine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7E3FF9E0" w14:textId="77777777" w:rsidR="00A02040" w:rsidRPr="004D6163" w:rsidRDefault="00A02040" w:rsidP="0013221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ณ วันที่รับรู้รายการเมื่อเริ่มแรก บริษัทอาจเลือกให้เงินลงทุนในตราสารทุนแสดงด้วยมูลค่ายุติธรรมผ่านกำไรขาดทุนเบ็ดเสร็จอื่น (เป็นรายตราสาร)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3449D46C" w14:textId="77777777" w:rsidR="0013221B" w:rsidRDefault="00A02040" w:rsidP="0013221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  <w:r w:rsidR="0013221B">
        <w:rPr>
          <w:rFonts w:ascii="Angsana New" w:hAnsi="Angsana New"/>
          <w:sz w:val="28"/>
          <w:szCs w:val="28"/>
        </w:rPr>
        <w:t xml:space="preserve"> </w:t>
      </w:r>
    </w:p>
    <w:p w14:paraId="58D08A34" w14:textId="0F6701D6" w:rsidR="00A02040" w:rsidRPr="004D6163" w:rsidRDefault="00A02040" w:rsidP="0013221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</w:t>
      </w:r>
      <w:r w:rsidRPr="0013221B">
        <w:rPr>
          <w:rFonts w:ascii="Angsana New" w:hAnsi="Angsana New"/>
          <w:sz w:val="28"/>
          <w:szCs w:val="28"/>
          <w:cs/>
        </w:rPr>
        <w:t>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</w:t>
      </w:r>
      <w:r w:rsidRPr="004D6163">
        <w:rPr>
          <w:rFonts w:ascii="Angsana New" w:hAnsi="Angsana New"/>
          <w:sz w:val="28"/>
          <w:szCs w:val="28"/>
          <w:cs/>
        </w:rPr>
        <w:t>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  <w:r w:rsidR="0013221B">
        <w:rPr>
          <w:rFonts w:ascii="Angsana New" w:hAnsi="Angsana New"/>
          <w:sz w:val="28"/>
          <w:szCs w:val="28"/>
        </w:rPr>
        <w:t xml:space="preserve"> </w:t>
      </w:r>
      <w:r w:rsidRPr="004D6163">
        <w:rPr>
          <w:rFonts w:ascii="Angsana New" w:hAnsi="Angsana New"/>
          <w:sz w:val="28"/>
          <w:szCs w:val="28"/>
          <w:cs/>
        </w:rPr>
        <w:t xml:space="preserve">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4D6163">
        <w:rPr>
          <w:rFonts w:ascii="Angsana New" w:hAnsi="Angsana New"/>
          <w:sz w:val="28"/>
          <w:szCs w:val="28"/>
        </w:rPr>
        <w:t xml:space="preserve">TFRS 9 </w:t>
      </w:r>
      <w:r w:rsidRPr="004D6163">
        <w:rPr>
          <w:rFonts w:ascii="Angsana New" w:hAnsi="Angsana New"/>
          <w:sz w:val="28"/>
          <w:szCs w:val="28"/>
          <w:cs/>
        </w:rPr>
        <w:t>มาปฏิบัติใช้ครั้งแรก</w:t>
      </w:r>
    </w:p>
    <w:p w14:paraId="15B658AE" w14:textId="59C5306F" w:rsidR="00A02040" w:rsidRPr="004D6163" w:rsidRDefault="00A02040" w:rsidP="008F2FD3">
      <w:pPr>
        <w:pStyle w:val="ListParagraph"/>
        <w:widowControl w:val="0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 w:firstLine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2731F3DD" w14:textId="77777777" w:rsidR="0013221B" w:rsidRDefault="00A02040" w:rsidP="0013221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วัดมูลค่าด้วยมูลค่ายุติธรรมผ่านกำไรหรือขาดทุน </w:t>
      </w:r>
    </w:p>
    <w:p w14:paraId="690C08F6" w14:textId="42651FA8" w:rsidR="00A02040" w:rsidRPr="004D6163" w:rsidRDefault="00A02040" w:rsidP="0013221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 กำไรหรือขาดทุนสุทธิรับรู้ในกำไรหรือขาดทุน </w:t>
      </w:r>
    </w:p>
    <w:p w14:paraId="0DC0A6ED" w14:textId="77777777" w:rsidR="00A02040" w:rsidRPr="000309F7" w:rsidRDefault="00A02040" w:rsidP="000309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  <w:r w:rsidRPr="000309F7">
        <w:rPr>
          <w:rFonts w:ascii="Angsana New" w:hAnsi="Angsana New"/>
          <w:i/>
          <w:iCs/>
          <w:spacing w:val="-4"/>
          <w:sz w:val="28"/>
          <w:szCs w:val="28"/>
          <w:cs/>
        </w:rPr>
        <w:t>การด้อยค่าของสินทรัพย์ทางการเงิน</w:t>
      </w:r>
    </w:p>
    <w:p w14:paraId="32D0989B" w14:textId="533D5DA6" w:rsidR="00A02040" w:rsidRPr="004D6163" w:rsidRDefault="00A02040" w:rsidP="00A0204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บริษัทรับรู้ค่าเผื่อผลขาดทุนสำหรับผลขาดทุนด้านเครดิตที่คาดว่าจะเกิดขึ้นกับสินทรัพย์ทางการเงินตราสารหนี้และเงินให้กู้ยืม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39264C05" w14:textId="077B493B" w:rsidR="00A02040" w:rsidRDefault="00A02040" w:rsidP="00A0204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</w:t>
      </w:r>
      <w:r w:rsidRPr="000309F7">
        <w:rPr>
          <w:rFonts w:ascii="Angsana New" w:hAnsi="Angsana New"/>
          <w:spacing w:val="4"/>
          <w:sz w:val="28"/>
          <w:szCs w:val="28"/>
          <w:cs/>
        </w:rPr>
        <w:t>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</w:t>
      </w:r>
      <w:r w:rsidRPr="004D6163">
        <w:rPr>
          <w:rFonts w:ascii="Angsana New" w:hAnsi="Angsana New"/>
          <w:sz w:val="28"/>
          <w:szCs w:val="28"/>
          <w:cs/>
        </w:rPr>
        <w:t>ทาง</w:t>
      </w:r>
      <w:r w:rsidRPr="000309F7">
        <w:rPr>
          <w:rFonts w:ascii="Angsana New" w:hAnsi="Angsana New"/>
          <w:spacing w:val="4"/>
          <w:sz w:val="28"/>
          <w:szCs w:val="28"/>
          <w:cs/>
        </w:rPr>
        <w:t>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</w:t>
      </w:r>
      <w:r w:rsidRPr="004D6163">
        <w:rPr>
          <w:rFonts w:ascii="Angsana New" w:hAnsi="Angsana New"/>
          <w:sz w:val="28"/>
          <w:szCs w:val="28"/>
          <w:cs/>
        </w:rPr>
        <w:t>ความเหมาะสม</w:t>
      </w:r>
    </w:p>
    <w:p w14:paraId="00A45B14" w14:textId="77777777" w:rsidR="0013221B" w:rsidRPr="004D6163" w:rsidRDefault="0013221B" w:rsidP="00A0204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351D201" w14:textId="7599E187" w:rsidR="004D6163" w:rsidRPr="004D6163" w:rsidRDefault="004D6163" w:rsidP="00A0204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09F7">
        <w:rPr>
          <w:rFonts w:ascii="Angsana New" w:hAnsi="Angsana New"/>
          <w:spacing w:val="2"/>
          <w:sz w:val="28"/>
          <w:szCs w:val="28"/>
          <w:cs/>
        </w:rPr>
        <w:lastRenderedPageBreak/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</w:t>
      </w:r>
      <w:r w:rsidRPr="004D6163">
        <w:rPr>
          <w:rFonts w:ascii="Angsana New" w:hAnsi="Angsana New"/>
          <w:sz w:val="28"/>
          <w:szCs w:val="28"/>
          <w:cs/>
        </w:rPr>
        <w:t>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</w:t>
      </w:r>
      <w:r w:rsidRPr="000309F7">
        <w:rPr>
          <w:rFonts w:ascii="Angsana New" w:hAnsi="Angsana New"/>
          <w:spacing w:val="4"/>
          <w:sz w:val="28"/>
          <w:szCs w:val="28"/>
          <w:cs/>
        </w:rPr>
        <w:t xml:space="preserve">ที่คาดว่าจะเกิดขึ้นใน </w:t>
      </w:r>
      <w:r w:rsidRPr="000309F7">
        <w:rPr>
          <w:rFonts w:ascii="Angsana New" w:hAnsi="Angsana New"/>
          <w:spacing w:val="4"/>
          <w:sz w:val="28"/>
          <w:szCs w:val="28"/>
        </w:rPr>
        <w:t xml:space="preserve">12 </w:t>
      </w:r>
      <w:r w:rsidRPr="000309F7">
        <w:rPr>
          <w:rFonts w:ascii="Angsana New" w:hAnsi="Angsana New"/>
          <w:spacing w:val="4"/>
          <w:sz w:val="28"/>
          <w:szCs w:val="28"/>
          <w:cs/>
        </w:rPr>
        <w:t>เดือนข้างหน้าแสดงถึงสัดส่วนของผลขาดทุนด้านเครดิตที่คาดว่าจะเกิดตลอดอายุที่คาดว่าจะเกิด</w:t>
      </w:r>
      <w:r w:rsidRPr="004D6163">
        <w:rPr>
          <w:rFonts w:ascii="Angsana New" w:hAnsi="Angsana New"/>
          <w:sz w:val="28"/>
          <w:szCs w:val="28"/>
          <w:cs/>
        </w:rPr>
        <w:t xml:space="preserve">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4D6163">
        <w:rPr>
          <w:rFonts w:ascii="Angsana New" w:hAnsi="Angsana New"/>
          <w:sz w:val="28"/>
          <w:szCs w:val="28"/>
        </w:rPr>
        <w:t xml:space="preserve">12 </w:t>
      </w:r>
      <w:r w:rsidRPr="004D6163">
        <w:rPr>
          <w:rFonts w:ascii="Angsana New" w:hAnsi="Angsana New"/>
          <w:sz w:val="28"/>
          <w:szCs w:val="28"/>
          <w:cs/>
        </w:rPr>
        <w:t>เดือนหลังจากวันที่รายงาน</w:t>
      </w:r>
    </w:p>
    <w:p w14:paraId="097B5773" w14:textId="7523BCDD" w:rsidR="004D6163" w:rsidRPr="004D6163" w:rsidRDefault="004D6163" w:rsidP="008F2FD3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นโยบายการตัดรายการ</w:t>
      </w:r>
    </w:p>
    <w:p w14:paraId="5BD6951E" w14:textId="77777777" w:rsidR="004D6163" w:rsidRPr="004D6163" w:rsidRDefault="004D6163" w:rsidP="004D616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สินทรัพย์ทางการเงินที่ถูกตัดรายการอาจขึ้นอยู่กับวิธีการบังคับภายใต้กระบวนการทวงถามของบริษัท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52237E88" w14:textId="69A70D7A" w:rsidR="004D6163" w:rsidRPr="004D6163" w:rsidRDefault="004D6163" w:rsidP="008F2FD3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5AFC90EF" w14:textId="1F83F044" w:rsidR="004D6163" w:rsidRPr="004D6163" w:rsidRDefault="004D6163" w:rsidP="004D616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09F7">
        <w:rPr>
          <w:rFonts w:ascii="Angsana New" w:hAnsi="Angsana New"/>
          <w:spacing w:val="-2"/>
          <w:sz w:val="28"/>
          <w:szCs w:val="28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</w:t>
      </w:r>
      <w:r w:rsidRPr="004D6163">
        <w:rPr>
          <w:rFonts w:ascii="Angsana New" w:hAnsi="Angsana New"/>
          <w:sz w:val="28"/>
          <w:szCs w:val="28"/>
          <w:cs/>
        </w:rPr>
        <w:t>ของความเสียหายที่อาจจะเกิดขึ้นเมื่อลูกหนี้ปฏิบัติผิดสัญญา และยอดหนี้เมื่อลูกหนี้ปฏิบัติผิดสัญญา การประเมิน</w:t>
      </w:r>
      <w:r w:rsidRPr="000309F7">
        <w:rPr>
          <w:rFonts w:ascii="Angsana New" w:hAnsi="Angsana New"/>
          <w:spacing w:val="-2"/>
          <w:sz w:val="28"/>
          <w:szCs w:val="28"/>
          <w:cs/>
        </w:rPr>
        <w:t>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</w:t>
      </w:r>
      <w:r w:rsidRPr="004D6163">
        <w:rPr>
          <w:rFonts w:ascii="Angsana New" w:hAnsi="Angsana New"/>
          <w:sz w:val="28"/>
          <w:szCs w:val="28"/>
          <w:cs/>
        </w:rPr>
        <w:t>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7843425B" w14:textId="157CC214" w:rsidR="004D6163" w:rsidRPr="004D6163" w:rsidRDefault="004D6163" w:rsidP="00A0204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09F7">
        <w:rPr>
          <w:rFonts w:ascii="Angsana New" w:hAnsi="Angsana New"/>
          <w:spacing w:val="-4"/>
          <w:sz w:val="28"/>
          <w:szCs w:val="28"/>
          <w:cs/>
        </w:rPr>
        <w:t>หาก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</w:t>
      </w:r>
      <w:r w:rsidRPr="004D6163">
        <w:rPr>
          <w:rFonts w:ascii="Angsana New" w:hAnsi="Angsana New"/>
          <w:sz w:val="28"/>
          <w:szCs w:val="28"/>
          <w:cs/>
        </w:rPr>
        <w:t xml:space="preserve">จะเกิดขึ้นตลอดอายุในรอบระยะเวลารายงานก่อน แต่ ณ วันที่รายงานปัจจุบัน พิจารณาแล้วเห็นว่าไม่ต้องถือปฏิบัติ บริษัท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Pr="004D6163">
        <w:rPr>
          <w:rFonts w:ascii="Angsana New" w:hAnsi="Angsana New"/>
          <w:sz w:val="28"/>
          <w:szCs w:val="28"/>
        </w:rPr>
        <w:t xml:space="preserve">12 </w:t>
      </w:r>
      <w:r w:rsidRPr="004D6163">
        <w:rPr>
          <w:rFonts w:ascii="Angsana New" w:hAnsi="Angsana New"/>
          <w:sz w:val="28"/>
          <w:szCs w:val="28"/>
          <w:cs/>
        </w:rPr>
        <w:t>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74420DBE" w14:textId="4CF71F9C" w:rsidR="00ED6C7E" w:rsidRPr="000309F7" w:rsidRDefault="00ED6C7E" w:rsidP="000309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  <w:r w:rsidRPr="000309F7">
        <w:rPr>
          <w:rFonts w:ascii="Angsana New" w:hAnsi="Angsana New"/>
          <w:i/>
          <w:iCs/>
          <w:spacing w:val="-4"/>
          <w:sz w:val="28"/>
          <w:szCs w:val="28"/>
          <w:cs/>
        </w:rPr>
        <w:t>หนี้สินทางการเงิน</w:t>
      </w:r>
    </w:p>
    <w:p w14:paraId="47AA7C1B" w14:textId="77777777" w:rsidR="00ED6C7E" w:rsidRPr="004D6163" w:rsidRDefault="00ED6C7E" w:rsidP="00ED6C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726805CD" w14:textId="77777777" w:rsidR="00ED6C7E" w:rsidRPr="004D6163" w:rsidRDefault="00ED6C7E" w:rsidP="00ED6C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หนี้สินทางการเงินที่แสดงด้วยมูลค่ายุติธรรมผ่านกำไรหรือขาดทุน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1BB37C31" w14:textId="2BFF9AFE" w:rsidR="00ED6C7E" w:rsidRPr="000309F7" w:rsidRDefault="00ED6C7E" w:rsidP="00CE7BED">
      <w:pPr>
        <w:pStyle w:val="ListParagraph"/>
        <w:widowControl w:val="0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0309F7">
        <w:rPr>
          <w:rFonts w:ascii="Angsana New" w:hAnsi="Angsana New"/>
          <w:spacing w:val="-2"/>
          <w:sz w:val="28"/>
          <w:szCs w:val="28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ที่จะเกิดขึ้น</w:t>
      </w:r>
    </w:p>
    <w:p w14:paraId="3203CA42" w14:textId="01411763" w:rsidR="00ED6C7E" w:rsidRPr="009C0667" w:rsidRDefault="00ED6C7E" w:rsidP="00CE7BED">
      <w:pPr>
        <w:pStyle w:val="ListParagraph"/>
        <w:widowControl w:val="0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9C0667">
        <w:rPr>
          <w:rFonts w:ascii="Angsana New" w:hAnsi="Angsana New"/>
          <w:spacing w:val="-2"/>
          <w:sz w:val="28"/>
          <w:szCs w:val="28"/>
          <w:cs/>
        </w:rPr>
        <w:t>หนี้สินทางการเงินเป็นส่วนหนึ่งของกลุ่มสินทรัพย์ทางการเงินหรือหนี้สินทางการเงินหรือทั้งสองแบบ ที่มีการบริหารและประเมินผลการดำเนินงานด้วยเกณฑ์มูลค่ายุติธรรมซึ่งสอดคล้องกับกลยุทธ์</w:t>
      </w:r>
      <w:r w:rsidR="009C0667" w:rsidRPr="009C0667">
        <w:rPr>
          <w:rFonts w:ascii="Angsana New" w:hAnsi="Angsana New"/>
          <w:spacing w:val="-2"/>
          <w:sz w:val="28"/>
          <w:szCs w:val="28"/>
        </w:rPr>
        <w:t xml:space="preserve"> </w:t>
      </w:r>
      <w:r w:rsidRPr="009C0667">
        <w:rPr>
          <w:rFonts w:ascii="Angsana New" w:hAnsi="Angsana New"/>
          <w:spacing w:val="-2"/>
          <w:sz w:val="28"/>
          <w:szCs w:val="28"/>
          <w:cs/>
        </w:rPr>
        <w:t>การบริหารความเสี่ยง หรือกลยุทธ์การลงทุนของกลุ่มบริษัทและบริษัทที่เป็นลายลักษณ์อักษร และข้อมูลเกี่ยวกับกลุ่มดังกล่าวมีการนำเสนอเป็นการภายใน</w:t>
      </w:r>
    </w:p>
    <w:p w14:paraId="6495BCED" w14:textId="77777777" w:rsidR="00A42CBC" w:rsidRDefault="00A42CBC" w:rsidP="00ED6C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AA2583A" w14:textId="77777777" w:rsidR="00A42CBC" w:rsidRDefault="00A42CBC" w:rsidP="00ED6C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387E01D" w14:textId="77777777" w:rsidR="00273226" w:rsidRPr="00273226" w:rsidRDefault="00273226" w:rsidP="00ED6C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FEED6E2" w14:textId="77777777" w:rsidR="00A42CBC" w:rsidRDefault="00A42CBC" w:rsidP="00ED6C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673195F" w14:textId="6D575BE6" w:rsidR="00ED6C7E" w:rsidRPr="004D6163" w:rsidRDefault="00ED6C7E" w:rsidP="00ED6C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lastRenderedPageBreak/>
        <w:t>หนี้สินทางการเงินที่วัดมูลค่าภายหลังด้วยราคาทุนตัดจำหน่าย</w:t>
      </w:r>
    </w:p>
    <w:p w14:paraId="3F84908B" w14:textId="715CE337" w:rsidR="00ED6C7E" w:rsidRPr="004D6163" w:rsidRDefault="00ED6C7E" w:rsidP="00ED6C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</w:t>
      </w:r>
      <w:r w:rsidR="004D6163" w:rsidRPr="004D6163">
        <w:rPr>
          <w:rFonts w:ascii="Angsana New" w:hAnsi="Angsana New"/>
          <w:sz w:val="28"/>
          <w:szCs w:val="28"/>
          <w:cs/>
        </w:rPr>
        <w:t>ละส่วนเกินหรือส่วนลดมูลค่าอื่นๆ</w:t>
      </w:r>
      <w:r w:rsidRPr="004D6163">
        <w:rPr>
          <w:rFonts w:ascii="Angsana New" w:hAnsi="Angsana New"/>
          <w:sz w:val="28"/>
          <w:szCs w:val="28"/>
          <w:cs/>
        </w:rPr>
        <w:t>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5170AECB" w14:textId="77777777" w:rsidR="000309F7" w:rsidRPr="000309F7" w:rsidRDefault="000309F7" w:rsidP="000309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  <w:r w:rsidRPr="000309F7">
        <w:rPr>
          <w:rFonts w:ascii="Angsana New" w:hAnsi="Angsana New"/>
          <w:i/>
          <w:iCs/>
          <w:spacing w:val="-4"/>
          <w:sz w:val="28"/>
          <w:szCs w:val="28"/>
          <w:cs/>
        </w:rPr>
        <w:t>ตราสารอนุพันธ์ทางการเงิน</w:t>
      </w:r>
    </w:p>
    <w:p w14:paraId="596CC225" w14:textId="77777777" w:rsidR="000309F7" w:rsidRPr="000309F7" w:rsidRDefault="000309F7" w:rsidP="000309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0309F7">
        <w:rPr>
          <w:rFonts w:ascii="Angsana New" w:hAnsi="Angsana New"/>
          <w:spacing w:val="-4"/>
          <w:sz w:val="28"/>
          <w:szCs w:val="28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5BA9FB69" w14:textId="50752E7B" w:rsidR="00ED6C7E" w:rsidRDefault="000309F7" w:rsidP="000309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4C3013">
        <w:rPr>
          <w:rFonts w:ascii="Angsana New" w:hAnsi="Angsana New"/>
          <w:spacing w:val="4"/>
          <w:sz w:val="28"/>
          <w:szCs w:val="28"/>
          <w:cs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</w:t>
      </w:r>
      <w:r w:rsidRPr="004C3013">
        <w:rPr>
          <w:rFonts w:ascii="Angsana New" w:hAnsi="Angsana New"/>
          <w:sz w:val="28"/>
          <w:szCs w:val="28"/>
          <w:cs/>
        </w:rPr>
        <w:t>หนี้สินทางการเงิน</w:t>
      </w:r>
      <w:r w:rsidRPr="000309F7">
        <w:rPr>
          <w:rFonts w:ascii="Angsana New" w:hAnsi="Angsana New"/>
          <w:spacing w:val="-4"/>
          <w:sz w:val="28"/>
          <w:szCs w:val="28"/>
          <w:cs/>
        </w:rPr>
        <w:t xml:space="preserve"> อนุพันธ์จะไม่หักกลบในงบการเงิน</w:t>
      </w:r>
    </w:p>
    <w:p w14:paraId="0162989F" w14:textId="10E4CD0B" w:rsidR="004D6163" w:rsidRPr="000309F7" w:rsidRDefault="000309F7" w:rsidP="00A0204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28"/>
          <w:szCs w:val="28"/>
          <w:u w:val="single"/>
        </w:rPr>
      </w:pPr>
      <w:r w:rsidRPr="000309F7">
        <w:rPr>
          <w:rFonts w:ascii="Angsana New" w:hAnsi="Angsana New"/>
          <w:spacing w:val="-4"/>
          <w:sz w:val="28"/>
          <w:szCs w:val="28"/>
          <w:u w:val="single"/>
          <w:cs/>
        </w:rPr>
        <w:t xml:space="preserve">นโยบายที่ปฏิบัติใช้ก่อนวันที่ </w:t>
      </w:r>
      <w:r w:rsidRPr="000309F7">
        <w:rPr>
          <w:rFonts w:ascii="Angsana New" w:hAnsi="Angsana New"/>
          <w:spacing w:val="-4"/>
          <w:sz w:val="28"/>
          <w:szCs w:val="28"/>
          <w:u w:val="single"/>
        </w:rPr>
        <w:t xml:space="preserve">1 </w:t>
      </w:r>
      <w:r w:rsidRPr="000309F7">
        <w:rPr>
          <w:rFonts w:ascii="Angsana New" w:hAnsi="Angsana New"/>
          <w:spacing w:val="-4"/>
          <w:sz w:val="28"/>
          <w:szCs w:val="28"/>
          <w:u w:val="single"/>
          <w:cs/>
        </w:rPr>
        <w:t xml:space="preserve">มกราคม </w:t>
      </w:r>
      <w:r w:rsidRPr="000309F7">
        <w:rPr>
          <w:rFonts w:ascii="Angsana New" w:hAnsi="Angsana New"/>
          <w:spacing w:val="-4"/>
          <w:sz w:val="28"/>
          <w:szCs w:val="28"/>
          <w:u w:val="single"/>
        </w:rPr>
        <w:t>2563</w:t>
      </w:r>
    </w:p>
    <w:p w14:paraId="07EB7EEE" w14:textId="77777777" w:rsidR="004D6163" w:rsidRPr="000309F7" w:rsidRDefault="004D6163" w:rsidP="004D616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09F7">
        <w:rPr>
          <w:rFonts w:ascii="Angsana New" w:hAnsi="Angsana New"/>
          <w:sz w:val="28"/>
          <w:szCs w:val="28"/>
          <w:cs/>
        </w:rPr>
        <w:t>เงินลงทุนในหลักทรัพย์เพื่อค้าแสดงตามมูลค่ายุติธรรม บริษัทบันทึกการเปลี่ยนแปลงมูลค่ายุติธรรมของหลักทรัพย์เป็นรายการกำไรหรือขาดทุนในงบกำไรขาดทุนเบ็ดเสร็จ</w:t>
      </w:r>
    </w:p>
    <w:p w14:paraId="7071188C" w14:textId="77777777" w:rsidR="004D6163" w:rsidRPr="000309F7" w:rsidRDefault="004D6163" w:rsidP="004D616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09F7">
        <w:rPr>
          <w:rFonts w:ascii="Angsana New" w:hAnsi="Angsana New"/>
          <w:sz w:val="28"/>
          <w:szCs w:val="28"/>
          <w:cs/>
        </w:rPr>
        <w:t>เงินลงทุนในหลักทรัพย์เผื่อขายแสดงตามมูลค่ายุติธรรม บริษัทบันทึกการเปลี่ยนแปลงมูลค่ายุติธรรมของหลักทรัพย์เป็นรายการแยกต่างหากในส่วนของผู้ถือหุ้นจนกระทั่งจำหน่ายหลักทรัพย์ จึงบันทึกการเปลี่ยนแปลงมูลค่านั้นในงบกำไรขาดทุนเบ็ดเสร็จ</w:t>
      </w:r>
    </w:p>
    <w:p w14:paraId="3DC79384" w14:textId="77777777" w:rsidR="004D6163" w:rsidRPr="000309F7" w:rsidRDefault="004D6163" w:rsidP="004D616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09F7">
        <w:rPr>
          <w:rFonts w:ascii="Angsana New" w:hAnsi="Angsana New"/>
          <w:spacing w:val="-4"/>
          <w:sz w:val="28"/>
          <w:szCs w:val="28"/>
          <w:cs/>
        </w:rPr>
        <w:t>เงินลงทุนในตราสารหนี้ที่จะถือจนครบกำหนดแสดงมูลค่าตามวิธีราคาทุนตัดจำหน่าย บริษัทตัดจำหน่ายส่วนเกิน/รับรู้ส่วนต่ำ</w:t>
      </w:r>
      <w:r w:rsidRPr="000309F7">
        <w:rPr>
          <w:rFonts w:ascii="Angsana New" w:hAnsi="Angsana New"/>
          <w:sz w:val="28"/>
          <w:szCs w:val="28"/>
          <w:cs/>
        </w:rPr>
        <w:t>กว่ามูลค่าตราสารหนี้ตามวิธีอัตราดอกเบี้ยที่แท้จริง ซึ่งจำนวนที่ตัดจำหน่าย/รับรู้นี้จะแสดงเป็นรายการปรับกับดอกเบี้ยรับ</w:t>
      </w:r>
    </w:p>
    <w:p w14:paraId="2C731515" w14:textId="77777777" w:rsidR="004D6163" w:rsidRPr="000309F7" w:rsidRDefault="004D6163" w:rsidP="004D616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0309F7">
        <w:rPr>
          <w:rFonts w:ascii="Angsana New" w:hAnsi="Angsana New"/>
          <w:spacing w:val="-2"/>
          <w:sz w:val="28"/>
          <w:szCs w:val="28"/>
          <w:cs/>
        </w:rPr>
        <w:t xml:space="preserve">เงินลงทุนในตราสารทุนที่ไม่อยู่ในความต้องการของตลาดถือเป็นเงินลงทุนทั่วไปซึ่งแสดงตามราคาทุนสุทธิจากค่าเผื่อการด้อยค่า </w:t>
      </w:r>
    </w:p>
    <w:p w14:paraId="55FC9035" w14:textId="77777777" w:rsidR="004D6163" w:rsidRPr="000309F7" w:rsidRDefault="004D6163" w:rsidP="004D616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09F7">
        <w:rPr>
          <w:rFonts w:ascii="Angsana New" w:hAnsi="Angsana New"/>
          <w:sz w:val="28"/>
          <w:szCs w:val="28"/>
          <w:cs/>
        </w:rPr>
        <w:t>มูลค่ายุติธรรมของเงินลงทุนในหลักทรัพย์คำนวณจากราคาดังต่อไปนี้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52"/>
        <w:gridCol w:w="630"/>
        <w:gridCol w:w="5670"/>
      </w:tblGrid>
      <w:tr w:rsidR="004D6163" w:rsidRPr="000309F7" w14:paraId="64CD09AB" w14:textId="77777777" w:rsidTr="0094629E">
        <w:tc>
          <w:tcPr>
            <w:tcW w:w="2952" w:type="dxa"/>
          </w:tcPr>
          <w:p w14:paraId="55352954" w14:textId="77777777" w:rsidR="004D6163" w:rsidRPr="000309F7" w:rsidRDefault="004D6163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th-TH"/>
              </w:rPr>
            </w:pPr>
            <w:r w:rsidRPr="000309F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th-TH"/>
              </w:rPr>
              <w:t>หลักทรัพย์ในความต้องการของตลาด</w:t>
            </w:r>
          </w:p>
        </w:tc>
        <w:tc>
          <w:tcPr>
            <w:tcW w:w="630" w:type="dxa"/>
          </w:tcPr>
          <w:p w14:paraId="737F60D1" w14:textId="77777777" w:rsidR="004D6163" w:rsidRPr="000309F7" w:rsidRDefault="004D6163" w:rsidP="0094629E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309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14:paraId="78B221F1" w14:textId="77777777" w:rsidR="004D6163" w:rsidRPr="000309F7" w:rsidRDefault="004D6163" w:rsidP="0094629E">
            <w:pPr>
              <w:pStyle w:val="Heading7"/>
              <w:tabs>
                <w:tab w:val="left" w:pos="5904"/>
              </w:tabs>
              <w:spacing w:line="240" w:lineRule="atLeast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0309F7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ราคาเสนอซื้อล่าสุด</w:t>
            </w:r>
            <w:r w:rsidRPr="000309F7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  <w:t xml:space="preserve"> </w:t>
            </w:r>
            <w:r w:rsidRPr="000309F7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ณ สิ้นวันทำการสุดท้ายของปีของตลาดหลักทรัพย์แห่งประเทศไทย</w:t>
            </w:r>
          </w:p>
        </w:tc>
      </w:tr>
      <w:tr w:rsidR="004D6163" w:rsidRPr="000309F7" w14:paraId="5E374D69" w14:textId="77777777" w:rsidTr="0094629E">
        <w:tc>
          <w:tcPr>
            <w:tcW w:w="2952" w:type="dxa"/>
          </w:tcPr>
          <w:p w14:paraId="28F8CD59" w14:textId="77777777" w:rsidR="004D6163" w:rsidRPr="000309F7" w:rsidRDefault="004D6163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dxa"/>
          </w:tcPr>
          <w:p w14:paraId="6BEA9C35" w14:textId="77777777" w:rsidR="004D6163" w:rsidRPr="000309F7" w:rsidRDefault="004D6163" w:rsidP="0094629E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0" w:type="dxa"/>
          </w:tcPr>
          <w:p w14:paraId="22778508" w14:textId="77777777" w:rsidR="004D6163" w:rsidRPr="000309F7" w:rsidRDefault="004D6163" w:rsidP="0094629E">
            <w:pPr>
              <w:pStyle w:val="Heading7"/>
              <w:tabs>
                <w:tab w:val="left" w:pos="5904"/>
              </w:tabs>
              <w:spacing w:line="240" w:lineRule="atLeast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</w:rPr>
            </w:pPr>
          </w:p>
        </w:tc>
      </w:tr>
      <w:tr w:rsidR="004D6163" w:rsidRPr="000309F7" w14:paraId="2CA84A57" w14:textId="77777777" w:rsidTr="0094629E">
        <w:tc>
          <w:tcPr>
            <w:tcW w:w="2952" w:type="dxa"/>
          </w:tcPr>
          <w:p w14:paraId="0AA19641" w14:textId="77777777" w:rsidR="004D6163" w:rsidRPr="000309F7" w:rsidRDefault="004D6163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0309F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ตราสารหนี้</w:t>
            </w:r>
          </w:p>
        </w:tc>
        <w:tc>
          <w:tcPr>
            <w:tcW w:w="630" w:type="dxa"/>
          </w:tcPr>
          <w:p w14:paraId="740DFEAC" w14:textId="77777777" w:rsidR="004D6163" w:rsidRPr="000309F7" w:rsidRDefault="004D6163" w:rsidP="0094629E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309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14:paraId="57EFFC20" w14:textId="77777777" w:rsidR="004D6163" w:rsidRPr="000309F7" w:rsidRDefault="004D6163" w:rsidP="0094629E">
            <w:pPr>
              <w:pStyle w:val="Heading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309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อัตราผลตอบแทนที่ประกาศโดยสมาคมตลาดตราสารหนี้ไทย</w:t>
            </w:r>
          </w:p>
        </w:tc>
      </w:tr>
      <w:tr w:rsidR="004D6163" w:rsidRPr="000309F7" w14:paraId="6C82E05B" w14:textId="77777777" w:rsidTr="0094629E">
        <w:tc>
          <w:tcPr>
            <w:tcW w:w="2952" w:type="dxa"/>
          </w:tcPr>
          <w:p w14:paraId="4F38C8F7" w14:textId="77777777" w:rsidR="004D6163" w:rsidRPr="000309F7" w:rsidRDefault="004D6163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dxa"/>
          </w:tcPr>
          <w:p w14:paraId="50829202" w14:textId="77777777" w:rsidR="004D6163" w:rsidRPr="000309F7" w:rsidRDefault="004D6163" w:rsidP="0094629E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0" w:type="dxa"/>
          </w:tcPr>
          <w:p w14:paraId="3C282E3E" w14:textId="77777777" w:rsidR="004D6163" w:rsidRPr="000309F7" w:rsidRDefault="004D6163" w:rsidP="0094629E">
            <w:pPr>
              <w:pStyle w:val="Heading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4D6163" w:rsidRPr="000309F7" w14:paraId="7DF700CB" w14:textId="77777777" w:rsidTr="0094629E">
        <w:tc>
          <w:tcPr>
            <w:tcW w:w="2952" w:type="dxa"/>
          </w:tcPr>
          <w:p w14:paraId="73E5E91C" w14:textId="77777777" w:rsidR="004D6163" w:rsidRPr="000309F7" w:rsidRDefault="004D6163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0309F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หน่วยลงทุน</w:t>
            </w:r>
          </w:p>
        </w:tc>
        <w:tc>
          <w:tcPr>
            <w:tcW w:w="630" w:type="dxa"/>
          </w:tcPr>
          <w:p w14:paraId="562CC04C" w14:textId="77777777" w:rsidR="004D6163" w:rsidRPr="000309F7" w:rsidRDefault="004D6163" w:rsidP="0094629E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309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14:paraId="0DD9F775" w14:textId="77777777" w:rsidR="004D6163" w:rsidRPr="000309F7" w:rsidRDefault="004D6163" w:rsidP="0094629E">
            <w:pPr>
              <w:pStyle w:val="Heading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309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มูลค่าสินทรัพย์สุทธิ</w:t>
            </w:r>
          </w:p>
        </w:tc>
      </w:tr>
    </w:tbl>
    <w:p w14:paraId="3A84F682" w14:textId="25DC02F8" w:rsidR="004C3013" w:rsidRDefault="004C3013" w:rsidP="004D616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0FFC47D4" w14:textId="77777777" w:rsidR="00280FCC" w:rsidRDefault="00280FCC" w:rsidP="004D616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07E65BEB" w14:textId="77777777" w:rsidR="004D6163" w:rsidRPr="000309F7" w:rsidRDefault="004D6163" w:rsidP="004D616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09F7">
        <w:rPr>
          <w:rFonts w:ascii="Angsana New" w:hAnsi="Angsana New"/>
          <w:spacing w:val="4"/>
          <w:sz w:val="28"/>
          <w:szCs w:val="28"/>
          <w:cs/>
        </w:rPr>
        <w:lastRenderedPageBreak/>
        <w:t>บริษัทจะบันทึกขาดทุนจากการด้อยค่า (ถ้ามี) ของเงินลงทุนในหลักทรัพย์เผื่อขาย ตราสารหนี้ที่จะถือจนครบกำหนดและเงิน</w:t>
      </w:r>
      <w:r w:rsidRPr="000309F7">
        <w:rPr>
          <w:rFonts w:ascii="Angsana New" w:hAnsi="Angsana New"/>
          <w:sz w:val="28"/>
          <w:szCs w:val="28"/>
          <w:cs/>
        </w:rPr>
        <w:t>ลงทุนทั่วไปในงบกำไรขาดทุนเบ็ดเสร็จเมื่อราคาตามบัญชีของเงินลงทุนสูงกว่ามูลค่าที่คาดว่าจะได้รับคืน</w:t>
      </w:r>
    </w:p>
    <w:p w14:paraId="41E510F0" w14:textId="77777777" w:rsidR="004D6163" w:rsidRPr="000309F7" w:rsidRDefault="004D6163" w:rsidP="004D616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09F7">
        <w:rPr>
          <w:rFonts w:ascii="Angsana New" w:hAnsi="Angsana New"/>
          <w:sz w:val="28"/>
          <w:szCs w:val="28"/>
          <w:cs/>
        </w:rPr>
        <w:t>บริษัทใช้วิธีถัวเฉลี่ยถ่วงน้ำหนักในการคำนวณต้นทุนของเงินลงทุน</w:t>
      </w:r>
    </w:p>
    <w:p w14:paraId="0BC78DD9" w14:textId="77777777" w:rsidR="004D6163" w:rsidRPr="000309F7" w:rsidRDefault="004D6163" w:rsidP="004D616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09F7">
        <w:rPr>
          <w:rFonts w:ascii="Angsana New" w:hAnsi="Angsana New"/>
          <w:sz w:val="28"/>
          <w:szCs w:val="28"/>
          <w:cs/>
        </w:rPr>
        <w:t>ในกรณีที่มีการโอนเปลี่ยนประเภทเงินลงทุนจากประเภทหนึ่งไปเป็นอีกประเภทหนึ่ง 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วันที่โอนจะบันทึกในส่วนของกำไรหรือขาดทุนหรือแสดงเป็นส่วนเกิน (ต่ำกว่า) ทุนจากการเปลี่ยนแปลงมูลค่าเงินลงทุนในส่วนของผู้ถือหุ้นแล้วแต่ประเภทของเงินลงทุนที่มีการโอนเปลี่ยน</w:t>
      </w:r>
    </w:p>
    <w:p w14:paraId="01997C54" w14:textId="77777777" w:rsidR="004D6163" w:rsidRDefault="004D6163" w:rsidP="004D616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09F7">
        <w:rPr>
          <w:rFonts w:ascii="Angsana New" w:hAnsi="Angsana New"/>
          <w:sz w:val="28"/>
          <w:szCs w:val="28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เป็นรายได้หรือค่าใช้จ่ายในงบกำไรขาดทุนเบ็ดเสร็จ</w:t>
      </w:r>
    </w:p>
    <w:p w14:paraId="18292DCA" w14:textId="7D4BF21E" w:rsidR="00D52C52" w:rsidRPr="00960DE6" w:rsidRDefault="00960DE6" w:rsidP="006E609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960DE6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เบี้ยประกันภัยค้างรับและค่าเผื่อหนี้สงสัยจะสูญ</w:t>
      </w:r>
    </w:p>
    <w:p w14:paraId="7ECE4AF6" w14:textId="25E196D3" w:rsidR="00D52C52" w:rsidRDefault="00960DE6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เบี้ยประกันภัยค้างรับแสดงด้วยราคาตามใบแจ้งหนี้สุทธิจากค่าเผื่อหนี้สงสัยจะสูญ</w:t>
      </w:r>
    </w:p>
    <w:p w14:paraId="5A63E0E9" w14:textId="5976B6E2" w:rsidR="00960DE6" w:rsidRDefault="00960DE6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บริษัทตั้งค่าเผื่อหนี้สงสัยจะสูญเท่ากับจำนวนหนี้ที่คาดว่าจะเรียกเก็บไม่ได้จากเบี้ยประกันภัยค้างรับ ทั้งนี้ โดยการประมาณจากประสบการณ์ในการเรียกเก็บหนี้ในอดีตควบคู่กับการวิเคราะห์ฐานะการเงินในปัจจุบันของลูกหนี้</w:t>
      </w:r>
    </w:p>
    <w:p w14:paraId="258C2D87" w14:textId="304FEF35" w:rsidR="00960DE6" w:rsidRPr="00960DE6" w:rsidRDefault="00960DE6" w:rsidP="006E609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960DE6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สินทรัพย์จากการประกันภัยต่อและเจ้าหนี้บริษัทประกันภัยต่อ</w:t>
      </w:r>
    </w:p>
    <w:p w14:paraId="5E1F7548" w14:textId="77777777" w:rsidR="00960DE6" w:rsidRPr="00DA6A0D" w:rsidRDefault="00960DE6" w:rsidP="00DA6A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A6A0D">
        <w:rPr>
          <w:rFonts w:ascii="Angsana New" w:hAnsi="Angsana New"/>
          <w:sz w:val="28"/>
          <w:szCs w:val="28"/>
          <w:cs/>
        </w:rPr>
        <w:t xml:space="preserve">สินทรัพย์จากการประกันภัยต่อแสดงด้วยจำนวนเงินค้างรับจากการประกันภัยต่อ เงินมัดจำที่วางไว้จากการรับประกันภัยต่อ และสำรองประกันภัยส่วนที่เรียกคืนจากการประกันภัยต่อ </w:t>
      </w:r>
    </w:p>
    <w:p w14:paraId="629E7ED2" w14:textId="2081C039" w:rsidR="00960DE6" w:rsidRPr="00960DE6" w:rsidRDefault="00960DE6" w:rsidP="00DA6A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A6A0D">
        <w:rPr>
          <w:rFonts w:ascii="Angsana New" w:hAnsi="Angsana New"/>
          <w:sz w:val="28"/>
          <w:szCs w:val="28"/>
          <w:cs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</w:t>
      </w:r>
      <w:r w:rsidRPr="00960DE6">
        <w:rPr>
          <w:rFonts w:ascii="Angsana New" w:hAnsi="Angsana New"/>
          <w:sz w:val="28"/>
          <w:szCs w:val="28"/>
          <w:cs/>
        </w:rPr>
        <w:t xml:space="preserve"> ๆ จากบริษัทประกันภัยต่อยกเว้นเบี้ยประกันภัยค้างรับ หักค่าเผื่อหนี้สงสัยจะสูญ 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ซึ่งพิจารณาจากประสบการณ์การเก็บเงินและตามสถานะปัจจุบันของเงินค้างรับจากบริษัทประกันภัยต่อ ณ วันสิ้นรอบระยะเวลารายงาน</w:t>
      </w:r>
    </w:p>
    <w:p w14:paraId="0DBB53F6" w14:textId="101C15EC" w:rsidR="00960DE6" w:rsidRDefault="00960DE6" w:rsidP="00DA6A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สำรองประกันภัยส่วนที่เรียกคืนจากการประกันภัยต่อประมาณขึ้นโดยอ้างอิงจากสัญญาประกันภัยต่อที่เกี่ยวข้องของสำรองเบี้ยประกันภัย และสำรองค่าสินไหมทดแทนและค่าสินไหมทดแทนค้างจ่ายตามกฎหมายว่าด้วยการคำนวณสำรองประกันภัย</w:t>
      </w:r>
    </w:p>
    <w:p w14:paraId="38C56111" w14:textId="2DF4B0D4" w:rsidR="00960DE6" w:rsidRPr="008038E7" w:rsidRDefault="00960DE6" w:rsidP="00DA6A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038E7">
        <w:rPr>
          <w:rFonts w:ascii="Angsana New" w:hAnsi="Angsana New"/>
          <w:sz w:val="28"/>
          <w:szCs w:val="28"/>
          <w:cs/>
        </w:rPr>
        <w:t>เจ้าหนี้บริษัทประกันภัยต่อแสดงด้วยจำนว</w:t>
      </w:r>
      <w:r w:rsidR="008768FC">
        <w:rPr>
          <w:rFonts w:ascii="Angsana New" w:hAnsi="Angsana New"/>
          <w:sz w:val="28"/>
          <w:szCs w:val="28"/>
          <w:cs/>
        </w:rPr>
        <w:t>นเงินค้างจ่ายจากการประกันภัยต่อ</w:t>
      </w:r>
      <w:r w:rsidRPr="008038E7">
        <w:rPr>
          <w:rFonts w:ascii="Angsana New" w:hAnsi="Angsana New"/>
          <w:sz w:val="28"/>
          <w:szCs w:val="28"/>
          <w:cs/>
        </w:rPr>
        <w:t>และเงินมัดจำที่บริษัทถือไว้จากการเอาประกันภัยต่อ</w:t>
      </w:r>
    </w:p>
    <w:p w14:paraId="62123120" w14:textId="6DB47880" w:rsidR="00960DE6" w:rsidRPr="00960DE6" w:rsidRDefault="00960DE6" w:rsidP="00DA6A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A0204">
        <w:rPr>
          <w:rFonts w:ascii="Angsana New" w:hAnsi="Angsana New"/>
          <w:sz w:val="28"/>
          <w:szCs w:val="28"/>
          <w:cs/>
        </w:rPr>
        <w:t>เงินค้างจ่ายจากบริษัทประกันภัยต่อประกอบด้วยเบี้ยประกันภัยต่อจ่าย</w:t>
      </w:r>
      <w:r w:rsidR="008768FC" w:rsidRPr="00DA0204">
        <w:rPr>
          <w:rFonts w:ascii="Angsana New" w:hAnsi="Angsana New" w:hint="cs"/>
          <w:sz w:val="28"/>
          <w:szCs w:val="28"/>
          <w:cs/>
        </w:rPr>
        <w:t xml:space="preserve"> </w:t>
      </w:r>
      <w:r w:rsidRPr="00DA0204">
        <w:rPr>
          <w:rFonts w:ascii="Angsana New" w:hAnsi="Angsana New"/>
          <w:sz w:val="28"/>
          <w:szCs w:val="28"/>
          <w:cs/>
        </w:rPr>
        <w:t>และรายการค้างจ่ายอื่น ๆ ให้กับบริษัทประกันภัยต่อ</w:t>
      </w:r>
      <w:r w:rsidRPr="00960DE6">
        <w:rPr>
          <w:rFonts w:ascii="Angsana New" w:hAnsi="Angsana New"/>
          <w:sz w:val="28"/>
          <w:szCs w:val="28"/>
          <w:cs/>
        </w:rPr>
        <w:t xml:space="preserve"> ยกเว้นค่าสินไหมทดแทน</w:t>
      </w:r>
    </w:p>
    <w:p w14:paraId="19F19A31" w14:textId="77777777" w:rsidR="004C3013" w:rsidRDefault="004C3013" w:rsidP="008038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64B50FC8" w14:textId="77777777" w:rsidR="004C3013" w:rsidRDefault="004C3013" w:rsidP="008038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112B5E86" w14:textId="77777777" w:rsidR="004C3013" w:rsidRDefault="004C3013" w:rsidP="008038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0F103329" w14:textId="71CD9B6D" w:rsidR="00960DE6" w:rsidRDefault="00960DE6" w:rsidP="00DA6A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A6A0D">
        <w:rPr>
          <w:rFonts w:ascii="Angsana New" w:hAnsi="Angsana New"/>
          <w:sz w:val="28"/>
          <w:szCs w:val="28"/>
          <w:cs/>
        </w:rPr>
        <w:lastRenderedPageBreak/>
        <w:t>บริษัทแสดงรายการประกันภัยต่อด้วยยอดสุทธิของกิจการเดียวกัน (สินทรัพย์จากการประกันภัยต่อหรือเจ้าหนี้บริษัทประกันภัยต่อ)</w:t>
      </w:r>
      <w:r w:rsidRPr="00960DE6">
        <w:rPr>
          <w:rFonts w:ascii="Angsana New" w:hAnsi="Angsana New"/>
          <w:sz w:val="28"/>
          <w:szCs w:val="28"/>
          <w:cs/>
        </w:rPr>
        <w:t xml:space="preserve"> เมื่อเข้าเงื่อนไขการหักกลบทุกข้อดังต่อไปนี้</w:t>
      </w:r>
    </w:p>
    <w:p w14:paraId="15007E90" w14:textId="58690760" w:rsidR="00960DE6" w:rsidRPr="001922B2" w:rsidRDefault="00960DE6" w:rsidP="00DD4715">
      <w:pPr>
        <w:pStyle w:val="ListParagraph"/>
        <w:widowControl w:val="0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7" w:hanging="36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922B2">
        <w:rPr>
          <w:rFonts w:ascii="Angsana New" w:hAnsi="Angsana New"/>
          <w:sz w:val="28"/>
          <w:szCs w:val="28"/>
          <w:cs/>
        </w:rPr>
        <w:t>บริษัทมีสิทธิตามกฎหมายในการนำจำนวนที่รับรู้ไว้ในงบแสดงฐานะการเงินมาหักกลบลบกัน และ</w:t>
      </w:r>
    </w:p>
    <w:p w14:paraId="6690B585" w14:textId="27EA6203" w:rsidR="00960DE6" w:rsidRDefault="00960DE6" w:rsidP="00DD4715">
      <w:pPr>
        <w:pStyle w:val="ListParagraph"/>
        <w:widowControl w:val="0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3CC654C4" w14:textId="1DA10CF8" w:rsidR="00A312BA" w:rsidRPr="00A312BA" w:rsidRDefault="00A312BA" w:rsidP="00A312B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thaiDistribute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A312BA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เงินให้กู้ยืมและค่าเผื่อ</w:t>
      </w:r>
      <w:r w:rsidRPr="00A312BA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ผลขาดทุนด้านเครดิตที่คาดว่าจะเกิดขึ้น</w:t>
      </w:r>
    </w:p>
    <w:p w14:paraId="1FAEAA03" w14:textId="0305A911" w:rsidR="00A312BA" w:rsidRPr="00A312BA" w:rsidRDefault="00A312BA" w:rsidP="00A312BA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A312BA">
        <w:rPr>
          <w:rFonts w:ascii="Angsana New" w:hAnsi="Angsana New" w:hint="cs"/>
          <w:spacing w:val="-4"/>
          <w:sz w:val="28"/>
          <w:szCs w:val="28"/>
          <w:cs/>
        </w:rPr>
        <w:t>เงินให้กู้ยืมแสดงด้วยมูลค่าสุทธิที่จะได้รับ บริษัทฯตั้งค่าเผื่อผลขาดทุนด้านเครดิตที่คาดว่าจะเกิดขึ้นโดยใช้วิธีการทั่วไป</w:t>
      </w:r>
      <w:r>
        <w:rPr>
          <w:rFonts w:ascii="Angsana New" w:hAnsi="Angsana New"/>
          <w:spacing w:val="-4"/>
          <w:sz w:val="28"/>
          <w:szCs w:val="28"/>
        </w:rPr>
        <w:br/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>ในการพิจารณาค่าเผื่อผลขาดทุนที่คาดว่าจะเกิดขึ้นตลอดอายุ</w:t>
      </w:r>
    </w:p>
    <w:p w14:paraId="0ABD0185" w14:textId="4B83BEFC" w:rsidR="00A312BA" w:rsidRPr="00A312BA" w:rsidRDefault="00A312BA" w:rsidP="00A312BA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A312BA">
        <w:rPr>
          <w:rFonts w:ascii="Angsana New" w:hAnsi="Angsana New" w:hint="cs"/>
          <w:spacing w:val="-4"/>
          <w:sz w:val="28"/>
          <w:szCs w:val="28"/>
          <w:cs/>
        </w:rPr>
        <w:t>ค่าเผื่อผลขาดทุนด้านเครดิตที่คาดว่าจะเกิดขึ้นที่ตั้งเพิ่ม/ลดในระหว่างปีจะถูกบันทึกเป็นค่าใช้จ่ายในส่วนของกำไรหรือขาดทุน</w:t>
      </w:r>
    </w:p>
    <w:p w14:paraId="58908F26" w14:textId="2C72910C" w:rsidR="00960DE6" w:rsidRPr="001922B2" w:rsidRDefault="001922B2" w:rsidP="006E609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thaiDistribute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1922B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ที่ดิน อาคาร</w:t>
      </w:r>
      <w:r w:rsidR="00552B88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 xml:space="preserve"> </w:t>
      </w:r>
      <w:r w:rsidRPr="001922B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และอุปกรณ์</w:t>
      </w:r>
    </w:p>
    <w:p w14:paraId="4B1EC27E" w14:textId="6F6D3FA5" w:rsidR="00D52C52" w:rsidRDefault="001922B2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922B2">
        <w:rPr>
          <w:rFonts w:ascii="Angsana New" w:hAnsi="Angsana New"/>
          <w:sz w:val="28"/>
          <w:szCs w:val="28"/>
          <w:cs/>
        </w:rPr>
        <w:t>ที่ดินแสดงในราคาประเมิน อาคารและอุปกรณ์แสดงในราคาประเมินหักด้วยค่าเสื่อมราคาสะสม การตีราคาใหม่ดำเนินการโดยผู้ประเมินราคาอิสระอย่างสม่ำเสมอ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วันที่ในงบแสดงฐานะการเงิน</w:t>
      </w:r>
    </w:p>
    <w:p w14:paraId="7A292D94" w14:textId="77777777" w:rsidR="00DE66E6" w:rsidRPr="00FF7793" w:rsidRDefault="00DE66E6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F7793">
        <w:rPr>
          <w:rFonts w:ascii="Angsana New" w:hAnsi="Angsana New"/>
          <w:sz w:val="28"/>
          <w:szCs w:val="28"/>
          <w:cs/>
        </w:rPr>
        <w:t>บริษัทบันทึกส่วนต่างซึ่งเกิดจากการตีราคาสินทรัพย์ดังต่อไปนี้</w:t>
      </w:r>
    </w:p>
    <w:p w14:paraId="4D2F950D" w14:textId="37BB0362" w:rsidR="001922B2" w:rsidRPr="00FF7793" w:rsidRDefault="001922B2" w:rsidP="006E6094">
      <w:pPr>
        <w:pStyle w:val="ListParagraph"/>
        <w:widowControl w:val="0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F7793">
        <w:rPr>
          <w:rFonts w:ascii="Angsana New" w:hAnsi="Angsana New"/>
          <w:sz w:val="28"/>
          <w:szCs w:val="28"/>
          <w:cs/>
        </w:rPr>
        <w:t>บริษัทบันทึกราคาตามบัญชีของสินทรัพย์ที่เพิ่มขึ้นจากการตีราคาใหม่ในบัญชี “ส่วนเกินทุนจากการตีราคาสินทรัพย์” ในส่วนของผู้ถือหุ้นในงบแสดงฐานะการเงิน อย่างไรก็ตาม หากสินทรัพย์นั้นเคยมีการตีราคาลดลงและบริษัทได้รับรู้จำนวนที่ลดลงเป็นค่าใช้จ่ายในงบกำไรขาดทุนแล้ว ส่วนที่เพิ่มจากการตีราคาใหม่นี้จะถูกรับรู้เป็นรายได้ไม่เกินจำนวนที่เคยลดลงซึ่งได้รับรู้เป็นค่าใช้จ่ายในงบกำไรขาดทุนงวดก่อนแล้ว</w:t>
      </w:r>
    </w:p>
    <w:p w14:paraId="3575F428" w14:textId="1C7D8565" w:rsidR="001922B2" w:rsidRDefault="001922B2" w:rsidP="006E6094">
      <w:pPr>
        <w:pStyle w:val="ListParagraph"/>
        <w:widowControl w:val="0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A0204">
        <w:rPr>
          <w:rFonts w:ascii="Angsana New" w:hAnsi="Angsana New"/>
          <w:spacing w:val="2"/>
          <w:sz w:val="28"/>
          <w:szCs w:val="28"/>
          <w:cs/>
        </w:rPr>
        <w:t xml:space="preserve">บริษัทรับรู้ราคาตามบัญชีของสินทรัพย์ที่ลดลงจากการตีราคาใหม่เป็นค่าใช้จ่ายในงบกำไรขาดทุน อย่างไรก็ตาม </w:t>
      </w:r>
      <w:r w:rsidRPr="001922B2">
        <w:rPr>
          <w:rFonts w:ascii="Angsana New" w:hAnsi="Angsana New"/>
          <w:sz w:val="28"/>
          <w:szCs w:val="28"/>
          <w:cs/>
        </w:rPr>
        <w:t>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</w:t>
      </w:r>
      <w:r w:rsidRPr="00552B88">
        <w:rPr>
          <w:rFonts w:ascii="Angsana New" w:hAnsi="Angsana New"/>
          <w:spacing w:val="-6"/>
          <w:sz w:val="28"/>
          <w:szCs w:val="28"/>
          <w:cs/>
        </w:rPr>
        <w:t>ในส่วนของผู้ถือหุ้น ส่วนที่ลดลงจากการตีราคาใหม่จะถูกนำไปหักออกจาก “ส่วนเกินทุนจากการตีราคาสินทรัพย์” ไม่เกิน</w:t>
      </w:r>
      <w:r w:rsidRPr="001922B2">
        <w:rPr>
          <w:rFonts w:ascii="Angsana New" w:hAnsi="Angsana New"/>
          <w:sz w:val="28"/>
          <w:szCs w:val="28"/>
          <w:cs/>
        </w:rPr>
        <w:t>จำนวนซึ่งเคยตีราคาเพิ่มขึ้นของสินทรัพย์ชนิดเดียวกัน</w:t>
      </w:r>
    </w:p>
    <w:p w14:paraId="64FF6241" w14:textId="4A2E5F9F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ส่วนเกินทุนจากการตีราคาสินทรัพย์นี้จะนำไปจ่ายเป็นเงินปันผลไม่ได้</w:t>
      </w:r>
    </w:p>
    <w:p w14:paraId="472A0C4E" w14:textId="1059475C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เมื่อมีการจำหน่ายหรือใช้ที่ดิน อาคาร</w:t>
      </w:r>
      <w:r w:rsidR="00552B88">
        <w:rPr>
          <w:rFonts w:ascii="Angsana New" w:hAnsi="Angsana New" w:hint="cs"/>
          <w:sz w:val="28"/>
          <w:szCs w:val="28"/>
          <w:cs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และอุปกรณ์ที่มีการประเมินราคา บริษัทจะตัดบัญชีส่วนเกินทุนจากการตีราคาที่ดิน อาคาร</w:t>
      </w:r>
      <w:r w:rsidR="00DA0204"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และอุปกรณ์ที่เกี่ยวข้องที่ได้บันทึกไว้จากการประเมินราคาที่ผ่านมาไปยังกำไรสะสม</w:t>
      </w:r>
    </w:p>
    <w:p w14:paraId="4C1347AC" w14:textId="1AB1749E" w:rsidR="003F5910" w:rsidRDefault="003F5910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4D390CA" w14:textId="6366627B" w:rsidR="003F5910" w:rsidRDefault="003F5910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9DD055D" w14:textId="5F23A437" w:rsidR="003F5910" w:rsidRDefault="003F5910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55FAD3D" w14:textId="72860680" w:rsidR="003F5910" w:rsidRDefault="003F5910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AB45AC2" w14:textId="77777777" w:rsidR="003F5910" w:rsidRDefault="003F5910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8810530" w14:textId="097FAA1C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D52CB">
        <w:rPr>
          <w:rFonts w:ascii="Angsana New" w:hAnsi="Angsana New"/>
          <w:i/>
          <w:iCs/>
          <w:sz w:val="28"/>
          <w:szCs w:val="28"/>
          <w:cs/>
        </w:rPr>
        <w:lastRenderedPageBreak/>
        <w:t>ค่าเสื่อมราคา</w:t>
      </w:r>
    </w:p>
    <w:p w14:paraId="4BB4FFC7" w14:textId="0E23C3D9" w:rsidR="00FD52CB" w:rsidRPr="00FD52CB" w:rsidRDefault="00145F0A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45F0A">
        <w:rPr>
          <w:rFonts w:ascii="Angsana New" w:hAnsi="Angsana New"/>
          <w:sz w:val="28"/>
          <w:szCs w:val="28"/>
          <w:cs/>
        </w:rPr>
        <w:t>บริษัทคิดค่าเสื่อมราคาอาคารและอุปกรณ์โดยวิธีเส้นตรงตามอายุการใช้งานโดยประมาณของสินทรัพย์ดังนี้</w:t>
      </w:r>
    </w:p>
    <w:tbl>
      <w:tblPr>
        <w:tblpPr w:leftFromText="180" w:rightFromText="180" w:vertAnchor="text" w:tblpX="468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7830"/>
        <w:gridCol w:w="810"/>
        <w:gridCol w:w="450"/>
      </w:tblGrid>
      <w:tr w:rsidR="00FE0675" w:rsidRPr="00186D57" w14:paraId="336A7C1E" w14:textId="77777777" w:rsidTr="00FE0675">
        <w:tc>
          <w:tcPr>
            <w:tcW w:w="7830" w:type="dxa"/>
          </w:tcPr>
          <w:p w14:paraId="707C237B" w14:textId="77777777" w:rsidR="00FE0675" w:rsidRPr="00FD52CB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810" w:type="dxa"/>
          </w:tcPr>
          <w:p w14:paraId="5024D5BC" w14:textId="5F13FBBA" w:rsidR="00FE0675" w:rsidRPr="00FD52CB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450" w:type="dxa"/>
          </w:tcPr>
          <w:p w14:paraId="7EC640D3" w14:textId="79D119B2" w:rsidR="00FE0675" w:rsidRPr="00FD52CB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FE0675" w:rsidRPr="00186D57" w14:paraId="2F266750" w14:textId="77777777" w:rsidTr="00FE0675">
        <w:tc>
          <w:tcPr>
            <w:tcW w:w="7830" w:type="dxa"/>
          </w:tcPr>
          <w:p w14:paraId="17285D2C" w14:textId="77777777" w:rsidR="00FE0675" w:rsidRPr="00FD52CB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</w:tcPr>
          <w:p w14:paraId="188B0114" w14:textId="2D3E775D" w:rsidR="00FE0675" w:rsidRPr="00FD52CB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FD52C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450" w:type="dxa"/>
          </w:tcPr>
          <w:p w14:paraId="404C4E7B" w14:textId="2BE8DCB8" w:rsidR="00FE0675" w:rsidRPr="00FD52CB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FE0675" w:rsidRPr="00186D57" w14:paraId="604C16CC" w14:textId="77777777" w:rsidTr="00FE0675">
        <w:tc>
          <w:tcPr>
            <w:tcW w:w="7830" w:type="dxa"/>
          </w:tcPr>
          <w:p w14:paraId="6F5636D0" w14:textId="460F05D7" w:rsidR="00FE0675" w:rsidRPr="00FD52CB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810" w:type="dxa"/>
          </w:tcPr>
          <w:p w14:paraId="6C45CE5C" w14:textId="34EEC12F" w:rsidR="00FE0675" w:rsidRPr="00FD52CB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50" w:type="dxa"/>
          </w:tcPr>
          <w:p w14:paraId="1A9C8FA9" w14:textId="1F684E58" w:rsidR="00FE0675" w:rsidRPr="00FD52CB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FE0675" w:rsidRPr="00186D57" w14:paraId="55AE8431" w14:textId="77777777" w:rsidTr="00FE0675">
        <w:tc>
          <w:tcPr>
            <w:tcW w:w="7830" w:type="dxa"/>
          </w:tcPr>
          <w:p w14:paraId="62137B68" w14:textId="77777777" w:rsidR="00FE0675" w:rsidRPr="00FD52CB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810" w:type="dxa"/>
          </w:tcPr>
          <w:p w14:paraId="29B7A49A" w14:textId="0BC141F3" w:rsidR="00FE0675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3, </w:t>
            </w:r>
            <w:r w:rsidRPr="00FD52C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50" w:type="dxa"/>
          </w:tcPr>
          <w:p w14:paraId="4A307CDD" w14:textId="7F925517" w:rsidR="00FE0675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FE0675" w:rsidRPr="00186D57" w14:paraId="0660642D" w14:textId="77777777" w:rsidTr="00FE0675">
        <w:tc>
          <w:tcPr>
            <w:tcW w:w="7830" w:type="dxa"/>
          </w:tcPr>
          <w:p w14:paraId="23122498" w14:textId="77777777" w:rsidR="00FE0675" w:rsidRPr="00FD52CB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10" w:type="dxa"/>
          </w:tcPr>
          <w:p w14:paraId="7929218C" w14:textId="33FE502E" w:rsidR="00FE0675" w:rsidRPr="00FD52CB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50" w:type="dxa"/>
          </w:tcPr>
          <w:p w14:paraId="5B6EDC9A" w14:textId="2BD74C5E" w:rsidR="00FE0675" w:rsidRPr="00FD52CB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</w:tbl>
    <w:p w14:paraId="7540E3AD" w14:textId="2BBA3A0C" w:rsidR="00FD52CB" w:rsidRPr="00FD52CB" w:rsidRDefault="00FD52CB" w:rsidP="006E609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D52C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สินทรัพย์ไม่มีตัวตน</w:t>
      </w:r>
    </w:p>
    <w:p w14:paraId="6A78BCD5" w14:textId="77777777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D52CB">
        <w:rPr>
          <w:rFonts w:ascii="Angsana New" w:hAnsi="Angsana New"/>
          <w:i/>
          <w:iCs/>
          <w:sz w:val="28"/>
          <w:szCs w:val="28"/>
          <w:cs/>
        </w:rPr>
        <w:t>โปรแกรมคอมพิวเตอร์และค่าตัดจำหน่าย</w:t>
      </w:r>
    </w:p>
    <w:p w14:paraId="20EECED8" w14:textId="413EB1BB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โปรแกรมคอมพิวเตอร์ที่บริษัทได้มาแสดงในราคาทุนหักค่าตัดจำหน่ายสะสมและค่าเผื่อการด้อยค่า (ถ้ามี)</w:t>
      </w:r>
    </w:p>
    <w:p w14:paraId="07FF3154" w14:textId="407888A8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 xml:space="preserve">ค่าตัดจำหน่ายโปรแกรมคอมพิวเตอร์คำนวณจากราคาทุนโดยใช้วิธีเส้นตรงเป็นเวลา </w:t>
      </w:r>
      <w:r w:rsidRPr="00FD52CB">
        <w:rPr>
          <w:rFonts w:ascii="Angsana New" w:hAnsi="Angsana New"/>
          <w:sz w:val="28"/>
          <w:szCs w:val="28"/>
        </w:rPr>
        <w:t>5</w:t>
      </w:r>
      <w:r w:rsidRPr="00FD52CB">
        <w:rPr>
          <w:rFonts w:ascii="Angsana New" w:hAnsi="Angsana New"/>
          <w:sz w:val="28"/>
          <w:szCs w:val="28"/>
          <w:cs/>
        </w:rPr>
        <w:t xml:space="preserve"> ปี</w:t>
      </w:r>
    </w:p>
    <w:p w14:paraId="1312EF87" w14:textId="77777777" w:rsidR="00F84B32" w:rsidRDefault="00F84B32" w:rsidP="00F84B3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84B3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สินทรัพย์สิทธิการใช้และหนี้สินตามสัญญาเช่า</w:t>
      </w:r>
    </w:p>
    <w:p w14:paraId="6E6A39D0" w14:textId="0D53A6F5" w:rsidR="00F84B32" w:rsidRPr="00F84B32" w:rsidRDefault="00F84B32" w:rsidP="00552B8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u w:val="single"/>
        </w:rPr>
      </w:pPr>
      <w:r w:rsidRPr="00F84B32">
        <w:rPr>
          <w:rFonts w:ascii="Angsana New" w:hAnsi="Angsana New"/>
          <w:sz w:val="28"/>
          <w:szCs w:val="28"/>
          <w:u w:val="single"/>
          <w:cs/>
        </w:rPr>
        <w:t xml:space="preserve">นโยบายที่ปฏิบัติใช้ตั้งแต่วันที่ </w:t>
      </w:r>
      <w:r w:rsidRPr="00F84B32">
        <w:rPr>
          <w:rFonts w:ascii="Angsana New" w:hAnsi="Angsana New"/>
          <w:sz w:val="28"/>
          <w:szCs w:val="28"/>
          <w:u w:val="single"/>
        </w:rPr>
        <w:t xml:space="preserve">1 </w:t>
      </w:r>
      <w:r w:rsidRPr="00F84B32">
        <w:rPr>
          <w:rFonts w:ascii="Angsana New" w:hAnsi="Angsana New"/>
          <w:sz w:val="28"/>
          <w:szCs w:val="28"/>
          <w:u w:val="single"/>
          <w:cs/>
        </w:rPr>
        <w:t xml:space="preserve">มกราคม </w:t>
      </w:r>
      <w:r w:rsidRPr="00F84B32">
        <w:rPr>
          <w:rFonts w:ascii="Angsana New" w:hAnsi="Angsana New"/>
          <w:sz w:val="28"/>
          <w:szCs w:val="28"/>
          <w:u w:val="single"/>
        </w:rPr>
        <w:t>2563</w:t>
      </w:r>
    </w:p>
    <w:p w14:paraId="179CEF6E" w14:textId="19E61557" w:rsidR="00F84B32" w:rsidRPr="00F84B32" w:rsidRDefault="00F84B32" w:rsidP="00F84B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84B32">
        <w:rPr>
          <w:rFonts w:ascii="Angsana New" w:hAnsi="Angsana New"/>
          <w:i/>
          <w:iCs/>
          <w:sz w:val="28"/>
          <w:szCs w:val="28"/>
          <w:cs/>
        </w:rPr>
        <w:t>สินทรัพย์สิทธิการใช้</w:t>
      </w:r>
    </w:p>
    <w:p w14:paraId="5B408F7C" w14:textId="587BCCD5" w:rsidR="00552B88" w:rsidRDefault="00776F6D" w:rsidP="00552B8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 xml:space="preserve">บริษัทรับรู้สินทรัพย์สิทธิการใช้จากสัญญาที่มีอายุสัญญาเช่าเท่ากับหรือมากกว่า </w:t>
      </w:r>
      <w:r w:rsidRPr="00F84B32">
        <w:rPr>
          <w:rFonts w:ascii="Angsana New" w:hAnsi="Angsana New"/>
          <w:sz w:val="28"/>
          <w:szCs w:val="28"/>
        </w:rPr>
        <w:t>12</w:t>
      </w:r>
      <w:r w:rsidRPr="00F84B32">
        <w:rPr>
          <w:rFonts w:ascii="Angsana New" w:hAnsi="Angsana New"/>
          <w:sz w:val="28"/>
          <w:szCs w:val="28"/>
          <w:cs/>
        </w:rPr>
        <w:t xml:space="preserve"> เดือน โดย ณ วันที่สัญญาเช่าเริ่มมีผล สินทรัพย์สิทธิการใช้จะถูกวัดมูลค่าด้วยราคาทุนหักค่าเสื่อมราคาสะสม และค่าเผื่อการด้อยค่าสะสม (ถ้ามี)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60C34C7" w14:textId="1E8AB17E" w:rsidR="00F84B32" w:rsidRPr="00F84B32" w:rsidRDefault="00F84B32" w:rsidP="0034506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>เมื่อบริษัทมีประมาณการต้นทุนที่จะเกิดขึ้นในการรื้อและการขนย้ายสินทรัพย์อ้างอิง</w:t>
      </w:r>
      <w:r w:rsidR="00345063">
        <w:rPr>
          <w:rFonts w:ascii="Angsana New" w:hAnsi="Angsana New"/>
          <w:sz w:val="28"/>
          <w:szCs w:val="28"/>
        </w:rPr>
        <w:t xml:space="preserve"> </w:t>
      </w:r>
      <w:r w:rsidRPr="00F84B32">
        <w:rPr>
          <w:rFonts w:ascii="Angsana New" w:hAnsi="Angsana New"/>
          <w:sz w:val="28"/>
          <w:szCs w:val="28"/>
          <w:cs/>
        </w:rPr>
        <w:t>การบูรณะสถานที่ตั้งของสินทรัพย์อ้างอิง</w:t>
      </w:r>
      <w:r w:rsidR="00345063">
        <w:rPr>
          <w:rFonts w:ascii="Angsana New" w:hAnsi="Angsana New"/>
          <w:sz w:val="28"/>
          <w:szCs w:val="28"/>
        </w:rPr>
        <w:t xml:space="preserve"> </w:t>
      </w:r>
      <w:r w:rsidRPr="00F84B32">
        <w:rPr>
          <w:rFonts w:ascii="Angsana New" w:hAnsi="Angsana New"/>
          <w:sz w:val="28"/>
          <w:szCs w:val="28"/>
          <w:cs/>
        </w:rPr>
        <w:t xml:space="preserve">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885AEA">
        <w:rPr>
          <w:rFonts w:ascii="Angsana New" w:hAnsi="Angsana New"/>
          <w:sz w:val="28"/>
          <w:szCs w:val="28"/>
        </w:rPr>
        <w:t>37</w:t>
      </w:r>
      <w:r w:rsidRPr="00F84B32">
        <w:rPr>
          <w:rFonts w:ascii="Angsana New" w:hAnsi="Angsana New"/>
          <w:sz w:val="28"/>
          <w:szCs w:val="28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</w:t>
      </w:r>
    </w:p>
    <w:p w14:paraId="0D518738" w14:textId="059DC7DA" w:rsidR="00F84B32" w:rsidRDefault="00F84B32" w:rsidP="00F84B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สะท้อนว่า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1108BC2E" w14:textId="7858FB90" w:rsidR="003F5910" w:rsidRDefault="003F5910" w:rsidP="00F84B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8B7B189" w14:textId="77777777" w:rsidR="006E0EEC" w:rsidRPr="00F84B32" w:rsidRDefault="006E0EEC" w:rsidP="00F84B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BBD296B" w14:textId="77777777" w:rsidR="00F84B32" w:rsidRPr="00F84B32" w:rsidRDefault="00F84B32" w:rsidP="00F84B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ดังต่อไปนี้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28"/>
        <w:gridCol w:w="1020"/>
        <w:gridCol w:w="510"/>
      </w:tblGrid>
      <w:tr w:rsidR="00F84B32" w:rsidRPr="00F84B32" w14:paraId="094D227D" w14:textId="77777777" w:rsidTr="0094629E">
        <w:trPr>
          <w:trHeight w:val="389"/>
        </w:trPr>
        <w:tc>
          <w:tcPr>
            <w:tcW w:w="7128" w:type="dxa"/>
          </w:tcPr>
          <w:p w14:paraId="72EA9894" w14:textId="77777777" w:rsidR="00F84B32" w:rsidRPr="00F84B32" w:rsidRDefault="00F84B32" w:rsidP="0094629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4B32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F84B32">
              <w:rPr>
                <w:rFonts w:ascii="Angsana New" w:hAnsi="Angsana New" w:hint="cs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020" w:type="dxa"/>
            <w:shd w:val="clear" w:color="auto" w:fill="auto"/>
          </w:tcPr>
          <w:p w14:paraId="2CEC5423" w14:textId="4164B413" w:rsidR="00F84B32" w:rsidRPr="006B0C9C" w:rsidRDefault="00F84B32" w:rsidP="008D6C11">
            <w:pPr>
              <w:ind w:left="-200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="Angsana New" w:hAnsi="Angsana New"/>
                <w:sz w:val="28"/>
                <w:szCs w:val="28"/>
              </w:rPr>
              <w:t>1</w:t>
            </w:r>
            <w:r w:rsidRPr="006B0C9C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="00A451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D6C1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1648BA0" w14:textId="77777777" w:rsidR="00F84B32" w:rsidRPr="00F84B32" w:rsidRDefault="00F84B32" w:rsidP="0094629E">
            <w:pPr>
              <w:ind w:left="-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4B3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F84B32" w:rsidRPr="00F84B32" w14:paraId="35F009C3" w14:textId="77777777" w:rsidTr="0094629E">
        <w:trPr>
          <w:trHeight w:val="389"/>
        </w:trPr>
        <w:tc>
          <w:tcPr>
            <w:tcW w:w="7128" w:type="dxa"/>
          </w:tcPr>
          <w:p w14:paraId="6F30D313" w14:textId="77777777" w:rsidR="00F84B32" w:rsidRPr="00F84B32" w:rsidRDefault="00F84B32" w:rsidP="0094629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B3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20" w:type="dxa"/>
          </w:tcPr>
          <w:p w14:paraId="3F1E780D" w14:textId="4382EE92" w:rsidR="00F84B32" w:rsidRPr="006B0C9C" w:rsidRDefault="008D6C11" w:rsidP="0094629E">
            <w:pPr>
              <w:ind w:left="-200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EF05B6C" w14:textId="77777777" w:rsidR="00F84B32" w:rsidRPr="00F84B32" w:rsidRDefault="00F84B32" w:rsidP="0094629E">
            <w:pPr>
              <w:ind w:left="-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4B3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3C65B53E" w14:textId="77777777" w:rsidR="00F84B32" w:rsidRDefault="00F84B32" w:rsidP="00F84B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 xml:space="preserve">บริษัทปฏิบัติตามมาตรฐานการบัญชีฉบับที่ </w:t>
      </w:r>
      <w:r w:rsidRPr="00F84B32">
        <w:rPr>
          <w:rFonts w:ascii="Angsana New" w:hAnsi="Angsana New"/>
          <w:sz w:val="28"/>
          <w:szCs w:val="28"/>
        </w:rPr>
        <w:t xml:space="preserve">36 </w:t>
      </w:r>
      <w:r w:rsidRPr="00F84B32">
        <w:rPr>
          <w:rFonts w:ascii="Angsana New" w:hAnsi="Angsana New"/>
          <w:sz w:val="28"/>
          <w:szCs w:val="28"/>
          <w:cs/>
        </w:rPr>
        <w:t>เรื่อง การด้อยค่าของสินทรัพย์ เพื่อประเมินว่าสินทรัพย์สิทธิการใช้ด้อยค่าหรือไม่ และบันทึกผลขาดทุนจากการด้อยค่าใด ๆ ที่ระบุได้ตามที่กล่าวในนโยบายเรื่อง “การด้อยค่า”</w:t>
      </w:r>
    </w:p>
    <w:p w14:paraId="7F70F04F" w14:textId="2B21BBF7" w:rsidR="00F84B32" w:rsidRPr="00F84B32" w:rsidRDefault="00F84B32" w:rsidP="00552B8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84B32">
        <w:rPr>
          <w:rFonts w:ascii="Angsana New" w:hAnsi="Angsana New"/>
          <w:i/>
          <w:iCs/>
          <w:sz w:val="28"/>
          <w:szCs w:val="28"/>
          <w:cs/>
        </w:rPr>
        <w:t>หนี้สินตามสัญญาเช่า</w:t>
      </w:r>
    </w:p>
    <w:p w14:paraId="4034D419" w14:textId="76826E82" w:rsidR="00F84B32" w:rsidRPr="00F84B32" w:rsidRDefault="00776F6D" w:rsidP="008D4E1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</w:t>
      </w:r>
      <w:r w:rsidR="00A255BE">
        <w:rPr>
          <w:rFonts w:ascii="Angsana New" w:hAnsi="Angsana New"/>
          <w:sz w:val="28"/>
          <w:szCs w:val="28"/>
        </w:rPr>
        <w:t xml:space="preserve"> </w:t>
      </w:r>
      <w:r w:rsidR="00F84B32" w:rsidRPr="00F84B32">
        <w:rPr>
          <w:rFonts w:ascii="Angsana New" w:hAnsi="Angsana New"/>
          <w:sz w:val="28"/>
          <w:szCs w:val="28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04C233C5" w14:textId="19B032E3" w:rsidR="00F84B32" w:rsidRPr="00F84B32" w:rsidRDefault="00F84B32" w:rsidP="00552B8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u w:val="single"/>
        </w:rPr>
      </w:pPr>
      <w:r w:rsidRPr="00F84B32">
        <w:rPr>
          <w:rFonts w:ascii="Angsana New" w:hAnsi="Angsana New"/>
          <w:sz w:val="28"/>
          <w:szCs w:val="28"/>
          <w:u w:val="single"/>
          <w:cs/>
        </w:rPr>
        <w:t xml:space="preserve">นโยบายที่ปฏิบัติใช้ก่อนวันที่ </w:t>
      </w:r>
      <w:r w:rsidRPr="00F84B32">
        <w:rPr>
          <w:rFonts w:ascii="Angsana New" w:hAnsi="Angsana New"/>
          <w:sz w:val="28"/>
          <w:szCs w:val="28"/>
          <w:u w:val="single"/>
        </w:rPr>
        <w:t xml:space="preserve">1 </w:t>
      </w:r>
      <w:r w:rsidRPr="00F84B32">
        <w:rPr>
          <w:rFonts w:ascii="Angsana New" w:hAnsi="Angsana New"/>
          <w:sz w:val="28"/>
          <w:szCs w:val="28"/>
          <w:u w:val="single"/>
          <w:cs/>
        </w:rPr>
        <w:t xml:space="preserve">มกราคม </w:t>
      </w:r>
      <w:r w:rsidRPr="00F84B32">
        <w:rPr>
          <w:rFonts w:ascii="Angsana New" w:hAnsi="Angsana New"/>
          <w:sz w:val="28"/>
          <w:szCs w:val="28"/>
          <w:u w:val="single"/>
        </w:rPr>
        <w:t>2563</w:t>
      </w:r>
    </w:p>
    <w:p w14:paraId="2948B28F" w14:textId="15E74891" w:rsidR="00F84B32" w:rsidRPr="00F84B32" w:rsidRDefault="00F84B32" w:rsidP="00F84B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885AEA">
        <w:rPr>
          <w:rFonts w:ascii="Angsana New" w:hAnsi="Angsana New"/>
          <w:i/>
          <w:iCs/>
          <w:sz w:val="28"/>
          <w:szCs w:val="28"/>
          <w:cs/>
        </w:rPr>
        <w:t>สัญญาเช่าดำเนินงาน</w:t>
      </w:r>
    </w:p>
    <w:p w14:paraId="64D7AD4D" w14:textId="4794541D" w:rsidR="00F84B32" w:rsidRDefault="00885AEA" w:rsidP="00552B8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85AEA">
        <w:rPr>
          <w:rFonts w:ascii="Angsana New" w:hAnsi="Angsana New"/>
          <w:sz w:val="28"/>
          <w:szCs w:val="28"/>
          <w:cs/>
        </w:rPr>
        <w:t>สัญญาเช่าสินทรัพย์ซึ่งความเสี่ยงและผลตอบแทนในกรรมสิทธิ์ของสินทรัพย์ยังตกเป็นของผู้ให้เช่าจะบันทึกบัญชีโดยถือเป็นสัญญาเช่าดำเนินงาน ค่าเช่าที่เกิดจากสัญญาเช่าดำเนินงานดังกล่าวจะบันทึกเป็นค่าใช้จ่ายในงบกำไรขาดทุนเบ็ดเสร็จโดยวิธีเส้นตรงตลอดอายุสัญญาเช่า</w:t>
      </w:r>
    </w:p>
    <w:p w14:paraId="63B7B264" w14:textId="77777777" w:rsidR="00F84B32" w:rsidRPr="00F84B32" w:rsidRDefault="00F84B32" w:rsidP="00F84B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84B32">
        <w:rPr>
          <w:rFonts w:ascii="Angsana New" w:hAnsi="Angsana New"/>
          <w:i/>
          <w:iCs/>
          <w:sz w:val="28"/>
          <w:szCs w:val="28"/>
          <w:cs/>
        </w:rPr>
        <w:t>สัญญาเช่าการเงิน</w:t>
      </w:r>
    </w:p>
    <w:p w14:paraId="41205FE1" w14:textId="1943A40F" w:rsidR="00F84B32" w:rsidRDefault="00F84B32" w:rsidP="00F84B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>สัญญาเช่าซึ่งบริษัทได้รับโอนผลตอบแทนและความเสี่ยงส่วนใหญ่ของการเป็นเจ้าของสินทรัพย์ยกเว้นกรรมสิทธิ์ทางกฎหมายถือเป็นสัญญาเช่าทางการเงิน บริษัทบันทึกสินทรัพย์ที่เช่าในมูลค่ายุติธรรม ณ วันเริ่มต้นของสัญญาเช่าหรือมูลค่าปัจจุบันของจำนวนเงินขั้นต่ำที่จะต้องจ่ายตามสัญญาเช่าแล้วแต่จำนวนใดจะต่ำกว่า ค่าเสื่อมราคาของสินทรัพย์ที่เช่าคำนวณ</w:t>
      </w:r>
      <w:r w:rsidRPr="00F84B32">
        <w:rPr>
          <w:rFonts w:ascii="Angsana New" w:hAnsi="Angsana New"/>
          <w:spacing w:val="4"/>
          <w:sz w:val="28"/>
          <w:szCs w:val="28"/>
          <w:cs/>
        </w:rPr>
        <w:t>โดยวิธีเส้นตรงตลอดอายุการใช้งานโดยประมาณของสินทรัพย์ ดอกเบี้ยหรือค่าใช้จ่ายทางการเงินคำนวณโดยใช้วิธี</w:t>
      </w:r>
      <w:r w:rsidRPr="00F84B32">
        <w:rPr>
          <w:rFonts w:ascii="Angsana New" w:hAnsi="Angsana New"/>
          <w:sz w:val="28"/>
          <w:szCs w:val="28"/>
          <w:cs/>
        </w:rPr>
        <w:t>อัตราดอกเบี้ยที่แท้จริงตลอดระยะเวลาของสัญญา ดอกเบี้ยหรือค่าใช้จ่ายทางการเงินและค่าเสื่อมราคารับรู้เป็นค่าใช้จ่ายในงบกำไรขาดทุน</w:t>
      </w:r>
    </w:p>
    <w:p w14:paraId="738ECB40" w14:textId="5ABBDC0D" w:rsidR="00FD52CB" w:rsidRPr="00FF7793" w:rsidRDefault="00FD52CB" w:rsidP="006E609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F779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การด้อยค่า</w:t>
      </w:r>
      <w:r w:rsidR="003F5910" w:rsidRPr="003F5910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ของสินทรัพย์ที่ไม่ใช่สินทรัพย์ทางการเงิน</w:t>
      </w:r>
    </w:p>
    <w:p w14:paraId="67943F14" w14:textId="1727FD37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จะพิจารณาการด้อยค่าของสินทรัพย์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 ๆ หรือมูลค่าจากการใช้ แล้วแต่จำนวนใดจะสูงกว่า) ต่ำกว่าราคาตามบัญชีของ</w:t>
      </w:r>
      <w:r w:rsidRPr="00576061">
        <w:rPr>
          <w:rFonts w:ascii="Angsana New" w:hAnsi="Angsana New"/>
          <w:spacing w:val="4"/>
          <w:sz w:val="28"/>
          <w:szCs w:val="28"/>
          <w:cs/>
        </w:rPr>
        <w:t>สินทรัพย์ดังกล่าว โดยที่การสอบทานจะพิจารณาสินทรัพย์แต่ละรายการหรือพิจารณาจากหน่วยสินทรัพย์ที่ก่อให้เกิดเงิน</w:t>
      </w:r>
      <w:r w:rsidRPr="00FD52CB">
        <w:rPr>
          <w:rFonts w:ascii="Angsana New" w:hAnsi="Angsana New"/>
          <w:sz w:val="28"/>
          <w:szCs w:val="28"/>
          <w:cs/>
        </w:rPr>
        <w:t>สดแล้วแต่กรณี</w:t>
      </w:r>
    </w:p>
    <w:p w14:paraId="7429EBE9" w14:textId="074C4E0C" w:rsidR="003F5910" w:rsidRDefault="003F5910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55AD457" w14:textId="5890C700" w:rsidR="003F5910" w:rsidRDefault="003F5910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52F2A16" w14:textId="77777777" w:rsidR="003F5910" w:rsidRDefault="003F5910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1AC0114" w14:textId="435A1E58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lastRenderedPageBreak/>
        <w:t>ในกรณีที่ราคาตามบัญชีของสินทรัพย์สูงกว่ามูลค่าที่คาดว่าจะได้รับคืน</w:t>
      </w:r>
      <w:r w:rsidR="00552B88">
        <w:rPr>
          <w:rFonts w:ascii="Angsana New" w:hAnsi="Angsana New" w:hint="cs"/>
          <w:sz w:val="28"/>
          <w:szCs w:val="28"/>
          <w:cs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</w:t>
      </w:r>
      <w:r w:rsidR="00160077">
        <w:rPr>
          <w:rFonts w:ascii="Angsana New" w:hAnsi="Angsana New"/>
          <w:sz w:val="28"/>
          <w:szCs w:val="28"/>
          <w:cs/>
        </w:rPr>
        <w:t>ึกการปรับลดมูลค่าในงบกำไรขาดทุน</w:t>
      </w:r>
      <w:r w:rsidR="00160077"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601B5D4E" w14:textId="77777777" w:rsidR="00FD52CB" w:rsidRPr="00FD52CB" w:rsidRDefault="00FD52CB" w:rsidP="006E609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D52C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สำรองเบี้ยประกันภัย</w:t>
      </w:r>
    </w:p>
    <w:p w14:paraId="2772EAEC" w14:textId="688E66DD" w:rsidR="00FD52CB" w:rsidRPr="00FD52CB" w:rsidRDefault="00552B88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สำรองเบี้ยประกันภัยประกอบด้วย</w:t>
      </w:r>
      <w:r w:rsidR="00FD52CB" w:rsidRPr="00FD52CB">
        <w:rPr>
          <w:rFonts w:ascii="Angsana New" w:hAnsi="Angsana New"/>
          <w:sz w:val="28"/>
          <w:szCs w:val="28"/>
          <w:cs/>
        </w:rPr>
        <w:t>สำรองเบี้ย</w:t>
      </w:r>
      <w:r>
        <w:rPr>
          <w:rFonts w:ascii="Angsana New" w:hAnsi="Angsana New"/>
          <w:sz w:val="28"/>
          <w:szCs w:val="28"/>
          <w:cs/>
        </w:rPr>
        <w:t>ประกันภัยที่ยังไม่ถือเป็นรายได้</w:t>
      </w:r>
      <w:r w:rsidR="00FD52CB" w:rsidRPr="00FD52CB">
        <w:rPr>
          <w:rFonts w:ascii="Angsana New" w:hAnsi="Angsana New"/>
          <w:sz w:val="28"/>
          <w:szCs w:val="28"/>
          <w:cs/>
        </w:rPr>
        <w:t>และสำรองความเสี่ยงภัยที่ยังไม่สิ้นสุด</w:t>
      </w:r>
    </w:p>
    <w:p w14:paraId="061AD8A0" w14:textId="26FBC638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บันทึกสำรองเบี้ยประกันภัยที่ยังไม่ถือเป็นรายได้ซึ่งคำนวณจากเบี้ยประกันภัยรับก่อนการเอาประกันภัยต่อตามหลักเกณฑ์ที่กำหนดโดย คปภ.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4680"/>
      </w:tblGrid>
      <w:tr w:rsidR="00FD52CB" w:rsidRPr="00160077" w14:paraId="0382D6D8" w14:textId="77777777" w:rsidTr="00A5632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A66550" w14:textId="62ECE7BD" w:rsidR="00FD52CB" w:rsidRPr="00160077" w:rsidRDefault="00FD52CB" w:rsidP="0057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 w:firstLine="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 w:type="page"/>
            </w:r>
            <w:r w:rsidRPr="0016007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การประกันอัคคีภัย ตัวเรือ รถยนต์ อุบัติเหตุส่วนบุคคล</w:t>
            </w:r>
            <w:r w:rsidR="00552B88" w:rsidRPr="0016007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th-TH"/>
              </w:rPr>
              <w:t xml:space="preserve"> </w:t>
            </w:r>
            <w:r w:rsidR="00576061" w:rsidRPr="0016007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br/>
            </w:r>
            <w:r w:rsidR="00CA5C8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th-TH"/>
              </w:rPr>
              <w:t xml:space="preserve">    </w:t>
            </w:r>
            <w:r w:rsidRPr="0016007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และ</w:t>
            </w: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ภัยเบ็ดเตล็ด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C898A13" w14:textId="59B1E8B1" w:rsidR="00FD52CB" w:rsidRPr="00160077" w:rsidRDefault="00FD52CB" w:rsidP="0005432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  วิธีเฉลี่ยราย</w:t>
            </w:r>
            <w:r w:rsidR="0005432D" w:rsidRPr="0016007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</w:t>
            </w: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(วิธีเศษหนึ่งส่วน</w:t>
            </w:r>
            <w:r w:rsidR="0005432D" w:rsidRPr="0016007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สามร้อยหกสิบห้าวัน</w:t>
            </w: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)</w:t>
            </w:r>
          </w:p>
        </w:tc>
      </w:tr>
      <w:tr w:rsidR="00FD52CB" w:rsidRPr="00160077" w14:paraId="356F3320" w14:textId="77777777" w:rsidTr="00A5632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13FE26" w14:textId="40DE1FAB" w:rsidR="00FD52CB" w:rsidRPr="00160077" w:rsidRDefault="00FD52CB" w:rsidP="0057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การประกันภัยทางทะเลและขนส่ง (เฉพาะเที่ยว) และ</w:t>
            </w:r>
            <w:r w:rsidR="00576061"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</w:r>
            <w:r w:rsidR="00CA5C8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 xml:space="preserve">   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การประกันภัย</w:t>
            </w:r>
            <w:r w:rsidR="00CA5C81"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อุบัติเหตุการเดินทาง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409C248" w14:textId="77777777" w:rsidR="00FD52CB" w:rsidRPr="00160077" w:rsidRDefault="00FD52CB" w:rsidP="00E34483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FD52CB" w:rsidRPr="00160077" w14:paraId="786E84FD" w14:textId="77777777" w:rsidTr="00A5632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B84472" w14:textId="77777777" w:rsidR="00FD52CB" w:rsidRPr="00160077" w:rsidRDefault="00FD52CB" w:rsidP="00E34483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- ที่มีระยะเวลาคุ้มครองไม่เกิน 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F26A401" w14:textId="77777777" w:rsidR="00FD52CB" w:rsidRPr="00160077" w:rsidRDefault="00FD52CB" w:rsidP="000B0863">
            <w:pPr>
              <w:tabs>
                <w:tab w:val="clear" w:pos="4451"/>
                <w:tab w:val="clear" w:pos="4678"/>
              </w:tabs>
              <w:ind w:left="72" w:right="-108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  ร้อยละ</w:t>
            </w:r>
            <w:r w:rsidRPr="00160077">
              <w:rPr>
                <w:rFonts w:asciiTheme="majorBidi" w:hAnsiTheme="majorBidi" w:cstheme="majorBidi"/>
                <w:sz w:val="28"/>
                <w:szCs w:val="28"/>
              </w:rPr>
              <w:t xml:space="preserve"> 100 </w:t>
            </w: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ของเบี้ยประกันภัยรับ ตั้งแต่วันที่กรมธรรม์</w:t>
            </w:r>
          </w:p>
        </w:tc>
      </w:tr>
      <w:tr w:rsidR="00FD52CB" w:rsidRPr="00160077" w14:paraId="0D7A0754" w14:textId="77777777" w:rsidTr="00A5632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F0DAD1" w14:textId="77777777" w:rsidR="00FD52CB" w:rsidRPr="00160077" w:rsidRDefault="00FD52CB" w:rsidP="00E34483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D0755F9" w14:textId="77777777" w:rsidR="00FD52CB" w:rsidRPr="00160077" w:rsidRDefault="00FD52CB" w:rsidP="000B0863">
            <w:pPr>
              <w:tabs>
                <w:tab w:val="clear" w:pos="4451"/>
                <w:tab w:val="clear" w:pos="4678"/>
              </w:tabs>
              <w:ind w:left="72" w:right="-108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ประกันภัยเริ่มมีผลคุ้มครอง ตลอดระยะเวลาที่บริษัทยังคง</w:t>
            </w:r>
          </w:p>
        </w:tc>
      </w:tr>
      <w:tr w:rsidR="00FD52CB" w:rsidRPr="00160077" w14:paraId="233A3957" w14:textId="77777777" w:rsidTr="00A5632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D77DB23" w14:textId="77777777" w:rsidR="00FD52CB" w:rsidRPr="00160077" w:rsidRDefault="00FD52CB" w:rsidP="00E34483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A1E9B58" w14:textId="77777777" w:rsidR="00FD52CB" w:rsidRPr="00160077" w:rsidRDefault="00FD52CB" w:rsidP="000B0863">
            <w:pPr>
              <w:tabs>
                <w:tab w:val="clear" w:pos="4451"/>
                <w:tab w:val="clear" w:pos="4678"/>
              </w:tabs>
              <w:ind w:left="72" w:right="-108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ให้ความคุ้มครองแก่ผู้เอาประกันภัย</w:t>
            </w:r>
          </w:p>
        </w:tc>
      </w:tr>
      <w:tr w:rsidR="00FD52CB" w:rsidRPr="00160077" w14:paraId="2E2DA397" w14:textId="77777777" w:rsidTr="00A5632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30C1B7" w14:textId="77777777" w:rsidR="00FD52CB" w:rsidRPr="00160077" w:rsidRDefault="00FD52CB" w:rsidP="00E34483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- ที่มีระยะเวลาคุ้มครองที่เกิน 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7846BEF" w14:textId="795ABEF6" w:rsidR="00FD52CB" w:rsidRPr="00160077" w:rsidRDefault="00FD52CB" w:rsidP="00E3448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  วิธีเฉลี่ย</w:t>
            </w:r>
            <w:r w:rsidR="0005432D" w:rsidRPr="001600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รายวัน (วิธีเศษหนึ่งส่วนสามร้อยหกสิบห้าวัน)</w:t>
            </w:r>
          </w:p>
        </w:tc>
      </w:tr>
    </w:tbl>
    <w:p w14:paraId="25AF9DF5" w14:textId="14D4C62D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สำรองความเสี่ยงภัยที่ยังไม่สิ้นสุดเป็นจำนวนเงินที่บริษัทจัดสำรองไว้เพื่อชดใช้ค่าสินไหมทดแทนและค่าใช้จ่ายที่เกี่ยวข้องที่</w:t>
      </w:r>
      <w:r w:rsidRPr="00FF7793">
        <w:rPr>
          <w:rFonts w:ascii="Angsana New" w:hAnsi="Angsana New"/>
          <w:spacing w:val="4"/>
          <w:sz w:val="28"/>
          <w:szCs w:val="28"/>
          <w:cs/>
        </w:rPr>
        <w:t>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บริษัทใช้</w:t>
      </w:r>
      <w:r w:rsidRPr="00FF7793">
        <w:rPr>
          <w:rFonts w:ascii="Angsana New" w:hAnsi="Angsana New"/>
          <w:spacing w:val="-4"/>
          <w:sz w:val="28"/>
          <w:szCs w:val="28"/>
          <w:cs/>
        </w:rPr>
        <w:t>การประมาณการที่ดีที่สุดของค่าสินไหมทดแทนที่คาดว่าจะเกิดขึ้นในระยะเวลาเอาประกันที่เหลืออยู่โดยอ้างอิงจากข้อมูลใน</w:t>
      </w:r>
      <w:r w:rsidRPr="00FD52CB">
        <w:rPr>
          <w:rFonts w:ascii="Angsana New" w:hAnsi="Angsana New"/>
          <w:sz w:val="28"/>
          <w:szCs w:val="28"/>
          <w:cs/>
        </w:rPr>
        <w:t>อดีต</w:t>
      </w:r>
    </w:p>
    <w:p w14:paraId="382EA715" w14:textId="77777777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บริษัทจะรับรู้ส่วนต่างเป็นสำรองความเสี่ยงภัยที่ยังไม่สิ้นสุดในงบการเงิน</w:t>
      </w:r>
    </w:p>
    <w:p w14:paraId="746749C6" w14:textId="77777777" w:rsidR="00FD52CB" w:rsidRPr="000B0863" w:rsidRDefault="00FD52CB" w:rsidP="006E609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6C28F652" w14:textId="4CC7C4A5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52B88">
        <w:rPr>
          <w:rFonts w:ascii="Angsana New" w:hAnsi="Angsana New"/>
          <w:spacing w:val="6"/>
          <w:sz w:val="28"/>
          <w:szCs w:val="28"/>
          <w:cs/>
        </w:rPr>
        <w:t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</w:t>
      </w:r>
      <w:r w:rsidRPr="00FD52CB">
        <w:rPr>
          <w:rFonts w:ascii="Angsana New" w:hAnsi="Angsana New"/>
          <w:sz w:val="28"/>
          <w:szCs w:val="28"/>
          <w:cs/>
        </w:rPr>
        <w:t>คำเรียกร้องค่าเสียหายจากผู้เอาประกันภั</w:t>
      </w:r>
      <w:r w:rsidR="00552B88">
        <w:rPr>
          <w:rFonts w:ascii="Angsana New" w:hAnsi="Angsana New"/>
          <w:sz w:val="28"/>
          <w:szCs w:val="28"/>
          <w:cs/>
        </w:rPr>
        <w:t>ยตามจำนวนที่ผู้เอาประกันภัยแจ้ง</w:t>
      </w:r>
      <w:r w:rsidRPr="00FD52CB">
        <w:rPr>
          <w:rFonts w:ascii="Angsana New" w:hAnsi="Angsana New"/>
          <w:sz w:val="28"/>
          <w:szCs w:val="28"/>
          <w:cs/>
        </w:rPr>
        <w:t xml:space="preserve">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26CFC2B0" w14:textId="0B6C9E20" w:rsidR="003F5910" w:rsidRDefault="003F5910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0FAF057" w14:textId="15E314B9" w:rsidR="003F5910" w:rsidRDefault="003F5910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39EABE3" w14:textId="39350386" w:rsidR="003F5910" w:rsidRDefault="003F5910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5450C5F" w14:textId="2F5961C2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lastRenderedPageBreak/>
        <w:t>บริษัทได้ตั้งสำรองเพิ่มเติมสำหรับความเสียหายที่เกิดขึ้นแล้วแต่ยังไม่ได้มีการรายงานให้บริษัททราบ (</w:t>
      </w:r>
      <w:r w:rsidRPr="00FD52CB">
        <w:rPr>
          <w:rFonts w:ascii="Angsana New" w:hAnsi="Angsana New"/>
          <w:sz w:val="28"/>
          <w:szCs w:val="28"/>
        </w:rPr>
        <w:t xml:space="preserve">Incurred but not </w:t>
      </w:r>
      <w:r w:rsidRPr="004D280E">
        <w:rPr>
          <w:rFonts w:ascii="Angsana New" w:hAnsi="Angsana New"/>
          <w:spacing w:val="8"/>
          <w:sz w:val="28"/>
          <w:szCs w:val="28"/>
        </w:rPr>
        <w:t xml:space="preserve">reported claims: IBNR) </w:t>
      </w:r>
      <w:r w:rsidRPr="004D280E">
        <w:rPr>
          <w:rFonts w:ascii="Angsana New" w:hAnsi="Angsana New"/>
          <w:spacing w:val="8"/>
          <w:sz w:val="28"/>
          <w:szCs w:val="28"/>
          <w:cs/>
        </w:rPr>
        <w:t>ซึ่งคำนวณโดยวิธีการทางคณิตศาสตร์ประกันภัย โดยคำนวณจากประมาณการที่ดีที่สุดของค่า</w:t>
      </w:r>
      <w:r w:rsidRPr="00552B88">
        <w:rPr>
          <w:rFonts w:ascii="Angsana New" w:hAnsi="Angsana New"/>
          <w:spacing w:val="6"/>
          <w:sz w:val="28"/>
          <w:szCs w:val="28"/>
          <w:cs/>
        </w:rPr>
        <w:t>สินไหมทดแทนที่คาดว่าจะจ่ายให้แ</w:t>
      </w:r>
      <w:r w:rsidR="000B0863" w:rsidRPr="00552B88">
        <w:rPr>
          <w:rFonts w:ascii="Angsana New" w:hAnsi="Angsana New"/>
          <w:spacing w:val="6"/>
          <w:sz w:val="28"/>
          <w:szCs w:val="28"/>
          <w:cs/>
        </w:rPr>
        <w:t>ก่</w:t>
      </w:r>
      <w:r w:rsidRPr="00552B88">
        <w:rPr>
          <w:rFonts w:ascii="Angsana New" w:hAnsi="Angsana New"/>
          <w:spacing w:val="6"/>
          <w:sz w:val="28"/>
          <w:szCs w:val="28"/>
          <w:cs/>
        </w:rPr>
        <w:t>ผู้เอาประกันภัยในอนาคตสำหรับความสูญเสียที</w:t>
      </w:r>
      <w:r w:rsidR="00552B88" w:rsidRPr="00552B88">
        <w:rPr>
          <w:rFonts w:ascii="Angsana New" w:hAnsi="Angsana New"/>
          <w:spacing w:val="6"/>
          <w:sz w:val="28"/>
          <w:szCs w:val="28"/>
          <w:cs/>
        </w:rPr>
        <w:t xml:space="preserve">่เกิดขึ้นแล้วก่อนหรือ ณ </w:t>
      </w:r>
      <w:r w:rsidR="00552B88" w:rsidRPr="004D280E">
        <w:rPr>
          <w:rFonts w:ascii="Angsana New" w:hAnsi="Angsana New"/>
          <w:spacing w:val="6"/>
          <w:sz w:val="28"/>
          <w:szCs w:val="28"/>
          <w:cs/>
        </w:rPr>
        <w:t>วันที่</w:t>
      </w:r>
      <w:r w:rsidRPr="004D280E">
        <w:rPr>
          <w:rFonts w:ascii="Angsana New" w:hAnsi="Angsana New"/>
          <w:spacing w:val="6"/>
          <w:sz w:val="28"/>
          <w:szCs w:val="28"/>
          <w:cs/>
        </w:rPr>
        <w:t>รอบระยะเวลารายงาน ทั้งจากรายการความสูญเสียที่บริษัทได้รับรายงานแล้วและยังไม่ได้รับรายงาน สุทธิด้วยค่า</w:t>
      </w:r>
      <w:r w:rsidRPr="004D280E">
        <w:rPr>
          <w:rFonts w:ascii="Angsana New" w:hAnsi="Angsana New"/>
          <w:sz w:val="28"/>
          <w:szCs w:val="28"/>
          <w:cs/>
        </w:rPr>
        <w:t>สินไหมทดแทนที่ได้รับรู้ไปแล้วใน</w:t>
      </w:r>
      <w:r w:rsidR="00552B88" w:rsidRPr="004D280E">
        <w:rPr>
          <w:rFonts w:ascii="Angsana New" w:hAnsi="Angsana New" w:hint="cs"/>
          <w:sz w:val="28"/>
          <w:szCs w:val="28"/>
          <w:cs/>
        </w:rPr>
        <w:t>งบการเงิน</w:t>
      </w:r>
    </w:p>
    <w:p w14:paraId="6AD1B228" w14:textId="767374E2" w:rsidR="00FD52CB" w:rsidRPr="000B0863" w:rsidRDefault="00FD52CB" w:rsidP="006E609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 w:hanging="54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3EDAD12B" w14:textId="1250C407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บันทึกประมาณการหนี้สินตามภาระหนี้สินตามกฎหมาย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0A648BEF" w14:textId="77777777" w:rsidR="00904F89" w:rsidRDefault="00904F89" w:rsidP="006E609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 w:hanging="54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904F89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ภาระผูกพันผลประโยชน์พนักงาน</w:t>
      </w:r>
    </w:p>
    <w:p w14:paraId="3E2F7856" w14:textId="67707B9F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</w:t>
      </w:r>
      <w:r w:rsidRPr="00160077">
        <w:rPr>
          <w:rFonts w:ascii="Angsana New" w:hAnsi="Angsana New"/>
          <w:spacing w:val="-4"/>
          <w:sz w:val="28"/>
          <w:szCs w:val="28"/>
          <w:cs/>
        </w:rPr>
        <w:t>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</w:t>
      </w:r>
      <w:r w:rsidRPr="00FD52CB">
        <w:rPr>
          <w:rFonts w:ascii="Angsana New" w:hAnsi="Angsana New"/>
          <w:sz w:val="28"/>
          <w:szCs w:val="28"/>
          <w:cs/>
        </w:rPr>
        <w:t>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</w:t>
      </w:r>
      <w:r w:rsidR="00380203">
        <w:rPr>
          <w:rFonts w:ascii="Angsana New" w:hAnsi="Angsana New"/>
          <w:sz w:val="28"/>
          <w:szCs w:val="28"/>
          <w:cs/>
        </w:rPr>
        <w:t>มขึ้น</w:t>
      </w:r>
      <w:r w:rsidRPr="00FD52CB">
        <w:rPr>
          <w:rFonts w:ascii="Angsana New" w:hAnsi="Angsana New"/>
          <w:sz w:val="28"/>
          <w:szCs w:val="28"/>
          <w:cs/>
        </w:rPr>
        <w:t>และวัดมูลค่าแต่ละหน่วยแยกจากกันเพื่อรวมเป็นภาระผูกพันงวดสุดท้าย ต้นทุนบริการในอดีตและกำไรหรือขาดทุนจากการลดขนาดโครงการลงรับรู้ในกำไรหรือขาดทุนทันที 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65F59F2A" w14:textId="77777777" w:rsidR="00FD52CB" w:rsidRPr="000B0863" w:rsidRDefault="00FD52CB" w:rsidP="006E609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51A82BBF" w14:textId="77777777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3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 xml:space="preserve"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</w:t>
      </w:r>
      <w:r w:rsidRPr="00380203">
        <w:rPr>
          <w:rFonts w:ascii="Angsana New" w:hAnsi="Angsana New"/>
          <w:spacing w:val="-3"/>
          <w:sz w:val="28"/>
          <w:szCs w:val="28"/>
          <w:cs/>
        </w:rPr>
        <w:t>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7E6052A6" w14:textId="23785A0B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0203">
        <w:rPr>
          <w:rFonts w:ascii="Angsana New" w:hAnsi="Angsana New"/>
          <w:sz w:val="28"/>
          <w:szCs w:val="28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การเปลี่ยนแปลง</w:t>
      </w:r>
      <w:r w:rsidRPr="00380203">
        <w:rPr>
          <w:rFonts w:ascii="Angsana New" w:hAnsi="Angsana New"/>
          <w:spacing w:val="-4"/>
          <w:sz w:val="28"/>
          <w:szCs w:val="28"/>
          <w:cs/>
        </w:rPr>
        <w:t>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งวดบัญชีนั้น</w:t>
      </w:r>
      <w:r w:rsidRPr="00FD52CB">
        <w:rPr>
          <w:rFonts w:ascii="Angsana New" w:hAnsi="Angsana New"/>
          <w:sz w:val="28"/>
          <w:szCs w:val="28"/>
          <w:cs/>
        </w:rPr>
        <w:t>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5B231EF4" w14:textId="6D675100" w:rsidR="003F5910" w:rsidRDefault="003F5910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F9B6F74" w14:textId="77777777" w:rsidR="003F5910" w:rsidRPr="00FD52CB" w:rsidRDefault="003F5910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98123AB" w14:textId="23F00A51" w:rsidR="00FD52CB" w:rsidRPr="000B0863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0B0863">
        <w:rPr>
          <w:rFonts w:ascii="Angsana New" w:hAnsi="Angsana New"/>
          <w:i/>
          <w:iCs/>
          <w:sz w:val="28"/>
          <w:szCs w:val="28"/>
          <w:cs/>
        </w:rPr>
        <w:lastRenderedPageBreak/>
        <w:t>การใช้วิจารณญาณ</w:t>
      </w:r>
    </w:p>
    <w:p w14:paraId="24AB6997" w14:textId="77777777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B16ED">
        <w:rPr>
          <w:rFonts w:ascii="Angsana New" w:hAnsi="Angsana New"/>
          <w:spacing w:val="6"/>
          <w:sz w:val="28"/>
          <w:szCs w:val="28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</w:t>
      </w:r>
      <w:r w:rsidRPr="00FD52CB">
        <w:rPr>
          <w:rFonts w:ascii="Angsana New" w:hAnsi="Angsana New"/>
          <w:sz w:val="28"/>
          <w:szCs w:val="28"/>
          <w:cs/>
        </w:rPr>
        <w:t xml:space="preserve">การเงิน ประกอบด้วย </w:t>
      </w:r>
    </w:p>
    <w:p w14:paraId="5EFE85FE" w14:textId="19E7CC04" w:rsidR="00FD52CB" w:rsidRPr="000B0863" w:rsidRDefault="00FD52CB" w:rsidP="006E6094">
      <w:pPr>
        <w:pStyle w:val="ListParagraph"/>
        <w:widowControl w:val="0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การจัดประเภท</w:t>
      </w:r>
      <w:r w:rsidR="00160077">
        <w:rPr>
          <w:rFonts w:ascii="Angsana New" w:hAnsi="Angsana New" w:hint="cs"/>
          <w:sz w:val="28"/>
          <w:szCs w:val="28"/>
          <w:cs/>
        </w:rPr>
        <w:t>สินทรัพย์ทางการเงิน</w:t>
      </w:r>
      <w:r w:rsidRPr="000B0863">
        <w:rPr>
          <w:rFonts w:ascii="Angsana New" w:hAnsi="Angsana New"/>
          <w:sz w:val="28"/>
          <w:szCs w:val="28"/>
          <w:cs/>
        </w:rPr>
        <w:t xml:space="preserve"> </w:t>
      </w:r>
    </w:p>
    <w:p w14:paraId="65674DB1" w14:textId="2CB4175E" w:rsidR="00FD52CB" w:rsidRPr="00FD52CB" w:rsidRDefault="00FD52CB" w:rsidP="006E6094">
      <w:pPr>
        <w:pStyle w:val="ListParagraph"/>
        <w:widowControl w:val="0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การแสดงมูลค่าที่ดิน อาคาร และอุปกรณ์</w:t>
      </w:r>
    </w:p>
    <w:p w14:paraId="2A5FF488" w14:textId="77777777" w:rsidR="00FD52CB" w:rsidRPr="000B0863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0B0863">
        <w:rPr>
          <w:rFonts w:ascii="Angsana New" w:hAnsi="Angsana New"/>
          <w:i/>
          <w:iCs/>
          <w:sz w:val="28"/>
          <w:szCs w:val="28"/>
          <w:cs/>
        </w:rPr>
        <w:t>ข้อสมมติฐานและความไม่แน่นอนของการประมาณการ</w:t>
      </w:r>
    </w:p>
    <w:p w14:paraId="0854DFE3" w14:textId="77777777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3B1DCBA6" w14:textId="362BA2AF" w:rsidR="00FD52CB" w:rsidRPr="000B0863" w:rsidRDefault="00FD52CB" w:rsidP="006E6094">
      <w:pPr>
        <w:pStyle w:val="ListParagraph"/>
        <w:widowControl w:val="0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การด้อยค่าของเบี้ยประกันภัยค้างรับ</w:t>
      </w:r>
    </w:p>
    <w:p w14:paraId="011A8463" w14:textId="5D12AF28" w:rsidR="00FD52CB" w:rsidRPr="000B0863" w:rsidRDefault="00FD52CB" w:rsidP="006E6094">
      <w:pPr>
        <w:pStyle w:val="ListParagraph"/>
        <w:widowControl w:val="0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การแสดงมูลค่าของเครื่องมือทางการเงิน</w:t>
      </w:r>
    </w:p>
    <w:p w14:paraId="71557EB6" w14:textId="79EBE020" w:rsidR="00FD52CB" w:rsidRPr="000B0863" w:rsidRDefault="00FD52CB" w:rsidP="006E6094">
      <w:pPr>
        <w:pStyle w:val="ListParagraph"/>
        <w:widowControl w:val="0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การแสดงมูลค่าของที่ดิน อาคารและอุปกรณ์</w:t>
      </w:r>
    </w:p>
    <w:p w14:paraId="0E8C8B5B" w14:textId="5300E68F" w:rsidR="00FD52CB" w:rsidRPr="000B0863" w:rsidRDefault="00FD52CB" w:rsidP="006E6094">
      <w:pPr>
        <w:pStyle w:val="ListParagraph"/>
        <w:widowControl w:val="0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ภาษีเงินได้ของงวดปัจจุบันและภาษีเงินได้รอการตัดบัญชี</w:t>
      </w:r>
    </w:p>
    <w:p w14:paraId="40CAD649" w14:textId="12CAA061" w:rsidR="00FD52CB" w:rsidRPr="000B0863" w:rsidRDefault="00FD52CB" w:rsidP="006E6094">
      <w:pPr>
        <w:pStyle w:val="ListParagraph"/>
        <w:widowControl w:val="0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การใช้ประโยชน์ของขาดทุนทางภาษี</w:t>
      </w:r>
    </w:p>
    <w:p w14:paraId="408B7926" w14:textId="2E936223" w:rsidR="00FD52CB" w:rsidRPr="000B0863" w:rsidRDefault="00FD52CB" w:rsidP="006E6094">
      <w:pPr>
        <w:pStyle w:val="ListParagraph"/>
        <w:widowControl w:val="0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</w:t>
      </w:r>
    </w:p>
    <w:p w14:paraId="41B37D59" w14:textId="57EFFD34" w:rsidR="00FD52CB" w:rsidRPr="000B0863" w:rsidRDefault="00FD52CB" w:rsidP="006E6094">
      <w:pPr>
        <w:pStyle w:val="ListParagraph"/>
        <w:widowControl w:val="0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การวัดมูลค่า</w:t>
      </w:r>
      <w:r w:rsidR="00380203">
        <w:rPr>
          <w:rFonts w:ascii="Angsana New" w:hAnsi="Angsana New" w:hint="cs"/>
          <w:sz w:val="28"/>
          <w:szCs w:val="28"/>
          <w:cs/>
        </w:rPr>
        <w:t>ภาระผูกพันผลประโยชน์พนักงาน</w:t>
      </w:r>
    </w:p>
    <w:p w14:paraId="1DDC914E" w14:textId="24C483A9" w:rsidR="00FD52CB" w:rsidRPr="000B0863" w:rsidRDefault="00FD52CB" w:rsidP="006E6094">
      <w:pPr>
        <w:pStyle w:val="ListParagraph"/>
        <w:widowControl w:val="0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ข้อสมมติฐานสำหรับการประมาณการในการคิดลดกระแสเงินสดในอนาคต</w:t>
      </w:r>
    </w:p>
    <w:p w14:paraId="380E6E99" w14:textId="5557D784" w:rsidR="00F24572" w:rsidRDefault="00FD52CB" w:rsidP="006E6094">
      <w:pPr>
        <w:pStyle w:val="ListParagraph"/>
        <w:widowControl w:val="0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94" w:hanging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ประมาณการหนี้สินและหนี้สินที่อาจเกิดขึ้น</w:t>
      </w:r>
    </w:p>
    <w:p w14:paraId="381DB42B" w14:textId="77777777" w:rsidR="00FD52CB" w:rsidRPr="000B0863" w:rsidRDefault="00FD52CB" w:rsidP="006E609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การจัดประเภทสัญญาประกันภัย</w:t>
      </w:r>
    </w:p>
    <w:p w14:paraId="1908A191" w14:textId="42BE4FD4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 ในการพิจารณาว่ามีการรับความเสี่ยงด้านการรับ</w:t>
      </w:r>
      <w:r w:rsidRPr="00380203">
        <w:rPr>
          <w:rFonts w:ascii="Angsana New" w:hAnsi="Angsana New"/>
          <w:spacing w:val="2"/>
          <w:sz w:val="28"/>
          <w:szCs w:val="28"/>
          <w:cs/>
        </w:rPr>
        <w:t>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</w:t>
      </w:r>
      <w:r w:rsidRPr="00FD52CB">
        <w:rPr>
          <w:rFonts w:ascii="Angsana New" w:hAnsi="Angsana New"/>
          <w:sz w:val="28"/>
          <w:szCs w:val="28"/>
          <w:cs/>
        </w:rPr>
        <w:t>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</w:t>
      </w:r>
      <w:r w:rsidRPr="00380203">
        <w:rPr>
          <w:rFonts w:ascii="Angsana New" w:hAnsi="Angsana New"/>
          <w:spacing w:val="-4"/>
          <w:sz w:val="28"/>
          <w:szCs w:val="28"/>
          <w:cs/>
        </w:rPr>
        <w:t>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</w:t>
      </w:r>
      <w:r w:rsidRPr="00FD52CB">
        <w:rPr>
          <w:rFonts w:ascii="Angsana New" w:hAnsi="Angsana New"/>
          <w:sz w:val="28"/>
          <w:szCs w:val="28"/>
          <w:cs/>
        </w:rPr>
        <w:t xml:space="preserve"> หรือราคา</w:t>
      </w:r>
    </w:p>
    <w:p w14:paraId="38DF6517" w14:textId="77777777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0203">
        <w:rPr>
          <w:rFonts w:ascii="Angsana New" w:hAnsi="Angsana New"/>
          <w:spacing w:val="-4"/>
          <w:sz w:val="28"/>
          <w:szCs w:val="28"/>
          <w:cs/>
        </w:rPr>
        <w:t>บริษัทจัดประเภทของสัญญาโดยประเมินความสำคัญของความเสี่ยงด้านการรับประกันภัยเป็นรายสัญญา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</w:t>
      </w:r>
      <w:r w:rsidRPr="00FD52CB">
        <w:rPr>
          <w:rFonts w:ascii="Angsana New" w:hAnsi="Angsana New"/>
          <w:sz w:val="28"/>
          <w:szCs w:val="28"/>
          <w:cs/>
        </w:rPr>
        <w:t xml:space="preserve">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70B72862" w14:textId="77777777" w:rsidR="009B6B62" w:rsidRDefault="009B6B62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A87411D" w14:textId="007A1D49" w:rsidR="00FD52CB" w:rsidRPr="000B0863" w:rsidRDefault="00FD52CB" w:rsidP="006E609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lastRenderedPageBreak/>
        <w:t>การรับรู้รายได้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60"/>
        <w:gridCol w:w="6660"/>
      </w:tblGrid>
      <w:tr w:rsidR="000B0863" w:rsidRPr="000B0863" w14:paraId="0F2CD994" w14:textId="77777777" w:rsidTr="00380203">
        <w:tc>
          <w:tcPr>
            <w:tcW w:w="2430" w:type="dxa"/>
          </w:tcPr>
          <w:p w14:paraId="034D2538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360" w:type="dxa"/>
          </w:tcPr>
          <w:p w14:paraId="41998F1D" w14:textId="77777777" w:rsidR="000B0863" w:rsidRPr="000B0863" w:rsidRDefault="000B0863" w:rsidP="00E34483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3B14271A" w14:textId="25F3D884" w:rsidR="000B0863" w:rsidRPr="00380203" w:rsidRDefault="000B0863" w:rsidP="00380203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80203">
              <w:rPr>
                <w:rFonts w:asciiTheme="majorBidi" w:hAnsiTheme="majorBidi" w:cstheme="majorBidi"/>
                <w:b w:val="0"/>
                <w:bCs w:val="0"/>
                <w:spacing w:val="2"/>
                <w:sz w:val="28"/>
                <w:szCs w:val="28"/>
                <w:cs/>
              </w:rPr>
              <w:t>เบี้ยประกันภัยรับประกอบด้วยเบี้ยประกันภัยรับโดยตรงจากผู้เอาประกันภัย และ</w:t>
            </w:r>
            <w:r w:rsidRPr="00380203">
              <w:rPr>
                <w:rFonts w:asciiTheme="majorBidi" w:hAnsiTheme="majorBidi" w:cstheme="majorBidi"/>
                <w:b w:val="0"/>
                <w:bCs w:val="0"/>
                <w:spacing w:val="4"/>
                <w:sz w:val="28"/>
                <w:szCs w:val="28"/>
                <w:cs/>
              </w:rPr>
              <w:t>เบี้ย</w:t>
            </w:r>
            <w:r w:rsidRPr="00380203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  <w:t>ประกันภัยต่อรับ หักด้วยมูลค่าของกรมธรรม์ที่ยกเลิกและการส่งคืนเบี้ยประกันภัย</w:t>
            </w:r>
            <w:r w:rsidRPr="0038020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และปรับปรุงด้วยสำรองเบี้ยประกันภัยที่ยังไม่ถือเป็นรายได้</w:t>
            </w:r>
          </w:p>
        </w:tc>
      </w:tr>
      <w:tr w:rsidR="000B0863" w:rsidRPr="000B0863" w14:paraId="15C75803" w14:textId="77777777" w:rsidTr="00380203">
        <w:trPr>
          <w:trHeight w:hRule="exact" w:val="144"/>
        </w:trPr>
        <w:tc>
          <w:tcPr>
            <w:tcW w:w="2430" w:type="dxa"/>
          </w:tcPr>
          <w:p w14:paraId="46A3C108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13312793" w14:textId="77777777" w:rsidR="000B0863" w:rsidRPr="000B0863" w:rsidRDefault="000B0863" w:rsidP="00E34483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5FC7F9CF" w14:textId="77777777" w:rsidR="000B0863" w:rsidRPr="000B0863" w:rsidRDefault="000B0863" w:rsidP="00380203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B0863" w:rsidRPr="000B0863" w14:paraId="0E93F44F" w14:textId="77777777" w:rsidTr="00380203">
        <w:tc>
          <w:tcPr>
            <w:tcW w:w="2430" w:type="dxa"/>
          </w:tcPr>
          <w:p w14:paraId="16C61992" w14:textId="77777777" w:rsidR="00380203" w:rsidRDefault="000B0863" w:rsidP="000B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เบี้ยประกันภัยรับโดยตรงจาก</w:t>
            </w:r>
          </w:p>
          <w:p w14:paraId="526AD6EE" w14:textId="489E63F5" w:rsidR="000B0863" w:rsidRPr="000B0863" w:rsidRDefault="00380203" w:rsidP="000B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0B0863"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ผู้เอาประกันภัย</w:t>
            </w:r>
          </w:p>
        </w:tc>
        <w:tc>
          <w:tcPr>
            <w:tcW w:w="360" w:type="dxa"/>
          </w:tcPr>
          <w:p w14:paraId="67C44A8A" w14:textId="77777777" w:rsidR="000B0863" w:rsidRPr="000B0863" w:rsidRDefault="000B0863" w:rsidP="00E34483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706C876B" w14:textId="77777777" w:rsidR="000B0863" w:rsidRPr="000B0863" w:rsidRDefault="000B0863" w:rsidP="00380203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ปีจะบันทึก</w:t>
            </w:r>
            <w:r w:rsidRPr="00380203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  <w:t>รายได้เป็นรายการรับล่วงหน้า โดยทยอยรับรู้เป็นรายได้ตามอายุการให้ความคุ้มครอง</w:t>
            </w:r>
          </w:p>
        </w:tc>
      </w:tr>
      <w:tr w:rsidR="000B0863" w:rsidRPr="000B0863" w14:paraId="7813F2F4" w14:textId="77777777" w:rsidTr="00380203">
        <w:trPr>
          <w:trHeight w:hRule="exact" w:val="144"/>
        </w:trPr>
        <w:tc>
          <w:tcPr>
            <w:tcW w:w="2430" w:type="dxa"/>
          </w:tcPr>
          <w:p w14:paraId="5D10257B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4F7AD505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364B0BE4" w14:textId="77777777" w:rsidR="000B0863" w:rsidRPr="000B0863" w:rsidRDefault="000B0863" w:rsidP="00380203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B0863" w:rsidRPr="000B0863" w14:paraId="312FE8E9" w14:textId="77777777" w:rsidTr="00380203">
        <w:tc>
          <w:tcPr>
            <w:tcW w:w="2430" w:type="dxa"/>
          </w:tcPr>
          <w:p w14:paraId="305C85A2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360" w:type="dxa"/>
          </w:tcPr>
          <w:p w14:paraId="687F6F97" w14:textId="77777777" w:rsidR="000B0863" w:rsidRPr="000B0863" w:rsidRDefault="000B0863" w:rsidP="00E34483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7BE8E897" w14:textId="18EAB23F" w:rsidR="000B0863" w:rsidRPr="00D33367" w:rsidRDefault="000B0863" w:rsidP="00380203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</w:pPr>
            <w:r w:rsidRPr="00D33367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เบี้ยประกันภัยต่อถือเป็นรายได้เมื่อบริษัทได้รับใบคำขอเอาประกันภัยต่อหรือใบแจ้ง</w:t>
            </w:r>
            <w:r w:rsidR="00D33367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  <w:br/>
            </w:r>
            <w:r w:rsidRPr="00D33367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การประกันภัยต่อจากบริษัทผู้เอาประกันภัยต่อ</w:t>
            </w:r>
          </w:p>
        </w:tc>
      </w:tr>
      <w:tr w:rsidR="000B0863" w:rsidRPr="000B0863" w14:paraId="16A13E69" w14:textId="77777777" w:rsidTr="00380203">
        <w:trPr>
          <w:trHeight w:hRule="exact" w:val="144"/>
        </w:trPr>
        <w:tc>
          <w:tcPr>
            <w:tcW w:w="2430" w:type="dxa"/>
          </w:tcPr>
          <w:p w14:paraId="1606F675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2429A8BE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6D3B4A60" w14:textId="77777777" w:rsidR="000B0863" w:rsidRPr="000B0863" w:rsidRDefault="000B0863" w:rsidP="00380203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B0863" w:rsidRPr="000B0863" w14:paraId="41F68097" w14:textId="77777777" w:rsidTr="00380203">
        <w:tc>
          <w:tcPr>
            <w:tcW w:w="2430" w:type="dxa"/>
          </w:tcPr>
          <w:p w14:paraId="42E40D99" w14:textId="77777777" w:rsidR="000B0863" w:rsidRPr="000B0863" w:rsidRDefault="000B0863" w:rsidP="00FF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360" w:type="dxa"/>
          </w:tcPr>
          <w:p w14:paraId="41EA7D0D" w14:textId="77777777" w:rsidR="000B0863" w:rsidRPr="000B0863" w:rsidRDefault="000B0863" w:rsidP="00E34483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5BCC26B9" w14:textId="77777777" w:rsidR="000B0863" w:rsidRPr="000B0863" w:rsidRDefault="000B0863" w:rsidP="00380203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รายได้ค่าจ้างและค่าบำเหน็จจากการเอาประกันภัยต่อรับรู้เป็นรายได้ในงวดที่ทำสัญญาประกันภัยต่อ</w:t>
            </w:r>
          </w:p>
        </w:tc>
      </w:tr>
      <w:tr w:rsidR="000B0863" w:rsidRPr="000B0863" w14:paraId="49878BD7" w14:textId="77777777" w:rsidTr="00380203">
        <w:trPr>
          <w:trHeight w:hRule="exact" w:val="144"/>
        </w:trPr>
        <w:tc>
          <w:tcPr>
            <w:tcW w:w="2430" w:type="dxa"/>
          </w:tcPr>
          <w:p w14:paraId="28B00496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3ACBF45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15326634" w14:textId="77777777" w:rsidR="000B0863" w:rsidRPr="000B0863" w:rsidRDefault="000B0863" w:rsidP="00380203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B0863" w:rsidRPr="000B0863" w14:paraId="0DD7959A" w14:textId="77777777" w:rsidTr="00380203">
        <w:tc>
          <w:tcPr>
            <w:tcW w:w="2430" w:type="dxa"/>
          </w:tcPr>
          <w:p w14:paraId="700CA4B9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360" w:type="dxa"/>
          </w:tcPr>
          <w:p w14:paraId="30184372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2DE0382B" w14:textId="77777777" w:rsidR="000B0863" w:rsidRPr="000B0863" w:rsidRDefault="000B0863" w:rsidP="00380203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ดอกเบี้ยรับรับรู้เป็นรายได้ตามเกณฑ์สัดส่วนของเวลาโดยคำนึงถึงอัตราผลตอบแทนที่แท้จริงของสินทรัพย์</w:t>
            </w:r>
          </w:p>
        </w:tc>
      </w:tr>
      <w:tr w:rsidR="000B0863" w:rsidRPr="000B0863" w14:paraId="1FA998D9" w14:textId="77777777" w:rsidTr="00380203">
        <w:trPr>
          <w:trHeight w:hRule="exact" w:val="144"/>
        </w:trPr>
        <w:tc>
          <w:tcPr>
            <w:tcW w:w="2430" w:type="dxa"/>
          </w:tcPr>
          <w:p w14:paraId="2292EF77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79F97CBF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7333A764" w14:textId="77777777" w:rsidR="000B0863" w:rsidRPr="000B0863" w:rsidRDefault="000B0863" w:rsidP="00380203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B0863" w:rsidRPr="000B0863" w14:paraId="2165389C" w14:textId="77777777" w:rsidTr="00380203">
        <w:tc>
          <w:tcPr>
            <w:tcW w:w="2430" w:type="dxa"/>
          </w:tcPr>
          <w:p w14:paraId="48597780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360" w:type="dxa"/>
          </w:tcPr>
          <w:p w14:paraId="2B4A4BF5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5C50C367" w14:textId="77777777" w:rsidR="000B0863" w:rsidRPr="000B0863" w:rsidRDefault="000B0863" w:rsidP="00380203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เงินปันผลรับถือเป็นรายได้ เมื่อมีสิทธิในการรับเงินปันผล</w:t>
            </w:r>
          </w:p>
        </w:tc>
      </w:tr>
      <w:tr w:rsidR="000B0863" w:rsidRPr="000B0863" w14:paraId="574F9D81" w14:textId="77777777" w:rsidTr="00380203">
        <w:trPr>
          <w:trHeight w:hRule="exact" w:val="144"/>
        </w:trPr>
        <w:tc>
          <w:tcPr>
            <w:tcW w:w="2430" w:type="dxa"/>
          </w:tcPr>
          <w:p w14:paraId="43398B9E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11AE092A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5CA23EC9" w14:textId="77777777" w:rsidR="000B0863" w:rsidRPr="000B0863" w:rsidRDefault="000B0863" w:rsidP="00380203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B0863" w:rsidRPr="000B0863" w14:paraId="64BD7A39" w14:textId="77777777" w:rsidTr="00380203">
        <w:tc>
          <w:tcPr>
            <w:tcW w:w="2430" w:type="dxa"/>
          </w:tcPr>
          <w:p w14:paraId="6179C928" w14:textId="77777777" w:rsidR="0038020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B086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0B086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</w:t>
            </w:r>
          </w:p>
          <w:p w14:paraId="245A3AB4" w14:textId="1826FD98" w:rsidR="000B0863" w:rsidRPr="000B0863" w:rsidRDefault="0038020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0B0863"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360" w:type="dxa"/>
          </w:tcPr>
          <w:p w14:paraId="348AC0E4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4A16B8D4" w14:textId="77777777" w:rsidR="000B0863" w:rsidRPr="000B0863" w:rsidRDefault="000B0863" w:rsidP="00380203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กำไร 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ขาดทุน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) 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จากการขายหลักทรัพย์รับรู้เป็นรายได้หรือค่าใช้จ่าย ณ วันที่เกิดรายการ</w:t>
            </w:r>
          </w:p>
        </w:tc>
      </w:tr>
      <w:tr w:rsidR="000B0863" w:rsidRPr="000B0863" w14:paraId="14FA5019" w14:textId="77777777" w:rsidTr="00380203">
        <w:trPr>
          <w:trHeight w:hRule="exact" w:val="144"/>
        </w:trPr>
        <w:tc>
          <w:tcPr>
            <w:tcW w:w="2430" w:type="dxa"/>
          </w:tcPr>
          <w:p w14:paraId="5406DB69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261C2AE8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21A6BF01" w14:textId="77777777" w:rsidR="000B0863" w:rsidRPr="000B0863" w:rsidRDefault="000B0863" w:rsidP="00380203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B0863" w:rsidRPr="000B0863" w14:paraId="44F2B10F" w14:textId="77777777" w:rsidTr="00380203">
        <w:tc>
          <w:tcPr>
            <w:tcW w:w="2430" w:type="dxa"/>
          </w:tcPr>
          <w:p w14:paraId="61DF948A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360" w:type="dxa"/>
          </w:tcPr>
          <w:p w14:paraId="59525A95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4769E7E9" w14:textId="77777777" w:rsidR="000B0863" w:rsidRPr="000B0863" w:rsidRDefault="000B0863" w:rsidP="00380203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รายได้อื่นบันทึกตามเกณฑ์คงค้าง</w:t>
            </w:r>
          </w:p>
        </w:tc>
      </w:tr>
    </w:tbl>
    <w:p w14:paraId="0EC27D45" w14:textId="77777777" w:rsidR="00FD52CB" w:rsidRPr="000B0863" w:rsidRDefault="00FD52CB" w:rsidP="006E609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การรับรู้ค่าใช้จ่าย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60"/>
        <w:gridCol w:w="6660"/>
      </w:tblGrid>
      <w:tr w:rsidR="00015CAB" w:rsidRPr="00015CAB" w14:paraId="397BF5E3" w14:textId="77777777" w:rsidTr="00595F05">
        <w:tc>
          <w:tcPr>
            <w:tcW w:w="2430" w:type="dxa"/>
          </w:tcPr>
          <w:p w14:paraId="50BC490E" w14:textId="77777777" w:rsidR="00015CAB" w:rsidRPr="00015CAB" w:rsidRDefault="00015CAB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เบี้ยประกันภัยต่อจ่าย</w:t>
            </w:r>
          </w:p>
        </w:tc>
        <w:tc>
          <w:tcPr>
            <w:tcW w:w="360" w:type="dxa"/>
          </w:tcPr>
          <w:p w14:paraId="624B87BC" w14:textId="77777777" w:rsidR="00015CAB" w:rsidRPr="00015CAB" w:rsidRDefault="00015CAB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06A3157C" w14:textId="77777777" w:rsidR="00015CAB" w:rsidRPr="00595F05" w:rsidRDefault="00015CAB" w:rsidP="00595F05">
            <w:pPr>
              <w:pStyle w:val="Heading7"/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95F05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  <w:t>เบี้ยประกันภัยต่อจ่ายจากการเอาประกันภัยต่อรับรู้เป็นค่าใช้จ่ายเมื่อได้โอนความเสี่ยง</w:t>
            </w: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จากการประกันภัยให้บริษัทรับประกันภัยต่อแล้ว</w:t>
            </w:r>
          </w:p>
        </w:tc>
      </w:tr>
      <w:tr w:rsidR="00015CAB" w:rsidRPr="00015CAB" w14:paraId="32DDAEFB" w14:textId="77777777" w:rsidTr="00595F05">
        <w:trPr>
          <w:trHeight w:hRule="exact" w:val="144"/>
        </w:trPr>
        <w:tc>
          <w:tcPr>
            <w:tcW w:w="2430" w:type="dxa"/>
          </w:tcPr>
          <w:p w14:paraId="6394D603" w14:textId="77777777" w:rsidR="00015CAB" w:rsidRPr="00015CAB" w:rsidRDefault="00015CAB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FE3150B" w14:textId="77777777" w:rsidR="00015CAB" w:rsidRPr="00015CAB" w:rsidRDefault="00015CAB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25AB2CAD" w14:textId="77777777" w:rsidR="00015CAB" w:rsidRPr="00015CAB" w:rsidRDefault="00015CAB" w:rsidP="00595F05">
            <w:pPr>
              <w:pStyle w:val="Heading7"/>
              <w:spacing w:line="240" w:lineRule="atLeast"/>
              <w:ind w:right="252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15CAB" w:rsidRPr="00015CAB" w14:paraId="3F7D8E15" w14:textId="77777777" w:rsidTr="00595F05">
        <w:trPr>
          <w:trHeight w:val="234"/>
        </w:trPr>
        <w:tc>
          <w:tcPr>
            <w:tcW w:w="2430" w:type="dxa"/>
          </w:tcPr>
          <w:p w14:paraId="7D8EAD9E" w14:textId="4FEB3D6E" w:rsidR="00015CAB" w:rsidRPr="00595F05" w:rsidRDefault="00015CAB" w:rsidP="003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95F0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ค่าใช้จ่ายค่าจ้างและค่าบำเหน็จ</w:t>
            </w:r>
          </w:p>
        </w:tc>
        <w:tc>
          <w:tcPr>
            <w:tcW w:w="360" w:type="dxa"/>
          </w:tcPr>
          <w:p w14:paraId="65A78FD1" w14:textId="77777777" w:rsidR="00015CAB" w:rsidRPr="00015CAB" w:rsidRDefault="00015CAB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684523DC" w14:textId="1A23137A" w:rsidR="00FB7D9F" w:rsidRPr="00FB7D9F" w:rsidRDefault="00015CAB" w:rsidP="00776F6D">
            <w:pPr>
              <w:pStyle w:val="Heading7"/>
              <w:spacing w:line="240" w:lineRule="atLeast"/>
              <w:ind w:right="252"/>
              <w:jc w:val="thaiDistribute"/>
              <w:rPr>
                <w:cs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ค่าจ้างและค่าบำเหน็จถือเป็นค่าใช้จ่ายทันทีในงวดบัญชีที่เกิดรายการ</w:t>
            </w:r>
          </w:p>
        </w:tc>
      </w:tr>
      <w:tr w:rsidR="00015CAB" w:rsidRPr="00015CAB" w14:paraId="10532619" w14:textId="77777777" w:rsidTr="00595F05">
        <w:trPr>
          <w:trHeight w:hRule="exact" w:val="144"/>
        </w:trPr>
        <w:tc>
          <w:tcPr>
            <w:tcW w:w="2430" w:type="dxa"/>
          </w:tcPr>
          <w:p w14:paraId="2ADB5F93" w14:textId="77777777" w:rsidR="00015CAB" w:rsidRDefault="00015CAB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EE1343" w14:textId="77777777" w:rsidR="0055058E" w:rsidRDefault="0055058E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C08954" w14:textId="77777777" w:rsidR="00380203" w:rsidRPr="00015CAB" w:rsidRDefault="0038020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4B614337" w14:textId="77777777" w:rsidR="00015CAB" w:rsidRPr="00015CAB" w:rsidRDefault="00015CAB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6D5C7DCD" w14:textId="77777777" w:rsidR="00015CAB" w:rsidRPr="00015CAB" w:rsidRDefault="00015CAB" w:rsidP="00595F05">
            <w:pPr>
              <w:pStyle w:val="Heading7"/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55058E" w:rsidRPr="00015CAB" w14:paraId="441CB437" w14:textId="77777777" w:rsidTr="0055058E">
        <w:trPr>
          <w:trHeight w:hRule="exact" w:val="3798"/>
        </w:trPr>
        <w:tc>
          <w:tcPr>
            <w:tcW w:w="2430" w:type="dxa"/>
          </w:tcPr>
          <w:p w14:paraId="0E3063AE" w14:textId="77777777" w:rsidR="0055058E" w:rsidRDefault="0055058E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716CBAD6" w14:textId="77777777" w:rsidR="0055058E" w:rsidRPr="00015CAB" w:rsidRDefault="0055058E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73489F85" w14:textId="77777777" w:rsidR="0055058E" w:rsidRPr="00015CAB" w:rsidRDefault="0055058E" w:rsidP="00595F05">
            <w:pPr>
              <w:pStyle w:val="Heading7"/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15CAB" w:rsidRPr="00015CAB" w14:paraId="3889AB30" w14:textId="77777777" w:rsidTr="00595F05">
        <w:trPr>
          <w:trHeight w:val="234"/>
        </w:trPr>
        <w:tc>
          <w:tcPr>
            <w:tcW w:w="2430" w:type="dxa"/>
          </w:tcPr>
          <w:p w14:paraId="46AEB58A" w14:textId="77777777" w:rsidR="00595F05" w:rsidRDefault="00015CAB" w:rsidP="0059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674D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ค่าสินไหมทดแทนและ</w:t>
            </w:r>
          </w:p>
          <w:p w14:paraId="560DFCF2" w14:textId="37774108" w:rsidR="00595F05" w:rsidRDefault="00595F05" w:rsidP="0059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015CAB" w:rsidRPr="003F674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015CAB" w:rsidRPr="003F67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ในการจัดการ</w:t>
            </w:r>
          </w:p>
          <w:p w14:paraId="60E9540A" w14:textId="32A03CD9" w:rsidR="00015CAB" w:rsidRPr="003F674D" w:rsidRDefault="00595F05" w:rsidP="0059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015CAB" w:rsidRPr="003F67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ค่าสินไหม</w:t>
            </w:r>
            <w:r w:rsidR="003F674D" w:rsidRPr="003F674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</w:t>
            </w:r>
            <w:r w:rsidR="00015CAB" w:rsidRPr="003F67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ดแทน</w:t>
            </w:r>
          </w:p>
        </w:tc>
        <w:tc>
          <w:tcPr>
            <w:tcW w:w="360" w:type="dxa"/>
          </w:tcPr>
          <w:p w14:paraId="7249DDFE" w14:textId="77777777" w:rsidR="00015CAB" w:rsidRPr="00015CAB" w:rsidRDefault="00015CAB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16D65BBA" w14:textId="0E62625E" w:rsidR="00015CAB" w:rsidRPr="00015CAB" w:rsidRDefault="00015CAB" w:rsidP="00595F05">
            <w:pPr>
              <w:pStyle w:val="Heading7"/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F674D"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ค่าสินไหมทดแทนและค่าใช้จ่ายในการจัดการค่าสินไหมทดแทนประกอบด้วย</w:t>
            </w:r>
            <w:r w:rsidR="003F674D"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br/>
            </w:r>
            <w:r w:rsidRPr="00595F05"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ค่าสินไหมทดแทนและค่าใช้จ่ายในการจัดการค่าสินไหมทดแทนจากการ</w:t>
            </w: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รับประกันภัยโดยตรงและจากการรับประกันภัยต่อ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      </w:r>
          </w:p>
        </w:tc>
      </w:tr>
      <w:tr w:rsidR="00015CAB" w:rsidRPr="00015CAB" w14:paraId="03C83142" w14:textId="77777777" w:rsidTr="00595F05">
        <w:trPr>
          <w:trHeight w:val="234"/>
        </w:trPr>
        <w:tc>
          <w:tcPr>
            <w:tcW w:w="2430" w:type="dxa"/>
          </w:tcPr>
          <w:p w14:paraId="78ABACB2" w14:textId="2F41D9EC" w:rsidR="009B6B62" w:rsidRPr="003F674D" w:rsidRDefault="009B6B62" w:rsidP="003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D0D2E42" w14:textId="0C8A885D" w:rsidR="00015CAB" w:rsidRPr="00015CAB" w:rsidRDefault="00015CAB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2DB49516" w14:textId="77777777" w:rsidR="00015CAB" w:rsidRPr="00595F05" w:rsidRDefault="00015CAB" w:rsidP="004D280E">
            <w:pPr>
              <w:pStyle w:val="Heading7"/>
              <w:spacing w:before="120" w:line="240" w:lineRule="atLeast"/>
              <w:ind w:right="259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      </w:r>
          </w:p>
        </w:tc>
      </w:tr>
      <w:tr w:rsidR="00015CAB" w:rsidRPr="00015CAB" w14:paraId="4D4D829B" w14:textId="77777777" w:rsidTr="00595F05">
        <w:trPr>
          <w:trHeight w:val="234"/>
        </w:trPr>
        <w:tc>
          <w:tcPr>
            <w:tcW w:w="2430" w:type="dxa"/>
          </w:tcPr>
          <w:p w14:paraId="3884AF24" w14:textId="77777777" w:rsidR="00015CAB" w:rsidRPr="00015CAB" w:rsidRDefault="00015CAB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53FD690" w14:textId="77777777" w:rsidR="00015CAB" w:rsidRPr="00015CAB" w:rsidRDefault="00015CAB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0D172E07" w14:textId="77777777" w:rsidR="00015CAB" w:rsidRPr="00595F05" w:rsidRDefault="00015CAB" w:rsidP="004D280E">
            <w:pPr>
              <w:pStyle w:val="Heading7"/>
              <w:spacing w:before="120" w:line="240" w:lineRule="atLeast"/>
              <w:ind w:right="259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ภัยต่อตามจำนวนที่ได้รับแจ้ง</w:t>
            </w:r>
          </w:p>
        </w:tc>
      </w:tr>
      <w:tr w:rsidR="004009F7" w:rsidRPr="00015CAB" w14:paraId="32312794" w14:textId="77777777" w:rsidTr="00595F05">
        <w:trPr>
          <w:trHeight w:val="234"/>
        </w:trPr>
        <w:tc>
          <w:tcPr>
            <w:tcW w:w="2430" w:type="dxa"/>
          </w:tcPr>
          <w:p w14:paraId="364318D8" w14:textId="3F0C3F48" w:rsidR="004009F7" w:rsidRPr="00015CAB" w:rsidRDefault="004009F7" w:rsidP="0040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09F7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360" w:type="dxa"/>
          </w:tcPr>
          <w:p w14:paraId="471CD93B" w14:textId="519A2072" w:rsidR="004009F7" w:rsidRPr="00015CAB" w:rsidRDefault="004009F7" w:rsidP="004009F7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38C68034" w14:textId="788770D6" w:rsidR="004009F7" w:rsidRPr="00595F05" w:rsidRDefault="004009F7" w:rsidP="004009F7">
            <w:pPr>
              <w:pStyle w:val="Heading7"/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009F7"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      </w:r>
          </w:p>
        </w:tc>
      </w:tr>
    </w:tbl>
    <w:p w14:paraId="39FE8815" w14:textId="41CC070E" w:rsidR="00FD52CB" w:rsidRPr="00015CAB" w:rsidRDefault="00FD52CB" w:rsidP="006E609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15CA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ภาษีเงินได้</w:t>
      </w:r>
    </w:p>
    <w:p w14:paraId="39A1E86F" w14:textId="5CE1BB02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95F05">
        <w:rPr>
          <w:rFonts w:ascii="Angsana New" w:hAnsi="Angsana New"/>
          <w:spacing w:val="-6"/>
          <w:sz w:val="28"/>
          <w:szCs w:val="28"/>
          <w:cs/>
        </w:rPr>
        <w:t xml:space="preserve">ภาษีเงินได้คำนวณจากผลกำไรสำหรับปีโดยพิจารณาถึงภาษีเงินได้รอการตัดบัญชี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 </w:t>
      </w:r>
      <w:r w:rsidRPr="00FD52CB">
        <w:rPr>
          <w:rFonts w:ascii="Angsana New" w:hAnsi="Angsana New"/>
          <w:sz w:val="28"/>
          <w:szCs w:val="28"/>
          <w:cs/>
        </w:rPr>
        <w:t xml:space="preserve">  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</w:t>
      </w:r>
      <w:r w:rsidR="00E769A8"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14:paraId="323FB778" w14:textId="57483738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รับรู้สินทรัพย์ภาษีเงินได้รอตัดการ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 ณ วันที่ในงบแสดงฐานะการเงิน บริษัทได้ประเมินสินทรัพย์ภาษีเงินได้รอการตัดบัญชีที่ไม่ได้รับรู้ใหม</w:t>
      </w:r>
      <w:r w:rsidR="00172421">
        <w:rPr>
          <w:rFonts w:ascii="Angsana New" w:hAnsi="Angsana New" w:hint="cs"/>
          <w:sz w:val="28"/>
          <w:szCs w:val="28"/>
          <w:cs/>
        </w:rPr>
        <w:t>่</w:t>
      </w:r>
      <w:r w:rsidR="00E769A8"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</w:t>
      </w:r>
      <w:r w:rsidR="00E769A8"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บริษัทลดราค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</w:t>
      </w:r>
      <w:r w:rsidRPr="00125A81">
        <w:rPr>
          <w:rFonts w:ascii="Angsana New" w:hAnsi="Angsana New"/>
          <w:spacing w:val="-4"/>
          <w:sz w:val="28"/>
          <w:szCs w:val="28"/>
          <w:cs/>
        </w:rPr>
        <w:t>ค่อนข้างแน่อีกต่อไปที่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10108400" w14:textId="7C7DDA40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</w:t>
      </w:r>
    </w:p>
    <w:p w14:paraId="1BA885C5" w14:textId="77777777" w:rsidR="00FD52CB" w:rsidRPr="00015CAB" w:rsidRDefault="00FD52CB" w:rsidP="006E609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15CA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ขาดทุนต่อหุ้น</w:t>
      </w:r>
    </w:p>
    <w:p w14:paraId="1DFFEFC5" w14:textId="6C86A29F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ขาดทุนต่อหุ้นคำนวณโดยการหารขาดทุนสำหรับปีด้วยจำนวนหุ้น</w:t>
      </w:r>
      <w:r w:rsidR="009A2F3D">
        <w:rPr>
          <w:rFonts w:ascii="Angsana New" w:hAnsi="Angsana New" w:hint="cs"/>
          <w:sz w:val="28"/>
          <w:szCs w:val="28"/>
          <w:cs/>
        </w:rPr>
        <w:t>สามัญ</w:t>
      </w:r>
      <w:r w:rsidRPr="00FD52CB">
        <w:rPr>
          <w:rFonts w:ascii="Angsana New" w:hAnsi="Angsana New"/>
          <w:sz w:val="28"/>
          <w:szCs w:val="28"/>
          <w:cs/>
        </w:rPr>
        <w:t>ถัวเฉลี่ยถ่วงน้ำหนักที่ออกในระหว่างปี</w:t>
      </w:r>
    </w:p>
    <w:p w14:paraId="4101C4F8" w14:textId="296F0F64" w:rsidR="00DA4329" w:rsidRPr="00DA4329" w:rsidRDefault="00DA4329" w:rsidP="00DA4329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DA4329">
        <w:rPr>
          <w:b/>
          <w:bCs/>
          <w:u w:val="none"/>
          <w:cs/>
        </w:rPr>
        <w:lastRenderedPageBreak/>
        <w:t>ผลกระทบจากการนำมาตรฐานการรายงานทางการเงินใหม่มาถือปฏิบัติ</w:t>
      </w:r>
    </w:p>
    <w:p w14:paraId="3569B111" w14:textId="0684B001" w:rsidR="00DA4329" w:rsidRDefault="00125A81" w:rsidP="00DA43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>ในระหว่างปี</w:t>
      </w:r>
      <w:r w:rsidR="00DA432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A4329" w:rsidRPr="00F948CF">
        <w:rPr>
          <w:rFonts w:ascii="Angsana New" w:hAnsi="Angsana New"/>
          <w:spacing w:val="-2"/>
          <w:sz w:val="28"/>
          <w:szCs w:val="28"/>
          <w:cs/>
        </w:rPr>
        <w:t xml:space="preserve">บริษัทได้นำมาตรฐานการรายงานทางการเงินฉบับที่ </w:t>
      </w:r>
      <w:r w:rsidR="00DA4329" w:rsidRPr="00F948CF">
        <w:rPr>
          <w:rFonts w:ascii="Angsana New" w:hAnsi="Angsana New"/>
          <w:spacing w:val="-2"/>
          <w:sz w:val="28"/>
          <w:szCs w:val="28"/>
        </w:rPr>
        <w:t xml:space="preserve">9 </w:t>
      </w:r>
      <w:r w:rsidR="00DA4329" w:rsidRPr="00F948CF">
        <w:rPr>
          <w:rFonts w:ascii="Angsana New" w:hAnsi="Angsana New"/>
          <w:spacing w:val="-2"/>
          <w:sz w:val="28"/>
          <w:szCs w:val="28"/>
          <w:cs/>
        </w:rPr>
        <w:t>เรื่อง เครื่องมือทางการเงิน</w:t>
      </w:r>
      <w:r w:rsidR="00DA4329" w:rsidRPr="00F948CF">
        <w:rPr>
          <w:rFonts w:ascii="Angsana New" w:hAnsi="Angsana New" w:hint="cs"/>
          <w:spacing w:val="-2"/>
          <w:sz w:val="28"/>
          <w:szCs w:val="28"/>
          <w:cs/>
        </w:rPr>
        <w:t xml:space="preserve"> และกลุ่มมาตรฐานที่เกี่ยวข้องกับเครื่องมือทางการเงิน</w:t>
      </w:r>
      <w:r w:rsidR="00DA4329" w:rsidRPr="00F948CF">
        <w:rPr>
          <w:rFonts w:ascii="Angsana New" w:hAnsi="Angsana New"/>
          <w:spacing w:val="-2"/>
          <w:sz w:val="28"/>
          <w:szCs w:val="28"/>
          <w:cs/>
        </w:rPr>
        <w:t xml:space="preserve"> และมาตรฐานการรายงานทางการเงินฉบับที่ </w:t>
      </w:r>
      <w:r w:rsidR="00DA4329" w:rsidRPr="00F948CF">
        <w:rPr>
          <w:rFonts w:ascii="Angsana New" w:hAnsi="Angsana New"/>
          <w:spacing w:val="-2"/>
          <w:sz w:val="28"/>
          <w:szCs w:val="28"/>
        </w:rPr>
        <w:t xml:space="preserve">16 </w:t>
      </w:r>
      <w:r w:rsidR="00DA4329" w:rsidRPr="00F948CF">
        <w:rPr>
          <w:rFonts w:ascii="Angsana New" w:hAnsi="Angsana New"/>
          <w:spacing w:val="-2"/>
          <w:sz w:val="28"/>
          <w:szCs w:val="28"/>
          <w:cs/>
        </w:rPr>
        <w:t xml:space="preserve">เรื่อง สัญญาเช่า มาถือปฏิบัติเป็นครั้งแรก </w:t>
      </w:r>
      <w:r w:rsidR="00DA4329">
        <w:rPr>
          <w:rFonts w:ascii="Angsana New" w:hAnsi="Angsana New" w:hint="cs"/>
          <w:spacing w:val="-2"/>
          <w:sz w:val="28"/>
          <w:szCs w:val="28"/>
          <w:cs/>
        </w:rPr>
        <w:t xml:space="preserve">ทั้งนี้ </w:t>
      </w:r>
      <w:r w:rsidR="00DA4329" w:rsidRPr="00F948CF">
        <w:rPr>
          <w:rFonts w:ascii="Angsana New" w:hAnsi="Angsana New"/>
          <w:spacing w:val="-2"/>
          <w:sz w:val="28"/>
          <w:szCs w:val="28"/>
          <w:cs/>
        </w:rPr>
        <w:t xml:space="preserve">นโยบายการบัญชีใหม่ที่นำมาถือปฏิบัติตั้งแต่วันที่ </w:t>
      </w:r>
      <w:r w:rsidR="00DA4329" w:rsidRPr="00F948CF">
        <w:rPr>
          <w:rFonts w:ascii="Angsana New" w:hAnsi="Angsana New"/>
          <w:spacing w:val="-2"/>
          <w:sz w:val="28"/>
          <w:szCs w:val="28"/>
        </w:rPr>
        <w:t xml:space="preserve">1 </w:t>
      </w:r>
      <w:r w:rsidR="00DA4329" w:rsidRPr="00F948CF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="00DA4329" w:rsidRPr="00F948CF">
        <w:rPr>
          <w:rFonts w:ascii="Angsana New" w:hAnsi="Angsana New"/>
          <w:spacing w:val="-2"/>
          <w:sz w:val="28"/>
          <w:szCs w:val="28"/>
        </w:rPr>
        <w:t>256</w:t>
      </w:r>
      <w:r w:rsidR="00DA4329">
        <w:rPr>
          <w:rFonts w:ascii="Angsana New" w:hAnsi="Angsana New"/>
          <w:spacing w:val="-2"/>
          <w:sz w:val="28"/>
          <w:szCs w:val="28"/>
        </w:rPr>
        <w:t>3</w:t>
      </w:r>
      <w:r w:rsidR="00DA4329" w:rsidRPr="00F948CF">
        <w:rPr>
          <w:rFonts w:ascii="Angsana New" w:hAnsi="Angsana New"/>
          <w:spacing w:val="-2"/>
          <w:sz w:val="28"/>
          <w:szCs w:val="28"/>
        </w:rPr>
        <w:t xml:space="preserve"> </w:t>
      </w:r>
      <w:r w:rsidR="00DA4329" w:rsidRPr="00F948CF">
        <w:rPr>
          <w:rFonts w:ascii="Angsana New" w:hAnsi="Angsana New"/>
          <w:spacing w:val="-2"/>
          <w:sz w:val="28"/>
          <w:szCs w:val="28"/>
          <w:cs/>
        </w:rPr>
        <w:t xml:space="preserve">ได้อธิบายไว้ในหมายเหตุข้อ </w:t>
      </w:r>
      <w:r w:rsidR="00DA4329" w:rsidRPr="00F948CF">
        <w:rPr>
          <w:rFonts w:ascii="Angsana New" w:hAnsi="Angsana New"/>
          <w:spacing w:val="-2"/>
          <w:sz w:val="28"/>
          <w:szCs w:val="28"/>
        </w:rPr>
        <w:t>4.1</w:t>
      </w:r>
    </w:p>
    <w:p w14:paraId="32BAAEF8" w14:textId="77777777" w:rsidR="00DA4329" w:rsidRDefault="00DA4329" w:rsidP="00DA43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327C53">
        <w:rPr>
          <w:rFonts w:ascii="Angsana New" w:hAnsi="Angsana New"/>
          <w:spacing w:val="-2"/>
          <w:sz w:val="28"/>
          <w:szCs w:val="28"/>
          <w:cs/>
        </w:rPr>
        <w:t xml:space="preserve">บริษัทได้นำมาตรฐานดังกล่าวมาถือปฏิบัติตั้งแต่วันที่ </w:t>
      </w:r>
      <w:r w:rsidRPr="00327C53">
        <w:rPr>
          <w:rFonts w:ascii="Angsana New" w:hAnsi="Angsana New"/>
          <w:spacing w:val="-2"/>
          <w:sz w:val="28"/>
          <w:szCs w:val="28"/>
        </w:rPr>
        <w:t xml:space="preserve">1 </w:t>
      </w:r>
      <w:r w:rsidRPr="00327C53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Pr="00327C53">
        <w:rPr>
          <w:rFonts w:ascii="Angsana New" w:hAnsi="Angsana New"/>
          <w:spacing w:val="-2"/>
          <w:sz w:val="28"/>
          <w:szCs w:val="28"/>
        </w:rPr>
        <w:t xml:space="preserve">2563 </w:t>
      </w:r>
      <w:r w:rsidRPr="00327C53">
        <w:rPr>
          <w:rFonts w:ascii="Angsana New" w:hAnsi="Angsana New"/>
          <w:spacing w:val="-2"/>
          <w:sz w:val="28"/>
          <w:szCs w:val="28"/>
          <w:cs/>
        </w:rPr>
        <w:t>โดยใช้วิธีรับรู้ผลกระทบสะสมจากการ</w:t>
      </w:r>
      <w:r w:rsidRPr="00F948CF">
        <w:rPr>
          <w:rFonts w:ascii="Angsana New" w:hAnsi="Angsana New"/>
          <w:spacing w:val="-2"/>
          <w:sz w:val="28"/>
          <w:szCs w:val="28"/>
          <w:cs/>
        </w:rPr>
        <w:t>ปรับใช้มาตรฐานการรายงานทางการเงิน</w:t>
      </w:r>
      <w:r w:rsidRPr="00F948CF">
        <w:rPr>
          <w:rFonts w:ascii="Angsana New" w:hAnsi="Angsana New" w:hint="cs"/>
          <w:spacing w:val="-2"/>
          <w:sz w:val="28"/>
          <w:szCs w:val="28"/>
          <w:cs/>
        </w:rPr>
        <w:t>ดังกล่าว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เป็นรายการปรับปรุงกับกำไรสะสมต้นงวด </w:t>
      </w:r>
      <w:r w:rsidRPr="00F948CF">
        <w:rPr>
          <w:rFonts w:ascii="Angsana New" w:hAnsi="Angsana New"/>
          <w:spacing w:val="-2"/>
          <w:sz w:val="28"/>
          <w:szCs w:val="28"/>
        </w:rPr>
        <w:t>(Modified retrospective</w:t>
      </w:r>
      <w:r>
        <w:rPr>
          <w:rFonts w:ascii="Angsana New" w:hAnsi="Angsana New"/>
          <w:spacing w:val="-2"/>
          <w:sz w:val="28"/>
          <w:szCs w:val="28"/>
        </w:rPr>
        <w:t xml:space="preserve"> approach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) </w:t>
      </w:r>
      <w:r w:rsidRPr="00F948CF">
        <w:rPr>
          <w:rFonts w:ascii="Angsana New" w:hAnsi="Angsana New"/>
          <w:spacing w:val="-2"/>
          <w:sz w:val="28"/>
          <w:szCs w:val="28"/>
          <w:cs/>
        </w:rPr>
        <w:t>และไม่</w:t>
      </w:r>
      <w:r w:rsidRPr="00AD6039">
        <w:rPr>
          <w:rFonts w:ascii="Angsana New" w:hAnsi="Angsana New"/>
          <w:spacing w:val="2"/>
          <w:sz w:val="28"/>
          <w:szCs w:val="28"/>
          <w:cs/>
        </w:rPr>
        <w:t>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บัญชีจะรับรู้ในงบแสดงฐานะการเงิน ณ วันที่ 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1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Pr="00F948CF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3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3ED7391C" w14:textId="77777777" w:rsidR="00DA4329" w:rsidRPr="006B13ED" w:rsidRDefault="00DA4329" w:rsidP="008F2FD3">
      <w:pPr>
        <w:pStyle w:val="FSNoteNumbered"/>
        <w:numPr>
          <w:ilvl w:val="1"/>
          <w:numId w:val="31"/>
        </w:numPr>
        <w:tabs>
          <w:tab w:val="left" w:pos="990"/>
        </w:tabs>
        <w:spacing w:before="120" w:after="120"/>
        <w:ind w:left="907"/>
        <w:rPr>
          <w:b/>
          <w:bCs/>
          <w:u w:val="none"/>
          <w:cs/>
        </w:rPr>
      </w:pPr>
      <w:r w:rsidRPr="006B13ED">
        <w:rPr>
          <w:rFonts w:hint="cs"/>
          <w:b/>
          <w:bCs/>
          <w:u w:val="none"/>
          <w:cs/>
        </w:rPr>
        <w:t>นโยบายการบัญชีใหม่ที่นำมาถือปฏิบัติตั้งแต่วันที่</w:t>
      </w:r>
      <w:r w:rsidRPr="006B13ED">
        <w:rPr>
          <w:b/>
          <w:bCs/>
          <w:u w:val="none"/>
          <w:cs/>
        </w:rPr>
        <w:t xml:space="preserve"> 1 </w:t>
      </w:r>
      <w:r w:rsidRPr="006B13ED">
        <w:rPr>
          <w:rFonts w:hint="cs"/>
          <w:b/>
          <w:bCs/>
          <w:u w:val="none"/>
          <w:cs/>
        </w:rPr>
        <w:t>มกราคม</w:t>
      </w:r>
      <w:r w:rsidRPr="006B13ED">
        <w:rPr>
          <w:b/>
          <w:bCs/>
          <w:u w:val="none"/>
          <w:cs/>
        </w:rPr>
        <w:t xml:space="preserve"> 256</w:t>
      </w:r>
      <w:r>
        <w:rPr>
          <w:rFonts w:hint="cs"/>
          <w:b/>
          <w:bCs/>
          <w:u w:val="none"/>
          <w:cs/>
        </w:rPr>
        <w:t>3</w:t>
      </w:r>
    </w:p>
    <w:p w14:paraId="61B6B8EB" w14:textId="77777777" w:rsidR="00DA4329" w:rsidRPr="006B13ED" w:rsidRDefault="00DA4329" w:rsidP="008F2FD3">
      <w:pPr>
        <w:pStyle w:val="FSNoteNumbered"/>
        <w:numPr>
          <w:ilvl w:val="2"/>
          <w:numId w:val="31"/>
        </w:numPr>
        <w:tabs>
          <w:tab w:val="left" w:pos="990"/>
        </w:tabs>
        <w:spacing w:before="0" w:after="120"/>
        <w:ind w:left="1440" w:hanging="540"/>
        <w:rPr>
          <w:b/>
          <w:bCs/>
          <w:u w:val="none"/>
          <w:cs/>
        </w:rPr>
      </w:pPr>
      <w:r w:rsidRPr="006B13ED">
        <w:rPr>
          <w:rFonts w:hint="cs"/>
          <w:b/>
          <w:bCs/>
          <w:u w:val="none"/>
          <w:cs/>
        </w:rPr>
        <w:t>เครื่องมือทางการเงิน</w:t>
      </w:r>
    </w:p>
    <w:p w14:paraId="39E0EFBB" w14:textId="77777777" w:rsidR="00DA4329" w:rsidRPr="006B13ED" w:rsidRDefault="00DA4329" w:rsidP="00DA4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firstLine="706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>การจัดประเภทรายการและการวัดมูลค่า</w:t>
      </w:r>
    </w:p>
    <w:p w14:paraId="0559A30B" w14:textId="77777777" w:rsidR="00DA4329" w:rsidRPr="006B13ED" w:rsidRDefault="00DA4329" w:rsidP="008F2FD3">
      <w:pPr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4" w:hanging="288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6B13ED">
        <w:rPr>
          <w:rFonts w:ascii="Angsana New" w:eastAsia="Arial Unicode MS" w:hAnsi="Angsana New"/>
          <w:sz w:val="28"/>
          <w:szCs w:val="28"/>
          <w:lang w:val="en-GB"/>
        </w:rPr>
        <w:t xml:space="preserve">3 </w:t>
      </w: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5AD082C2" w14:textId="77777777" w:rsidR="00DA4329" w:rsidRPr="006B13ED" w:rsidRDefault="00DA4329" w:rsidP="008F2FD3">
      <w:pPr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4" w:hanging="288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โดย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0C353B4D" w14:textId="77777777" w:rsidR="00DA4329" w:rsidRDefault="00DA4329" w:rsidP="008F2FD3">
      <w:pPr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4" w:hanging="288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71309EE2" w14:textId="77777777" w:rsidR="00DA4329" w:rsidRDefault="00DA4329" w:rsidP="008F2FD3">
      <w:pPr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4" w:hanging="288"/>
        <w:rPr>
          <w:rFonts w:ascii="Angsana New" w:eastAsia="Arial Unicode MS" w:hAnsi="Angsana New"/>
          <w:sz w:val="28"/>
          <w:szCs w:val="28"/>
          <w:lang w:val="en-GB"/>
        </w:rPr>
      </w:pPr>
      <w:r w:rsidRPr="003A4AE4">
        <w:rPr>
          <w:rFonts w:ascii="Angsana New" w:eastAsia="Arial Unicode MS" w:hAnsi="Angsana New"/>
          <w:sz w:val="28"/>
          <w:szCs w:val="28"/>
          <w:cs/>
          <w:lang w:val="en-GB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107F7B80" w14:textId="77777777" w:rsidR="00DA4329" w:rsidRPr="006B13ED" w:rsidRDefault="00DA4329" w:rsidP="008F2FD3">
      <w:pPr>
        <w:pStyle w:val="FSNoteNumbered"/>
        <w:numPr>
          <w:ilvl w:val="2"/>
          <w:numId w:val="31"/>
        </w:numPr>
        <w:tabs>
          <w:tab w:val="left" w:pos="990"/>
        </w:tabs>
        <w:spacing w:before="0" w:after="120"/>
        <w:ind w:left="1440" w:hanging="540"/>
        <w:rPr>
          <w:b/>
          <w:bCs/>
          <w:u w:val="none"/>
          <w:cs/>
        </w:rPr>
      </w:pPr>
      <w:r w:rsidRPr="006B13ED">
        <w:rPr>
          <w:rFonts w:hint="cs"/>
          <w:b/>
          <w:bCs/>
          <w:u w:val="none"/>
          <w:cs/>
        </w:rPr>
        <w:t>สัญญาเช่า</w:t>
      </w:r>
    </w:p>
    <w:p w14:paraId="05B19B2B" w14:textId="77777777" w:rsidR="00DA4329" w:rsidRDefault="00DA4329" w:rsidP="00DA4329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กรณีที่บริษัทเป็นผู้เช่า บริษัทรับรู้สินทรัพย์สิทธิการใช้และหนี้สินตามสัญญาเช่า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สินทรัพย์สิทธิการใช้วัดมูลค่าโดยใช้ราคาทุน ซึ่งเป็นมูลค่าปัจจุบันของจำนวนเงินที่ต้องจ่ายชำระตามสัญญาเช่า สินทรัพย์สิทธิการใช้จะตัดค่าเสื่อมราคาตลอดอายุการใช้งานของสินทรัพย์หรืออายุของสัญญาเช่า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7A379A11" w14:textId="77777777" w:rsidR="004C3013" w:rsidRDefault="004C3013" w:rsidP="00DA4329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</w:p>
    <w:p w14:paraId="421E8905" w14:textId="77777777" w:rsidR="004C3013" w:rsidRDefault="004C3013" w:rsidP="00DA4329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</w:p>
    <w:p w14:paraId="099A86E8" w14:textId="77777777" w:rsidR="00DA4329" w:rsidRPr="006B13ED" w:rsidRDefault="00DA4329" w:rsidP="00DA4329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lastRenderedPageBreak/>
        <w:t>หนี้สินตามสัญญาเช่าวัดมูลค่า</w:t>
      </w:r>
      <w:r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ตาม</w:t>
      </w: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</w:t>
      </w:r>
      <w:r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ตาม</w:t>
      </w: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สัญญาเช่าหากอัตรานั้นสามารถกำหนดได้ แต่หากอัตรานั้นไม่สามารถกำหนดไ</w:t>
      </w:r>
      <w:r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ด้</w:t>
      </w: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 xml:space="preserve"> บริษัทจะใช้อัตราดอกเบี้ยเงินกู้ยืมส่วนเพิ่มของบริษัท</w:t>
      </w:r>
    </w:p>
    <w:p w14:paraId="0836344C" w14:textId="77777777" w:rsidR="00DA4329" w:rsidRDefault="00DA4329" w:rsidP="00DA4329">
      <w:pPr>
        <w:tabs>
          <w:tab w:val="clear" w:pos="454"/>
          <w:tab w:val="left" w:pos="1530"/>
        </w:tabs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6B13ED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(low-value assets) </w:t>
      </w: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2280FC10" w14:textId="39CA7EAF" w:rsidR="00DA4329" w:rsidRPr="002C0132" w:rsidRDefault="00DA4329" w:rsidP="008F2FD3">
      <w:pPr>
        <w:pStyle w:val="FSNoteNumbered"/>
        <w:numPr>
          <w:ilvl w:val="1"/>
          <w:numId w:val="31"/>
        </w:numPr>
        <w:tabs>
          <w:tab w:val="left" w:pos="990"/>
        </w:tabs>
        <w:spacing w:before="120" w:after="120"/>
        <w:ind w:left="907"/>
        <w:rPr>
          <w:b/>
          <w:bCs/>
          <w:u w:val="none"/>
          <w:cs/>
        </w:rPr>
      </w:pPr>
      <w:r w:rsidRPr="002C0132">
        <w:rPr>
          <w:rFonts w:hint="cs"/>
          <w:b/>
          <w:bCs/>
          <w:u w:val="none"/>
          <w:cs/>
        </w:rPr>
        <w:t>ผลกระทบต่อ</w:t>
      </w:r>
      <w:r w:rsidR="00125A81">
        <w:rPr>
          <w:rFonts w:hint="cs"/>
          <w:b/>
          <w:bCs/>
          <w:u w:val="none"/>
          <w:cs/>
        </w:rPr>
        <w:t>งบการเงิน</w:t>
      </w:r>
    </w:p>
    <w:p w14:paraId="4952AAFC" w14:textId="77777777" w:rsidR="00DA4329" w:rsidRDefault="00DA4329" w:rsidP="00DA43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B46AB0">
        <w:rPr>
          <w:rFonts w:ascii="Angsana New" w:hAnsi="Angsana New"/>
          <w:spacing w:val="-2"/>
          <w:sz w:val="28"/>
          <w:szCs w:val="28"/>
          <w:cs/>
        </w:rPr>
        <w:t xml:space="preserve">ผลกระทบที่มีต่องบแสดงฐานะการเงิน ณ วันที่ </w:t>
      </w:r>
      <w:r w:rsidRPr="00B46AB0">
        <w:rPr>
          <w:rFonts w:ascii="Angsana New" w:hAnsi="Angsana New"/>
          <w:spacing w:val="-2"/>
          <w:sz w:val="28"/>
          <w:szCs w:val="28"/>
        </w:rPr>
        <w:t>1</w:t>
      </w:r>
      <w:r w:rsidRPr="00B46AB0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Pr="00B46AB0">
        <w:rPr>
          <w:rFonts w:ascii="Angsana New" w:hAnsi="Angsana New"/>
          <w:spacing w:val="-2"/>
          <w:sz w:val="28"/>
          <w:szCs w:val="28"/>
        </w:rPr>
        <w:t>2563</w:t>
      </w:r>
      <w:r w:rsidRPr="00B46AB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46AB0">
        <w:rPr>
          <w:rFonts w:ascii="Angsana New" w:hAnsi="Angsana New" w:hint="cs"/>
          <w:spacing w:val="-2"/>
          <w:sz w:val="28"/>
          <w:szCs w:val="28"/>
          <w:cs/>
        </w:rPr>
        <w:t>จาก</w:t>
      </w:r>
      <w:r w:rsidRPr="00B46AB0">
        <w:rPr>
          <w:rFonts w:ascii="Angsana New" w:hAnsi="Angsana New"/>
          <w:spacing w:val="-2"/>
          <w:sz w:val="28"/>
          <w:szCs w:val="28"/>
          <w:cs/>
        </w:rPr>
        <w:t>การนำมาตรฐาน</w:t>
      </w:r>
      <w:r w:rsidRPr="00B46AB0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F16795">
        <w:rPr>
          <w:rFonts w:ascii="Angsana New" w:hAnsi="Angsana New"/>
          <w:spacing w:val="-2"/>
          <w:sz w:val="28"/>
          <w:szCs w:val="28"/>
          <w:cs/>
        </w:rPr>
        <w:t>ใหม่มา</w:t>
      </w:r>
      <w:r w:rsidRPr="00F16795">
        <w:rPr>
          <w:rFonts w:ascii="Angsana New" w:hAnsi="Angsana New" w:hint="cs"/>
          <w:spacing w:val="-2"/>
          <w:sz w:val="28"/>
          <w:szCs w:val="28"/>
          <w:cs/>
        </w:rPr>
        <w:t>ถือปฏิบัติเป็น</w:t>
      </w:r>
      <w:r w:rsidRPr="00F16795">
        <w:rPr>
          <w:rFonts w:ascii="Angsana New" w:hAnsi="Angsana New"/>
          <w:spacing w:val="-2"/>
          <w:sz w:val="28"/>
          <w:szCs w:val="28"/>
          <w:cs/>
        </w:rPr>
        <w:t xml:space="preserve">ครั้งแรก </w:t>
      </w:r>
      <w:r w:rsidRPr="00F16795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Pr="00F16795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260"/>
        <w:gridCol w:w="270"/>
        <w:gridCol w:w="1080"/>
        <w:gridCol w:w="270"/>
        <w:gridCol w:w="1343"/>
      </w:tblGrid>
      <w:tr w:rsidR="00DA4329" w:rsidRPr="00327C53" w14:paraId="04921576" w14:textId="77777777" w:rsidTr="00DA4329">
        <w:trPr>
          <w:trHeight w:val="306"/>
          <w:tblHeader/>
        </w:trPr>
        <w:tc>
          <w:tcPr>
            <w:tcW w:w="2880" w:type="dxa"/>
          </w:tcPr>
          <w:p w14:paraId="03764FBB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6CDD65AA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27C5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A4329" w:rsidRPr="00327C53" w14:paraId="6579B3C2" w14:textId="77777777" w:rsidTr="00DA4329">
        <w:trPr>
          <w:trHeight w:val="396"/>
          <w:tblHeader/>
        </w:trPr>
        <w:tc>
          <w:tcPr>
            <w:tcW w:w="2880" w:type="dxa"/>
          </w:tcPr>
          <w:p w14:paraId="734DF627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92F68" w14:textId="77777777" w:rsidR="00DA4329" w:rsidRPr="00327C5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27C53">
              <w:rPr>
                <w:rFonts w:ascii="Angsana New" w:hAnsi="Angsana New"/>
                <w:sz w:val="28"/>
                <w:szCs w:val="28"/>
              </w:rPr>
              <w:t>31</w:t>
            </w:r>
            <w:r w:rsidRPr="00327C5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27C5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CC585C" w14:textId="77777777" w:rsidR="00DA4329" w:rsidRPr="00327C53" w:rsidRDefault="00DA4329" w:rsidP="00DA43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6A860" w14:textId="77777777" w:rsidR="00DA432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4B563461" w14:textId="77777777" w:rsidR="00DA432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45244E58" w14:textId="77777777" w:rsidR="00DA432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  <w:p w14:paraId="1CDE6F65" w14:textId="77777777" w:rsidR="00DA4329" w:rsidRPr="00327C5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327C53">
              <w:rPr>
                <w:rFonts w:ascii="Angsana New" w:hAnsi="Angsana New"/>
                <w:sz w:val="28"/>
                <w:szCs w:val="28"/>
                <w:cs/>
              </w:rPr>
              <w:t>ครื่องมือทางการเงิน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C643EF9" w14:textId="77777777" w:rsidR="00DA4329" w:rsidRPr="00327C53" w:rsidRDefault="00DA4329" w:rsidP="00DA43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0A2A9" w14:textId="77777777" w:rsidR="00DA4329" w:rsidRPr="00327C5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7AFCFCD1" w14:textId="77777777" w:rsidR="00DA4329" w:rsidRPr="00327C5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567BCC72" w14:textId="77777777" w:rsidR="00DA4329" w:rsidRPr="00327C5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  <w:p w14:paraId="665F0841" w14:textId="77777777" w:rsidR="00DA4329" w:rsidRPr="00327C5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27C5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CC9375" w14:textId="77777777" w:rsidR="00DA4329" w:rsidRPr="00327C53" w:rsidRDefault="00DA4329" w:rsidP="00DA43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1D448" w14:textId="77777777" w:rsidR="00DA4329" w:rsidRPr="00327C5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71F6B">
              <w:rPr>
                <w:rFonts w:ascii="Angsana New" w:hAnsi="Angsana New"/>
                <w:sz w:val="28"/>
                <w:szCs w:val="28"/>
              </w:rPr>
              <w:t>1</w:t>
            </w:r>
            <w:r w:rsidRPr="00471F6B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1F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A4329" w:rsidRPr="00327C53" w14:paraId="4ED2FE9C" w14:textId="77777777" w:rsidTr="00DA4329">
        <w:tc>
          <w:tcPr>
            <w:tcW w:w="2880" w:type="dxa"/>
            <w:shd w:val="clear" w:color="auto" w:fill="auto"/>
          </w:tcPr>
          <w:p w14:paraId="08F1FF02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6D0A7EC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DC6EB6A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4223D0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B64C863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687865" w14:textId="77777777" w:rsidR="00DA4329" w:rsidRPr="00327C5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DFB367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EF241CC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DA4329" w:rsidRPr="00327C53" w14:paraId="4DCF792D" w14:textId="77777777" w:rsidTr="00DA4329">
        <w:tc>
          <w:tcPr>
            <w:tcW w:w="2880" w:type="dxa"/>
            <w:shd w:val="clear" w:color="auto" w:fill="auto"/>
          </w:tcPr>
          <w:p w14:paraId="0F7E75CD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79E5C2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70045D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64492A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270" w:type="dxa"/>
          </w:tcPr>
          <w:p w14:paraId="1257AC59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7B8EE0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24F839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0537C2B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</w:tr>
      <w:tr w:rsidR="00DA4329" w:rsidRPr="00327C53" w14:paraId="0CE2BD3B" w14:textId="77777777" w:rsidTr="00DA4329">
        <w:tc>
          <w:tcPr>
            <w:tcW w:w="2880" w:type="dxa"/>
            <w:shd w:val="clear" w:color="auto" w:fill="auto"/>
          </w:tcPr>
          <w:p w14:paraId="2B68A16B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055930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3B860B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921448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168,359</w:t>
            </w:r>
          </w:p>
        </w:tc>
        <w:tc>
          <w:tcPr>
            <w:tcW w:w="270" w:type="dxa"/>
          </w:tcPr>
          <w:p w14:paraId="5D210883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507B41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955B82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DE45D7A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168,359</w:t>
            </w:r>
          </w:p>
        </w:tc>
      </w:tr>
      <w:tr w:rsidR="00DA4329" w:rsidRPr="00327C53" w14:paraId="71C0C023" w14:textId="77777777" w:rsidTr="00DA4329">
        <w:tc>
          <w:tcPr>
            <w:tcW w:w="2880" w:type="dxa"/>
            <w:shd w:val="clear" w:color="auto" w:fill="auto"/>
          </w:tcPr>
          <w:p w14:paraId="718244D7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97E617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299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18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762CF1B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B014F9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299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18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5)</w:t>
            </w:r>
          </w:p>
        </w:tc>
        <w:tc>
          <w:tcPr>
            <w:tcW w:w="270" w:type="dxa"/>
          </w:tcPr>
          <w:p w14:paraId="52219050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AA3091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160CE8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60F9FF37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DA4329" w:rsidRPr="00327C53" w14:paraId="3E96C60B" w14:textId="77777777" w:rsidTr="00DA4329">
        <w:tc>
          <w:tcPr>
            <w:tcW w:w="2880" w:type="dxa"/>
            <w:shd w:val="clear" w:color="auto" w:fill="auto"/>
          </w:tcPr>
          <w:p w14:paraId="0A97F2C8" w14:textId="77777777" w:rsidR="00DA4329" w:rsidRPr="0048580C" w:rsidRDefault="00DA4329" w:rsidP="00DA4329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</w:pPr>
            <w:r w:rsidRPr="00DA5EF2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49A413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E6402">
              <w:rPr>
                <w:rFonts w:asciiTheme="majorBidi" w:eastAsia="Cordia New" w:hAnsiTheme="majorBidi" w:cstheme="majorBidi"/>
                <w:sz w:val="28"/>
                <w:szCs w:val="28"/>
              </w:rPr>
              <w:t>94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5E6402">
              <w:rPr>
                <w:rFonts w:asciiTheme="majorBidi" w:eastAsia="Cordia New" w:hAnsiTheme="majorBidi" w:cstheme="majorBidi"/>
                <w:sz w:val="28"/>
                <w:szCs w:val="28"/>
              </w:rPr>
              <w:t>91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E280FF8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F9773C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6016FC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5E8162" w14:textId="77777777" w:rsidR="00DA432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(3,008)</w:t>
            </w:r>
          </w:p>
        </w:tc>
        <w:tc>
          <w:tcPr>
            <w:tcW w:w="270" w:type="dxa"/>
          </w:tcPr>
          <w:p w14:paraId="0B968384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28401C9F" w14:textId="77777777" w:rsidR="00DA432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91,905</w:t>
            </w:r>
          </w:p>
        </w:tc>
      </w:tr>
      <w:tr w:rsidR="00DA4329" w:rsidRPr="00327C53" w14:paraId="17008CF1" w14:textId="77777777" w:rsidTr="00DA4329">
        <w:tc>
          <w:tcPr>
            <w:tcW w:w="2880" w:type="dxa"/>
            <w:shd w:val="clear" w:color="auto" w:fill="auto"/>
          </w:tcPr>
          <w:p w14:paraId="39387C5F" w14:textId="77777777" w:rsidR="00DA4329" w:rsidRPr="00DA5EF2" w:rsidRDefault="00DA4329" w:rsidP="00DA4329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A5EF2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082353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4006B0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4D581F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3A49FE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357FF9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12,072</w:t>
            </w:r>
          </w:p>
        </w:tc>
        <w:tc>
          <w:tcPr>
            <w:tcW w:w="270" w:type="dxa"/>
          </w:tcPr>
          <w:p w14:paraId="797B401B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857450C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12,072</w:t>
            </w:r>
          </w:p>
        </w:tc>
      </w:tr>
      <w:tr w:rsidR="00DA4329" w:rsidRPr="00327C53" w14:paraId="7D116BD0" w14:textId="77777777" w:rsidTr="00DA4329">
        <w:tc>
          <w:tcPr>
            <w:tcW w:w="2880" w:type="dxa"/>
            <w:shd w:val="clear" w:color="auto" w:fill="auto"/>
          </w:tcPr>
          <w:p w14:paraId="0B2BBA24" w14:textId="77777777" w:rsidR="00DA4329" w:rsidRPr="00DA5EF2" w:rsidRDefault="00DA4329" w:rsidP="00DA4329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A5EF2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90C096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394,098</w:t>
            </w:r>
          </w:p>
        </w:tc>
        <w:tc>
          <w:tcPr>
            <w:tcW w:w="270" w:type="dxa"/>
          </w:tcPr>
          <w:p w14:paraId="7738F53C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24E838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2F196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65,011</w:t>
            </w:r>
          </w:p>
        </w:tc>
        <w:tc>
          <w:tcPr>
            <w:tcW w:w="270" w:type="dxa"/>
          </w:tcPr>
          <w:p w14:paraId="25ED9C10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88E4FC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9,064</w:t>
            </w:r>
          </w:p>
        </w:tc>
        <w:tc>
          <w:tcPr>
            <w:tcW w:w="270" w:type="dxa"/>
          </w:tcPr>
          <w:p w14:paraId="49C562D9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346E0DBA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468,173</w:t>
            </w:r>
          </w:p>
        </w:tc>
      </w:tr>
      <w:tr w:rsidR="00DA4329" w:rsidRPr="00327C53" w14:paraId="0FD2F724" w14:textId="77777777" w:rsidTr="00DA4329">
        <w:tc>
          <w:tcPr>
            <w:tcW w:w="2880" w:type="dxa"/>
            <w:shd w:val="clear" w:color="auto" w:fill="auto"/>
          </w:tcPr>
          <w:p w14:paraId="20620333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B218016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F3BAD8C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F7DC0E2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65D5CAC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6B8D94C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C7515E5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</w:tcPr>
          <w:p w14:paraId="72D5D17F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DA4329" w:rsidRPr="00327C53" w14:paraId="09C0D95E" w14:textId="77777777" w:rsidTr="00DA4329">
        <w:tc>
          <w:tcPr>
            <w:tcW w:w="2880" w:type="dxa"/>
            <w:shd w:val="clear" w:color="auto" w:fill="auto"/>
          </w:tcPr>
          <w:p w14:paraId="2B5FD940" w14:textId="77777777" w:rsidR="00DA4329" w:rsidRDefault="00DA4329" w:rsidP="00DA4329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350" w:type="dxa"/>
          </w:tcPr>
          <w:p w14:paraId="171E366F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D1AED0E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D051CCA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82E17AD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4EF45B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F011CDA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</w:tcPr>
          <w:p w14:paraId="48BCB036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DA4329" w:rsidRPr="00327C53" w14:paraId="197D095B" w14:textId="77777777" w:rsidTr="00DA4329">
        <w:tc>
          <w:tcPr>
            <w:tcW w:w="2880" w:type="dxa"/>
            <w:shd w:val="clear" w:color="auto" w:fill="auto"/>
          </w:tcPr>
          <w:p w14:paraId="465FA525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hint="cs"/>
                <w:spacing w:val="-2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4F468B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10,296</w:t>
            </w:r>
          </w:p>
        </w:tc>
        <w:tc>
          <w:tcPr>
            <w:tcW w:w="270" w:type="dxa"/>
          </w:tcPr>
          <w:p w14:paraId="225234FD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6C7965E" w14:textId="77777777" w:rsidR="00DA4329" w:rsidRPr="00467448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270" w:type="dxa"/>
          </w:tcPr>
          <w:p w14:paraId="71E0606C" w14:textId="77777777" w:rsidR="00DA4329" w:rsidRPr="00467448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E00BFD" w14:textId="77777777" w:rsidR="00DA4329" w:rsidRPr="00467448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38D361" w14:textId="77777777" w:rsidR="00DA4329" w:rsidRPr="00467448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141234B7" w14:textId="77777777" w:rsidR="00DA4329" w:rsidRPr="00467448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23,298</w:t>
            </w:r>
          </w:p>
        </w:tc>
      </w:tr>
      <w:tr w:rsidR="00DA4329" w:rsidRPr="00327C53" w14:paraId="783CD178" w14:textId="77777777" w:rsidTr="00DA4329">
        <w:tc>
          <w:tcPr>
            <w:tcW w:w="2880" w:type="dxa"/>
            <w:shd w:val="clear" w:color="auto" w:fill="auto"/>
          </w:tcPr>
          <w:p w14:paraId="6CDC965D" w14:textId="77777777" w:rsidR="00DA4329" w:rsidRPr="00DA5EF2" w:rsidRDefault="00DA4329" w:rsidP="00DA4329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A5EF2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หนี้สินอื่น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1515D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38,238</w:t>
            </w:r>
          </w:p>
        </w:tc>
        <w:tc>
          <w:tcPr>
            <w:tcW w:w="270" w:type="dxa"/>
          </w:tcPr>
          <w:p w14:paraId="2D1B4610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5B8F29" w14:textId="77777777" w:rsidR="00DA4329" w:rsidRPr="003671B4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671B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8FC5F9" w14:textId="77777777" w:rsidR="00DA4329" w:rsidRPr="003671B4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AAD67F" w14:textId="77777777" w:rsidR="00DA4329" w:rsidRPr="003671B4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4135F">
              <w:rPr>
                <w:rFonts w:asciiTheme="majorBidi" w:eastAsia="Cordia New" w:hAnsiTheme="majorBidi" w:cstheme="majorBidi"/>
                <w:sz w:val="28"/>
                <w:szCs w:val="28"/>
              </w:rPr>
              <w:t>9,064</w:t>
            </w:r>
          </w:p>
        </w:tc>
        <w:tc>
          <w:tcPr>
            <w:tcW w:w="270" w:type="dxa"/>
          </w:tcPr>
          <w:p w14:paraId="5FF3957C" w14:textId="77777777" w:rsidR="00DA4329" w:rsidRPr="003671B4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EBA9D9A" w14:textId="77777777" w:rsidR="00DA4329" w:rsidRPr="003671B4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47,302</w:t>
            </w:r>
          </w:p>
        </w:tc>
      </w:tr>
      <w:tr w:rsidR="00DA4329" w:rsidRPr="00327C53" w14:paraId="05AA6481" w14:textId="77777777" w:rsidTr="00DA4329">
        <w:tc>
          <w:tcPr>
            <w:tcW w:w="2880" w:type="dxa"/>
            <w:shd w:val="clear" w:color="auto" w:fill="auto"/>
          </w:tcPr>
          <w:p w14:paraId="503CCF18" w14:textId="77777777" w:rsidR="00DA4329" w:rsidRPr="00DA5EF2" w:rsidRDefault="00DA4329" w:rsidP="00DA4329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DA5EF2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DA5EF2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1B824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EF028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48,534</w:t>
            </w:r>
          </w:p>
        </w:tc>
        <w:tc>
          <w:tcPr>
            <w:tcW w:w="270" w:type="dxa"/>
          </w:tcPr>
          <w:p w14:paraId="3962108D" w14:textId="77777777" w:rsidR="00DA4329" w:rsidRPr="00AD6039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21B20A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EF028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13,002</w:t>
            </w:r>
          </w:p>
        </w:tc>
        <w:tc>
          <w:tcPr>
            <w:tcW w:w="270" w:type="dxa"/>
          </w:tcPr>
          <w:p w14:paraId="61B7E1AD" w14:textId="77777777" w:rsidR="00DA4329" w:rsidRPr="00AD6039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59A4F5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1B48D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9,064</w:t>
            </w:r>
          </w:p>
        </w:tc>
        <w:tc>
          <w:tcPr>
            <w:tcW w:w="270" w:type="dxa"/>
          </w:tcPr>
          <w:p w14:paraId="181A2632" w14:textId="77777777" w:rsidR="00DA4329" w:rsidRPr="00AD6039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3E3801D0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70,600</w:t>
            </w:r>
          </w:p>
        </w:tc>
      </w:tr>
      <w:tr w:rsidR="00DA4329" w:rsidRPr="00327C53" w14:paraId="7A89A66E" w14:textId="77777777" w:rsidTr="00DA4329">
        <w:tc>
          <w:tcPr>
            <w:tcW w:w="2880" w:type="dxa"/>
            <w:shd w:val="clear" w:color="auto" w:fill="auto"/>
          </w:tcPr>
          <w:p w14:paraId="74DE5777" w14:textId="77777777" w:rsidR="00DA4329" w:rsidRDefault="00DA4329" w:rsidP="00DA4329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CE6FB0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F655D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00083FE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ED46DA2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7EA8D5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41FCA12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</w:tcPr>
          <w:p w14:paraId="6297F472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DA4329" w:rsidRPr="00327C53" w14:paraId="68D17E7B" w14:textId="77777777" w:rsidTr="00DA4329">
        <w:tc>
          <w:tcPr>
            <w:tcW w:w="2880" w:type="dxa"/>
            <w:shd w:val="clear" w:color="auto" w:fill="auto"/>
          </w:tcPr>
          <w:p w14:paraId="0DC2D52E" w14:textId="77777777" w:rsidR="00DA4329" w:rsidRPr="00DC5BCB" w:rsidRDefault="00DA4329" w:rsidP="00DA4329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790C13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D0D784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22E8E003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AE68CB5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9B0EFBE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3EA2CC1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</w:tcPr>
          <w:p w14:paraId="79C3D50E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DA4329" w:rsidRPr="00327C53" w14:paraId="291DD250" w14:textId="77777777" w:rsidTr="00DA4329">
        <w:tc>
          <w:tcPr>
            <w:tcW w:w="2880" w:type="dxa"/>
            <w:shd w:val="clear" w:color="auto" w:fill="auto"/>
          </w:tcPr>
          <w:p w14:paraId="47EE3363" w14:textId="77777777" w:rsidR="00DA4329" w:rsidRDefault="00DA4329" w:rsidP="00DA4329">
            <w:pPr>
              <w:tabs>
                <w:tab w:val="right" w:pos="8306"/>
              </w:tabs>
              <w:ind w:left="-49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องค์ประกอบอื่นของ</w:t>
            </w:r>
          </w:p>
          <w:p w14:paraId="18363CBA" w14:textId="77777777" w:rsidR="00DA4329" w:rsidRPr="00DC5BCB" w:rsidRDefault="00DA4329" w:rsidP="00DA4329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Pr="0048580C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ส่วนของผู้ถือหุ้น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-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4644A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40,642</w:t>
            </w:r>
          </w:p>
        </w:tc>
        <w:tc>
          <w:tcPr>
            <w:tcW w:w="270" w:type="dxa"/>
          </w:tcPr>
          <w:p w14:paraId="504857FA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63FDA5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52,009</w:t>
            </w:r>
          </w:p>
        </w:tc>
        <w:tc>
          <w:tcPr>
            <w:tcW w:w="270" w:type="dxa"/>
            <w:vAlign w:val="bottom"/>
          </w:tcPr>
          <w:p w14:paraId="51066507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5E9F53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671B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2132592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2395139A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92,651</w:t>
            </w:r>
          </w:p>
        </w:tc>
      </w:tr>
      <w:tr w:rsidR="00DA4329" w:rsidRPr="00327C53" w14:paraId="55143721" w14:textId="77777777" w:rsidTr="00DA4329">
        <w:tc>
          <w:tcPr>
            <w:tcW w:w="2880" w:type="dxa"/>
            <w:shd w:val="clear" w:color="auto" w:fill="auto"/>
          </w:tcPr>
          <w:p w14:paraId="781A18F5" w14:textId="77777777" w:rsidR="00DA4329" w:rsidRPr="00DC5BCB" w:rsidRDefault="00DA4329" w:rsidP="00DA4329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รวมส่วนของผู้ถือหุ้น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3C5D4D" w14:textId="77777777" w:rsidR="00DA4329" w:rsidRPr="007E205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C567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40,642</w:t>
            </w:r>
          </w:p>
        </w:tc>
        <w:tc>
          <w:tcPr>
            <w:tcW w:w="270" w:type="dxa"/>
          </w:tcPr>
          <w:p w14:paraId="52D414D5" w14:textId="77777777" w:rsidR="00DA4329" w:rsidRPr="007E2050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30229F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C5C1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52,009</w:t>
            </w:r>
          </w:p>
        </w:tc>
        <w:tc>
          <w:tcPr>
            <w:tcW w:w="270" w:type="dxa"/>
          </w:tcPr>
          <w:p w14:paraId="2AACEF2D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605AC7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C5C1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875E6E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223E8F82" w14:textId="77777777" w:rsidR="00DA4329" w:rsidRPr="00AD603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C567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92,651</w:t>
            </w:r>
          </w:p>
        </w:tc>
      </w:tr>
    </w:tbl>
    <w:p w14:paraId="287B4E9F" w14:textId="77777777" w:rsidR="004C3013" w:rsidRDefault="004C3013" w:rsidP="004C30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  <w:tab w:val="left" w:pos="1530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b/>
          <w:bCs/>
          <w:spacing w:val="-2"/>
          <w:sz w:val="28"/>
          <w:szCs w:val="28"/>
        </w:rPr>
      </w:pPr>
    </w:p>
    <w:p w14:paraId="6343F961" w14:textId="77777777" w:rsidR="004C3013" w:rsidRPr="004C3013" w:rsidRDefault="004C3013" w:rsidP="004C30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  <w:tab w:val="left" w:pos="1530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b/>
          <w:bCs/>
          <w:spacing w:val="-2"/>
          <w:sz w:val="28"/>
          <w:szCs w:val="28"/>
        </w:rPr>
      </w:pPr>
    </w:p>
    <w:p w14:paraId="0393E314" w14:textId="77777777" w:rsidR="00DA4329" w:rsidRPr="00216441" w:rsidRDefault="00DA4329" w:rsidP="008F2FD3">
      <w:pPr>
        <w:pStyle w:val="ListParagraph"/>
        <w:widowControl w:val="0"/>
        <w:numPr>
          <w:ilvl w:val="2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  <w:tab w:val="left" w:pos="1530"/>
        </w:tabs>
        <w:overflowPunct w:val="0"/>
        <w:autoSpaceDE w:val="0"/>
        <w:autoSpaceDN w:val="0"/>
        <w:adjustRightInd w:val="0"/>
        <w:spacing w:before="240" w:after="120" w:line="240" w:lineRule="auto"/>
        <w:ind w:left="1440" w:hanging="540"/>
        <w:contextualSpacing w:val="0"/>
        <w:jc w:val="thaiDistribute"/>
        <w:textAlignment w:val="baseline"/>
        <w:rPr>
          <w:rFonts w:ascii="Angsana New" w:hAnsi="Angsana New"/>
          <w:b/>
          <w:bCs/>
          <w:spacing w:val="-2"/>
          <w:sz w:val="28"/>
          <w:szCs w:val="28"/>
        </w:rPr>
      </w:pPr>
      <w:r w:rsidRPr="00216441">
        <w:rPr>
          <w:rFonts w:ascii="Angsana New" w:hAnsi="Angsana New" w:hint="cs"/>
          <w:b/>
          <w:bCs/>
          <w:spacing w:val="-2"/>
          <w:sz w:val="28"/>
          <w:szCs w:val="28"/>
          <w:cs/>
        </w:rPr>
        <w:lastRenderedPageBreak/>
        <w:t>เครื่องมือทางการเงิน</w:t>
      </w:r>
    </w:p>
    <w:p w14:paraId="5B7B33EE" w14:textId="77777777" w:rsidR="00DA4329" w:rsidRPr="00AB1A4A" w:rsidRDefault="00DA4329" w:rsidP="00DA4329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ผลกระทบที่มีต่อ</w:t>
      </w:r>
      <w:r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องค์ประกอบอื่นของส่วนของผู้ถือหุ้น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 xml:space="preserve"> ณ วันที่ </w:t>
      </w:r>
      <w:r w:rsidRPr="00AB1A4A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1 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 xml:space="preserve">มกราคม </w:t>
      </w:r>
      <w:r w:rsidRPr="00AB1A4A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2563 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มีดังต่อไปนี้</w:t>
      </w:r>
    </w:p>
    <w:tbl>
      <w:tblPr>
        <w:tblStyle w:val="TableGrid"/>
        <w:tblW w:w="810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70"/>
        <w:gridCol w:w="900"/>
        <w:gridCol w:w="630"/>
        <w:gridCol w:w="1620"/>
      </w:tblGrid>
      <w:tr w:rsidR="00DA4329" w:rsidRPr="00327C53" w14:paraId="278090CF" w14:textId="77777777" w:rsidTr="00DA4329">
        <w:trPr>
          <w:trHeight w:val="306"/>
          <w:tblHeader/>
        </w:trPr>
        <w:tc>
          <w:tcPr>
            <w:tcW w:w="3420" w:type="dxa"/>
          </w:tcPr>
          <w:p w14:paraId="20841E1C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2"/>
          </w:tcPr>
          <w:p w14:paraId="0783DA30" w14:textId="77777777" w:rsidR="00DA4329" w:rsidRPr="00327C5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900" w:type="dxa"/>
          </w:tcPr>
          <w:p w14:paraId="685617E3" w14:textId="77777777" w:rsidR="00DA4329" w:rsidRPr="00327C5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630" w:type="dxa"/>
          </w:tcPr>
          <w:p w14:paraId="49DF3F00" w14:textId="77777777" w:rsidR="00DA4329" w:rsidRPr="00327C5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80AD2F" w14:textId="77777777" w:rsidR="00DA4329" w:rsidRPr="00327C5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27C5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A4329" w:rsidRPr="00327C53" w14:paraId="2C84BDC9" w14:textId="77777777" w:rsidTr="00DA4329">
        <w:trPr>
          <w:trHeight w:val="404"/>
        </w:trPr>
        <w:tc>
          <w:tcPr>
            <w:tcW w:w="3420" w:type="dxa"/>
          </w:tcPr>
          <w:p w14:paraId="0A40198A" w14:textId="77777777" w:rsidR="00DA4329" w:rsidRPr="00327C53" w:rsidRDefault="00DA4329" w:rsidP="00DA4329">
            <w:pPr>
              <w:ind w:left="-10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ตราสา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รทุนที่วัด</w:t>
            </w:r>
            <w:r w:rsidRPr="001F356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มูลค่า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ด้วยมูลค่า</w:t>
            </w:r>
            <w:r w:rsidRPr="001F356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ยุต</w:t>
            </w:r>
            <w:r w:rsidRPr="001F3569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ิ</w:t>
            </w:r>
            <w:r w:rsidRPr="001F356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ธรรมผ่าน</w:t>
            </w:r>
          </w:p>
        </w:tc>
        <w:tc>
          <w:tcPr>
            <w:tcW w:w="1260" w:type="dxa"/>
          </w:tcPr>
          <w:p w14:paraId="5820696C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E79271A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8DE0C9A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</w:tcPr>
          <w:p w14:paraId="39964909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57CB6FC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DA4329" w:rsidRPr="00327C53" w14:paraId="6BBD8E6F" w14:textId="77777777" w:rsidTr="00DA4329">
        <w:trPr>
          <w:trHeight w:val="150"/>
        </w:trPr>
        <w:tc>
          <w:tcPr>
            <w:tcW w:w="3420" w:type="dxa"/>
          </w:tcPr>
          <w:p w14:paraId="7B71927F" w14:textId="77777777" w:rsidR="00DA4329" w:rsidRDefault="00DA4329" w:rsidP="00DA4329">
            <w:pPr>
              <w:ind w:left="-105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  </w:t>
            </w:r>
            <w:r w:rsidRPr="001F356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กำไรขาดทุน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1260" w:type="dxa"/>
          </w:tcPr>
          <w:p w14:paraId="4F0E011B" w14:textId="77777777" w:rsidR="00DA4329" w:rsidRPr="007E205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4D4318" w14:textId="77777777" w:rsidR="00DA4329" w:rsidRPr="007E205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13EB34" w14:textId="77777777" w:rsidR="00DA4329" w:rsidRPr="007E205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0932EA8F" w14:textId="77777777" w:rsidR="00DA4329" w:rsidRPr="007E205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15D1A10" w14:textId="77777777" w:rsidR="00DA4329" w:rsidRPr="007E205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52,009</w:t>
            </w:r>
          </w:p>
        </w:tc>
      </w:tr>
      <w:tr w:rsidR="00DA4329" w:rsidRPr="00327C53" w14:paraId="0B8F0ED8" w14:textId="77777777" w:rsidTr="00DA4329">
        <w:trPr>
          <w:trHeight w:val="389"/>
        </w:trPr>
        <w:tc>
          <w:tcPr>
            <w:tcW w:w="3420" w:type="dxa"/>
            <w:shd w:val="clear" w:color="auto" w:fill="auto"/>
          </w:tcPr>
          <w:p w14:paraId="620E221F" w14:textId="77777777" w:rsidR="00DA4329" w:rsidRPr="00B46AB0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B46AB0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</w:tcPr>
          <w:p w14:paraId="533FF6EC" w14:textId="77777777" w:rsidR="00DA4329" w:rsidRPr="007E205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F098A5" w14:textId="77777777" w:rsidR="00DA4329" w:rsidRPr="007E205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41CD4C6" w14:textId="77777777" w:rsidR="00DA4329" w:rsidRPr="007E205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211B79D0" w14:textId="77777777" w:rsidR="00DA4329" w:rsidRPr="007E205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61CD7C9" w14:textId="77777777" w:rsidR="00DA4329" w:rsidRPr="007E205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52,009</w:t>
            </w:r>
          </w:p>
        </w:tc>
      </w:tr>
    </w:tbl>
    <w:p w14:paraId="0A391943" w14:textId="77777777" w:rsidR="00DA4329" w:rsidRPr="00F16795" w:rsidRDefault="00DA4329" w:rsidP="00DA4329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1440"/>
        <w:jc w:val="thaiDistribute"/>
        <w:textAlignment w:val="baseline"/>
        <w:rPr>
          <w:rFonts w:ascii="Angsana New" w:hAnsi="Angsana New"/>
          <w:spacing w:val="-2"/>
          <w:sz w:val="28"/>
          <w:szCs w:val="28"/>
          <w:u w:val="single"/>
        </w:rPr>
      </w:pPr>
      <w:bookmarkStart w:id="3" w:name="_Hlk38819478"/>
      <w:r w:rsidRPr="00F16795">
        <w:rPr>
          <w:rFonts w:ascii="Angsana New" w:hAnsi="Angsana New"/>
          <w:spacing w:val="-2"/>
          <w:sz w:val="28"/>
          <w:szCs w:val="28"/>
          <w:u w:val="single"/>
          <w:cs/>
        </w:rPr>
        <w:t>การจัดประเภทและการวัดมูลค่า</w:t>
      </w:r>
    </w:p>
    <w:p w14:paraId="4B8AD9EF" w14:textId="77777777" w:rsidR="00DA4329" w:rsidRDefault="00DA4329" w:rsidP="00DA4329">
      <w:pPr>
        <w:tabs>
          <w:tab w:val="clear" w:pos="454"/>
        </w:tabs>
        <w:spacing w:before="120" w:after="120"/>
        <w:ind w:left="14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ณ วันที่ </w:t>
      </w:r>
      <w:r w:rsidRPr="00567EF4">
        <w:rPr>
          <w:rFonts w:ascii="Angsana New" w:eastAsia="Arial Unicode MS" w:hAnsi="Angsana New"/>
          <w:sz w:val="28"/>
          <w:szCs w:val="28"/>
          <w:lang w:val="en-GB"/>
        </w:rPr>
        <w:t xml:space="preserve">1 </w:t>
      </w: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มกราคม </w:t>
      </w:r>
      <w:r w:rsidRPr="00567EF4">
        <w:rPr>
          <w:rFonts w:ascii="Angsana New" w:eastAsia="Arial Unicode MS" w:hAnsi="Angsana New"/>
          <w:sz w:val="28"/>
          <w:szCs w:val="28"/>
          <w:lang w:val="en-GB"/>
        </w:rPr>
        <w:t>256</w:t>
      </w:r>
      <w:r>
        <w:rPr>
          <w:rFonts w:ascii="Angsana New" w:eastAsia="Arial Unicode MS" w:hAnsi="Angsana New"/>
          <w:sz w:val="28"/>
          <w:szCs w:val="28"/>
          <w:lang w:val="en-GB"/>
        </w:rPr>
        <w:t>3</w:t>
      </w:r>
      <w:r w:rsidRPr="00567EF4">
        <w:rPr>
          <w:rFonts w:ascii="Angsana New" w:eastAsia="Arial Unicode MS" w:hAnsi="Angsana New"/>
          <w:sz w:val="28"/>
          <w:szCs w:val="28"/>
          <w:lang w:val="en-GB"/>
        </w:rPr>
        <w:t xml:space="preserve"> (</w:t>
      </w: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>วันที่ถือปฏิบัติครั้งแรก) ผู้บริหารของบริษัทได้ประเมินโมเดลธุรกิจที่ใช้จัดการสินทรัพย์</w:t>
      </w:r>
      <w:r w:rsidRPr="00567EF4">
        <w:rPr>
          <w:rFonts w:ascii="Angsana New" w:eastAsia="Arial Unicode MS" w:hAnsi="Angsana New" w:hint="cs"/>
          <w:sz w:val="28"/>
          <w:szCs w:val="28"/>
          <w:cs/>
          <w:lang w:val="en-GB"/>
        </w:rPr>
        <w:t>และหนี้สิน</w:t>
      </w: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>ทางการเงิน และจัดประเภทรายการ</w:t>
      </w:r>
      <w:r w:rsidRPr="00567EF4">
        <w:rPr>
          <w:rFonts w:ascii="Angsana New" w:eastAsia="Arial Unicode MS" w:hAnsi="Angsana New" w:hint="cs"/>
          <w:sz w:val="28"/>
          <w:szCs w:val="28"/>
          <w:cs/>
          <w:lang w:val="en-GB"/>
        </w:rPr>
        <w:t>สินทรัพย์และหนี้สินทางการเงิน</w:t>
      </w: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>ดังนี้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170"/>
        <w:gridCol w:w="270"/>
        <w:gridCol w:w="1260"/>
        <w:gridCol w:w="270"/>
        <w:gridCol w:w="1080"/>
        <w:gridCol w:w="270"/>
        <w:gridCol w:w="1163"/>
      </w:tblGrid>
      <w:tr w:rsidR="00DA4329" w:rsidRPr="00327C53" w14:paraId="0C2B64F3" w14:textId="77777777" w:rsidTr="00DA4329">
        <w:trPr>
          <w:trHeight w:val="306"/>
          <w:tblHeader/>
        </w:trPr>
        <w:tc>
          <w:tcPr>
            <w:tcW w:w="2610" w:type="dxa"/>
          </w:tcPr>
          <w:p w14:paraId="28D78150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483" w:type="dxa"/>
            <w:gridSpan w:val="7"/>
            <w:tcBorders>
              <w:bottom w:val="single" w:sz="4" w:space="0" w:color="auto"/>
            </w:tcBorders>
          </w:tcPr>
          <w:p w14:paraId="6E88AB95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27C5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A4329" w:rsidRPr="00327C53" w14:paraId="24F46D00" w14:textId="77777777" w:rsidTr="00DA4329">
        <w:trPr>
          <w:trHeight w:val="396"/>
          <w:tblHeader/>
        </w:trPr>
        <w:tc>
          <w:tcPr>
            <w:tcW w:w="2610" w:type="dxa"/>
          </w:tcPr>
          <w:p w14:paraId="77CC6E74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65079" w14:textId="77777777" w:rsidR="00DA4329" w:rsidRPr="00327C5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B46AB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3A2760" w14:textId="77777777" w:rsidR="00DA4329" w:rsidRPr="00327C53" w:rsidRDefault="00DA4329" w:rsidP="00DA43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53344" w14:textId="77777777" w:rsidR="00DA4329" w:rsidRPr="00327C5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 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98C83AF" w14:textId="77777777" w:rsidR="00DA4329" w:rsidRPr="00327C53" w:rsidRDefault="00DA4329" w:rsidP="00DA43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48B18" w14:textId="77777777" w:rsidR="00DA4329" w:rsidRPr="00B46AB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  <w:p w14:paraId="4978EC3D" w14:textId="77777777" w:rsidR="00DA4329" w:rsidRPr="00327C5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0BB5CE" w14:textId="77777777" w:rsidR="00DA4329" w:rsidRPr="00327C53" w:rsidRDefault="00DA4329" w:rsidP="00DA43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A6AEA" w14:textId="77777777" w:rsidR="00DA4329" w:rsidRPr="00327C5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A4329" w:rsidRPr="00327C53" w14:paraId="4983C2F4" w14:textId="77777777" w:rsidTr="00DA4329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06523F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D17B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8E0C09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D70843E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8E2999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8DE9BCA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0B599E" w14:textId="77777777" w:rsidR="00DA4329" w:rsidRPr="00327C5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79D5F3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3A116CB2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DA4329" w:rsidRPr="00327C53" w14:paraId="2E3457CA" w14:textId="77777777" w:rsidTr="00DA4329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AEB39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EC8B8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46AB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E6FA9C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8FC40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46AB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620B53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95487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200</w:t>
            </w:r>
            <w:r w:rsidRPr="001D17B5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234</w:t>
            </w:r>
          </w:p>
        </w:tc>
        <w:tc>
          <w:tcPr>
            <w:tcW w:w="270" w:type="dxa"/>
          </w:tcPr>
          <w:p w14:paraId="460CB607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01577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200</w:t>
            </w:r>
            <w:r w:rsidRPr="001D17B5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234</w:t>
            </w:r>
          </w:p>
        </w:tc>
      </w:tr>
      <w:tr w:rsidR="00DA4329" w:rsidRPr="00327C53" w14:paraId="6BA32E07" w14:textId="77777777" w:rsidTr="00DA4329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18A70B" w14:textId="77777777" w:rsidR="00DA4329" w:rsidRPr="00A44EAE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รายได้จากการลงทุนค้างรับ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CD0F7D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D7F49F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D032CE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39E7C5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D4FBA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</w:rPr>
              <w:t>911</w:t>
            </w:r>
          </w:p>
        </w:tc>
        <w:tc>
          <w:tcPr>
            <w:tcW w:w="270" w:type="dxa"/>
          </w:tcPr>
          <w:p w14:paraId="5D686045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421EC5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</w:rPr>
              <w:t>911</w:t>
            </w:r>
          </w:p>
        </w:tc>
      </w:tr>
      <w:tr w:rsidR="00DA4329" w:rsidRPr="00327C53" w14:paraId="3CD7DE21" w14:textId="77777777" w:rsidTr="00DA4329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29A0CD" w14:textId="77777777" w:rsidR="00DA4329" w:rsidRPr="00A44EAE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0AC5CB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52D730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160922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6915C6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51E27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</w:rPr>
              <w:t>195,837</w:t>
            </w:r>
          </w:p>
        </w:tc>
        <w:tc>
          <w:tcPr>
            <w:tcW w:w="270" w:type="dxa"/>
          </w:tcPr>
          <w:p w14:paraId="0912941D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8C8DD20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</w:tr>
      <w:tr w:rsidR="00DA4329" w:rsidRPr="00327C53" w14:paraId="275B0CE3" w14:textId="77777777" w:rsidTr="00DA4329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717918" w14:textId="77777777" w:rsidR="00DA4329" w:rsidRPr="00A44EAE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  <w:cs/>
              </w:rPr>
              <w:t>สินทรัพย์ทางการเงินตราสาร</w:t>
            </w:r>
            <w:r w:rsidRPr="00A44EAE">
              <w:rPr>
                <w:rFonts w:ascii="Angsana New" w:eastAsia="Arial Unicode MS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F7724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CA8FBA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F87869" w14:textId="733C3F1D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168,</w:t>
            </w:r>
            <w:r w:rsidR="00616945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9302391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D16031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6434EE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44F757C" w14:textId="0D493404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168,</w:t>
            </w:r>
            <w:r w:rsidR="00616945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9</w:t>
            </w:r>
          </w:p>
        </w:tc>
      </w:tr>
      <w:tr w:rsidR="00DA4329" w:rsidRPr="00327C53" w14:paraId="4C84F4ED" w14:textId="77777777" w:rsidTr="00DA4329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0A173C" w14:textId="77777777" w:rsidR="00DA4329" w:rsidRPr="00A44EAE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44EAE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2A5087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60556F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BA700C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694557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95F14D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108,321</w:t>
            </w:r>
          </w:p>
        </w:tc>
        <w:tc>
          <w:tcPr>
            <w:tcW w:w="270" w:type="dxa"/>
          </w:tcPr>
          <w:p w14:paraId="7056D084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D8A44F9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108,321</w:t>
            </w:r>
          </w:p>
        </w:tc>
      </w:tr>
      <w:tr w:rsidR="00DA4329" w:rsidRPr="00327C53" w14:paraId="05F05D95" w14:textId="77777777" w:rsidTr="00DA4329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4F43A" w14:textId="77777777" w:rsidR="00DA4329" w:rsidRPr="00A44EAE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A1D86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1B9052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7C7054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EE3EDA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EE003F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C3C91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CFC4BAF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DA4329" w:rsidRPr="00327C53" w14:paraId="11D755DC" w14:textId="77777777" w:rsidTr="00DA4329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2CAE8" w14:textId="77777777" w:rsidR="00DA4329" w:rsidRPr="001D17B5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1D17B5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1D17B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6F25D0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0A5609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356F5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7BDDFA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FFAC17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79DA40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19B6B8AC" w14:textId="77777777" w:rsidR="00DA4329" w:rsidRPr="00471F6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DA4329" w:rsidRPr="00327C53" w14:paraId="504152A9" w14:textId="77777777" w:rsidTr="00DA4329">
        <w:trPr>
          <w:trHeight w:val="150"/>
        </w:trPr>
        <w:tc>
          <w:tcPr>
            <w:tcW w:w="2610" w:type="dxa"/>
          </w:tcPr>
          <w:p w14:paraId="0D059551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E0757" w14:textId="77777777" w:rsidR="00DA4329" w:rsidRPr="00B46AB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46AB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AC4FF3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83F1B8" w14:textId="77777777" w:rsidR="00DA4329" w:rsidRPr="00B46AB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46AB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DD14E1" w14:textId="77777777" w:rsidR="00DA4329" w:rsidRPr="00327C53" w:rsidRDefault="00DA4329" w:rsidP="00DA4329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976F173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25,827</w:t>
            </w:r>
          </w:p>
        </w:tc>
        <w:tc>
          <w:tcPr>
            <w:tcW w:w="270" w:type="dxa"/>
          </w:tcPr>
          <w:p w14:paraId="6319B054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B8E618D" w14:textId="77777777" w:rsidR="00DA4329" w:rsidRPr="00A44EAE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25,827</w:t>
            </w:r>
          </w:p>
        </w:tc>
      </w:tr>
    </w:tbl>
    <w:bookmarkEnd w:id="3"/>
    <w:p w14:paraId="0F07F85E" w14:textId="77777777" w:rsidR="00DA4329" w:rsidRPr="00216441" w:rsidRDefault="00DA4329" w:rsidP="008F2FD3">
      <w:pPr>
        <w:pStyle w:val="ListParagraph"/>
        <w:widowControl w:val="0"/>
        <w:numPr>
          <w:ilvl w:val="2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  <w:tab w:val="left" w:pos="1530"/>
        </w:tabs>
        <w:overflowPunct w:val="0"/>
        <w:autoSpaceDE w:val="0"/>
        <w:autoSpaceDN w:val="0"/>
        <w:adjustRightInd w:val="0"/>
        <w:spacing w:before="240" w:after="120" w:line="240" w:lineRule="auto"/>
        <w:ind w:left="1440" w:hanging="540"/>
        <w:contextualSpacing w:val="0"/>
        <w:jc w:val="thaiDistribute"/>
        <w:textAlignment w:val="baseline"/>
        <w:rPr>
          <w:rFonts w:ascii="Angsana New" w:hAnsi="Angsana New"/>
          <w:b/>
          <w:bCs/>
          <w:spacing w:val="-2"/>
          <w:sz w:val="28"/>
          <w:szCs w:val="28"/>
        </w:rPr>
      </w:pPr>
      <w:r w:rsidRPr="00216441">
        <w:rPr>
          <w:rFonts w:ascii="Angsana New" w:hAnsi="Angsana New"/>
          <w:b/>
          <w:bCs/>
          <w:spacing w:val="-2"/>
          <w:sz w:val="28"/>
          <w:szCs w:val="28"/>
          <w:cs/>
        </w:rPr>
        <w:t>สัญญาเช่า</w:t>
      </w:r>
    </w:p>
    <w:p w14:paraId="3FCFDFD4" w14:textId="77777777" w:rsidR="00DA4329" w:rsidRPr="00AB1A4A" w:rsidRDefault="00DA4329" w:rsidP="00DA4329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bookmarkStart w:id="4" w:name="_Hlk39320150"/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ใน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การนำมาตรฐานการรายงานทางการเงิน ฉบับที่ </w:t>
      </w:r>
      <w:r w:rsidRPr="00AB1A4A">
        <w:rPr>
          <w:rFonts w:ascii="Angsana New" w:eastAsia="Arial Unicode MS" w:hAnsi="Angsana New"/>
          <w:sz w:val="28"/>
          <w:szCs w:val="28"/>
          <w:lang w:val="en-GB"/>
        </w:rPr>
        <w:t xml:space="preserve">16 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>มาใช้เป็นครั้งแรก บริษัทรับรู้หนี้สินตามสัญญาเช่า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 xml:space="preserve">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AB1A4A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17 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เรื่อง สัญญาเช่า</w:t>
      </w:r>
      <w:r w:rsidRPr="00AB1A4A">
        <w:rPr>
          <w:rFonts w:ascii="Angsana New" w:eastAsia="Arial Unicode MS" w:hAnsi="Angsana New" w:hint="cs"/>
          <w:sz w:val="28"/>
          <w:szCs w:val="28"/>
          <w:cs/>
          <w:lang w:val="en-GB"/>
        </w:rPr>
        <w:t xml:space="preserve"> เป็นสินทรัพย์สิทธิการใช้โดยมีมูลค่าเท่ากับหนี้สินตามสัญญาเช่า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 xml:space="preserve"> หนี้สินตามสัญญาเช่าดังกล่าววัดมูลค่าด้วยมูลค่าปัจจุบันของจำนวนเงินที่ต้องจ่ายชำระตาม</w:t>
      </w:r>
      <w:r w:rsidRPr="004572A0">
        <w:rPr>
          <w:rFonts w:ascii="Angsana New" w:eastAsia="Arial Unicode MS" w:hAnsi="Angsana New"/>
          <w:spacing w:val="4"/>
          <w:sz w:val="28"/>
          <w:szCs w:val="28"/>
          <w:cs/>
          <w:lang w:val="en-GB"/>
        </w:rPr>
        <w:t>สัญญาเช่าที่ยังไม่ได้จ่ายชำระ คิดลดด้วยอัตราดอกเบี้ยเงินกู้ยืมส่วนเพิ่มของบริษัท อัตราดอกเบี้ยเงินกู้ยืม</w:t>
      </w:r>
      <w:r w:rsidRPr="004572A0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 xml:space="preserve">ส่วนเพิ่มที่นำมาคำนวณหนี้สินตามสัญญาเช่า ณ วันที่ </w:t>
      </w:r>
      <w:r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 xml:space="preserve">1 </w:t>
      </w:r>
      <w:r w:rsidRPr="004572A0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 xml:space="preserve">มกราคม </w:t>
      </w:r>
      <w:r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 xml:space="preserve">2563 </w:t>
      </w:r>
      <w:r w:rsidRPr="004572A0">
        <w:rPr>
          <w:rFonts w:ascii="Angsana New" w:eastAsia="Arial Unicode MS" w:hAnsi="Angsana New" w:hint="cs"/>
          <w:spacing w:val="2"/>
          <w:sz w:val="28"/>
          <w:szCs w:val="28"/>
          <w:cs/>
          <w:lang w:val="en-GB"/>
        </w:rPr>
        <w:t>อยู่ที่</w:t>
      </w:r>
      <w:r w:rsidRPr="004572A0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 xml:space="preserve">ร้อยละ </w:t>
      </w:r>
      <w:r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>6</w:t>
      </w:r>
    </w:p>
    <w:p w14:paraId="4E8BC55F" w14:textId="77777777" w:rsidR="004C3013" w:rsidRDefault="004C3013" w:rsidP="00DA4329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</w:p>
    <w:p w14:paraId="24CA8BE7" w14:textId="77777777" w:rsidR="00DA4329" w:rsidRDefault="00DA4329" w:rsidP="00DA4329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lastRenderedPageBreak/>
        <w:t>สำหรับสัญญาเช่าที่เคยจัดประเภทเป็นสัญญาเช่า</w:t>
      </w:r>
      <w:r w:rsidRPr="00AB1A4A">
        <w:rPr>
          <w:rFonts w:ascii="Angsana New" w:eastAsia="Arial Unicode MS" w:hAnsi="Angsana New" w:hint="cs"/>
          <w:sz w:val="28"/>
          <w:szCs w:val="28"/>
          <w:cs/>
          <w:lang w:val="en-GB"/>
        </w:rPr>
        <w:t>เงินทุน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ตามมาตรฐานการบัญชีฉบับที่ </w:t>
      </w:r>
      <w:r w:rsidRPr="00AB1A4A">
        <w:rPr>
          <w:rFonts w:ascii="Angsana New" w:eastAsia="Arial Unicode MS" w:hAnsi="Angsana New"/>
          <w:sz w:val="28"/>
          <w:szCs w:val="28"/>
          <w:lang w:val="en-GB"/>
        </w:rPr>
        <w:t xml:space="preserve">17 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>บริษัทรับรู้มูลค่าตาม</w:t>
      </w:r>
      <w:r w:rsidRPr="00A44EAE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>บัญชีของสินทรัพย์และหนี้สินตามสัญญาเช่าดังกล่าวก่อนวัน</w:t>
      </w:r>
      <w:r>
        <w:rPr>
          <w:rFonts w:ascii="Angsana New" w:eastAsia="Arial Unicode MS" w:hAnsi="Angsana New" w:hint="cs"/>
          <w:spacing w:val="2"/>
          <w:sz w:val="28"/>
          <w:szCs w:val="28"/>
          <w:cs/>
          <w:lang w:val="en-GB"/>
        </w:rPr>
        <w:t>ที่</w:t>
      </w:r>
      <w:r w:rsidRPr="00A44EAE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 xml:space="preserve">นำมาตรฐานการรายงานทางการเงินฉบับที่ </w:t>
      </w:r>
      <w:r w:rsidRPr="00A44EAE">
        <w:rPr>
          <w:rFonts w:ascii="Angsana New" w:eastAsia="Arial Unicode MS" w:hAnsi="Angsana New"/>
          <w:spacing w:val="2"/>
          <w:sz w:val="28"/>
          <w:szCs w:val="28"/>
          <w:lang w:val="en-GB"/>
        </w:rPr>
        <w:t xml:space="preserve">16 </w:t>
      </w:r>
      <w:r w:rsidRPr="00935F4D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>มาถือปฏิบัติเป็นมูลค่าตามบัญชีของ</w:t>
      </w:r>
      <w:r w:rsidRPr="00935F4D">
        <w:rPr>
          <w:rFonts w:ascii="Angsana New" w:eastAsia="Arial Unicode MS" w:hAnsi="Angsana New" w:hint="cs"/>
          <w:spacing w:val="-6"/>
          <w:sz w:val="28"/>
          <w:szCs w:val="28"/>
          <w:cs/>
          <w:lang w:val="en-GB"/>
        </w:rPr>
        <w:t>สินทรัพย์สิทธิการใช้</w:t>
      </w:r>
      <w:r w:rsidRPr="00935F4D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>และหนี้สิน</w:t>
      </w:r>
      <w:r w:rsidRPr="00935F4D">
        <w:rPr>
          <w:rFonts w:ascii="Angsana New" w:eastAsia="Arial Unicode MS" w:hAnsi="Angsana New" w:hint="cs"/>
          <w:spacing w:val="-6"/>
          <w:sz w:val="28"/>
          <w:szCs w:val="28"/>
          <w:cs/>
          <w:lang w:val="en-GB"/>
        </w:rPr>
        <w:t>ตามสัญญาเช่า</w:t>
      </w:r>
      <w:r w:rsidRPr="00935F4D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 xml:space="preserve"> ณ วันที่นำมาปฏิบัติใช้ครั้ง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แรก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 xml:space="preserve"> </w:t>
      </w:r>
    </w:p>
    <w:tbl>
      <w:tblPr>
        <w:tblW w:w="8100" w:type="dxa"/>
        <w:tblInd w:w="144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660"/>
        <w:gridCol w:w="1440"/>
      </w:tblGrid>
      <w:tr w:rsidR="00DA4329" w:rsidRPr="00546270" w14:paraId="41BEB178" w14:textId="77777777" w:rsidTr="00DA4329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5E620" w14:textId="77777777" w:rsidR="00DA4329" w:rsidRPr="00546270" w:rsidRDefault="00DA4329" w:rsidP="00DA4329">
            <w:pPr>
              <w:pStyle w:val="BlockText"/>
              <w:spacing w:after="0"/>
              <w:ind w:left="0" w:right="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bookmarkStart w:id="5" w:name="_Hlk39320254"/>
            <w:bookmarkEnd w:id="4"/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3A1EDC" w14:textId="77777777" w:rsidR="00DA4329" w:rsidRPr="00546270" w:rsidRDefault="00DA4329" w:rsidP="00DA4329">
            <w:pPr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54627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A4329" w:rsidRPr="00546270" w14:paraId="2325D961" w14:textId="77777777" w:rsidTr="00DA4329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B1060" w14:textId="77777777" w:rsidR="00DA4329" w:rsidRPr="00546270" w:rsidRDefault="00DA4329" w:rsidP="00DA4329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ภาระผูกพันตามสัญญาเช่าดำเนินงานที่เปิดเผย ณ วันที่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2562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00D29" w14:textId="77777777" w:rsidR="00DA4329" w:rsidRPr="005148C6" w:rsidRDefault="00DA4329" w:rsidP="00DA4329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29,950</w:t>
            </w:r>
          </w:p>
        </w:tc>
      </w:tr>
      <w:tr w:rsidR="00DA4329" w:rsidRPr="00546270" w14:paraId="06415D78" w14:textId="77777777" w:rsidTr="00DA4329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111EE6" w14:textId="77777777" w:rsidR="00DA4329" w:rsidRPr="00546270" w:rsidRDefault="00DA4329" w:rsidP="00DA4329">
            <w:pPr>
              <w:pStyle w:val="BlockText"/>
              <w:tabs>
                <w:tab w:val="left" w:pos="276"/>
              </w:tabs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572A0"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336E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1DB5463" w14:textId="77777777" w:rsidR="00DA4329" w:rsidRPr="007E2050" w:rsidRDefault="00DA4329" w:rsidP="00DA4329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(3,594)</w:t>
            </w:r>
          </w:p>
        </w:tc>
      </w:tr>
      <w:tr w:rsidR="00DA4329" w:rsidRPr="00546270" w14:paraId="58BAC940" w14:textId="77777777" w:rsidTr="00DA4329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</w:tcPr>
          <w:p w14:paraId="14AB6FAE" w14:textId="77777777" w:rsidR="00DA4329" w:rsidRPr="00546270" w:rsidRDefault="00DA4329" w:rsidP="00DA4329">
            <w:pPr>
              <w:pStyle w:val="BlockText"/>
              <w:tabs>
                <w:tab w:val="left" w:pos="276"/>
              </w:tabs>
              <w:spacing w:after="0"/>
              <w:ind w:left="-105" w:right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572A0"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สัญญาพิจารณาเป็นสัญญาบริการ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FE82AB3" w14:textId="77777777" w:rsidR="00DA4329" w:rsidRPr="007E2050" w:rsidRDefault="00DA4329" w:rsidP="00DA4329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(17,291)</w:t>
            </w:r>
          </w:p>
        </w:tc>
      </w:tr>
      <w:tr w:rsidR="00DA4329" w:rsidRPr="00546270" w14:paraId="6DC61025" w14:textId="77777777" w:rsidTr="00DA4329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</w:tcPr>
          <w:p w14:paraId="10C78D3F" w14:textId="77777777" w:rsidR="00DA4329" w:rsidRPr="00546270" w:rsidRDefault="00DA4329" w:rsidP="00DA4329">
            <w:pPr>
              <w:pStyle w:val="BlockText"/>
              <w:tabs>
                <w:tab w:val="left" w:pos="276"/>
              </w:tabs>
              <w:spacing w:after="0"/>
              <w:ind w:left="-105" w:right="0"/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 w:rsidRPr="004572A0"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2825A11" w14:textId="77777777" w:rsidR="00DA4329" w:rsidRPr="007E2050" w:rsidRDefault="00DA4329" w:rsidP="00DA4329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(702)</w:t>
            </w:r>
          </w:p>
        </w:tc>
      </w:tr>
      <w:tr w:rsidR="00DA4329" w:rsidRPr="00546270" w14:paraId="0B859A1D" w14:textId="77777777" w:rsidTr="00DA4329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6650B4" w14:textId="77777777" w:rsidR="00DA4329" w:rsidRPr="00546270" w:rsidRDefault="00DA4329" w:rsidP="00DA4329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หนี้สินตามสัญญาเช่าเพิ่มขึ้นจากการนำมาตรฐาน</w:t>
            </w:r>
          </w:p>
          <w:p w14:paraId="0A32ED93" w14:textId="77777777" w:rsidR="00DA4329" w:rsidRPr="00546270" w:rsidRDefault="00DA4329" w:rsidP="00DA4329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  </w:t>
            </w: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การรายงานทางการเงินฉบับที่ </w:t>
            </w: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มาปฏิบัติใช้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D0CE42" w14:textId="77777777" w:rsidR="00DA4329" w:rsidRPr="00176309" w:rsidRDefault="00DA4329" w:rsidP="00DA4329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sz w:val="28"/>
                <w:szCs w:val="28"/>
              </w:rPr>
              <w:t>8,363</w:t>
            </w:r>
          </w:p>
        </w:tc>
      </w:tr>
      <w:tr w:rsidR="00DA4329" w:rsidRPr="00546270" w14:paraId="2191B7B7" w14:textId="77777777" w:rsidTr="00DA4329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75FFBD" w14:textId="77777777" w:rsidR="00DA4329" w:rsidRPr="00CE4B35" w:rsidRDefault="00DA4329" w:rsidP="00DA4329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ตาม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เงินทุน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ณ วันที่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E0A7CA" w14:textId="77777777" w:rsidR="00DA4329" w:rsidRPr="00176309" w:rsidRDefault="00DA4329" w:rsidP="00DA4329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2,240</w:t>
            </w:r>
          </w:p>
        </w:tc>
      </w:tr>
      <w:tr w:rsidR="00DA4329" w:rsidRPr="00546270" w14:paraId="0E5C54C9" w14:textId="77777777" w:rsidTr="00DA4329">
        <w:trPr>
          <w:trHeight w:val="377"/>
        </w:trPr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41BE52" w14:textId="77777777" w:rsidR="00DA4329" w:rsidRPr="00A44EAE" w:rsidRDefault="00DA4329" w:rsidP="00DA4329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44EA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Pr="00A44EA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 xml:space="preserve">1 </w:t>
            </w:r>
            <w:r w:rsidRPr="00A44EA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Pr="00A44EA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2F3DA2" w14:textId="77777777" w:rsidR="00DA4329" w:rsidRPr="00176309" w:rsidRDefault="00DA4329" w:rsidP="00DA4329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10,603</w:t>
            </w:r>
          </w:p>
        </w:tc>
      </w:tr>
    </w:tbl>
    <w:bookmarkEnd w:id="5"/>
    <w:p w14:paraId="072D49E9" w14:textId="77777777" w:rsidR="00DA4329" w:rsidRPr="00AB1A4A" w:rsidRDefault="00DA4329" w:rsidP="00DA4329">
      <w:pPr>
        <w:tabs>
          <w:tab w:val="clear" w:pos="454"/>
          <w:tab w:val="left" w:pos="1530"/>
        </w:tabs>
        <w:spacing w:before="240"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3A4A17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สินทรัพย์สิทธิการใช้แบ่งตามประเภทสินทรัพย์ได้ดังนี้</w:t>
      </w:r>
    </w:p>
    <w:tbl>
      <w:tblPr>
        <w:tblW w:w="819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5220"/>
        <w:gridCol w:w="1350"/>
        <w:gridCol w:w="270"/>
        <w:gridCol w:w="1350"/>
      </w:tblGrid>
      <w:tr w:rsidR="00DA4329" w:rsidRPr="004E5A85" w14:paraId="7A3B8216" w14:textId="77777777" w:rsidTr="00DA4329">
        <w:trPr>
          <w:cantSplit/>
          <w:tblHeader/>
        </w:trPr>
        <w:tc>
          <w:tcPr>
            <w:tcW w:w="5220" w:type="dxa"/>
          </w:tcPr>
          <w:p w14:paraId="6F792D88" w14:textId="77777777" w:rsidR="00DA4329" w:rsidRPr="004E5A85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6" w:name="_Hlk39320595"/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6D4BBF6" w14:textId="77777777" w:rsidR="00DA4329" w:rsidRPr="004E5A85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5A8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A4329" w:rsidRPr="004E5A85" w14:paraId="711FC72A" w14:textId="77777777" w:rsidTr="00DA4329">
        <w:trPr>
          <w:cantSplit/>
          <w:tblHeader/>
        </w:trPr>
        <w:tc>
          <w:tcPr>
            <w:tcW w:w="5220" w:type="dxa"/>
          </w:tcPr>
          <w:p w14:paraId="57FA8F42" w14:textId="77777777" w:rsidR="00DA4329" w:rsidRPr="004E5A85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1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56CE30" w14:textId="742AE9C3" w:rsidR="00DA4329" w:rsidRPr="004E5A85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F3E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F3E4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30E0E8" w14:textId="77777777" w:rsidR="00DA4329" w:rsidRPr="004E5A85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30D31C" w14:textId="77777777" w:rsidR="00DA4329" w:rsidRPr="004E5A85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72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D6721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 w:rsidRPr="00DD672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A4329" w:rsidRPr="004E5A85" w14:paraId="533BEADB" w14:textId="77777777" w:rsidTr="00DA4329">
        <w:trPr>
          <w:cantSplit/>
        </w:trPr>
        <w:tc>
          <w:tcPr>
            <w:tcW w:w="5220" w:type="dxa"/>
          </w:tcPr>
          <w:p w14:paraId="6B2888F9" w14:textId="77777777" w:rsidR="00DA4329" w:rsidRPr="004E5A85" w:rsidRDefault="00DA4329" w:rsidP="00DA432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5A8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B95E5" w14:textId="4629E8A5" w:rsidR="00DA4329" w:rsidRPr="00CE2AF8" w:rsidRDefault="002C27BD" w:rsidP="00160077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5,</w:t>
            </w:r>
            <w:r w:rsidR="00160077">
              <w:rPr>
                <w:rFonts w:asciiTheme="majorBidi" w:eastAsia="Cordia New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270" w:type="dxa"/>
          </w:tcPr>
          <w:p w14:paraId="76523925" w14:textId="77777777" w:rsidR="00DA4329" w:rsidRPr="00DC493C" w:rsidRDefault="00DA4329" w:rsidP="00DA4329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67412B" w14:textId="77777777" w:rsidR="00DA4329" w:rsidRPr="00051F2D" w:rsidRDefault="00DA4329" w:rsidP="00DA4329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9,064</w:t>
            </w:r>
          </w:p>
        </w:tc>
      </w:tr>
      <w:tr w:rsidR="00DA4329" w:rsidRPr="004E5A85" w14:paraId="6D852F40" w14:textId="77777777" w:rsidTr="00DA4329">
        <w:trPr>
          <w:cantSplit/>
        </w:trPr>
        <w:tc>
          <w:tcPr>
            <w:tcW w:w="5220" w:type="dxa"/>
          </w:tcPr>
          <w:p w14:paraId="3CADC467" w14:textId="77777777" w:rsidR="00DA4329" w:rsidRPr="004E5A85" w:rsidRDefault="00DA4329" w:rsidP="00DA4329">
            <w:pPr>
              <w:ind w:left="90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5A8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46C05" w14:textId="722F1FA1" w:rsidR="00DA4329" w:rsidRPr="00CE2AF8" w:rsidRDefault="002C27BD" w:rsidP="00160077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</w:t>
            </w:r>
            <w:r w:rsidR="00160077">
              <w:rPr>
                <w:rFonts w:asciiTheme="majorBidi" w:eastAsia="Cordia New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270" w:type="dxa"/>
          </w:tcPr>
          <w:p w14:paraId="4EC0FC65" w14:textId="77777777" w:rsidR="00DA4329" w:rsidRPr="004E5A85" w:rsidRDefault="00DA4329" w:rsidP="00DA4329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C9F7CD7" w14:textId="77777777" w:rsidR="00DA4329" w:rsidRPr="00051F2D" w:rsidRDefault="00DA4329" w:rsidP="00DA4329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3,008</w:t>
            </w:r>
          </w:p>
        </w:tc>
      </w:tr>
      <w:tr w:rsidR="00DA4329" w:rsidRPr="004E5A85" w14:paraId="27A515B6" w14:textId="77777777" w:rsidTr="00DA4329">
        <w:trPr>
          <w:cantSplit/>
          <w:trHeight w:val="395"/>
        </w:trPr>
        <w:tc>
          <w:tcPr>
            <w:tcW w:w="5220" w:type="dxa"/>
          </w:tcPr>
          <w:p w14:paraId="2972A0B7" w14:textId="77777777" w:rsidR="00DA4329" w:rsidRPr="004E5A85" w:rsidRDefault="00DA4329" w:rsidP="00DA4329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5A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C46B4" w14:textId="07E8216F" w:rsidR="00DA4329" w:rsidRPr="00CE2AF8" w:rsidRDefault="002C27BD" w:rsidP="00160077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7,</w:t>
            </w:r>
            <w:r w:rsidR="0016007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492</w:t>
            </w:r>
          </w:p>
        </w:tc>
        <w:tc>
          <w:tcPr>
            <w:tcW w:w="270" w:type="dxa"/>
          </w:tcPr>
          <w:p w14:paraId="79812009" w14:textId="77777777" w:rsidR="00DA4329" w:rsidRPr="004E5A85" w:rsidRDefault="00DA4329" w:rsidP="00DA4329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6DF65" w14:textId="77777777" w:rsidR="00DA4329" w:rsidRPr="00051F2D" w:rsidRDefault="00DA4329" w:rsidP="00DA4329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051F2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12,072</w:t>
            </w:r>
          </w:p>
        </w:tc>
      </w:tr>
    </w:tbl>
    <w:bookmarkEnd w:id="6"/>
    <w:p w14:paraId="43BA66E8" w14:textId="77777777" w:rsidR="007C7CC5" w:rsidRPr="0023088B" w:rsidRDefault="007862E4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23088B">
        <w:rPr>
          <w:b/>
          <w:bCs/>
          <w:u w:val="none"/>
          <w:cs/>
        </w:rPr>
        <w:t>รายการกับ</w:t>
      </w:r>
      <w:r w:rsidR="007C7CC5" w:rsidRPr="0023088B">
        <w:rPr>
          <w:b/>
          <w:bCs/>
          <w:u w:val="none"/>
          <w:cs/>
        </w:rPr>
        <w:t>บุคคลหรือกิจการที่เกี่ยวข้องกัน</w:t>
      </w:r>
    </w:p>
    <w:p w14:paraId="610AAFF1" w14:textId="7B116C92" w:rsidR="00F3146F" w:rsidRPr="006B2D1A" w:rsidRDefault="006A6F26" w:rsidP="004C30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 xml:space="preserve">สินทรัพย์ </w:t>
      </w:r>
      <w:r w:rsidR="00F3146F" w:rsidRPr="006B2D1A">
        <w:rPr>
          <w:rFonts w:ascii="Angsana New" w:hAnsi="Angsana New"/>
          <w:sz w:val="28"/>
          <w:szCs w:val="28"/>
          <w:cs/>
        </w:rPr>
        <w:t xml:space="preserve">หนี้สิน </w:t>
      </w:r>
      <w:r w:rsidRPr="006B2D1A">
        <w:rPr>
          <w:rFonts w:ascii="Angsana New" w:hAnsi="Angsana New"/>
          <w:sz w:val="28"/>
          <w:szCs w:val="28"/>
          <w:cs/>
        </w:rPr>
        <w:t>รายได้</w:t>
      </w:r>
      <w:r w:rsidR="003D3D49">
        <w:rPr>
          <w:rFonts w:ascii="Angsana New" w:hAnsi="Angsana New" w:hint="cs"/>
          <w:sz w:val="28"/>
          <w:szCs w:val="28"/>
          <w:cs/>
        </w:rPr>
        <w:t xml:space="preserve"> </w:t>
      </w:r>
      <w:r w:rsidR="00F3146F" w:rsidRPr="006B2D1A">
        <w:rPr>
          <w:rFonts w:ascii="Angsana New" w:hAnsi="Angsana New"/>
          <w:sz w:val="28"/>
          <w:szCs w:val="28"/>
          <w:cs/>
        </w:rPr>
        <w:t>และค่าใช้จ่ายส่วนหนึ่งของบริษัทเกิดขึ้นจากรายการกับ</w:t>
      </w:r>
      <w:r w:rsidR="008A647D">
        <w:rPr>
          <w:rFonts w:ascii="Angsana New" w:hAnsi="Angsana New" w:hint="cs"/>
          <w:sz w:val="28"/>
          <w:szCs w:val="28"/>
          <w:cs/>
        </w:rPr>
        <w:t>บุคคลและ</w:t>
      </w:r>
      <w:r w:rsidR="00F3146F" w:rsidRPr="006B2D1A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="00FE2BCF" w:rsidRPr="006B2D1A">
        <w:rPr>
          <w:rFonts w:ascii="Angsana New" w:hAnsi="Angsana New"/>
          <w:sz w:val="28"/>
          <w:szCs w:val="28"/>
          <w:cs/>
        </w:rPr>
        <w:t xml:space="preserve"> </w:t>
      </w:r>
      <w:r w:rsidR="00F3146F" w:rsidRPr="006B2D1A">
        <w:rPr>
          <w:rFonts w:ascii="Angsana New" w:hAnsi="Angsana New"/>
          <w:sz w:val="28"/>
          <w:szCs w:val="28"/>
          <w:cs/>
        </w:rPr>
        <w:t>กิจการ</w:t>
      </w:r>
      <w:r w:rsidR="00775208" w:rsidRPr="006B2D1A">
        <w:rPr>
          <w:rFonts w:ascii="Angsana New" w:hAnsi="Angsana New"/>
          <w:sz w:val="28"/>
          <w:szCs w:val="28"/>
          <w:cs/>
        </w:rPr>
        <w:t>เหล่า</w:t>
      </w:r>
      <w:r w:rsidR="00F3146F" w:rsidRPr="006B2D1A">
        <w:rPr>
          <w:rFonts w:ascii="Angsana New" w:hAnsi="Angsana New"/>
          <w:sz w:val="28"/>
          <w:szCs w:val="28"/>
          <w:cs/>
        </w:rPr>
        <w:t>นี้เกี่ยวข้องกันโดยการมีผู้ถือหุ้นและ</w:t>
      </w:r>
      <w:r w:rsidR="00F3146F" w:rsidRPr="006B2D1A">
        <w:rPr>
          <w:rFonts w:ascii="Angsana New" w:hAnsi="Angsana New"/>
          <w:sz w:val="28"/>
          <w:szCs w:val="28"/>
        </w:rPr>
        <w:t>/</w:t>
      </w:r>
      <w:r w:rsidR="00F3146F" w:rsidRPr="006B2D1A">
        <w:rPr>
          <w:rFonts w:ascii="Angsana New" w:hAnsi="Angsana New"/>
          <w:sz w:val="28"/>
          <w:szCs w:val="28"/>
          <w:cs/>
        </w:rPr>
        <w:t xml:space="preserve">หรือกรรมการร่วมกัน </w:t>
      </w:r>
      <w:r w:rsidR="004973F7">
        <w:rPr>
          <w:rFonts w:ascii="Angsana New" w:hAnsi="Angsana New" w:hint="cs"/>
          <w:sz w:val="28"/>
          <w:szCs w:val="28"/>
          <w:cs/>
        </w:rPr>
        <w:t>งบการเงิน</w:t>
      </w:r>
      <w:r w:rsidRPr="006B2D1A">
        <w:rPr>
          <w:rFonts w:ascii="Angsana New" w:hAnsi="Angsana New"/>
          <w:sz w:val="28"/>
          <w:szCs w:val="28"/>
          <w:cs/>
        </w:rPr>
        <w:t>นี้ได้รวมผลของรายการดังกล่าว</w:t>
      </w:r>
    </w:p>
    <w:p w14:paraId="51048063" w14:textId="2DEB73A0" w:rsidR="004A4D85" w:rsidRPr="006B2D1A" w:rsidRDefault="004A4D85" w:rsidP="004C30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>รายการซึ่งมีสาระสำคัญที่เกิดขึ้น</w:t>
      </w:r>
      <w:r w:rsidR="00E80EB4">
        <w:rPr>
          <w:rFonts w:ascii="Angsana New" w:hAnsi="Angsana New"/>
          <w:sz w:val="28"/>
          <w:szCs w:val="28"/>
          <w:cs/>
        </w:rPr>
        <w:t>กับ</w:t>
      </w:r>
      <w:r w:rsidR="00BB6714">
        <w:rPr>
          <w:rFonts w:ascii="Angsana New" w:hAnsi="Angsana New" w:hint="cs"/>
          <w:sz w:val="28"/>
          <w:szCs w:val="28"/>
          <w:cs/>
        </w:rPr>
        <w:t>บุคคลและ</w:t>
      </w:r>
      <w:r w:rsidR="00E80EB4">
        <w:rPr>
          <w:rFonts w:ascii="Angsana New" w:hAnsi="Angsana New"/>
          <w:sz w:val="28"/>
          <w:szCs w:val="28"/>
          <w:cs/>
        </w:rPr>
        <w:t>กิจการที่เกี่ยวข้องกันสำหรับ</w:t>
      </w:r>
      <w:r w:rsidR="00DA660A">
        <w:rPr>
          <w:rFonts w:ascii="Angsana New" w:hAnsi="Angsana New" w:hint="cs"/>
          <w:sz w:val="28"/>
          <w:szCs w:val="28"/>
          <w:cs/>
        </w:rPr>
        <w:t>ปี</w:t>
      </w:r>
      <w:r w:rsidRPr="006B2D1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34483" w:rsidRPr="00E34483">
        <w:rPr>
          <w:rFonts w:ascii="Angsana New" w:hAnsi="Angsana New"/>
          <w:sz w:val="28"/>
          <w:szCs w:val="28"/>
        </w:rPr>
        <w:t xml:space="preserve">31 </w:t>
      </w:r>
      <w:r w:rsidR="00E34483" w:rsidRPr="00E34483">
        <w:rPr>
          <w:rFonts w:ascii="Angsana New" w:hAnsi="Angsana New"/>
          <w:sz w:val="28"/>
          <w:szCs w:val="28"/>
          <w:cs/>
        </w:rPr>
        <w:t xml:space="preserve">ธันวาคม </w:t>
      </w:r>
      <w:r w:rsidR="00DA4329">
        <w:rPr>
          <w:rFonts w:ascii="Angsana New" w:hAnsi="Angsana New"/>
          <w:sz w:val="28"/>
          <w:szCs w:val="28"/>
        </w:rPr>
        <w:t>2563</w:t>
      </w:r>
      <w:r w:rsidR="00E34483">
        <w:rPr>
          <w:rFonts w:ascii="Angsana New" w:hAnsi="Angsana New" w:hint="cs"/>
          <w:sz w:val="28"/>
          <w:szCs w:val="28"/>
          <w:cs/>
        </w:rPr>
        <w:t xml:space="preserve"> </w:t>
      </w:r>
      <w:r w:rsidRPr="006B2D1A">
        <w:rPr>
          <w:rFonts w:ascii="Angsana New" w:hAnsi="Angsana New"/>
          <w:sz w:val="28"/>
          <w:szCs w:val="28"/>
          <w:cs/>
        </w:rPr>
        <w:t xml:space="preserve">และ </w:t>
      </w:r>
      <w:r w:rsidR="00DA4329">
        <w:rPr>
          <w:rFonts w:ascii="Angsana New" w:hAnsi="Angsana New"/>
          <w:sz w:val="28"/>
          <w:szCs w:val="28"/>
        </w:rPr>
        <w:t>2562</w:t>
      </w:r>
      <w:r w:rsidRPr="006B2D1A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270"/>
        <w:gridCol w:w="1440"/>
        <w:gridCol w:w="270"/>
        <w:gridCol w:w="1620"/>
        <w:gridCol w:w="270"/>
        <w:gridCol w:w="1350"/>
        <w:gridCol w:w="270"/>
        <w:gridCol w:w="1350"/>
      </w:tblGrid>
      <w:tr w:rsidR="00E34483" w:rsidRPr="003D3D49" w14:paraId="27392C26" w14:textId="77777777" w:rsidTr="003D3D49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B3496A" w14:textId="77777777" w:rsidR="00E34483" w:rsidRPr="003D3D49" w:rsidRDefault="00E34483" w:rsidP="00820C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42446" w14:textId="77777777" w:rsidR="00E34483" w:rsidRPr="003D3D49" w:rsidRDefault="00E34483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C0772F" w14:textId="77777777" w:rsidR="00E34483" w:rsidRPr="003D3D49" w:rsidRDefault="00E34483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91353" w14:textId="77777777" w:rsidR="00E34483" w:rsidRPr="003D3D49" w:rsidRDefault="00E34483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573B68" w14:textId="77777777" w:rsidR="00E34483" w:rsidRPr="003D3D49" w:rsidRDefault="00E34483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EDFF8" w14:textId="77777777" w:rsidR="00E34483" w:rsidRPr="003D3D49" w:rsidRDefault="00E34483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E705B" w14:textId="2422FBBF" w:rsidR="00E34483" w:rsidRPr="003D3D49" w:rsidRDefault="00246EE5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A4329" w:rsidRPr="003D3D49" w14:paraId="782FDB5A" w14:textId="77777777" w:rsidTr="003D3D49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75F8685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8788F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F5AA10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A16C9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098D0F2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4A908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AE95B" w14:textId="18308F8F" w:rsidR="00DA4329" w:rsidRPr="003D3D49" w:rsidRDefault="00DA4329" w:rsidP="001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5A81" w:rsidRPr="003D3D4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726C5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71DD1" w14:textId="3662A6B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A4329" w:rsidRPr="003D3D49" w14:paraId="79856016" w14:textId="77777777" w:rsidTr="003D3D4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D39A84" w14:textId="1FC7543A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3D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คุณธนพล บุญวรุตม์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B9AD6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CFD844" w14:textId="3CF701CC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A857FC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4429A1" w14:textId="6B0CC8F2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DB91E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B36D25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6EF597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D070D5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A4329" w:rsidRPr="003D3D49" w14:paraId="55547B13" w14:textId="77777777" w:rsidTr="003D3D4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CC41B7D" w14:textId="6485E3F3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5F48AD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73EC84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454B5C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68E63C" w14:textId="7F86BAD0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D3D4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3D3D49">
              <w:rPr>
                <w:rFonts w:asciiTheme="majorBidi" w:hAnsiTheme="majorBidi" w:cstheme="majorBidi"/>
                <w:sz w:val="28"/>
                <w:szCs w:val="28"/>
              </w:rPr>
              <w:t xml:space="preserve"> 7 </w:t>
            </w: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554F28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CA96AF" w14:textId="04224DC6" w:rsidR="00DA4329" w:rsidRPr="003D3D49" w:rsidRDefault="00AA4526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6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0399A8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2A92F5" w14:textId="5207832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</w:rPr>
              <w:t>2,368</w:t>
            </w:r>
          </w:p>
        </w:tc>
      </w:tr>
      <w:tr w:rsidR="00DA4329" w:rsidRPr="003D3D49" w14:paraId="16866AD4" w14:textId="77777777" w:rsidTr="003D3D4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50258FA" w14:textId="77777777" w:rsidR="003D3D49" w:rsidRPr="003D3D49" w:rsidRDefault="003D3D49" w:rsidP="004C30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C36D3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702BD8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4EEC96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BD71EA5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BF65D9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1FBEBA" w14:textId="77777777" w:rsidR="00DA4329" w:rsidRDefault="00DA4329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6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  <w:p w14:paraId="53E4D104" w14:textId="77777777" w:rsidR="004C3013" w:rsidRDefault="004C3013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6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  <w:p w14:paraId="0C33726E" w14:textId="77777777" w:rsidR="004C3013" w:rsidRDefault="004C3013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6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  <w:p w14:paraId="2CB98F9F" w14:textId="77777777" w:rsidR="004C3013" w:rsidRDefault="004C3013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6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  <w:p w14:paraId="27B321BB" w14:textId="77777777" w:rsidR="004C3013" w:rsidRPr="003D3D49" w:rsidRDefault="004C3013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6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21CBFE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9B8693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A4329" w:rsidRPr="003D3D49" w14:paraId="64C8531F" w14:textId="77777777" w:rsidTr="003D3D4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EFEF26C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3D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 ออโต้ บิซซ์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A6F445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F5EF82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20C32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1CA95F6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E7AFE5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F7504E" w14:textId="77777777" w:rsidR="00DA4329" w:rsidRPr="003D3D49" w:rsidRDefault="00DA4329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6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D0B2E8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6C1759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A4329" w:rsidRPr="003D3D49" w14:paraId="6BBB1B6A" w14:textId="77777777" w:rsidTr="003D3D4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429C964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1FE835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1BFBDE" w14:textId="5E051CB5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ผู้บริหารร่วมกัน*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9A397C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9C1F9E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75B482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8B309D" w14:textId="77777777" w:rsidR="00DA4329" w:rsidRPr="003D3D49" w:rsidRDefault="00DA4329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6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4AB69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C0B3B6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A4329" w:rsidRPr="003D3D49" w14:paraId="05982178" w14:textId="77777777" w:rsidTr="003D3D4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17AA99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F85114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4B2729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2A20E5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C3CB23B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8E4E63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C62517" w14:textId="71F3BB8B" w:rsidR="00DA4329" w:rsidRPr="003D3D49" w:rsidRDefault="00BB0AFB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1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9A5AB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A56173" w14:textId="6B89C4B3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8"/>
                <w:tab w:val="left" w:pos="1062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eastAsia="Cordia New" w:hAnsiTheme="majorBidi" w:cstheme="majorBidi"/>
                <w:sz w:val="28"/>
                <w:szCs w:val="28"/>
              </w:rPr>
              <w:t>74</w:t>
            </w:r>
          </w:p>
        </w:tc>
      </w:tr>
      <w:tr w:rsidR="00DA4329" w:rsidRPr="003D3D49" w14:paraId="63E74AB0" w14:textId="77777777" w:rsidTr="003D3D4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489DE9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EB8A7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5EC3AB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8571A0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76506BB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BFF44B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09411F" w14:textId="77777777" w:rsidR="00DA4329" w:rsidRPr="003D3D49" w:rsidRDefault="00DA4329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140C12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1FBECB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4329" w:rsidRPr="003D3D49" w14:paraId="1DC63DD6" w14:textId="77777777" w:rsidTr="003D3D4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B2923B8" w14:textId="77777777" w:rsidR="00DA4329" w:rsidRPr="003D3D49" w:rsidRDefault="00DA4329" w:rsidP="00DA4329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ค่าเช่ารถยนต์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C2542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3E1F87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C73FB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A0A3A47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6A8452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486F1C" w14:textId="2E6EB4B7" w:rsidR="00DA4329" w:rsidRPr="003D3D49" w:rsidRDefault="00BB0AFB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1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B57BF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C1F44F" w14:textId="415CA403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eastAsia="Cordia New" w:hAnsiTheme="majorBidi" w:cstheme="majorBidi"/>
                <w:sz w:val="28"/>
                <w:szCs w:val="28"/>
              </w:rPr>
              <w:t>98</w:t>
            </w:r>
          </w:p>
        </w:tc>
      </w:tr>
      <w:tr w:rsidR="00DA4329" w:rsidRPr="003D3D49" w14:paraId="63FDFC1A" w14:textId="77777777" w:rsidTr="003D3D4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93F0AFD" w14:textId="77777777" w:rsidR="00DA4329" w:rsidRPr="003D3D49" w:rsidRDefault="00DA4329" w:rsidP="00DA4329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957A5A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83C4DC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3F08F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2D0601C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03FAEB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23FA5D" w14:textId="681795A3" w:rsidR="00DA4329" w:rsidRPr="003D3D49" w:rsidRDefault="00BB0AFB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1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8BAA4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2D2555" w14:textId="7C45EECF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</w:p>
        </w:tc>
      </w:tr>
      <w:tr w:rsidR="00DA4329" w:rsidRPr="003D3D49" w14:paraId="6385351F" w14:textId="77777777" w:rsidTr="003D3D4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1BD6390" w14:textId="77777777" w:rsidR="00DA4329" w:rsidRPr="003D3D49" w:rsidRDefault="00DA4329" w:rsidP="00DA4329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ค่าทำความสะอาด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A15749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9E92C4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713DCD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5C97B9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355B2A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C21C9C4" w14:textId="6BD48127" w:rsidR="00DA4329" w:rsidRPr="003D3D49" w:rsidRDefault="00BB0AFB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1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6405E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D2019A9" w14:textId="4805D522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eastAsia="Cordia New" w:hAnsiTheme="majorBidi" w:cstheme="majorBidi"/>
                <w:sz w:val="28"/>
                <w:szCs w:val="28"/>
              </w:rPr>
              <w:t>48</w:t>
            </w:r>
          </w:p>
        </w:tc>
      </w:tr>
      <w:tr w:rsidR="00DA4329" w:rsidRPr="003D3D49" w14:paraId="4BCBE290" w14:textId="77777777" w:rsidTr="003D3D4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853C01B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3D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D771F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CF934B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24C1B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F3E99ED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A3E526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342C0668" w14:textId="526BA76F" w:rsidR="00DA4329" w:rsidRPr="003D3D49" w:rsidRDefault="00BB0AFB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1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3D3D4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FEA544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1F16E13F" w14:textId="615FE4B4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3D3D4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154</w:t>
            </w:r>
          </w:p>
        </w:tc>
      </w:tr>
      <w:tr w:rsidR="00DA4329" w:rsidRPr="003D3D49" w14:paraId="13A0898A" w14:textId="77777777" w:rsidTr="003D3D49">
        <w:trPr>
          <w:trHeight w:val="16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5A12C88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6129C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49CCD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B02BCE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8D54AE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65EB1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80221D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A97C6B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16CC17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A4329" w:rsidRPr="003D3D49" w14:paraId="442293AE" w14:textId="77777777" w:rsidTr="003D3D4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B155D57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4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3D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สำนักงานกฎหมาย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A77EB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C75DBF" w14:textId="4831CC9F" w:rsidR="00DA4329" w:rsidRPr="003D3D49" w:rsidRDefault="00DA4329" w:rsidP="003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</w:t>
            </w:r>
            <w:r w:rsidR="006B5400"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</w:t>
            </w:r>
            <w:r w:rsidR="006B5400">
              <w:rPr>
                <w:rFonts w:asciiTheme="majorBidi" w:hAnsiTheme="majorBidi" w:cstheme="majorBidi" w:hint="cs"/>
                <w:sz w:val="28"/>
                <w:szCs w:val="28"/>
                <w:cs/>
              </w:rPr>
              <w:t>**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42707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33A0BB1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DF381B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1C75F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A7EBA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C58AC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A4329" w:rsidRPr="003D3D49" w14:paraId="5660E93D" w14:textId="77777777" w:rsidTr="003D3D4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D8858D8" w14:textId="7EF4AF41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right="-14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3D3D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เอส.พี</w:t>
            </w:r>
            <w:r w:rsidRPr="003D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. </w:t>
            </w:r>
            <w:r w:rsidRPr="003D3D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แอนด์</w:t>
            </w:r>
            <w:r w:rsidRPr="003D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D3D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หลุยส์</w:t>
            </w:r>
            <w:r w:rsidRPr="003D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D3D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5401D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399D3C" w14:textId="3B59412B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1D4A7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B57B394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91155A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E8BB0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1AFC9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18B7B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A4329" w:rsidRPr="003D3D49" w14:paraId="58CC4417" w14:textId="77777777" w:rsidTr="003D3D49">
        <w:trPr>
          <w:trHeight w:val="3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EE0B727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D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ค่าธรรมเนียมอื่น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F45E1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88CC77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18B14C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E566FB3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07FD9E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328D62" w14:textId="121B22A3" w:rsidR="00DA4329" w:rsidRPr="003D3D49" w:rsidRDefault="00031F07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D3D4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6C177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8DC67" w14:textId="40A3BB00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3D3D49">
              <w:rPr>
                <w:rFonts w:asciiTheme="majorBidi" w:eastAsia="Cordia New" w:hAnsiTheme="majorBidi" w:cstheme="majorBidi"/>
                <w:sz w:val="28"/>
                <w:szCs w:val="28"/>
              </w:rPr>
              <w:t>101</w:t>
            </w:r>
          </w:p>
        </w:tc>
      </w:tr>
      <w:tr w:rsidR="00DA4329" w:rsidRPr="003D3D49" w14:paraId="1A215D6B" w14:textId="77777777" w:rsidTr="003D3D49">
        <w:trPr>
          <w:trHeight w:val="3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AA9F9C0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EFBB7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B6176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86DEBC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1B974F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887057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8DC1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CD7EB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40BB0" w14:textId="77777777" w:rsidR="00DA4329" w:rsidRPr="003D3D4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</w:tbl>
    <w:p w14:paraId="68422FBE" w14:textId="77777777" w:rsidR="000E11BA" w:rsidRDefault="000E11BA" w:rsidP="006B540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E11BA">
        <w:rPr>
          <w:rFonts w:ascii="Angsana New" w:hAnsi="Angsana New"/>
          <w:sz w:val="28"/>
          <w:szCs w:val="28"/>
        </w:rPr>
        <w:t xml:space="preserve">* </w:t>
      </w:r>
      <w:r w:rsidRPr="000E11BA">
        <w:rPr>
          <w:rFonts w:ascii="Angsana New" w:hAnsi="Angsana New" w:hint="cs"/>
          <w:sz w:val="28"/>
          <w:szCs w:val="28"/>
          <w:cs/>
        </w:rPr>
        <w:t xml:space="preserve">มีการเปลี่ยนแปลงกลุ่มผู้ถือหุ้นและผู้บริหารเมื่อวันที่ </w:t>
      </w:r>
      <w:r w:rsidRPr="000E11BA">
        <w:rPr>
          <w:rFonts w:ascii="Angsana New" w:hAnsi="Angsana New"/>
          <w:sz w:val="28"/>
          <w:szCs w:val="28"/>
        </w:rPr>
        <w:t xml:space="preserve">8 </w:t>
      </w:r>
      <w:r w:rsidRPr="000E11BA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0E11BA">
        <w:rPr>
          <w:rFonts w:ascii="Angsana New" w:hAnsi="Angsana New"/>
          <w:sz w:val="28"/>
          <w:szCs w:val="28"/>
        </w:rPr>
        <w:t>2562</w:t>
      </w:r>
    </w:p>
    <w:p w14:paraId="3983C807" w14:textId="001730AE" w:rsidR="006B5400" w:rsidRPr="000E11BA" w:rsidRDefault="006B5400" w:rsidP="006B540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** สิ้นสุดความสัมพันธ์เมื่อวันที่ </w:t>
      </w:r>
      <w:r>
        <w:rPr>
          <w:rFonts w:ascii="Angsana New" w:hAnsi="Angsana New"/>
          <w:sz w:val="28"/>
          <w:szCs w:val="28"/>
        </w:rPr>
        <w:t>13</w:t>
      </w:r>
      <w:r>
        <w:rPr>
          <w:rFonts w:ascii="Angsana New" w:hAnsi="Angsana New" w:hint="cs"/>
          <w:sz w:val="28"/>
          <w:szCs w:val="28"/>
          <w:cs/>
        </w:rPr>
        <w:t xml:space="preserve"> สิงหาคม </w:t>
      </w:r>
      <w:r>
        <w:rPr>
          <w:rFonts w:ascii="Angsana New" w:hAnsi="Angsana New"/>
          <w:sz w:val="28"/>
          <w:szCs w:val="28"/>
        </w:rPr>
        <w:t>2563</w:t>
      </w:r>
    </w:p>
    <w:p w14:paraId="78744F9C" w14:textId="5BD4499B" w:rsidR="00C37335" w:rsidRPr="006B2D1A" w:rsidRDefault="00C37335" w:rsidP="006B540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>ค่าตอบแทนที่เป็นตัวเงินของผู้บริหารสำหรับ</w:t>
      </w:r>
      <w:r w:rsidR="00567C8D">
        <w:rPr>
          <w:rFonts w:ascii="Angsana New" w:hAnsi="Angsana New" w:hint="cs"/>
          <w:sz w:val="28"/>
          <w:szCs w:val="28"/>
          <w:cs/>
        </w:rPr>
        <w:t>ปี</w:t>
      </w:r>
      <w:r w:rsidR="005D434E" w:rsidRPr="006B2D1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67C8D">
        <w:rPr>
          <w:rFonts w:ascii="Angsana New" w:hAnsi="Angsana New"/>
          <w:sz w:val="28"/>
          <w:szCs w:val="28"/>
        </w:rPr>
        <w:t xml:space="preserve">31 </w:t>
      </w:r>
      <w:r w:rsidR="00567C8D">
        <w:rPr>
          <w:rFonts w:ascii="Angsana New" w:hAnsi="Angsana New" w:hint="cs"/>
          <w:sz w:val="28"/>
          <w:szCs w:val="28"/>
          <w:cs/>
        </w:rPr>
        <w:t>ธันวาคม</w:t>
      </w:r>
      <w:r w:rsidR="0096735A" w:rsidRPr="006B2D1A">
        <w:rPr>
          <w:rFonts w:ascii="Angsana New" w:hAnsi="Angsana New"/>
          <w:sz w:val="28"/>
          <w:szCs w:val="28"/>
          <w:cs/>
        </w:rPr>
        <w:t xml:space="preserve"> </w:t>
      </w:r>
      <w:r w:rsidR="0096735A" w:rsidRPr="006B2D1A">
        <w:rPr>
          <w:rFonts w:ascii="Angsana New" w:hAnsi="Angsana New"/>
          <w:sz w:val="28"/>
          <w:szCs w:val="28"/>
        </w:rPr>
        <w:t>256</w:t>
      </w:r>
      <w:r w:rsidR="00DA4329">
        <w:rPr>
          <w:rFonts w:ascii="Angsana New" w:hAnsi="Angsana New"/>
          <w:sz w:val="28"/>
          <w:szCs w:val="28"/>
        </w:rPr>
        <w:t>3</w:t>
      </w:r>
      <w:r w:rsidR="005D434E" w:rsidRPr="006B2D1A">
        <w:rPr>
          <w:rFonts w:ascii="Angsana New" w:hAnsi="Angsana New"/>
          <w:sz w:val="28"/>
          <w:szCs w:val="28"/>
          <w:cs/>
        </w:rPr>
        <w:t xml:space="preserve"> และ </w:t>
      </w:r>
      <w:r w:rsidR="005D434E" w:rsidRPr="006B2D1A">
        <w:rPr>
          <w:rFonts w:ascii="Angsana New" w:hAnsi="Angsana New"/>
          <w:sz w:val="28"/>
          <w:szCs w:val="28"/>
        </w:rPr>
        <w:t>256</w:t>
      </w:r>
      <w:r w:rsidR="00DA4329">
        <w:rPr>
          <w:rFonts w:ascii="Angsana New" w:hAnsi="Angsana New"/>
          <w:sz w:val="28"/>
          <w:szCs w:val="28"/>
        </w:rPr>
        <w:t>2</w:t>
      </w:r>
      <w:r w:rsidR="005D434E" w:rsidRPr="006B2D1A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270"/>
        <w:gridCol w:w="270"/>
        <w:gridCol w:w="270"/>
        <w:gridCol w:w="270"/>
        <w:gridCol w:w="432"/>
        <w:gridCol w:w="1440"/>
        <w:gridCol w:w="270"/>
        <w:gridCol w:w="1440"/>
      </w:tblGrid>
      <w:tr w:rsidR="00567C8D" w:rsidRPr="006B2D1A" w14:paraId="2C7EE89E" w14:textId="77777777" w:rsidTr="003D3D49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211EF9E0" w14:textId="77777777" w:rsidR="00567C8D" w:rsidRPr="006B2D1A" w:rsidRDefault="00567C8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64D6EC" w14:textId="77777777" w:rsidR="00567C8D" w:rsidRPr="006B2D1A" w:rsidRDefault="00567C8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5311E5" w14:textId="46EFB8C9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5B25FC" w14:textId="77777777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E27EEC" w14:textId="5DA1698D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4BEBFB56" w14:textId="34CB54A2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5FFB1" w14:textId="777AA1FD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A4329" w:rsidRPr="006B2D1A" w14:paraId="406EAF46" w14:textId="77777777" w:rsidTr="003D3D49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2BE1E6DA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1FCA2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25989D" w14:textId="5839F111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C76A2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FF627" w14:textId="322BDFEA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39D2ECB7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BD00B4F" w14:textId="4342102E" w:rsidR="00DA4329" w:rsidRPr="008122FF" w:rsidRDefault="00DA4329" w:rsidP="0081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2F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EC5F2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40C8C4A" w14:textId="511FC141" w:rsidR="00DA4329" w:rsidRPr="008122FF" w:rsidRDefault="00DA4329" w:rsidP="0081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2F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A4329" w:rsidRPr="006B2D1A" w14:paraId="18CFA080" w14:textId="77777777" w:rsidTr="003D3D49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7146F9B4" w14:textId="77777777" w:rsidR="00DA4329" w:rsidRPr="006B2D1A" w:rsidRDefault="00DA4329" w:rsidP="003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เงินเดือน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E65019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BA388" w14:textId="17A44A8E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D40B7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08A20B" w14:textId="41E209F1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523D6539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124C2" w14:textId="36218F5E" w:rsidR="00DA4329" w:rsidRPr="00B246AA" w:rsidRDefault="00821B9B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18,508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CBF347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0CB99" w14:textId="434A5D4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19,981</w:t>
            </w:r>
          </w:p>
        </w:tc>
      </w:tr>
      <w:tr w:rsidR="00DA4329" w:rsidRPr="006B2D1A" w14:paraId="0D9FE5F5" w14:textId="77777777" w:rsidTr="003D3D49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704D01E6" w14:textId="63C31191" w:rsidR="00DA4329" w:rsidRPr="006B2D1A" w:rsidRDefault="00DA4329" w:rsidP="003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EC59F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4259" w14:textId="12F5F8BA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E2528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E41452" w14:textId="14CCE18F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6EEC6EBE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6170DF" w14:textId="142F53DE" w:rsidR="00DA4329" w:rsidRPr="00B246AA" w:rsidRDefault="00C141EA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1,305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412F9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C8ACF4" w14:textId="0C61BC62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2,099</w:t>
            </w:r>
          </w:p>
        </w:tc>
      </w:tr>
      <w:tr w:rsidR="00DA4329" w:rsidRPr="006B2D1A" w14:paraId="69B4E565" w14:textId="77777777" w:rsidTr="003D3D49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4A45AF43" w14:textId="77777777" w:rsidR="00DA4329" w:rsidRPr="006B2D1A" w:rsidRDefault="00DA4329" w:rsidP="003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616D36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7A296" w14:textId="04F4D915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15129B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77B467" w14:textId="0153BFE1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3E50A311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8CA03D" w14:textId="67822233" w:rsidR="00DA4329" w:rsidRPr="00B246AA" w:rsidRDefault="00821B9B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C0E90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F79250" w14:textId="2A0F3A80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55</w:t>
            </w:r>
          </w:p>
        </w:tc>
      </w:tr>
      <w:tr w:rsidR="00DA4329" w:rsidRPr="006B2D1A" w14:paraId="50C159B0" w14:textId="77777777" w:rsidTr="003D3D49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5BD147D4" w14:textId="1623AA7D" w:rsidR="00DA4329" w:rsidRPr="006B2D1A" w:rsidRDefault="00DA4329" w:rsidP="003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B2D1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D7EB0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1E447" w14:textId="5A3416B3" w:rsidR="00DA4329" w:rsidRPr="00D70F85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8F566D" w14:textId="77777777" w:rsidR="00DA4329" w:rsidRPr="00D70F85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37D40" w14:textId="4038B2E7" w:rsidR="00DA4329" w:rsidRPr="00D70F85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3A18B839" w14:textId="77777777" w:rsidR="00DA4329" w:rsidRPr="00D70F85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60307B" w14:textId="039C64F5" w:rsidR="00DA4329" w:rsidRPr="00B246AA" w:rsidRDefault="00C141EA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0CD5A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42DA66" w14:textId="3BCB25CB" w:rsidR="00DA4329" w:rsidRPr="006B2D1A" w:rsidDel="00CE63E9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312</w:t>
            </w:r>
          </w:p>
        </w:tc>
      </w:tr>
      <w:tr w:rsidR="00DA4329" w:rsidRPr="006B2D1A" w14:paraId="1E0248D3" w14:textId="77777777" w:rsidTr="003D3D49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249A9E97" w14:textId="77777777" w:rsidR="00DA4329" w:rsidRPr="003D06A3" w:rsidRDefault="00DA4329" w:rsidP="003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D0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C2BEAD" w14:textId="77777777" w:rsidR="00DA4329" w:rsidRPr="003D06A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9D90C" w14:textId="0EF7C4AB" w:rsidR="00DA4329" w:rsidRPr="003D06A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A89846" w14:textId="77777777" w:rsidR="00DA4329" w:rsidRPr="003D06A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E67319" w14:textId="1B57B642" w:rsidR="00DA4329" w:rsidRPr="003D06A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7FDA4C5C" w14:textId="77777777" w:rsidR="00DA4329" w:rsidRPr="003D06A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B07428" w14:textId="32CF3C97" w:rsidR="00DA4329" w:rsidRPr="003D06A3" w:rsidRDefault="00C141EA" w:rsidP="0082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 w:rsidR="00821B9B">
              <w:rPr>
                <w:rFonts w:asciiTheme="majorBidi" w:eastAsia="Cordia New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6523C9" w14:textId="77777777" w:rsidR="00DA4329" w:rsidRPr="008E1C1D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1A963C" w14:textId="6D85CEB0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eastAsia="Cordia New" w:hAnsiTheme="majorBidi" w:cstheme="majorBidi"/>
                <w:sz w:val="28"/>
                <w:szCs w:val="28"/>
              </w:rPr>
              <w:t>203</w:t>
            </w:r>
          </w:p>
        </w:tc>
      </w:tr>
      <w:tr w:rsidR="00DA4329" w:rsidRPr="004A6782" w14:paraId="17FE8703" w14:textId="77777777" w:rsidTr="003D3D49">
        <w:trPr>
          <w:trHeight w:val="30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58B09600" w14:textId="77777777" w:rsidR="00DA4329" w:rsidRPr="006B2D1A" w:rsidRDefault="00DA4329" w:rsidP="003D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77658E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FAD1C" w14:textId="0EAAA0C3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20F1AC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E43FE9" w14:textId="52407A8F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2A747AD4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198DECC" w14:textId="5F26BA81" w:rsidR="00DA4329" w:rsidRPr="006B2D1A" w:rsidRDefault="00C141EA" w:rsidP="0082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20,</w:t>
            </w:r>
            <w:r w:rsidR="00821B9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81265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AD6A82C" w14:textId="4854E561" w:rsidR="00DA4329" w:rsidRPr="00ED727C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22,650</w:t>
            </w:r>
          </w:p>
        </w:tc>
      </w:tr>
    </w:tbl>
    <w:p w14:paraId="0E0420E2" w14:textId="77777777" w:rsidR="006B5400" w:rsidRDefault="006B5400" w:rsidP="006B5400">
      <w:pPr>
        <w:pStyle w:val="FSNoteNumbered"/>
        <w:numPr>
          <w:ilvl w:val="0"/>
          <w:numId w:val="0"/>
        </w:numPr>
        <w:spacing w:after="120"/>
        <w:ind w:left="1209" w:hanging="360"/>
        <w:rPr>
          <w:b/>
          <w:bCs/>
          <w:u w:val="none"/>
          <w:cs/>
        </w:rPr>
      </w:pPr>
    </w:p>
    <w:p w14:paraId="4F6E32ED" w14:textId="77777777" w:rsidR="006B5400" w:rsidRDefault="006B5400" w:rsidP="006B5400">
      <w:pPr>
        <w:rPr>
          <w:rFonts w:cs="Arial"/>
          <w:cs/>
          <w:lang w:val="th-TH"/>
        </w:rPr>
      </w:pPr>
    </w:p>
    <w:p w14:paraId="51A48A1C" w14:textId="77777777" w:rsidR="006B5400" w:rsidRDefault="006B5400" w:rsidP="006B5400">
      <w:pPr>
        <w:rPr>
          <w:rFonts w:cs="Arial"/>
          <w:cs/>
          <w:lang w:val="th-TH"/>
        </w:rPr>
      </w:pPr>
    </w:p>
    <w:p w14:paraId="3053301C" w14:textId="77777777" w:rsidR="006B5400" w:rsidRDefault="006B5400" w:rsidP="006B5400">
      <w:pPr>
        <w:rPr>
          <w:rFonts w:cs="Arial"/>
          <w:cs/>
          <w:lang w:val="th-TH"/>
        </w:rPr>
      </w:pPr>
    </w:p>
    <w:p w14:paraId="02697725" w14:textId="77777777" w:rsidR="006B5400" w:rsidRDefault="006B5400" w:rsidP="006B5400">
      <w:pPr>
        <w:rPr>
          <w:rFonts w:cs="Arial"/>
          <w:cs/>
          <w:lang w:val="th-TH"/>
        </w:rPr>
      </w:pPr>
    </w:p>
    <w:p w14:paraId="230C792C" w14:textId="77777777" w:rsidR="006B5400" w:rsidRDefault="006B5400" w:rsidP="006B5400">
      <w:pPr>
        <w:rPr>
          <w:rFonts w:cs="Arial"/>
          <w:cs/>
          <w:lang w:val="th-TH"/>
        </w:rPr>
      </w:pPr>
    </w:p>
    <w:p w14:paraId="30913F57" w14:textId="77777777" w:rsidR="006B5400" w:rsidRDefault="006B5400" w:rsidP="006B5400">
      <w:pPr>
        <w:rPr>
          <w:rFonts w:cs="Arial"/>
          <w:cs/>
          <w:lang w:val="th-TH"/>
        </w:rPr>
      </w:pPr>
    </w:p>
    <w:p w14:paraId="4F37B97B" w14:textId="77777777" w:rsidR="006B5400" w:rsidRDefault="006B5400" w:rsidP="006B5400">
      <w:pPr>
        <w:rPr>
          <w:rFonts w:cs="Arial"/>
          <w:cs/>
          <w:lang w:val="th-TH"/>
        </w:rPr>
      </w:pPr>
    </w:p>
    <w:p w14:paraId="27D38B76" w14:textId="77777777" w:rsidR="006B5400" w:rsidRDefault="006B5400" w:rsidP="006B5400">
      <w:pPr>
        <w:rPr>
          <w:rFonts w:cs="Arial"/>
          <w:cs/>
          <w:lang w:val="th-TH"/>
        </w:rPr>
      </w:pPr>
    </w:p>
    <w:p w14:paraId="7999F74B" w14:textId="77777777" w:rsidR="006B5400" w:rsidRPr="006B5400" w:rsidRDefault="006B5400" w:rsidP="006B5400">
      <w:pPr>
        <w:rPr>
          <w:cs/>
          <w:lang w:val="th-TH"/>
        </w:rPr>
      </w:pPr>
    </w:p>
    <w:p w14:paraId="606BA72B" w14:textId="77777777" w:rsidR="00BE29D7" w:rsidRPr="00C45BAD" w:rsidRDefault="00263326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>เงิน</w:t>
      </w:r>
      <w:r w:rsidR="00B114C1" w:rsidRPr="00C45BAD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17871" w:rsidRPr="007A3CD0" w14:paraId="22C28840" w14:textId="77777777" w:rsidTr="00821B9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7A3CD0" w14:paraId="031788F1" w14:textId="77777777" w:rsidTr="00821B9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5D0C0326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698D71A9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A4329" w:rsidRPr="007A3CD0" w14:paraId="71D10438" w14:textId="77777777" w:rsidTr="00821B9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EF68" w14:textId="360C6FD4" w:rsidR="00DA4329" w:rsidRPr="007A3CD0" w:rsidRDefault="00031F07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FCFB" w14:textId="433BA67F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</w:tr>
      <w:tr w:rsidR="00DA4329" w:rsidRPr="007A3CD0" w14:paraId="496B625C" w14:textId="77777777" w:rsidTr="00821B9B">
        <w:trPr>
          <w:trHeight w:val="40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F8FC" w14:textId="162ADCBA" w:rsidR="00DA4329" w:rsidRPr="007A3CD0" w:rsidRDefault="00031F07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177,705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5A27" w14:textId="5E9BDAF9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200,104</w:t>
            </w:r>
          </w:p>
        </w:tc>
      </w:tr>
      <w:tr w:rsidR="00DA4329" w:rsidRPr="005067F3" w14:paraId="75D102A7" w14:textId="77777777" w:rsidTr="00821B9B">
        <w:trPr>
          <w:trHeight w:val="30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6C72D9" w14:textId="056294B4" w:rsidR="00DA4329" w:rsidRPr="007A3CD0" w:rsidRDefault="00031F07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177,835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B405C" w14:textId="7013BC4B" w:rsidR="00DA4329" w:rsidRPr="00DB65A3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200,234</w:t>
            </w:r>
          </w:p>
        </w:tc>
      </w:tr>
    </w:tbl>
    <w:p w14:paraId="5531E988" w14:textId="1121FF81" w:rsidR="003915ED" w:rsidRPr="002E1C53" w:rsidRDefault="009E0C88" w:rsidP="008218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E1C5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2E1C53">
        <w:rPr>
          <w:rFonts w:ascii="Angsana New" w:hAnsi="Angsana New"/>
          <w:sz w:val="28"/>
          <w:szCs w:val="28"/>
        </w:rPr>
        <w:t xml:space="preserve">31 </w:t>
      </w:r>
      <w:r w:rsidRPr="002E1C53">
        <w:rPr>
          <w:rFonts w:ascii="Angsana New" w:hAnsi="Angsana New" w:hint="cs"/>
          <w:sz w:val="28"/>
          <w:szCs w:val="28"/>
          <w:cs/>
        </w:rPr>
        <w:t>ธันวาคม</w:t>
      </w:r>
      <w:r w:rsidRPr="002E1C53">
        <w:rPr>
          <w:rFonts w:ascii="Angsana New" w:hAnsi="Angsana New"/>
          <w:sz w:val="28"/>
          <w:szCs w:val="28"/>
          <w:cs/>
        </w:rPr>
        <w:t xml:space="preserve"> </w:t>
      </w:r>
      <w:r w:rsidRPr="002E1C53">
        <w:rPr>
          <w:rFonts w:ascii="Angsana New" w:hAnsi="Angsana New"/>
          <w:sz w:val="28"/>
          <w:szCs w:val="28"/>
        </w:rPr>
        <w:t>256</w:t>
      </w:r>
      <w:r w:rsidR="00DA4329" w:rsidRPr="002E1C53">
        <w:rPr>
          <w:rFonts w:ascii="Angsana New" w:hAnsi="Angsana New"/>
          <w:sz w:val="28"/>
          <w:szCs w:val="28"/>
        </w:rPr>
        <w:t>3</w:t>
      </w:r>
      <w:r w:rsidRPr="002E1C53">
        <w:rPr>
          <w:rFonts w:ascii="Angsana New" w:hAnsi="Angsana New" w:hint="cs"/>
          <w:sz w:val="28"/>
          <w:szCs w:val="28"/>
          <w:cs/>
        </w:rPr>
        <w:t xml:space="preserve"> </w:t>
      </w:r>
      <w:r w:rsidRPr="002E1C53">
        <w:rPr>
          <w:rFonts w:ascii="Angsana New" w:hAnsi="Angsana New"/>
          <w:sz w:val="28"/>
          <w:szCs w:val="28"/>
          <w:cs/>
        </w:rPr>
        <w:t>เงินฝาก</w:t>
      </w:r>
      <w:r w:rsidRPr="00031F07">
        <w:rPr>
          <w:rFonts w:ascii="Angsana New" w:hAnsi="Angsana New" w:hint="cs"/>
          <w:sz w:val="28"/>
          <w:szCs w:val="28"/>
          <w:cs/>
        </w:rPr>
        <w:t>ธนาคาร</w:t>
      </w:r>
      <w:r w:rsidR="003915ED" w:rsidRPr="00031F07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3915ED" w:rsidRPr="00031F07">
        <w:rPr>
          <w:rFonts w:ascii="Angsana New" w:hAnsi="Angsana New"/>
          <w:sz w:val="28"/>
          <w:szCs w:val="28"/>
        </w:rPr>
        <w:t>0.1</w:t>
      </w:r>
      <w:r w:rsidR="003915ED" w:rsidRPr="00031F07">
        <w:rPr>
          <w:rFonts w:ascii="Angsana New" w:hAnsi="Angsana New" w:hint="cs"/>
          <w:sz w:val="28"/>
          <w:szCs w:val="28"/>
          <w:cs/>
        </w:rPr>
        <w:t xml:space="preserve"> ล้านบาทได้</w:t>
      </w:r>
      <w:r w:rsidR="003915ED" w:rsidRPr="002E1C53">
        <w:rPr>
          <w:rFonts w:ascii="Angsana New" w:hAnsi="Angsana New" w:hint="cs"/>
          <w:sz w:val="28"/>
          <w:szCs w:val="28"/>
          <w:cs/>
        </w:rPr>
        <w:t>ถูก</w:t>
      </w:r>
      <w:r w:rsidR="003915ED" w:rsidRPr="002E1C53">
        <w:rPr>
          <w:rFonts w:ascii="Angsana New" w:hAnsi="Angsana New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="003915ED" w:rsidRPr="002E1C53">
        <w:rPr>
          <w:rFonts w:ascii="Angsana New" w:hAnsi="Angsana New" w:hint="cs"/>
          <w:sz w:val="28"/>
          <w:szCs w:val="28"/>
          <w:cs/>
        </w:rPr>
        <w:t xml:space="preserve">ในประเทศ </w:t>
      </w:r>
      <w:r w:rsidR="003915ED" w:rsidRPr="002E1C53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 </w:t>
      </w:r>
      <w:r w:rsidR="003915ED" w:rsidRPr="002E1C53">
        <w:rPr>
          <w:rFonts w:ascii="Angsana New" w:hAnsi="Angsana New"/>
          <w:sz w:val="28"/>
          <w:szCs w:val="28"/>
        </w:rPr>
        <w:t>3</w:t>
      </w:r>
      <w:r w:rsidR="00125A81">
        <w:rPr>
          <w:rFonts w:ascii="Angsana New" w:hAnsi="Angsana New"/>
          <w:sz w:val="28"/>
          <w:szCs w:val="28"/>
        </w:rPr>
        <w:t>6</w:t>
      </w:r>
      <w:r w:rsidR="003915ED" w:rsidRPr="002E1C53">
        <w:rPr>
          <w:rFonts w:ascii="Angsana New" w:hAnsi="Angsana New"/>
          <w:sz w:val="28"/>
          <w:szCs w:val="28"/>
        </w:rPr>
        <w:t xml:space="preserve"> </w:t>
      </w:r>
      <w:r w:rsidR="003915ED" w:rsidRPr="002E1C53">
        <w:rPr>
          <w:rFonts w:ascii="Angsana New" w:hAnsi="Angsana New" w:hint="cs"/>
          <w:sz w:val="28"/>
          <w:szCs w:val="28"/>
          <w:cs/>
        </w:rPr>
        <w:t>ง)</w:t>
      </w:r>
      <w:r w:rsidR="00DA4329" w:rsidRPr="002E1C53">
        <w:rPr>
          <w:rFonts w:ascii="Angsana New" w:hAnsi="Angsana New"/>
          <w:sz w:val="28"/>
          <w:szCs w:val="28"/>
        </w:rPr>
        <w:t xml:space="preserve"> (31 </w:t>
      </w:r>
      <w:r w:rsidR="00DA4329" w:rsidRPr="002E1C53">
        <w:rPr>
          <w:rFonts w:ascii="Angsana New" w:hAnsi="Angsana New"/>
          <w:sz w:val="28"/>
          <w:szCs w:val="28"/>
          <w:cs/>
        </w:rPr>
        <w:t xml:space="preserve">ธันวาคม </w:t>
      </w:r>
      <w:r w:rsidR="00DA4329" w:rsidRPr="002E1C53">
        <w:rPr>
          <w:rFonts w:ascii="Angsana New" w:hAnsi="Angsana New"/>
          <w:sz w:val="28"/>
          <w:szCs w:val="28"/>
        </w:rPr>
        <w:t xml:space="preserve">2562 : 0.1 </w:t>
      </w:r>
      <w:r w:rsidR="00DA4329" w:rsidRPr="002E1C53">
        <w:rPr>
          <w:rFonts w:ascii="Angsana New" w:hAnsi="Angsana New"/>
          <w:sz w:val="28"/>
          <w:szCs w:val="28"/>
          <w:cs/>
        </w:rPr>
        <w:t>ล้านบาท)</w:t>
      </w:r>
    </w:p>
    <w:p w14:paraId="6E5FBCD2" w14:textId="791B0853" w:rsidR="00435055" w:rsidRPr="00C45BAD" w:rsidRDefault="00435055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เบี้ยประกันภัยค้างรับ </w:t>
      </w:r>
    </w:p>
    <w:p w14:paraId="69DBC3BD" w14:textId="3A02E9BF" w:rsidR="00435055" w:rsidRPr="002638F1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67C8D">
        <w:rPr>
          <w:rFonts w:ascii="Angsana New" w:hAnsi="Angsana New"/>
          <w:spacing w:val="2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BD6745" w:rsidRPr="00567C8D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5D434E" w:rsidRPr="00567C8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83570B" w:rsidRPr="00567C8D">
        <w:rPr>
          <w:rFonts w:ascii="Angsana New" w:hAnsi="Angsana New"/>
          <w:spacing w:val="2"/>
          <w:sz w:val="28"/>
          <w:szCs w:val="28"/>
        </w:rPr>
        <w:t xml:space="preserve">31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>ธันวาคม</w:t>
      </w:r>
      <w:r w:rsidR="00567C8D" w:rsidRPr="00567C8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DA4329">
        <w:rPr>
          <w:rFonts w:ascii="Angsana New" w:hAnsi="Angsana New"/>
          <w:spacing w:val="2"/>
          <w:sz w:val="28"/>
          <w:szCs w:val="28"/>
        </w:rPr>
        <w:t>2563</w:t>
      </w:r>
      <w:r w:rsidR="00567C8D" w:rsidRPr="00567C8D">
        <w:rPr>
          <w:rFonts w:ascii="Angsana New" w:hAnsi="Angsana New"/>
          <w:spacing w:val="2"/>
          <w:sz w:val="28"/>
          <w:szCs w:val="28"/>
        </w:rPr>
        <w:t xml:space="preserve"> </w:t>
      </w:r>
      <w:r w:rsidR="00567C8D" w:rsidRPr="00567C8D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DA4329">
        <w:rPr>
          <w:rFonts w:ascii="Angsana New" w:hAnsi="Angsana New"/>
          <w:spacing w:val="2"/>
          <w:sz w:val="28"/>
          <w:szCs w:val="28"/>
        </w:rPr>
        <w:t xml:space="preserve"> </w:t>
      </w:r>
      <w:r w:rsidR="00C7625A" w:rsidRPr="00567C8D">
        <w:rPr>
          <w:rFonts w:ascii="Angsana New" w:hAnsi="Angsana New"/>
          <w:spacing w:val="2"/>
          <w:sz w:val="28"/>
          <w:szCs w:val="28"/>
        </w:rPr>
        <w:t>256</w:t>
      </w:r>
      <w:r w:rsidR="00DA4329">
        <w:rPr>
          <w:rFonts w:ascii="Angsana New" w:hAnsi="Angsana New"/>
          <w:spacing w:val="2"/>
          <w:sz w:val="28"/>
          <w:szCs w:val="28"/>
        </w:rPr>
        <w:t>2</w:t>
      </w:r>
      <w:r w:rsidR="00C7625A" w:rsidRPr="00567C8D">
        <w:rPr>
          <w:rFonts w:ascii="Angsana New" w:hAnsi="Angsana New"/>
          <w:spacing w:val="2"/>
          <w:sz w:val="28"/>
          <w:szCs w:val="28"/>
        </w:rPr>
        <w:t xml:space="preserve"> </w:t>
      </w:r>
      <w:r w:rsidRPr="00567C8D">
        <w:rPr>
          <w:rFonts w:ascii="Angsana New" w:hAnsi="Angsana New"/>
          <w:spacing w:val="2"/>
          <w:sz w:val="28"/>
          <w:szCs w:val="28"/>
          <w:cs/>
        </w:rPr>
        <w:t>โดยจำแนกอายุตามเงินต้นที่ค้างชำระนับตั้งแต่</w:t>
      </w:r>
      <w:r w:rsidRPr="002638F1">
        <w:rPr>
          <w:rFonts w:ascii="Angsana New" w:hAnsi="Angsana New"/>
          <w:sz w:val="28"/>
          <w:szCs w:val="28"/>
          <w:cs/>
        </w:rPr>
        <w:t>วันครบกำหนดชำระตามกฎหมายว่าด้วยการเก็บเบี้ยประกันภัย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17871" w:rsidRPr="002638F1" w14:paraId="421FC9ED" w14:textId="77777777" w:rsidTr="003865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2638F1" w14:paraId="5EE9405D" w14:textId="77777777" w:rsidTr="003865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0667FD5" w14:textId="0FE0EDB8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42C3CD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5E7CDE" w14:textId="6B592FBD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A4329" w:rsidRPr="002638F1" w14:paraId="2906677C" w14:textId="77777777" w:rsidTr="003865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8FA17" w14:textId="7DB4665C" w:rsidR="00DA4329" w:rsidRPr="002638F1" w:rsidRDefault="006429EE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60,195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DF17F" w14:textId="48B1B386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52,160</w:t>
            </w:r>
          </w:p>
        </w:tc>
      </w:tr>
      <w:tr w:rsidR="00DA4329" w:rsidRPr="002638F1" w14:paraId="201091B3" w14:textId="77777777" w:rsidTr="003865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E418" w14:textId="0CC7C93E" w:rsidR="00DA4329" w:rsidRPr="002638F1" w:rsidRDefault="006429EE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14,624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3DC5" w14:textId="2B0961A3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17,865</w:t>
            </w:r>
          </w:p>
        </w:tc>
      </w:tr>
      <w:tr w:rsidR="00DA4329" w:rsidRPr="002638F1" w14:paraId="610F05AF" w14:textId="77777777" w:rsidTr="003865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21ECA504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B8F8" w14:textId="677FFFB3" w:rsidR="00DA4329" w:rsidRPr="002638F1" w:rsidRDefault="006429EE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3,705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DD55C" w14:textId="13635E30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7,579</w:t>
            </w:r>
          </w:p>
        </w:tc>
      </w:tr>
      <w:tr w:rsidR="00DA4329" w:rsidRPr="002638F1" w14:paraId="07851242" w14:textId="77777777" w:rsidTr="003865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60389399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3867" w14:textId="34816E5D" w:rsidR="00DA4329" w:rsidRPr="002638F1" w:rsidRDefault="006429EE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BA68" w14:textId="1D339E9B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2,568</w:t>
            </w:r>
          </w:p>
        </w:tc>
      </w:tr>
      <w:tr w:rsidR="00DA4329" w:rsidRPr="002638F1" w14:paraId="426F3E6F" w14:textId="77777777" w:rsidTr="003865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49755EE8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60970" w14:textId="45E781AE" w:rsidR="00DA4329" w:rsidRPr="002638F1" w:rsidRDefault="006429EE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5,584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5E6C" w14:textId="3739FBB4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10,915</w:t>
            </w:r>
          </w:p>
        </w:tc>
      </w:tr>
      <w:tr w:rsidR="00DA4329" w:rsidRPr="002638F1" w14:paraId="50AA116A" w14:textId="77777777" w:rsidTr="003865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5560" w14:textId="497F3C1F" w:rsidR="00DA4329" w:rsidRPr="002638F1" w:rsidRDefault="006429EE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6D8DB" w14:textId="4DC9303D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194,758</w:t>
            </w:r>
          </w:p>
        </w:tc>
      </w:tr>
      <w:tr w:rsidR="00DA4329" w:rsidRPr="002638F1" w14:paraId="1252E8E4" w14:textId="77777777" w:rsidTr="003865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6033" w14:textId="31324C73" w:rsidR="00DA4329" w:rsidRPr="002638F1" w:rsidRDefault="006429EE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88,582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5669" w14:textId="23E507FD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285,845</w:t>
            </w:r>
          </w:p>
        </w:tc>
      </w:tr>
      <w:tr w:rsidR="00DA4329" w:rsidRPr="002638F1" w14:paraId="20723033" w14:textId="77777777" w:rsidTr="003865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DA4329" w:rsidRPr="008654B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0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713B" w14:textId="71ABB3C9" w:rsidR="00DA4329" w:rsidRPr="002638F1" w:rsidRDefault="006429EE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(3,763)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7B62" w14:textId="01A42348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(199,158)</w:t>
            </w:r>
          </w:p>
        </w:tc>
      </w:tr>
      <w:tr w:rsidR="00DA4329" w:rsidRPr="002638F1" w14:paraId="3A6A71E9" w14:textId="77777777" w:rsidTr="003865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DA4329" w:rsidRPr="008654B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BCAA0" w14:textId="631D2851" w:rsidR="00DA4329" w:rsidRPr="00FA4FF0" w:rsidRDefault="006429EE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84,819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D4F5D" w14:textId="04C3D316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86,687</w:t>
            </w:r>
          </w:p>
        </w:tc>
      </w:tr>
    </w:tbl>
    <w:p w14:paraId="537D6022" w14:textId="63601586" w:rsidR="004E081A" w:rsidRDefault="00207EAF" w:rsidP="008218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653F">
        <w:rPr>
          <w:rFonts w:ascii="Angsana New" w:hAnsi="Angsana New"/>
          <w:sz w:val="28"/>
          <w:szCs w:val="28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บริษัทได้กำหนดหลักเกณฑ์การติดตามหนี้ให้เป็นไปตาม</w:t>
      </w:r>
      <w:r w:rsidRPr="0038653F">
        <w:rPr>
          <w:rFonts w:ascii="Angsana New" w:hAnsi="Angsana New"/>
          <w:spacing w:val="4"/>
          <w:sz w:val="28"/>
          <w:szCs w:val="28"/>
          <w:cs/>
        </w:rPr>
        <w:t xml:space="preserve">กฎหมายว่าด้วยการเก็บเบี้ยประกันภัย </w:t>
      </w:r>
      <w:r w:rsidR="00A0556B" w:rsidRPr="0038653F">
        <w:rPr>
          <w:rFonts w:ascii="Angsana New" w:hAnsi="Angsana New"/>
          <w:spacing w:val="4"/>
          <w:sz w:val="28"/>
          <w:szCs w:val="28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A0556B" w:rsidRPr="0038653F">
        <w:rPr>
          <w:rFonts w:ascii="Angsana New" w:hAnsi="Angsana New"/>
          <w:spacing w:val="4"/>
          <w:sz w:val="28"/>
          <w:szCs w:val="28"/>
        </w:rPr>
        <w:t xml:space="preserve">5 </w:t>
      </w:r>
      <w:r w:rsidR="00A0556B" w:rsidRPr="0038653F">
        <w:rPr>
          <w:rFonts w:ascii="Angsana New" w:hAnsi="Angsana New"/>
          <w:spacing w:val="4"/>
          <w:sz w:val="28"/>
          <w:szCs w:val="28"/>
          <w:cs/>
        </w:rPr>
        <w:t>ราย</w:t>
      </w:r>
      <w:r w:rsidR="00A0556B" w:rsidRPr="0038653F">
        <w:rPr>
          <w:rFonts w:ascii="Angsana New" w:hAnsi="Angsana New"/>
          <w:sz w:val="28"/>
          <w:szCs w:val="28"/>
          <w:cs/>
        </w:rPr>
        <w:t xml:space="preserve"> ณ </w:t>
      </w:r>
      <w:r w:rsidR="0055171F" w:rsidRPr="0038653F">
        <w:rPr>
          <w:rFonts w:ascii="Angsana New" w:hAnsi="Angsana New"/>
          <w:sz w:val="28"/>
          <w:szCs w:val="28"/>
          <w:cs/>
        </w:rPr>
        <w:t xml:space="preserve">วันที่ </w:t>
      </w:r>
      <w:r w:rsidR="0055171F" w:rsidRPr="0038653F">
        <w:rPr>
          <w:rFonts w:ascii="Angsana New" w:hAnsi="Angsana New"/>
          <w:sz w:val="28"/>
          <w:szCs w:val="28"/>
        </w:rPr>
        <w:t>31</w:t>
      </w:r>
      <w:r w:rsidR="00CA28FA" w:rsidRPr="0038653F">
        <w:rPr>
          <w:rFonts w:ascii="Angsana New" w:hAnsi="Angsana New" w:hint="cs"/>
          <w:sz w:val="28"/>
          <w:szCs w:val="28"/>
          <w:cs/>
        </w:rPr>
        <w:t xml:space="preserve"> </w:t>
      </w:r>
      <w:r w:rsidR="00A0556B" w:rsidRPr="0038653F">
        <w:rPr>
          <w:rFonts w:ascii="Angsana New" w:hAnsi="Angsana New"/>
          <w:sz w:val="28"/>
          <w:szCs w:val="28"/>
          <w:cs/>
        </w:rPr>
        <w:t>ธันวาคม</w:t>
      </w:r>
      <w:r w:rsidR="00DA4329" w:rsidRPr="0038653F">
        <w:rPr>
          <w:rFonts w:ascii="Angsana New" w:hAnsi="Angsana New"/>
          <w:sz w:val="28"/>
          <w:szCs w:val="28"/>
        </w:rPr>
        <w:t xml:space="preserve"> 2563</w:t>
      </w:r>
      <w:r w:rsidR="00D52A62" w:rsidRPr="0038653F">
        <w:rPr>
          <w:rFonts w:ascii="Angsana New" w:hAnsi="Angsana New"/>
          <w:sz w:val="28"/>
          <w:szCs w:val="28"/>
        </w:rPr>
        <w:t xml:space="preserve"> </w:t>
      </w:r>
      <w:r w:rsidR="003F2EAF" w:rsidRPr="0038653F">
        <w:rPr>
          <w:rFonts w:ascii="Angsana New" w:hAnsi="Angsana New"/>
          <w:sz w:val="28"/>
          <w:szCs w:val="28"/>
          <w:cs/>
        </w:rPr>
        <w:t>มี</w:t>
      </w:r>
      <w:r w:rsidR="0038653F" w:rsidRPr="00367346">
        <w:rPr>
          <w:rFonts w:ascii="Angsana New" w:hAnsi="Angsana New"/>
          <w:sz w:val="28"/>
          <w:szCs w:val="28"/>
          <w:cs/>
        </w:rPr>
        <w:t>จำนวนเงิน</w:t>
      </w:r>
      <w:r w:rsidR="00094C7D" w:rsidRPr="00367346">
        <w:rPr>
          <w:rFonts w:ascii="Angsana New" w:hAnsi="Angsana New"/>
          <w:sz w:val="28"/>
          <w:szCs w:val="28"/>
        </w:rPr>
        <w:t xml:space="preserve"> </w:t>
      </w:r>
      <w:r w:rsidR="00A5632D" w:rsidRPr="00367346">
        <w:rPr>
          <w:rFonts w:ascii="Angsana New" w:hAnsi="Angsana New"/>
          <w:sz w:val="28"/>
          <w:szCs w:val="28"/>
        </w:rPr>
        <w:t xml:space="preserve">51.8 </w:t>
      </w:r>
      <w:r w:rsidR="00A0556B" w:rsidRPr="00367346">
        <w:rPr>
          <w:rFonts w:ascii="Angsana New" w:hAnsi="Angsana New"/>
          <w:sz w:val="28"/>
          <w:szCs w:val="28"/>
          <w:cs/>
        </w:rPr>
        <w:t>ล้านบาท</w:t>
      </w:r>
      <w:r w:rsidR="00A0556B" w:rsidRPr="0038653F">
        <w:rPr>
          <w:rFonts w:ascii="Angsana New" w:hAnsi="Angsana New"/>
          <w:sz w:val="28"/>
          <w:szCs w:val="28"/>
          <w:cs/>
        </w:rPr>
        <w:t xml:space="preserve"> </w:t>
      </w:r>
      <w:r w:rsidR="0038653F" w:rsidRPr="0038653F">
        <w:rPr>
          <w:rFonts w:ascii="Angsana New" w:hAnsi="Angsana New"/>
          <w:sz w:val="28"/>
          <w:szCs w:val="28"/>
        </w:rPr>
        <w:t xml:space="preserve">(31 </w:t>
      </w:r>
      <w:r w:rsidR="0038653F" w:rsidRPr="0038653F">
        <w:rPr>
          <w:rFonts w:ascii="Angsana New" w:hAnsi="Angsana New"/>
          <w:sz w:val="28"/>
          <w:szCs w:val="28"/>
          <w:cs/>
        </w:rPr>
        <w:t>ธันวาคม</w:t>
      </w:r>
      <w:r w:rsidR="0038653F" w:rsidRPr="0038653F">
        <w:rPr>
          <w:rFonts w:ascii="Angsana New" w:hAnsi="Angsana New" w:hint="cs"/>
          <w:sz w:val="28"/>
          <w:szCs w:val="28"/>
          <w:cs/>
        </w:rPr>
        <w:t xml:space="preserve"> </w:t>
      </w:r>
      <w:r w:rsidR="0038653F" w:rsidRPr="0038653F">
        <w:rPr>
          <w:rFonts w:ascii="Angsana New" w:hAnsi="Angsana New"/>
          <w:sz w:val="28"/>
          <w:szCs w:val="28"/>
        </w:rPr>
        <w:t xml:space="preserve">2562: 240.2 </w:t>
      </w:r>
      <w:r w:rsidR="0038653F" w:rsidRPr="0038653F">
        <w:rPr>
          <w:rFonts w:ascii="Angsana New" w:hAnsi="Angsana New" w:hint="cs"/>
          <w:sz w:val="28"/>
          <w:szCs w:val="28"/>
          <w:cs/>
        </w:rPr>
        <w:t>ล้านบาท</w:t>
      </w:r>
      <w:r w:rsidR="0038653F" w:rsidRPr="0038653F">
        <w:rPr>
          <w:rFonts w:ascii="Angsana New" w:hAnsi="Angsana New"/>
          <w:sz w:val="28"/>
          <w:szCs w:val="28"/>
        </w:rPr>
        <w:t>)</w:t>
      </w:r>
      <w:r w:rsidR="00A0556B" w:rsidRPr="0038653F">
        <w:rPr>
          <w:rFonts w:ascii="Angsana New" w:hAnsi="Angsana New"/>
          <w:sz w:val="28"/>
          <w:szCs w:val="28"/>
          <w:cs/>
        </w:rPr>
        <w:t xml:space="preserve"> </w:t>
      </w:r>
      <w:r w:rsidR="00383C78" w:rsidRPr="0038653F">
        <w:rPr>
          <w:rFonts w:ascii="Angsana New" w:hAnsi="Angsana New"/>
          <w:sz w:val="28"/>
          <w:szCs w:val="28"/>
          <w:cs/>
        </w:rPr>
        <w:t>สำหรับ</w:t>
      </w:r>
      <w:r w:rsidR="003E0657" w:rsidRPr="0038653F">
        <w:rPr>
          <w:rFonts w:ascii="Angsana New" w:hAnsi="Angsana New"/>
          <w:sz w:val="28"/>
          <w:szCs w:val="28"/>
          <w:cs/>
        </w:rPr>
        <w:t>หนี้ที่เกิ</w:t>
      </w:r>
      <w:r w:rsidR="003E0657" w:rsidRPr="0038653F">
        <w:rPr>
          <w:rFonts w:ascii="Angsana New" w:hAnsi="Angsana New" w:hint="cs"/>
          <w:sz w:val="28"/>
          <w:szCs w:val="28"/>
          <w:cs/>
        </w:rPr>
        <w:t>น</w:t>
      </w:r>
      <w:r w:rsidRPr="0038653F">
        <w:rPr>
          <w:rFonts w:ascii="Angsana New" w:hAnsi="Angsana New"/>
          <w:sz w:val="28"/>
          <w:szCs w:val="28"/>
          <w:cs/>
        </w:rPr>
        <w:t>กว่ากำหนดรับชำระ บริษัทได้ดำเนินการตามกฎหมายกับตัวแทนและนายหน้า</w:t>
      </w:r>
      <w:r w:rsidR="00F40BF0" w:rsidRPr="0038653F">
        <w:rPr>
          <w:rFonts w:ascii="Angsana New" w:hAnsi="Angsana New" w:hint="cs"/>
          <w:sz w:val="28"/>
          <w:szCs w:val="28"/>
          <w:cs/>
        </w:rPr>
        <w:t>ตามนโยบายของบริษัท</w:t>
      </w:r>
      <w:r w:rsidRPr="0038653F">
        <w:rPr>
          <w:rFonts w:ascii="Angsana New" w:hAnsi="Angsana New"/>
          <w:sz w:val="28"/>
          <w:szCs w:val="28"/>
          <w:cs/>
        </w:rPr>
        <w:t>เป็นกรณีไป ณ</w:t>
      </w:r>
      <w:r w:rsidR="00050DF4" w:rsidRPr="0038653F">
        <w:rPr>
          <w:rFonts w:ascii="Angsana New" w:hAnsi="Angsana New"/>
          <w:sz w:val="28"/>
          <w:szCs w:val="28"/>
          <w:cs/>
        </w:rPr>
        <w:t xml:space="preserve"> </w:t>
      </w:r>
      <w:r w:rsidR="00D52A62" w:rsidRPr="0038653F">
        <w:rPr>
          <w:rFonts w:ascii="Angsana New" w:hAnsi="Angsana New"/>
          <w:sz w:val="28"/>
          <w:szCs w:val="28"/>
          <w:cs/>
        </w:rPr>
        <w:t xml:space="preserve">วันที่ </w:t>
      </w:r>
      <w:r w:rsidR="00D52A62" w:rsidRPr="0038653F">
        <w:rPr>
          <w:rFonts w:ascii="Angsana New" w:hAnsi="Angsana New"/>
          <w:sz w:val="28"/>
          <w:szCs w:val="28"/>
        </w:rPr>
        <w:t>31</w:t>
      </w:r>
      <w:r w:rsidR="00D52A62" w:rsidRPr="0038653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52A62" w:rsidRPr="0038653F">
        <w:rPr>
          <w:rFonts w:ascii="Angsana New" w:hAnsi="Angsana New"/>
          <w:sz w:val="28"/>
          <w:szCs w:val="28"/>
        </w:rPr>
        <w:t>256</w:t>
      </w:r>
      <w:r w:rsidR="002F1C4F" w:rsidRPr="0038653F">
        <w:rPr>
          <w:rFonts w:ascii="Angsana New" w:hAnsi="Angsana New"/>
          <w:sz w:val="28"/>
          <w:szCs w:val="28"/>
        </w:rPr>
        <w:t>3</w:t>
      </w:r>
      <w:r w:rsidR="00D52A62" w:rsidRPr="0038653F">
        <w:rPr>
          <w:rFonts w:ascii="Angsana New" w:hAnsi="Angsana New"/>
          <w:sz w:val="28"/>
          <w:szCs w:val="28"/>
          <w:cs/>
        </w:rPr>
        <w:t xml:space="preserve"> </w:t>
      </w:r>
      <w:r w:rsidRPr="0038653F">
        <w:rPr>
          <w:rFonts w:ascii="Angsana New" w:hAnsi="Angsana New"/>
          <w:sz w:val="28"/>
          <w:szCs w:val="28"/>
          <w:cs/>
        </w:rPr>
        <w:t>บริษัทตั้งค่าเผื่อหนี้สงสัยจะสูญ</w:t>
      </w:r>
      <w:r w:rsidRPr="0035232D">
        <w:rPr>
          <w:rFonts w:ascii="Angsana New" w:hAnsi="Angsana New"/>
          <w:sz w:val="28"/>
          <w:szCs w:val="28"/>
          <w:cs/>
        </w:rPr>
        <w:t>จำนวนเงิน</w:t>
      </w:r>
      <w:r w:rsidR="00353E0A" w:rsidRPr="0035232D">
        <w:rPr>
          <w:rFonts w:ascii="Angsana New" w:hAnsi="Angsana New"/>
          <w:sz w:val="28"/>
          <w:szCs w:val="28"/>
        </w:rPr>
        <w:t xml:space="preserve"> 3.8</w:t>
      </w:r>
      <w:r w:rsidRPr="0035232D">
        <w:rPr>
          <w:rFonts w:ascii="Angsana New" w:hAnsi="Angsana New"/>
          <w:sz w:val="28"/>
          <w:szCs w:val="28"/>
          <w:cs/>
        </w:rPr>
        <w:t xml:space="preserve"> ล้านบาท</w:t>
      </w:r>
      <w:r w:rsidR="00FB710E" w:rsidRPr="0038653F">
        <w:rPr>
          <w:rFonts w:ascii="Angsana New" w:hAnsi="Angsana New"/>
          <w:sz w:val="28"/>
          <w:szCs w:val="28"/>
        </w:rPr>
        <w:t xml:space="preserve"> </w:t>
      </w:r>
      <w:r w:rsidR="0038653F" w:rsidRPr="0038653F">
        <w:rPr>
          <w:rFonts w:ascii="Angsana New" w:hAnsi="Angsana New"/>
          <w:sz w:val="28"/>
          <w:szCs w:val="28"/>
        </w:rPr>
        <w:t xml:space="preserve">(31 </w:t>
      </w:r>
      <w:r w:rsidR="0038653F" w:rsidRPr="0038653F">
        <w:rPr>
          <w:rFonts w:ascii="Angsana New" w:hAnsi="Angsana New"/>
          <w:sz w:val="28"/>
          <w:szCs w:val="28"/>
          <w:cs/>
        </w:rPr>
        <w:t>ธันวาคม</w:t>
      </w:r>
      <w:r w:rsidR="0038653F" w:rsidRPr="0038653F">
        <w:rPr>
          <w:rFonts w:ascii="Angsana New" w:hAnsi="Angsana New" w:hint="cs"/>
          <w:sz w:val="28"/>
          <w:szCs w:val="28"/>
          <w:cs/>
        </w:rPr>
        <w:t xml:space="preserve"> </w:t>
      </w:r>
      <w:r w:rsidR="0038653F" w:rsidRPr="0038653F">
        <w:rPr>
          <w:rFonts w:ascii="Angsana New" w:hAnsi="Angsana New"/>
          <w:sz w:val="28"/>
          <w:szCs w:val="28"/>
        </w:rPr>
        <w:t xml:space="preserve">2562: </w:t>
      </w:r>
      <w:r w:rsidR="002F1C4F" w:rsidRPr="0038653F">
        <w:rPr>
          <w:rFonts w:ascii="Angsana New" w:hAnsi="Angsana New"/>
          <w:sz w:val="28"/>
          <w:szCs w:val="28"/>
        </w:rPr>
        <w:t xml:space="preserve">199.2 </w:t>
      </w:r>
      <w:r w:rsidR="002917D3" w:rsidRPr="0038653F">
        <w:rPr>
          <w:rFonts w:ascii="Angsana New" w:hAnsi="Angsana New" w:hint="cs"/>
          <w:sz w:val="28"/>
          <w:szCs w:val="28"/>
          <w:cs/>
        </w:rPr>
        <w:t>ล้านบาท</w:t>
      </w:r>
      <w:r w:rsidR="0038653F" w:rsidRPr="0038653F">
        <w:rPr>
          <w:rFonts w:ascii="Angsana New" w:hAnsi="Angsana New"/>
          <w:sz w:val="28"/>
          <w:szCs w:val="28"/>
        </w:rPr>
        <w:t>)</w:t>
      </w:r>
      <w:r w:rsidR="0038653F" w:rsidRPr="0038653F">
        <w:rPr>
          <w:rFonts w:ascii="Angsana New" w:hAnsi="Angsana New" w:hint="cs"/>
          <w:sz w:val="28"/>
          <w:szCs w:val="28"/>
          <w:cs/>
        </w:rPr>
        <w:t xml:space="preserve"> </w:t>
      </w:r>
      <w:r w:rsidRPr="0038653F">
        <w:rPr>
          <w:rFonts w:ascii="Angsana New" w:hAnsi="Angsana New"/>
          <w:sz w:val="28"/>
          <w:szCs w:val="28"/>
          <w:cs/>
        </w:rPr>
        <w:t xml:space="preserve"> ฝ่ายบริหารของ</w:t>
      </w:r>
      <w:r w:rsidR="004E64C6" w:rsidRPr="0038653F">
        <w:rPr>
          <w:rFonts w:ascii="Angsana New" w:hAnsi="Angsana New"/>
          <w:sz w:val="28"/>
          <w:szCs w:val="28"/>
          <w:cs/>
        </w:rPr>
        <w:t>บริษัท</w:t>
      </w:r>
      <w:r w:rsidRPr="0038653F">
        <w:rPr>
          <w:rFonts w:ascii="Angsana New" w:hAnsi="Angsana New"/>
          <w:sz w:val="28"/>
          <w:szCs w:val="28"/>
          <w:cs/>
        </w:rPr>
        <w:t>เชื่อว่า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</w:p>
    <w:p w14:paraId="632EA996" w14:textId="77777777" w:rsidR="006B5400" w:rsidRDefault="006B5400" w:rsidP="00C117E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02CC4B9" w14:textId="77777777" w:rsidR="006B5400" w:rsidRDefault="006B5400" w:rsidP="00C117E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6FFB0FD" w14:textId="77777777" w:rsidR="006B5400" w:rsidRDefault="006B5400" w:rsidP="00702A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3602E88" w14:textId="77777777" w:rsidR="00B8760F" w:rsidRPr="00C45BAD" w:rsidRDefault="00B8760F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สินทรัพย์จากการประกันภัยต่อ </w:t>
      </w:r>
    </w:p>
    <w:tbl>
      <w:tblPr>
        <w:tblW w:w="898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2"/>
        <w:gridCol w:w="1440"/>
        <w:gridCol w:w="270"/>
        <w:gridCol w:w="1440"/>
      </w:tblGrid>
      <w:tr w:rsidR="00717871" w:rsidRPr="001F3F4C" w14:paraId="5FED9095" w14:textId="77777777" w:rsidTr="0038653F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F1C4F" w:rsidRPr="001F3F4C" w14:paraId="410237F2" w14:textId="77777777" w:rsidTr="0038653F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0FD0" w14:textId="7ABF5EBC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58F4AACD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F1C4F" w:rsidRPr="001F3F4C" w14:paraId="067C3B9B" w14:textId="77777777" w:rsidTr="0038653F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2F1C4F" w:rsidRPr="001F3F4C" w:rsidRDefault="002F1C4F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2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826E7C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4A8CB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F1C4F" w:rsidRPr="001F3F4C" w14:paraId="197F3767" w14:textId="77777777" w:rsidTr="0038653F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2F1C4F" w:rsidRPr="001F3F4C" w:rsidRDefault="002F1C4F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27D3F96E" w:rsidR="002F1C4F" w:rsidRPr="001F3F4C" w:rsidRDefault="00A5632D" w:rsidP="00A56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115,201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4187AEFC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103,501</w:t>
            </w:r>
          </w:p>
        </w:tc>
      </w:tr>
      <w:tr w:rsidR="002F1C4F" w:rsidRPr="001F3F4C" w14:paraId="569750CB" w14:textId="77777777" w:rsidTr="0038653F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2F1C4F" w:rsidRPr="001F3F4C" w:rsidRDefault="002F1C4F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2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F1C4F" w:rsidRPr="001F3F4C" w14:paraId="10FFF598" w14:textId="77777777" w:rsidTr="0038653F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2F1C4F" w:rsidRPr="001F3F4C" w:rsidRDefault="002F1C4F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2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28367A" w14:textId="558E68E0" w:rsidR="002F1C4F" w:rsidRPr="001F3F4C" w:rsidRDefault="00A5632D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170,325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4688EF" w14:textId="700F770A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eastAsia="Cordia New" w:hAnsiTheme="majorBidi" w:cstheme="majorBidi"/>
                <w:sz w:val="28"/>
                <w:szCs w:val="28"/>
              </w:rPr>
              <w:t>106,063</w:t>
            </w:r>
          </w:p>
        </w:tc>
      </w:tr>
      <w:tr w:rsidR="002F1C4F" w:rsidRPr="001F3F4C" w14:paraId="46B0ACB0" w14:textId="77777777" w:rsidTr="0038653F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2F1C4F" w:rsidRPr="001F3F4C" w:rsidRDefault="002F1C4F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28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0A14A68A" w:rsidR="002F1C4F" w:rsidRPr="001F3F4C" w:rsidRDefault="00A5632D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285,526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461F575B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91554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209,564</w:t>
            </w:r>
          </w:p>
        </w:tc>
      </w:tr>
    </w:tbl>
    <w:p w14:paraId="02DDBEEC" w14:textId="75EB452D" w:rsidR="008877F8" w:rsidRPr="00C45BAD" w:rsidRDefault="008877F8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ลูกหนี้จากสัญญาประกันภัยต่อ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17871" w:rsidRPr="00EA2538" w14:paraId="53E8903A" w14:textId="77777777" w:rsidTr="003865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F1C4F" w:rsidRPr="00EA2538" w14:paraId="06F0BE31" w14:textId="77777777" w:rsidTr="008122F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98A4142" w14:textId="5BBB30A5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639C6" w14:textId="77777777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132EA1" w14:textId="22E1A379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F1C4F" w:rsidRPr="00EA2538" w14:paraId="0AAB3C77" w14:textId="77777777" w:rsidTr="008122F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B8899" w14:textId="7F9D061C" w:rsidR="002F1C4F" w:rsidRPr="00EA2538" w:rsidRDefault="009B0CE0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1B28B" w14:textId="1A44B965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sz w:val="28"/>
                <w:szCs w:val="28"/>
              </w:rPr>
              <w:t>207,758</w:t>
            </w:r>
          </w:p>
        </w:tc>
      </w:tr>
      <w:tr w:rsidR="002F1C4F" w:rsidRPr="00EA2538" w14:paraId="301BF792" w14:textId="77777777" w:rsidTr="008122F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63B5D06" w14:textId="77777777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C9293" w14:textId="46005AE8" w:rsidR="002F1C4F" w:rsidRPr="00EA2538" w:rsidRDefault="009B0CE0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3FD609" w14:textId="77777777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2FFCC" w14:textId="7B80CB24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sz w:val="28"/>
                <w:szCs w:val="28"/>
              </w:rPr>
              <w:t>(94,831)</w:t>
            </w:r>
          </w:p>
        </w:tc>
      </w:tr>
      <w:tr w:rsidR="002F1C4F" w:rsidRPr="00EA2538" w14:paraId="21D8B52A" w14:textId="77777777" w:rsidTr="0038653F">
        <w:trPr>
          <w:trHeight w:val="251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BF57A4D" w14:textId="77777777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EA25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361A2C7" w14:textId="16AC3E24" w:rsidR="002F1C4F" w:rsidRPr="00EA2538" w:rsidRDefault="009B0CE0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9F15" w14:textId="77777777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D19CCF5" w14:textId="2D611FBD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112,927</w:t>
            </w:r>
          </w:p>
        </w:tc>
      </w:tr>
    </w:tbl>
    <w:p w14:paraId="11AABDCA" w14:textId="761A6517" w:rsidR="008877F8" w:rsidRPr="00EA2538" w:rsidRDefault="008877F8" w:rsidP="00702A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DD42CD" w:rsidRPr="003C1901">
        <w:rPr>
          <w:rFonts w:ascii="Angsana New" w:hAnsi="Angsana New"/>
          <w:sz w:val="28"/>
          <w:szCs w:val="28"/>
          <w:cs/>
        </w:rPr>
        <w:t xml:space="preserve">วันที่ </w:t>
      </w:r>
      <w:r w:rsidR="001A2480">
        <w:rPr>
          <w:rFonts w:ascii="Angsana New" w:hAnsi="Angsana New"/>
          <w:sz w:val="28"/>
          <w:szCs w:val="28"/>
        </w:rPr>
        <w:t>31</w:t>
      </w:r>
      <w:r w:rsidRPr="003C1901">
        <w:rPr>
          <w:rFonts w:ascii="Angsana New" w:hAnsi="Angsana New"/>
          <w:sz w:val="28"/>
          <w:szCs w:val="28"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ธันวาคม</w:t>
      </w:r>
      <w:r w:rsidR="002F1C4F">
        <w:rPr>
          <w:rFonts w:ascii="Angsana New" w:hAnsi="Angsana New"/>
          <w:sz w:val="28"/>
          <w:szCs w:val="28"/>
        </w:rPr>
        <w:t xml:space="preserve"> 2563</w:t>
      </w:r>
      <w:r w:rsidR="00A00285">
        <w:rPr>
          <w:rFonts w:ascii="Angsana New" w:hAnsi="Angsana New"/>
          <w:sz w:val="28"/>
          <w:szCs w:val="28"/>
        </w:rPr>
        <w:t xml:space="preserve"> </w:t>
      </w:r>
      <w:r w:rsidR="00A00285">
        <w:rPr>
          <w:rFonts w:ascii="Angsana New" w:hAnsi="Angsana New" w:hint="cs"/>
          <w:sz w:val="28"/>
          <w:szCs w:val="28"/>
          <w:cs/>
        </w:rPr>
        <w:t>และ</w:t>
      </w:r>
      <w:r w:rsidRPr="003C1901">
        <w:rPr>
          <w:rFonts w:ascii="Angsana New" w:hAnsi="Angsana New"/>
          <w:sz w:val="28"/>
          <w:szCs w:val="28"/>
        </w:rPr>
        <w:t xml:space="preserve"> </w:t>
      </w:r>
      <w:r w:rsidR="002F1C4F">
        <w:rPr>
          <w:rFonts w:ascii="Angsana New" w:hAnsi="Angsana New"/>
          <w:sz w:val="28"/>
          <w:szCs w:val="28"/>
        </w:rPr>
        <w:t>2562</w:t>
      </w:r>
      <w:r w:rsidR="00C7625A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940"/>
        <w:gridCol w:w="1440"/>
        <w:gridCol w:w="270"/>
        <w:gridCol w:w="1440"/>
      </w:tblGrid>
      <w:tr w:rsidR="00717871" w:rsidRPr="00EA2538" w14:paraId="1681B501" w14:textId="77777777" w:rsidTr="0038653F">
        <w:tc>
          <w:tcPr>
            <w:tcW w:w="594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F1C4F" w:rsidRPr="00EA2538" w14:paraId="0F20A2EB" w14:textId="77777777" w:rsidTr="0038653F">
        <w:tc>
          <w:tcPr>
            <w:tcW w:w="5940" w:type="dxa"/>
          </w:tcPr>
          <w:p w14:paraId="09099B98" w14:textId="77777777" w:rsidR="002F1C4F" w:rsidRPr="00EA2538" w:rsidRDefault="002F1C4F" w:rsidP="002F1C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A2BA7C" w14:textId="2AFB6398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DD8FD98" w14:textId="77777777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855BD3" w14:textId="4027DBCD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F1C4F" w:rsidRPr="00EA2538" w14:paraId="481ADE2C" w14:textId="77777777" w:rsidTr="0038653F">
        <w:tc>
          <w:tcPr>
            <w:tcW w:w="5940" w:type="dxa"/>
            <w:vAlign w:val="bottom"/>
          </w:tcPr>
          <w:p w14:paraId="7216CF1C" w14:textId="77777777" w:rsidR="002F1C4F" w:rsidRPr="00EA2538" w:rsidRDefault="002F1C4F" w:rsidP="002F1C4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</w:tcPr>
          <w:p w14:paraId="701458C9" w14:textId="5466E634" w:rsidR="002F1C4F" w:rsidRPr="00EA2538" w:rsidRDefault="009B0CE0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46,047</w:t>
            </w:r>
          </w:p>
        </w:tc>
        <w:tc>
          <w:tcPr>
            <w:tcW w:w="270" w:type="dxa"/>
          </w:tcPr>
          <w:p w14:paraId="579EFB59" w14:textId="77777777" w:rsidR="002F1C4F" w:rsidRPr="00EA2538" w:rsidRDefault="002F1C4F" w:rsidP="002F1C4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1D6791" w14:textId="76173871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40,970</w:t>
            </w:r>
          </w:p>
        </w:tc>
      </w:tr>
      <w:tr w:rsidR="002F1C4F" w:rsidRPr="00EA2538" w14:paraId="47F524D7" w14:textId="77777777" w:rsidTr="0038653F">
        <w:tc>
          <w:tcPr>
            <w:tcW w:w="5940" w:type="dxa"/>
            <w:vAlign w:val="bottom"/>
          </w:tcPr>
          <w:p w14:paraId="49CA162D" w14:textId="77777777" w:rsidR="002F1C4F" w:rsidRPr="00EA2538" w:rsidRDefault="002F1C4F" w:rsidP="002F1C4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440" w:type="dxa"/>
          </w:tcPr>
          <w:p w14:paraId="68C18E2B" w14:textId="0A9A3368" w:rsidR="002F1C4F" w:rsidRPr="00EA2538" w:rsidRDefault="009B0CE0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1,840</w:t>
            </w:r>
          </w:p>
        </w:tc>
        <w:tc>
          <w:tcPr>
            <w:tcW w:w="270" w:type="dxa"/>
          </w:tcPr>
          <w:p w14:paraId="6477EEF2" w14:textId="77777777" w:rsidR="002F1C4F" w:rsidRPr="00EA2538" w:rsidRDefault="002F1C4F" w:rsidP="002F1C4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16A642" w14:textId="0A7F2050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37,35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</w:p>
        </w:tc>
      </w:tr>
      <w:tr w:rsidR="002F1C4F" w:rsidRPr="00EA2538" w14:paraId="7E5EAC3E" w14:textId="77777777" w:rsidTr="0038653F">
        <w:tc>
          <w:tcPr>
            <w:tcW w:w="5940" w:type="dxa"/>
            <w:vAlign w:val="bottom"/>
          </w:tcPr>
          <w:p w14:paraId="22933768" w14:textId="77777777" w:rsidR="002F1C4F" w:rsidRPr="00EA2538" w:rsidRDefault="002F1C4F" w:rsidP="002F1C4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440" w:type="dxa"/>
          </w:tcPr>
          <w:p w14:paraId="04C14875" w14:textId="58B2E071" w:rsidR="002F1C4F" w:rsidRPr="00EA2538" w:rsidRDefault="009B0CE0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5,584</w:t>
            </w:r>
          </w:p>
        </w:tc>
        <w:tc>
          <w:tcPr>
            <w:tcW w:w="270" w:type="dxa"/>
          </w:tcPr>
          <w:p w14:paraId="06056269" w14:textId="77777777" w:rsidR="002F1C4F" w:rsidRPr="00EA2538" w:rsidRDefault="002F1C4F" w:rsidP="002F1C4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9D0893" w14:textId="1650484E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6,405</w:t>
            </w:r>
          </w:p>
        </w:tc>
      </w:tr>
      <w:tr w:rsidR="002F1C4F" w:rsidRPr="00EA2538" w14:paraId="0DBEF6D1" w14:textId="77777777" w:rsidTr="0038653F">
        <w:tc>
          <w:tcPr>
            <w:tcW w:w="5940" w:type="dxa"/>
            <w:vAlign w:val="bottom"/>
          </w:tcPr>
          <w:p w14:paraId="1102B33F" w14:textId="77777777" w:rsidR="002F1C4F" w:rsidRPr="00EA2538" w:rsidRDefault="002F1C4F" w:rsidP="002F1C4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A340F1" w14:textId="615929B6" w:rsidR="002F1C4F" w:rsidRPr="00EA2538" w:rsidRDefault="009B0CE0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1,370</w:t>
            </w:r>
          </w:p>
        </w:tc>
        <w:tc>
          <w:tcPr>
            <w:tcW w:w="270" w:type="dxa"/>
          </w:tcPr>
          <w:p w14:paraId="24FF3B37" w14:textId="77777777" w:rsidR="002F1C4F" w:rsidRPr="00EA2538" w:rsidRDefault="002F1C4F" w:rsidP="002F1C4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F6267" w14:textId="1845CA0F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025</w:t>
            </w:r>
          </w:p>
        </w:tc>
      </w:tr>
      <w:tr w:rsidR="002F1C4F" w:rsidRPr="00EA2538" w14:paraId="2BA3DB79" w14:textId="77777777" w:rsidTr="0038653F">
        <w:tc>
          <w:tcPr>
            <w:tcW w:w="5940" w:type="dxa"/>
            <w:vAlign w:val="bottom"/>
          </w:tcPr>
          <w:p w14:paraId="720F6AE4" w14:textId="77777777" w:rsidR="002F1C4F" w:rsidRPr="00EA2538" w:rsidRDefault="002F1C4F" w:rsidP="002F1C4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84AB28" w14:textId="34A22314" w:rsidR="002F1C4F" w:rsidRPr="00EA2538" w:rsidRDefault="009B0CE0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54,841</w:t>
            </w:r>
          </w:p>
        </w:tc>
        <w:tc>
          <w:tcPr>
            <w:tcW w:w="270" w:type="dxa"/>
          </w:tcPr>
          <w:p w14:paraId="00A700F7" w14:textId="77777777" w:rsidR="002F1C4F" w:rsidRPr="00EA2538" w:rsidRDefault="002F1C4F" w:rsidP="002F1C4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DCB8A2" w14:textId="743E0555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207</w:t>
            </w: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758</w:t>
            </w:r>
          </w:p>
        </w:tc>
      </w:tr>
      <w:tr w:rsidR="002F1C4F" w:rsidRPr="00EA2538" w14:paraId="0CE39772" w14:textId="77777777" w:rsidTr="0038653F">
        <w:tc>
          <w:tcPr>
            <w:tcW w:w="5940" w:type="dxa"/>
            <w:vAlign w:val="bottom"/>
          </w:tcPr>
          <w:p w14:paraId="48276DE9" w14:textId="77777777" w:rsidR="002F1C4F" w:rsidRPr="00EA2538" w:rsidRDefault="002F1C4F" w:rsidP="002F1C4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B067A3" w14:textId="4B2888B0" w:rsidR="002F1C4F" w:rsidRPr="00EA2538" w:rsidRDefault="009B0CE0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84AE3C" w14:textId="77777777" w:rsidR="002F1C4F" w:rsidRPr="00EA2538" w:rsidRDefault="002F1C4F" w:rsidP="002F1C4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1CFB5A" w14:textId="0EF18C58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(94,831)</w:t>
            </w:r>
          </w:p>
        </w:tc>
      </w:tr>
      <w:tr w:rsidR="002F1C4F" w:rsidRPr="005067F3" w14:paraId="05A5A77B" w14:textId="77777777" w:rsidTr="0038653F">
        <w:tc>
          <w:tcPr>
            <w:tcW w:w="5940" w:type="dxa"/>
            <w:vAlign w:val="bottom"/>
          </w:tcPr>
          <w:p w14:paraId="1235AB89" w14:textId="77777777" w:rsidR="002F1C4F" w:rsidRPr="00EA2538" w:rsidRDefault="002F1C4F" w:rsidP="002F1C4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02664F" w14:textId="6D109A48" w:rsidR="002F1C4F" w:rsidRPr="00EA2538" w:rsidRDefault="009B0CE0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54,841</w:t>
            </w:r>
          </w:p>
        </w:tc>
        <w:tc>
          <w:tcPr>
            <w:tcW w:w="270" w:type="dxa"/>
          </w:tcPr>
          <w:p w14:paraId="671BBFBC" w14:textId="77777777" w:rsidR="002F1C4F" w:rsidRPr="00EA2538" w:rsidRDefault="002F1C4F" w:rsidP="002F1C4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51035586" w:rsidR="002F1C4F" w:rsidRPr="00673CB1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112,927</w:t>
            </w:r>
          </w:p>
        </w:tc>
      </w:tr>
    </w:tbl>
    <w:p w14:paraId="4A35E115" w14:textId="77777777" w:rsidR="006B5400" w:rsidRDefault="006B5400" w:rsidP="006B5400">
      <w:pPr>
        <w:pStyle w:val="FSNoteNumbered"/>
        <w:numPr>
          <w:ilvl w:val="0"/>
          <w:numId w:val="0"/>
        </w:numPr>
        <w:spacing w:after="120"/>
        <w:rPr>
          <w:rFonts w:asciiTheme="majorBidi" w:hAnsiTheme="majorBidi"/>
          <w:b/>
          <w:bCs/>
          <w:u w:val="none"/>
          <w:cs/>
        </w:rPr>
      </w:pPr>
    </w:p>
    <w:p w14:paraId="1008B02F" w14:textId="77777777" w:rsidR="006B5400" w:rsidRDefault="006B5400" w:rsidP="006B5400">
      <w:pPr>
        <w:rPr>
          <w:rFonts w:cs="Arial"/>
          <w:cs/>
          <w:lang w:val="th-TH"/>
        </w:rPr>
      </w:pPr>
    </w:p>
    <w:p w14:paraId="385BAE7A" w14:textId="77777777" w:rsidR="006B5400" w:rsidRDefault="006B5400" w:rsidP="006B5400">
      <w:pPr>
        <w:rPr>
          <w:rFonts w:cs="Arial"/>
          <w:cs/>
          <w:lang w:val="th-TH"/>
        </w:rPr>
      </w:pPr>
    </w:p>
    <w:p w14:paraId="30414906" w14:textId="77777777" w:rsidR="006B5400" w:rsidRDefault="006B5400" w:rsidP="006B5400">
      <w:pPr>
        <w:rPr>
          <w:rFonts w:cs="Arial"/>
          <w:cs/>
          <w:lang w:val="th-TH"/>
        </w:rPr>
      </w:pPr>
    </w:p>
    <w:p w14:paraId="539B48B0" w14:textId="77777777" w:rsidR="006B5400" w:rsidRDefault="006B5400" w:rsidP="006B5400">
      <w:pPr>
        <w:rPr>
          <w:rFonts w:cs="Arial"/>
          <w:cs/>
          <w:lang w:val="th-TH"/>
        </w:rPr>
      </w:pPr>
    </w:p>
    <w:p w14:paraId="07407C28" w14:textId="77777777" w:rsidR="006B5400" w:rsidRDefault="006B5400" w:rsidP="006B5400">
      <w:pPr>
        <w:rPr>
          <w:rFonts w:cs="Arial"/>
          <w:cs/>
          <w:lang w:val="th-TH"/>
        </w:rPr>
      </w:pPr>
    </w:p>
    <w:p w14:paraId="4FE7B371" w14:textId="77777777" w:rsidR="006B5400" w:rsidRDefault="006B5400" w:rsidP="006B5400">
      <w:pPr>
        <w:rPr>
          <w:rFonts w:cs="Arial"/>
          <w:cs/>
          <w:lang w:val="th-TH"/>
        </w:rPr>
      </w:pPr>
    </w:p>
    <w:p w14:paraId="06DBD6A3" w14:textId="77777777" w:rsidR="006B5400" w:rsidRDefault="006B5400" w:rsidP="006B5400">
      <w:pPr>
        <w:rPr>
          <w:rFonts w:cs="Arial"/>
          <w:cs/>
          <w:lang w:val="th-TH"/>
        </w:rPr>
      </w:pPr>
    </w:p>
    <w:p w14:paraId="3AC5E3DC" w14:textId="77777777" w:rsidR="006B5400" w:rsidRDefault="006B5400" w:rsidP="006B5400">
      <w:pPr>
        <w:rPr>
          <w:rFonts w:cs="Arial"/>
          <w:cs/>
          <w:lang w:val="th-TH"/>
        </w:rPr>
      </w:pPr>
    </w:p>
    <w:p w14:paraId="54C3550C" w14:textId="77777777" w:rsidR="006B5400" w:rsidRPr="006B5400" w:rsidRDefault="006B5400" w:rsidP="006B5400">
      <w:pPr>
        <w:rPr>
          <w:cs/>
          <w:lang w:val="th-TH"/>
        </w:rPr>
      </w:pPr>
    </w:p>
    <w:p w14:paraId="75F97ABB" w14:textId="77777777" w:rsidR="002F1C4F" w:rsidRDefault="002F1C4F" w:rsidP="002F1C4F">
      <w:pPr>
        <w:pStyle w:val="FSNoteNumbered"/>
        <w:numPr>
          <w:ilvl w:val="0"/>
          <w:numId w:val="17"/>
        </w:numPr>
        <w:spacing w:after="120"/>
        <w:ind w:left="540" w:hanging="540"/>
        <w:rPr>
          <w:rFonts w:asciiTheme="majorBidi" w:hAnsiTheme="majorBidi"/>
          <w:b/>
          <w:bCs/>
          <w:u w:val="none"/>
          <w:cs/>
        </w:rPr>
      </w:pPr>
      <w:r w:rsidRPr="002F1C4F">
        <w:rPr>
          <w:rFonts w:asciiTheme="majorBidi" w:hAnsiTheme="majorBidi"/>
          <w:b/>
          <w:bCs/>
          <w:u w:val="none"/>
          <w:cs/>
        </w:rPr>
        <w:lastRenderedPageBreak/>
        <w:t>สินทรัพย์ทางการเงินตราสารหนี้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9"/>
        <w:gridCol w:w="731"/>
        <w:gridCol w:w="1710"/>
        <w:gridCol w:w="1440"/>
      </w:tblGrid>
      <w:tr w:rsidR="002F1C4F" w:rsidRPr="00E809E9" w14:paraId="1AD9E08A" w14:textId="77777777" w:rsidTr="0038653F">
        <w:tc>
          <w:tcPr>
            <w:tcW w:w="5209" w:type="dxa"/>
          </w:tcPr>
          <w:p w14:paraId="5F3AF8D8" w14:textId="77777777" w:rsidR="002F1C4F" w:rsidRPr="002F1C4F" w:rsidRDefault="002F1C4F" w:rsidP="002F1C4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</w:tcPr>
          <w:p w14:paraId="7469722C" w14:textId="77777777" w:rsidR="002F1C4F" w:rsidRPr="00E809E9" w:rsidRDefault="002F1C4F" w:rsidP="00A1161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C4DFDEB" w14:textId="77777777" w:rsidR="002F1C4F" w:rsidRPr="00E809E9" w:rsidRDefault="002F1C4F" w:rsidP="00A1161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E4A2" w14:textId="77777777" w:rsidR="002F1C4F" w:rsidRPr="00E809E9" w:rsidRDefault="002F1C4F" w:rsidP="00A1161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F1C4F" w:rsidRPr="00E809E9" w14:paraId="76B20AE7" w14:textId="77777777" w:rsidTr="0038653F">
        <w:tc>
          <w:tcPr>
            <w:tcW w:w="5209" w:type="dxa"/>
          </w:tcPr>
          <w:p w14:paraId="3387BEC3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</w:tcPr>
          <w:p w14:paraId="79AE1441" w14:textId="77777777" w:rsidR="002F1C4F" w:rsidRPr="00E809E9" w:rsidRDefault="002F1C4F" w:rsidP="00A1161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64C0484" w14:textId="77777777" w:rsidR="002F1C4F" w:rsidRPr="00E809E9" w:rsidRDefault="002F1C4F" w:rsidP="00A1161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5FC04" w14:textId="10A30CBF" w:rsidR="002F1C4F" w:rsidRPr="00E809E9" w:rsidRDefault="002F1C4F" w:rsidP="00A1161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F1C4F" w:rsidRPr="00E809E9" w14:paraId="60D13423" w14:textId="77777777" w:rsidTr="0038653F">
        <w:tc>
          <w:tcPr>
            <w:tcW w:w="5209" w:type="dxa"/>
            <w:hideMark/>
          </w:tcPr>
          <w:p w14:paraId="27593DE0" w14:textId="77777777" w:rsidR="002F1C4F" w:rsidRPr="00E809E9" w:rsidRDefault="002F1C4F" w:rsidP="00A1161C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731" w:type="dxa"/>
          </w:tcPr>
          <w:p w14:paraId="25A77AE4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5223F5E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5B804" w14:textId="0AC143CD" w:rsidR="002F1C4F" w:rsidRPr="00E809E9" w:rsidRDefault="002F1C4F" w:rsidP="00F374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C4F" w:rsidRPr="00E809E9" w14:paraId="06F4FB5A" w14:textId="77777777" w:rsidTr="004574B4">
        <w:tc>
          <w:tcPr>
            <w:tcW w:w="5209" w:type="dxa"/>
            <w:hideMark/>
          </w:tcPr>
          <w:p w14:paraId="54CA15E1" w14:textId="12B3C6D1" w:rsidR="002F1C4F" w:rsidRPr="00E809E9" w:rsidRDefault="004574B4" w:rsidP="00A1161C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4574B4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731" w:type="dxa"/>
          </w:tcPr>
          <w:p w14:paraId="67B6398B" w14:textId="77777777" w:rsidR="002F1C4F" w:rsidRPr="00E809E9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CA7D69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39FEE8" w14:textId="15DEEA90" w:rsidR="002F1C4F" w:rsidRPr="00E809E9" w:rsidRDefault="004574B4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4,999</w:t>
            </w:r>
          </w:p>
        </w:tc>
      </w:tr>
      <w:tr w:rsidR="004574B4" w:rsidRPr="00E809E9" w14:paraId="1FB111B3" w14:textId="77777777" w:rsidTr="004574B4">
        <w:tc>
          <w:tcPr>
            <w:tcW w:w="5209" w:type="dxa"/>
          </w:tcPr>
          <w:p w14:paraId="218224D9" w14:textId="0C37E2D4" w:rsidR="004574B4" w:rsidRPr="00E809E9" w:rsidRDefault="004574B4" w:rsidP="00A1161C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731" w:type="dxa"/>
          </w:tcPr>
          <w:p w14:paraId="18CC6423" w14:textId="77777777" w:rsidR="004574B4" w:rsidRPr="00E809E9" w:rsidRDefault="004574B4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42A5B3E" w14:textId="77777777" w:rsidR="004574B4" w:rsidRPr="00E809E9" w:rsidRDefault="004574B4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FB5323" w14:textId="57059929" w:rsidR="004574B4" w:rsidRPr="00E809E9" w:rsidRDefault="004574B4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151,528</w:t>
            </w:r>
          </w:p>
        </w:tc>
      </w:tr>
      <w:tr w:rsidR="002F1C4F" w:rsidRPr="00E809E9" w14:paraId="4424A5F1" w14:textId="77777777" w:rsidTr="0038653F">
        <w:tc>
          <w:tcPr>
            <w:tcW w:w="5209" w:type="dxa"/>
          </w:tcPr>
          <w:p w14:paraId="7F5B62EA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dxa"/>
            <w:tcBorders>
              <w:left w:val="nil"/>
              <w:right w:val="nil"/>
            </w:tcBorders>
          </w:tcPr>
          <w:p w14:paraId="6FEEA630" w14:textId="77777777" w:rsidR="002F1C4F" w:rsidRPr="00E809E9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316A70F5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C21AC" w14:textId="23D9575A" w:rsidR="002F1C4F" w:rsidRPr="00572768" w:rsidRDefault="004574B4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156,527</w:t>
            </w:r>
          </w:p>
        </w:tc>
      </w:tr>
    </w:tbl>
    <w:p w14:paraId="2F5ACA60" w14:textId="099A977F" w:rsidR="00735725" w:rsidRPr="000410E6" w:rsidRDefault="00735725" w:rsidP="000410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410E6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Pr="000410E6">
        <w:rPr>
          <w:rFonts w:ascii="Angsana New" w:hAnsi="Angsana New"/>
          <w:spacing w:val="2"/>
          <w:sz w:val="28"/>
          <w:szCs w:val="28"/>
        </w:rPr>
        <w:t>31</w:t>
      </w:r>
      <w:r w:rsidRPr="000410E6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Pr="000410E6">
        <w:rPr>
          <w:rFonts w:ascii="Angsana New" w:hAnsi="Angsana New" w:hint="cs"/>
          <w:spacing w:val="2"/>
          <w:sz w:val="28"/>
          <w:szCs w:val="28"/>
          <w:cs/>
        </w:rPr>
        <w:t>2563</w:t>
      </w:r>
      <w:r w:rsidRPr="000410E6">
        <w:rPr>
          <w:rFonts w:ascii="Angsana New" w:hAnsi="Angsana New"/>
          <w:spacing w:val="2"/>
          <w:sz w:val="28"/>
          <w:szCs w:val="28"/>
          <w:cs/>
        </w:rPr>
        <w:t xml:space="preserve"> สินทรัพย์ทางการเงินตราสารหนี้ที่วัดมูลค่าด้วยราคาทุนตัดจำหน่าย มีระยะเวลาคงเหลือของ</w:t>
      </w:r>
      <w:r w:rsidRPr="000410E6">
        <w:rPr>
          <w:rFonts w:ascii="Angsana New" w:hAnsi="Angsana New"/>
          <w:sz w:val="28"/>
          <w:szCs w:val="28"/>
          <w:cs/>
        </w:rPr>
        <w:t>ตราสารหนี้ นับจากวันสิ้นปี 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0"/>
        <w:gridCol w:w="1080"/>
        <w:gridCol w:w="270"/>
        <w:gridCol w:w="1080"/>
        <w:gridCol w:w="270"/>
        <w:gridCol w:w="1170"/>
        <w:gridCol w:w="270"/>
        <w:gridCol w:w="990"/>
      </w:tblGrid>
      <w:tr w:rsidR="00735725" w:rsidRPr="00735725" w14:paraId="367C2FA6" w14:textId="77777777" w:rsidTr="00735725">
        <w:trPr>
          <w:trHeight w:val="315"/>
        </w:trPr>
        <w:tc>
          <w:tcPr>
            <w:tcW w:w="3690" w:type="dxa"/>
          </w:tcPr>
          <w:p w14:paraId="186B6572" w14:textId="77777777" w:rsidR="00735725" w:rsidRPr="00735725" w:rsidRDefault="00735725" w:rsidP="00735725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1F9217" w14:textId="77777777" w:rsidR="00735725" w:rsidRPr="00735725" w:rsidRDefault="00735725" w:rsidP="0073572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353467BB" w14:textId="77777777" w:rsidR="00735725" w:rsidRPr="00735725" w:rsidRDefault="00735725" w:rsidP="0073572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35725" w:rsidRPr="00735725" w14:paraId="0A3278C6" w14:textId="77777777" w:rsidTr="00735725">
        <w:trPr>
          <w:trHeight w:val="389"/>
        </w:trPr>
        <w:tc>
          <w:tcPr>
            <w:tcW w:w="3690" w:type="dxa"/>
          </w:tcPr>
          <w:p w14:paraId="553CCE6B" w14:textId="77777777" w:rsidR="00735725" w:rsidRPr="00735725" w:rsidRDefault="00735725" w:rsidP="00735725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C7B3EB" w14:textId="77777777" w:rsidR="00735725" w:rsidRPr="00735725" w:rsidRDefault="00735725" w:rsidP="0073572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4DF811" w14:textId="77777777" w:rsidR="00735725" w:rsidRPr="00735725" w:rsidRDefault="00735725" w:rsidP="0073572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2563</w:t>
            </w:r>
          </w:p>
        </w:tc>
      </w:tr>
      <w:tr w:rsidR="00735725" w:rsidRPr="00735725" w14:paraId="318C0BD3" w14:textId="77777777" w:rsidTr="00735725">
        <w:trPr>
          <w:trHeight w:val="389"/>
        </w:trPr>
        <w:tc>
          <w:tcPr>
            <w:tcW w:w="3690" w:type="dxa"/>
          </w:tcPr>
          <w:p w14:paraId="4D4FFA2D" w14:textId="77777777" w:rsidR="00735725" w:rsidRPr="00735725" w:rsidRDefault="00735725" w:rsidP="00735725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3D7DAC" w14:textId="77777777" w:rsidR="00735725" w:rsidRPr="00735725" w:rsidRDefault="00735725" w:rsidP="0073572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AE37D" w14:textId="34FEA234" w:rsidR="00735725" w:rsidRPr="00735725" w:rsidRDefault="00735725" w:rsidP="00735725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 w:rsidR="00280FCC"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C5E823" w14:textId="77777777" w:rsidR="00735725" w:rsidRPr="00735725" w:rsidRDefault="00735725" w:rsidP="0073572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674342" w14:textId="77777777" w:rsidR="00735725" w:rsidRPr="00735725" w:rsidRDefault="00735725" w:rsidP="00735725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35725" w:rsidRPr="00735725" w14:paraId="73AF0157" w14:textId="77777777" w:rsidTr="00735725">
        <w:trPr>
          <w:trHeight w:val="389"/>
        </w:trPr>
        <w:tc>
          <w:tcPr>
            <w:tcW w:w="3690" w:type="dxa"/>
          </w:tcPr>
          <w:p w14:paraId="64AE771D" w14:textId="77777777" w:rsidR="00735725" w:rsidRPr="00735725" w:rsidRDefault="00735725" w:rsidP="00735725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1C8F18" w14:textId="77777777" w:rsidR="00735725" w:rsidRPr="00735725" w:rsidRDefault="00735725" w:rsidP="0073572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AA535A" w14:textId="77777777" w:rsidR="00735725" w:rsidRPr="00735725" w:rsidRDefault="00735725" w:rsidP="00735725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F4C700B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7359B8" w14:textId="77777777" w:rsidR="00735725" w:rsidRPr="00735725" w:rsidRDefault="00735725" w:rsidP="00735725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45CE44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071285" w14:textId="77777777" w:rsidR="00735725" w:rsidRPr="00735725" w:rsidRDefault="00735725" w:rsidP="00735725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455E500F" w14:textId="77777777" w:rsidR="00735725" w:rsidRPr="00735725" w:rsidRDefault="00735725" w:rsidP="0073572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321DD3" w14:textId="77777777" w:rsidR="00735725" w:rsidRPr="00735725" w:rsidRDefault="00735725" w:rsidP="00735725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735725" w:rsidRPr="00735725" w14:paraId="5CA5127C" w14:textId="77777777" w:rsidTr="00735725">
        <w:trPr>
          <w:trHeight w:val="389"/>
        </w:trPr>
        <w:tc>
          <w:tcPr>
            <w:tcW w:w="3690" w:type="dxa"/>
          </w:tcPr>
          <w:p w14:paraId="1BD350B5" w14:textId="77777777" w:rsidR="00735725" w:rsidRPr="00735725" w:rsidRDefault="00735725" w:rsidP="00735725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14CBEB06" w14:textId="77777777" w:rsidR="00735725" w:rsidRPr="00735725" w:rsidRDefault="00735725" w:rsidP="0073572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0412A7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4C89D4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5058EA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6FED1C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E83ECA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BD8945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481D9F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5725" w:rsidRPr="00735725" w14:paraId="61FD490A" w14:textId="77777777" w:rsidTr="00735725">
        <w:trPr>
          <w:trHeight w:val="389"/>
        </w:trPr>
        <w:tc>
          <w:tcPr>
            <w:tcW w:w="3690" w:type="dxa"/>
          </w:tcPr>
          <w:p w14:paraId="43C301F4" w14:textId="77777777" w:rsidR="00735725" w:rsidRPr="00735725" w:rsidRDefault="00735725" w:rsidP="00735725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270" w:type="dxa"/>
          </w:tcPr>
          <w:p w14:paraId="2B2EBE7D" w14:textId="77777777" w:rsidR="00735725" w:rsidRPr="00735725" w:rsidRDefault="00735725" w:rsidP="0073572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4E9AE0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985891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8AA0AB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999</w:t>
            </w:r>
          </w:p>
        </w:tc>
        <w:tc>
          <w:tcPr>
            <w:tcW w:w="270" w:type="dxa"/>
            <w:vAlign w:val="bottom"/>
          </w:tcPr>
          <w:p w14:paraId="4D42B2D6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D3991B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AA560B9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7C70BA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999</w:t>
            </w:r>
          </w:p>
        </w:tc>
      </w:tr>
      <w:tr w:rsidR="00735725" w:rsidRPr="00735725" w14:paraId="5FBA4228" w14:textId="77777777" w:rsidTr="00735725">
        <w:trPr>
          <w:trHeight w:val="389"/>
        </w:trPr>
        <w:tc>
          <w:tcPr>
            <w:tcW w:w="3690" w:type="dxa"/>
          </w:tcPr>
          <w:p w14:paraId="1993C9AC" w14:textId="77777777" w:rsidR="00735725" w:rsidRDefault="00735725" w:rsidP="00735725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4CE7EAAF" w14:textId="44EE4A80" w:rsidR="00735725" w:rsidRPr="00735725" w:rsidRDefault="00735725" w:rsidP="00735725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เกินกว่าสามเดือน</w:t>
            </w:r>
          </w:p>
        </w:tc>
        <w:tc>
          <w:tcPr>
            <w:tcW w:w="270" w:type="dxa"/>
          </w:tcPr>
          <w:p w14:paraId="7823248C" w14:textId="77777777" w:rsidR="00735725" w:rsidRPr="00735725" w:rsidRDefault="00735725" w:rsidP="0073572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3DFB0E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151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528</w:t>
            </w:r>
          </w:p>
        </w:tc>
        <w:tc>
          <w:tcPr>
            <w:tcW w:w="270" w:type="dxa"/>
            <w:vAlign w:val="bottom"/>
          </w:tcPr>
          <w:p w14:paraId="1FD52D04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2CBFB4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FC340A5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93D521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2642F01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6BEEEF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151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528</w:t>
            </w:r>
          </w:p>
        </w:tc>
      </w:tr>
      <w:tr w:rsidR="00735725" w:rsidRPr="00735725" w14:paraId="30BD0DB2" w14:textId="77777777" w:rsidTr="00735725">
        <w:trPr>
          <w:trHeight w:val="389"/>
        </w:trPr>
        <w:tc>
          <w:tcPr>
            <w:tcW w:w="3690" w:type="dxa"/>
          </w:tcPr>
          <w:p w14:paraId="0788D1C6" w14:textId="77777777" w:rsidR="00735725" w:rsidRPr="00735725" w:rsidRDefault="00735725" w:rsidP="00735725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6E45938" w14:textId="77777777" w:rsidR="00735725" w:rsidRPr="00735725" w:rsidRDefault="00735725" w:rsidP="0073572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F8D57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151</w:t>
            </w: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528</w:t>
            </w:r>
          </w:p>
        </w:tc>
        <w:tc>
          <w:tcPr>
            <w:tcW w:w="270" w:type="dxa"/>
            <w:vAlign w:val="bottom"/>
          </w:tcPr>
          <w:p w14:paraId="1E1E0DD6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58C4F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4,999</w:t>
            </w:r>
          </w:p>
        </w:tc>
        <w:tc>
          <w:tcPr>
            <w:tcW w:w="270" w:type="dxa"/>
            <w:vAlign w:val="bottom"/>
          </w:tcPr>
          <w:p w14:paraId="29E463B4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1C24A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176FD1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98417" w14:textId="77777777" w:rsidR="00735725" w:rsidRPr="00735725" w:rsidRDefault="00735725" w:rsidP="0073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156,527</w:t>
            </w:r>
          </w:p>
        </w:tc>
      </w:tr>
    </w:tbl>
    <w:p w14:paraId="4CFEDBF4" w14:textId="0B9D38EF" w:rsidR="002F1C4F" w:rsidRPr="004574B4" w:rsidRDefault="002F1C4F" w:rsidP="002F1C4F">
      <w:pPr>
        <w:pStyle w:val="FSNoteNumbered"/>
        <w:numPr>
          <w:ilvl w:val="0"/>
          <w:numId w:val="0"/>
        </w:numPr>
        <w:spacing w:after="120"/>
        <w:ind w:left="540"/>
        <w:rPr>
          <w:u w:val="none"/>
          <w:lang w:val="en-US"/>
        </w:rPr>
      </w:pPr>
      <w:r w:rsidRPr="00E329C3">
        <w:rPr>
          <w:rFonts w:hint="cs"/>
          <w:u w:val="none"/>
          <w:cs/>
        </w:rPr>
        <w:t>ณ</w:t>
      </w:r>
      <w:r w:rsidRPr="00E329C3">
        <w:rPr>
          <w:u w:val="none"/>
          <w:cs/>
        </w:rPr>
        <w:t xml:space="preserve"> </w:t>
      </w:r>
      <w:r w:rsidRPr="002F1C4F">
        <w:rPr>
          <w:spacing w:val="2"/>
          <w:u w:val="none"/>
          <w:cs/>
        </w:rPr>
        <w:t>วันที่</w:t>
      </w:r>
      <w:r w:rsidRPr="002F1C4F">
        <w:rPr>
          <w:spacing w:val="2"/>
          <w:u w:val="none"/>
          <w:lang w:val="en-US"/>
        </w:rPr>
        <w:t xml:space="preserve"> </w:t>
      </w:r>
      <w:r w:rsidR="00AA4526">
        <w:rPr>
          <w:u w:val="none"/>
          <w:lang w:val="en-US"/>
        </w:rPr>
        <w:t>31</w:t>
      </w:r>
      <w:r w:rsidRPr="002F1C4F">
        <w:rPr>
          <w:u w:val="none"/>
          <w:cs/>
        </w:rPr>
        <w:t xml:space="preserve"> ธันวาคม </w:t>
      </w:r>
      <w:r w:rsidR="00AA4526">
        <w:rPr>
          <w:u w:val="none"/>
          <w:lang w:val="en-US"/>
        </w:rPr>
        <w:t>2563</w:t>
      </w:r>
      <w:r w:rsidRPr="002F1C4F">
        <w:rPr>
          <w:u w:val="none"/>
          <w:cs/>
        </w:rPr>
        <w:t xml:space="preserve"> </w:t>
      </w:r>
      <w:r w:rsidRPr="002F1C4F">
        <w:rPr>
          <w:rFonts w:asciiTheme="majorBidi" w:eastAsia="Cordia New" w:hAnsiTheme="majorBidi" w:cstheme="majorBidi"/>
          <w:u w:val="none"/>
          <w:cs/>
        </w:rPr>
        <w:t>เงิน</w:t>
      </w:r>
      <w:r w:rsidRPr="00E329C3">
        <w:rPr>
          <w:rFonts w:asciiTheme="majorBidi" w:eastAsia="Cordia New" w:hAnsiTheme="majorBidi" w:cstheme="majorBidi"/>
          <w:u w:val="none"/>
          <w:cs/>
        </w:rPr>
        <w:t>ฝากสถาบันการเงินที่ครบกำหนดเกินกว่า</w:t>
      </w:r>
      <w:r w:rsidRPr="004574B4">
        <w:rPr>
          <w:rFonts w:asciiTheme="majorBidi" w:eastAsia="Cordia New" w:hAnsiTheme="majorBidi" w:cstheme="majorBidi"/>
          <w:u w:val="none"/>
          <w:cs/>
        </w:rPr>
        <w:t>สามเดือน</w:t>
      </w:r>
      <w:r w:rsidRPr="004574B4">
        <w:rPr>
          <w:spacing w:val="-6"/>
          <w:u w:val="none"/>
          <w:cs/>
        </w:rPr>
        <w:t xml:space="preserve">จำนวน </w:t>
      </w:r>
      <w:r w:rsidR="004574B4" w:rsidRPr="004574B4">
        <w:rPr>
          <w:rFonts w:hint="cs"/>
          <w:spacing w:val="-6"/>
          <w:u w:val="none"/>
          <w:cs/>
        </w:rPr>
        <w:t>125.8</w:t>
      </w:r>
      <w:r w:rsidRPr="004574B4">
        <w:rPr>
          <w:rFonts w:hint="cs"/>
          <w:spacing w:val="-6"/>
          <w:u w:val="none"/>
          <w:cs/>
        </w:rPr>
        <w:t xml:space="preserve"> ล้านบาท </w:t>
      </w:r>
      <w:r w:rsidRPr="004574B4">
        <w:rPr>
          <w:u w:val="none"/>
          <w:cs/>
        </w:rPr>
        <w:t>ได้วางไว้เป็นเงินสำรองประกันภัยกับนายทะเบียนตามที่กล่าวไว้ในหมายเหตุ</w:t>
      </w:r>
      <w:r w:rsidR="00AA4526" w:rsidRPr="004574B4">
        <w:rPr>
          <w:rFonts w:hint="cs"/>
          <w:u w:val="none"/>
          <w:cs/>
        </w:rPr>
        <w:t xml:space="preserve"> </w:t>
      </w:r>
      <w:r w:rsidR="00AA4526" w:rsidRPr="004574B4">
        <w:rPr>
          <w:u w:val="none"/>
          <w:lang w:val="en-US"/>
        </w:rPr>
        <w:t>32</w:t>
      </w:r>
      <w:r w:rsidRPr="004574B4">
        <w:rPr>
          <w:u w:val="none"/>
          <w:cs/>
        </w:rPr>
        <w:t xml:space="preserve"> </w:t>
      </w:r>
      <w:r w:rsidRPr="004574B4">
        <w:rPr>
          <w:rFonts w:hint="cs"/>
          <w:u w:val="none"/>
          <w:cs/>
        </w:rPr>
        <w:t xml:space="preserve">และ </w:t>
      </w:r>
      <w:r w:rsidR="00AA4526" w:rsidRPr="004574B4">
        <w:rPr>
          <w:u w:val="none"/>
          <w:lang w:val="en-US"/>
        </w:rPr>
        <w:t>33</w:t>
      </w:r>
    </w:p>
    <w:p w14:paraId="6848EB77" w14:textId="25D4D93C" w:rsidR="002F1C4F" w:rsidRDefault="002F1C4F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4574B4">
        <w:rPr>
          <w:rFonts w:ascii="Angsana New" w:hAnsi="Angsana New" w:hint="cs"/>
          <w:sz w:val="28"/>
          <w:szCs w:val="28"/>
          <w:cs/>
        </w:rPr>
        <w:t>ณ</w:t>
      </w:r>
      <w:r w:rsidRPr="004574B4">
        <w:rPr>
          <w:rFonts w:ascii="Angsana New" w:hAnsi="Angsana New"/>
          <w:sz w:val="28"/>
          <w:szCs w:val="28"/>
          <w:cs/>
        </w:rPr>
        <w:t xml:space="preserve"> </w:t>
      </w:r>
      <w:r w:rsidRPr="004574B4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Pr="004574B4">
        <w:rPr>
          <w:rFonts w:ascii="Angsana New" w:hAnsi="Angsana New"/>
          <w:sz w:val="28"/>
          <w:szCs w:val="28"/>
        </w:rPr>
        <w:t xml:space="preserve">31 </w:t>
      </w:r>
      <w:r w:rsidRPr="004574B4">
        <w:rPr>
          <w:rFonts w:ascii="Angsana New" w:hAnsi="Angsana New"/>
          <w:sz w:val="28"/>
          <w:szCs w:val="28"/>
          <w:cs/>
        </w:rPr>
        <w:t>ธันวาคม</w:t>
      </w:r>
      <w:r w:rsidRPr="004574B4">
        <w:rPr>
          <w:rFonts w:ascii="Angsana New" w:hAnsi="Angsana New"/>
          <w:sz w:val="28"/>
          <w:szCs w:val="28"/>
        </w:rPr>
        <w:t xml:space="preserve"> 2563 </w:t>
      </w:r>
      <w:r w:rsidRPr="004574B4">
        <w:rPr>
          <w:rFonts w:asciiTheme="majorBidi" w:hAnsiTheme="majorBidi" w:cstheme="majorBidi"/>
          <w:sz w:val="28"/>
          <w:szCs w:val="28"/>
          <w:cs/>
        </w:rPr>
        <w:t xml:space="preserve">เงินฝากสถาบันการเงินที่ครบกำหนดเกินกว่าสามเดือน </w:t>
      </w:r>
      <w:r w:rsidRPr="004574B4">
        <w:rPr>
          <w:rFonts w:ascii="Angsana New" w:hAnsi="Angsana New" w:hint="cs"/>
          <w:spacing w:val="-6"/>
          <w:sz w:val="28"/>
          <w:szCs w:val="28"/>
          <w:cs/>
        </w:rPr>
        <w:t xml:space="preserve">จำนวน </w:t>
      </w:r>
      <w:r w:rsidRPr="004574B4">
        <w:rPr>
          <w:rFonts w:ascii="Angsana New" w:hAnsi="Angsana New"/>
          <w:spacing w:val="-6"/>
          <w:sz w:val="28"/>
          <w:szCs w:val="28"/>
          <w:cs/>
        </w:rPr>
        <w:t xml:space="preserve">0.1 </w:t>
      </w:r>
      <w:r w:rsidRPr="004574B4">
        <w:rPr>
          <w:rFonts w:ascii="Angsana New" w:hAnsi="Angsana New" w:hint="cs"/>
          <w:spacing w:val="-6"/>
          <w:sz w:val="28"/>
          <w:szCs w:val="28"/>
          <w:cs/>
        </w:rPr>
        <w:t>ล้านบาท ได้ถูก</w:t>
      </w:r>
      <w:r w:rsidRPr="004574B4">
        <w:rPr>
          <w:rFonts w:ascii="Angsana New" w:hAnsi="Angsana New"/>
          <w:spacing w:val="-6"/>
          <w:sz w:val="28"/>
          <w:szCs w:val="28"/>
          <w:cs/>
        </w:rPr>
        <w:t>จำนำเป็น</w:t>
      </w:r>
      <w:r w:rsidRPr="004574B4">
        <w:rPr>
          <w:rFonts w:ascii="Angsana New" w:hAnsi="Angsana New"/>
          <w:sz w:val="28"/>
          <w:szCs w:val="28"/>
          <w:cs/>
        </w:rPr>
        <w:t>หลักทรัพย์ค้ำประกันวงเงินสินเชื่อกับธนาคาร</w:t>
      </w:r>
      <w:r w:rsidRPr="004574B4">
        <w:rPr>
          <w:rFonts w:ascii="Angsana New" w:hAnsi="Angsana New" w:hint="cs"/>
          <w:sz w:val="28"/>
          <w:szCs w:val="28"/>
          <w:cs/>
        </w:rPr>
        <w:t xml:space="preserve">ในประเทศ </w:t>
      </w:r>
      <w:r w:rsidRPr="004574B4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 </w:t>
      </w:r>
      <w:r w:rsidR="007E1B15" w:rsidRPr="004574B4">
        <w:rPr>
          <w:rFonts w:ascii="Angsana New" w:hAnsi="Angsana New"/>
          <w:sz w:val="28"/>
          <w:szCs w:val="28"/>
        </w:rPr>
        <w:t>3</w:t>
      </w:r>
      <w:r w:rsidR="0038653F" w:rsidRPr="004574B4">
        <w:rPr>
          <w:rFonts w:ascii="Angsana New" w:hAnsi="Angsana New"/>
          <w:sz w:val="28"/>
          <w:szCs w:val="28"/>
        </w:rPr>
        <w:t>6</w:t>
      </w:r>
      <w:r w:rsidRPr="004574B4">
        <w:rPr>
          <w:rFonts w:ascii="Angsana New" w:hAnsi="Angsana New"/>
          <w:sz w:val="28"/>
          <w:szCs w:val="28"/>
        </w:rPr>
        <w:t xml:space="preserve"> </w:t>
      </w:r>
      <w:r w:rsidRPr="004574B4">
        <w:rPr>
          <w:rFonts w:ascii="Angsana New" w:hAnsi="Angsana New" w:hint="cs"/>
          <w:sz w:val="28"/>
          <w:szCs w:val="28"/>
          <w:cs/>
        </w:rPr>
        <w:t>ง)</w:t>
      </w:r>
      <w:r w:rsidRPr="00857BDF">
        <w:rPr>
          <w:rFonts w:ascii="Angsana New" w:hAnsi="Angsana New"/>
          <w:spacing w:val="-6"/>
          <w:sz w:val="28"/>
          <w:szCs w:val="28"/>
        </w:rPr>
        <w:t xml:space="preserve"> </w:t>
      </w:r>
    </w:p>
    <w:p w14:paraId="037B7D4A" w14:textId="77777777" w:rsidR="00735725" w:rsidRDefault="00735725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33823DC6" w14:textId="77777777" w:rsidR="00735725" w:rsidRDefault="00735725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2688B01F" w14:textId="77777777" w:rsidR="00735725" w:rsidRDefault="00735725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64D94AE9" w14:textId="77777777" w:rsidR="00735725" w:rsidRDefault="00735725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7F1BA894" w14:textId="77777777" w:rsidR="00735725" w:rsidRDefault="00735725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631F3119" w14:textId="77777777" w:rsidR="00735725" w:rsidRDefault="00735725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3EAB6552" w14:textId="77777777" w:rsidR="00735725" w:rsidRDefault="00735725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505AE171" w14:textId="77777777" w:rsidR="00735725" w:rsidRDefault="00735725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3F16C78A" w14:textId="028B8847" w:rsidR="002F1C4F" w:rsidRDefault="002F1C4F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rFonts w:asciiTheme="majorBidi" w:hAnsiTheme="majorBidi"/>
          <w:b/>
          <w:bCs/>
          <w:u w:val="none"/>
          <w:cs/>
        </w:rPr>
      </w:pPr>
      <w:r w:rsidRPr="002F1C4F">
        <w:rPr>
          <w:rFonts w:asciiTheme="majorBidi" w:hAnsiTheme="majorBidi" w:hint="cs"/>
          <w:b/>
          <w:bCs/>
          <w:u w:val="none"/>
          <w:cs/>
        </w:rPr>
        <w:lastRenderedPageBreak/>
        <w:t>สินทรัพย์ทางการเงินตราสารทุน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900"/>
        <w:gridCol w:w="630"/>
        <w:gridCol w:w="1440"/>
      </w:tblGrid>
      <w:tr w:rsidR="002F1C4F" w:rsidRPr="00E809E9" w14:paraId="732E71DF" w14:textId="77777777" w:rsidTr="00AD0216">
        <w:tc>
          <w:tcPr>
            <w:tcW w:w="6120" w:type="dxa"/>
          </w:tcPr>
          <w:p w14:paraId="4DE3665E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hideMark/>
          </w:tcPr>
          <w:p w14:paraId="27DB06FB" w14:textId="77777777" w:rsidR="002F1C4F" w:rsidRPr="00E809E9" w:rsidRDefault="002F1C4F" w:rsidP="00A1161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8A79511" w14:textId="77777777" w:rsidR="002F1C4F" w:rsidRPr="00E809E9" w:rsidRDefault="002F1C4F" w:rsidP="00A1161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E6465" w14:textId="77777777" w:rsidR="002F1C4F" w:rsidRPr="00E809E9" w:rsidRDefault="002F1C4F" w:rsidP="00A1161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F1C4F" w:rsidRPr="00E809E9" w14:paraId="23DF007B" w14:textId="77777777" w:rsidTr="00AD0216">
        <w:trPr>
          <w:trHeight w:val="350"/>
        </w:trPr>
        <w:tc>
          <w:tcPr>
            <w:tcW w:w="6120" w:type="dxa"/>
          </w:tcPr>
          <w:p w14:paraId="57D36987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844113" w14:textId="77777777" w:rsidR="002F1C4F" w:rsidRPr="00E809E9" w:rsidRDefault="002F1C4F" w:rsidP="00A1161C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0C1585C" w14:textId="77777777" w:rsidR="002F1C4F" w:rsidRPr="00E809E9" w:rsidRDefault="002F1C4F" w:rsidP="00A1161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678ED2" w14:textId="3CEE61AC" w:rsidR="002F1C4F" w:rsidRPr="00E809E9" w:rsidRDefault="002F1C4F" w:rsidP="00A1161C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F1C4F" w:rsidRPr="00E809E9" w14:paraId="56720826" w14:textId="77777777" w:rsidTr="008122FF">
        <w:tc>
          <w:tcPr>
            <w:tcW w:w="6120" w:type="dxa"/>
            <w:hideMark/>
          </w:tcPr>
          <w:p w14:paraId="3D2241A1" w14:textId="77777777" w:rsidR="002F1C4F" w:rsidRPr="00E809E9" w:rsidRDefault="002F1C4F" w:rsidP="00A1161C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663C9A3F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3DF65E25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868390" w14:textId="77777777" w:rsidR="002F1C4F" w:rsidRPr="00AE2C8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C4F" w:rsidRPr="00E809E9" w14:paraId="46763C42" w14:textId="77777777" w:rsidTr="00AD0216">
        <w:tc>
          <w:tcPr>
            <w:tcW w:w="6120" w:type="dxa"/>
            <w:hideMark/>
          </w:tcPr>
          <w:p w14:paraId="6FAF75AA" w14:textId="77777777" w:rsidR="002F1C4F" w:rsidRPr="00E809E9" w:rsidRDefault="002F1C4F" w:rsidP="00A1161C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900" w:type="dxa"/>
          </w:tcPr>
          <w:p w14:paraId="3941EF1F" w14:textId="77777777" w:rsidR="002F1C4F" w:rsidRPr="00E809E9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317F558C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D01BB2A" w14:textId="16E70BBE" w:rsidR="002F1C4F" w:rsidRPr="00E809E9" w:rsidRDefault="005135A2" w:rsidP="00A1161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36,181</w:t>
            </w:r>
          </w:p>
        </w:tc>
      </w:tr>
      <w:tr w:rsidR="002F1C4F" w:rsidRPr="00E809E9" w14:paraId="6E29D95E" w14:textId="77777777" w:rsidTr="00AD0216">
        <w:tc>
          <w:tcPr>
            <w:tcW w:w="6120" w:type="dxa"/>
          </w:tcPr>
          <w:p w14:paraId="40F28F83" w14:textId="77777777" w:rsidR="002F1C4F" w:rsidRPr="00E809E9" w:rsidRDefault="002F1C4F" w:rsidP="00A1161C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900" w:type="dxa"/>
          </w:tcPr>
          <w:p w14:paraId="34785EC5" w14:textId="77777777" w:rsidR="002F1C4F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08D87EAA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4800417" w14:textId="38BA38D6" w:rsidR="002F1C4F" w:rsidRPr="00E809E9" w:rsidRDefault="005135A2" w:rsidP="00A1161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48,190</w:t>
            </w:r>
          </w:p>
        </w:tc>
      </w:tr>
      <w:tr w:rsidR="002F1C4F" w:rsidRPr="00E809E9" w14:paraId="6748936D" w14:textId="77777777" w:rsidTr="00AD0216">
        <w:tc>
          <w:tcPr>
            <w:tcW w:w="6120" w:type="dxa"/>
          </w:tcPr>
          <w:p w14:paraId="5684E475" w14:textId="77777777" w:rsidR="002F1C4F" w:rsidRPr="00E809E9" w:rsidRDefault="002F1C4F" w:rsidP="00A1161C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900" w:type="dxa"/>
          </w:tcPr>
          <w:p w14:paraId="433D3957" w14:textId="77777777" w:rsidR="002F1C4F" w:rsidRPr="00E809E9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1ECD9A78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0ABBB98" w14:textId="5B234827" w:rsidR="002F1C4F" w:rsidRPr="00E809E9" w:rsidRDefault="005135A2" w:rsidP="00A1161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14,440</w:t>
            </w:r>
          </w:p>
        </w:tc>
      </w:tr>
      <w:tr w:rsidR="002F1C4F" w:rsidRPr="00E809E9" w14:paraId="388019AF" w14:textId="77777777" w:rsidTr="00AD0216">
        <w:tc>
          <w:tcPr>
            <w:tcW w:w="6120" w:type="dxa"/>
            <w:hideMark/>
          </w:tcPr>
          <w:p w14:paraId="664CBB4D" w14:textId="77777777" w:rsidR="002F1C4F" w:rsidRPr="00C752C3" w:rsidRDefault="002F1C4F" w:rsidP="00A1161C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8BA58BC" w14:textId="77777777" w:rsidR="002F1C4F" w:rsidRPr="00C752C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0FEADD05" w14:textId="77777777" w:rsidR="002F1C4F" w:rsidRPr="00C752C3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2DCF8D" w14:textId="7393D4E9" w:rsidR="002F1C4F" w:rsidRPr="00C752C3" w:rsidRDefault="005135A2" w:rsidP="00A1161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98,811</w:t>
            </w:r>
          </w:p>
        </w:tc>
      </w:tr>
      <w:tr w:rsidR="002F1C4F" w:rsidRPr="00E809E9" w14:paraId="40134344" w14:textId="77777777" w:rsidTr="00AD0216">
        <w:tc>
          <w:tcPr>
            <w:tcW w:w="6120" w:type="dxa"/>
          </w:tcPr>
          <w:p w14:paraId="256610AA" w14:textId="77777777" w:rsidR="00735725" w:rsidRPr="00E809E9" w:rsidRDefault="00735725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79A052D" w14:textId="77777777" w:rsidR="002F1C4F" w:rsidRPr="00E809E9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4AC56AC3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D8566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C4F" w:rsidRPr="00E809E9" w14:paraId="57E0CDBA" w14:textId="77777777" w:rsidTr="00AD0216">
        <w:tc>
          <w:tcPr>
            <w:tcW w:w="6120" w:type="dxa"/>
            <w:hideMark/>
          </w:tcPr>
          <w:p w14:paraId="3E085DCC" w14:textId="77777777" w:rsidR="002F1C4F" w:rsidRPr="00E809E9" w:rsidRDefault="002F1C4F" w:rsidP="00A1161C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900" w:type="dxa"/>
          </w:tcPr>
          <w:p w14:paraId="620329A2" w14:textId="77777777" w:rsidR="002F1C4F" w:rsidRPr="00E809E9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2E61137B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35112D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C4F" w:rsidRPr="00E809E9" w14:paraId="3D714D85" w14:textId="77777777" w:rsidTr="00AD0216">
        <w:tc>
          <w:tcPr>
            <w:tcW w:w="6120" w:type="dxa"/>
            <w:hideMark/>
          </w:tcPr>
          <w:p w14:paraId="6641455D" w14:textId="77777777" w:rsidR="002F1C4F" w:rsidRPr="00E809E9" w:rsidRDefault="002F1C4F" w:rsidP="00A1161C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900" w:type="dxa"/>
          </w:tcPr>
          <w:p w14:paraId="710EF718" w14:textId="77777777" w:rsidR="002F1C4F" w:rsidRPr="00E809E9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62A4CA7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CB8319" w14:textId="75C285D0" w:rsidR="002F1C4F" w:rsidRPr="00E809E9" w:rsidRDefault="00D6687F" w:rsidP="00A1161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34,820</w:t>
            </w:r>
          </w:p>
        </w:tc>
      </w:tr>
      <w:tr w:rsidR="002F1C4F" w:rsidRPr="00E809E9" w14:paraId="1FC98D46" w14:textId="77777777" w:rsidTr="00AD0216">
        <w:tc>
          <w:tcPr>
            <w:tcW w:w="6120" w:type="dxa"/>
          </w:tcPr>
          <w:p w14:paraId="3EB7AF79" w14:textId="77777777" w:rsidR="002F1C4F" w:rsidRDefault="002F1C4F" w:rsidP="00A1161C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900" w:type="dxa"/>
          </w:tcPr>
          <w:p w14:paraId="27D38BBA" w14:textId="77777777" w:rsidR="002F1C4F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79A41F15" w14:textId="77777777" w:rsidR="002F1C4F" w:rsidRPr="00E809E9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495188" w14:textId="78C66BD2" w:rsidR="002F1C4F" w:rsidRPr="00E809E9" w:rsidRDefault="005135A2" w:rsidP="004924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131,66</w:t>
            </w:r>
            <w:r w:rsidR="004924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F1C4F" w:rsidRPr="00E809E9" w14:paraId="6C9EE515" w14:textId="77777777" w:rsidTr="00AD0216">
        <w:tc>
          <w:tcPr>
            <w:tcW w:w="6120" w:type="dxa"/>
            <w:hideMark/>
          </w:tcPr>
          <w:p w14:paraId="123D791E" w14:textId="77777777" w:rsidR="002F1C4F" w:rsidRPr="00C752C3" w:rsidRDefault="002F1C4F" w:rsidP="00A1161C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รวมตราสารทุนที่วัดมูลค่ายุติธรรมผ่านกำไรหรือขาดทุนเบ็ดเสร็จอื่น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B5C40B3" w14:textId="77777777" w:rsidR="002F1C4F" w:rsidRPr="00C752C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7D2AF3D5" w14:textId="77777777" w:rsidR="002F1C4F" w:rsidRPr="00C752C3" w:rsidRDefault="002F1C4F" w:rsidP="00A116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D9264A" w14:textId="37A16863" w:rsidR="002F1C4F" w:rsidRPr="00C752C3" w:rsidRDefault="005135A2" w:rsidP="004924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6687F">
              <w:rPr>
                <w:rFonts w:asciiTheme="majorBidi" w:hAnsiTheme="majorBidi" w:cstheme="majorBidi"/>
                <w:sz w:val="28"/>
                <w:szCs w:val="28"/>
              </w:rPr>
              <w:t>66,48</w:t>
            </w:r>
            <w:r w:rsidR="004924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F1C4F" w:rsidRPr="00E809E9" w14:paraId="719359F1" w14:textId="77777777" w:rsidTr="00AD0216">
        <w:tc>
          <w:tcPr>
            <w:tcW w:w="6120" w:type="dxa"/>
            <w:hideMark/>
          </w:tcPr>
          <w:p w14:paraId="26C74EBE" w14:textId="77777777" w:rsidR="002F1C4F" w:rsidRPr="00E809E9" w:rsidRDefault="002F1C4F" w:rsidP="00A1161C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7248918" w14:textId="77777777" w:rsidR="002F1C4F" w:rsidRPr="00A530B2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5FAC2ECA" w14:textId="77777777" w:rsidR="002F1C4F" w:rsidRPr="00A530B2" w:rsidRDefault="002F1C4F" w:rsidP="00A116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8BE9C0" w14:textId="3E088712" w:rsidR="005135A2" w:rsidRPr="00A530B2" w:rsidRDefault="00D6687F" w:rsidP="004924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265,29</w:t>
            </w:r>
            <w:r w:rsidR="004924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144BAC2A" w14:textId="6C211BA0" w:rsidR="00966180" w:rsidRPr="007500FD" w:rsidRDefault="00966180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E739B7">
        <w:rPr>
          <w:b/>
          <w:bCs/>
          <w:u w:val="none"/>
          <w:cs/>
        </w:rPr>
        <w:t>เงินลงทุนในหลักทรัพย์</w:t>
      </w:r>
      <w:r w:rsidRPr="007500FD">
        <w:rPr>
          <w:b/>
          <w:bCs/>
          <w:u w:val="none"/>
          <w:cs/>
        </w:rPr>
        <w:t xml:space="preserve"> </w:t>
      </w: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450"/>
        <w:gridCol w:w="450"/>
        <w:gridCol w:w="360"/>
        <w:gridCol w:w="1080"/>
        <w:gridCol w:w="1440"/>
        <w:gridCol w:w="270"/>
        <w:gridCol w:w="1440"/>
      </w:tblGrid>
      <w:tr w:rsidR="002F1C4F" w:rsidRPr="007500FD" w14:paraId="32D2838E" w14:textId="77777777" w:rsidTr="00AD0216">
        <w:trPr>
          <w:tblHeader/>
        </w:trPr>
        <w:tc>
          <w:tcPr>
            <w:tcW w:w="3600" w:type="dxa"/>
            <w:tcBorders>
              <w:right w:val="nil"/>
            </w:tcBorders>
          </w:tcPr>
          <w:p w14:paraId="64B543D9" w14:textId="77777777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F8C5C9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46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C85D5B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46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3B21B6B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46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500FD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2F1C4F" w:rsidRPr="007500FD" w14:paraId="6E8F2421" w14:textId="77777777" w:rsidTr="00AD0216">
        <w:trPr>
          <w:tblHeader/>
        </w:trPr>
        <w:tc>
          <w:tcPr>
            <w:tcW w:w="3600" w:type="dxa"/>
          </w:tcPr>
          <w:p w14:paraId="510DB474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nil"/>
              <w:bottom w:val="nil"/>
            </w:tcBorders>
          </w:tcPr>
          <w:p w14:paraId="15D0A620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081E741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9162FC" w14:textId="719E95B5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F1C4F" w:rsidRPr="007500FD" w14:paraId="7CB4068D" w14:textId="77777777" w:rsidTr="00AD0216">
        <w:trPr>
          <w:tblHeader/>
        </w:trPr>
        <w:tc>
          <w:tcPr>
            <w:tcW w:w="3600" w:type="dxa"/>
          </w:tcPr>
          <w:p w14:paraId="0469EF61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bottom"/>
          </w:tcPr>
          <w:p w14:paraId="6F110EF6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7C77F271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209CDBA7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CA36039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2AF3A47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/</w:t>
            </w:r>
          </w:p>
        </w:tc>
        <w:tc>
          <w:tcPr>
            <w:tcW w:w="270" w:type="dxa"/>
            <w:tcBorders>
              <w:bottom w:val="nil"/>
            </w:tcBorders>
          </w:tcPr>
          <w:p w14:paraId="775BB23F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3D20FC7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C4F" w:rsidRPr="007500FD" w14:paraId="3D31175D" w14:textId="77777777" w:rsidTr="00AD0216">
        <w:trPr>
          <w:tblHeader/>
        </w:trPr>
        <w:tc>
          <w:tcPr>
            <w:tcW w:w="3600" w:type="dxa"/>
          </w:tcPr>
          <w:p w14:paraId="216C5772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bottom"/>
          </w:tcPr>
          <w:p w14:paraId="54636C95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05496481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6BA14A34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5A8A693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0B2EA4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14:paraId="1209303C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bottom w:val="nil"/>
            </w:tcBorders>
          </w:tcPr>
          <w:p w14:paraId="058C1B6F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051630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F1C4F" w:rsidRPr="007500FD" w14:paraId="44A61385" w14:textId="77777777" w:rsidTr="00AD0216">
        <w:tc>
          <w:tcPr>
            <w:tcW w:w="3600" w:type="dxa"/>
          </w:tcPr>
          <w:p w14:paraId="1F5A223B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FDFE3EF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2B383200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25E2EC3D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D8DA985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EAD0020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EA96EE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BACF0FE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F1C4F" w:rsidRPr="007500FD" w14:paraId="1C0D4949" w14:textId="77777777" w:rsidTr="00AD0216">
        <w:tc>
          <w:tcPr>
            <w:tcW w:w="3600" w:type="dxa"/>
            <w:tcBorders>
              <w:bottom w:val="nil"/>
            </w:tcBorders>
          </w:tcPr>
          <w:p w14:paraId="3247A797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450" w:type="dxa"/>
            <w:tcBorders>
              <w:bottom w:val="nil"/>
            </w:tcBorders>
          </w:tcPr>
          <w:p w14:paraId="01F51045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317DD453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434742E8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FDE8517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6A48FC9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bottom w:val="nil"/>
            </w:tcBorders>
          </w:tcPr>
          <w:p w14:paraId="622CCFFC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C33D8B3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2F1C4F" w:rsidRPr="007500FD" w14:paraId="041A39ED" w14:textId="77777777" w:rsidTr="00AD0216">
        <w:tc>
          <w:tcPr>
            <w:tcW w:w="3600" w:type="dxa"/>
          </w:tcPr>
          <w:p w14:paraId="44C12B8B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41B04BE9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235D1060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449E77A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6241FA6D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8310FE7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102,198</w:t>
            </w:r>
          </w:p>
        </w:tc>
        <w:tc>
          <w:tcPr>
            <w:tcW w:w="270" w:type="dxa"/>
            <w:tcBorders>
              <w:top w:val="nil"/>
            </w:tcBorders>
          </w:tcPr>
          <w:p w14:paraId="2D3BBE67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80432B5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101,797</w:t>
            </w:r>
          </w:p>
        </w:tc>
      </w:tr>
      <w:tr w:rsidR="002F1C4F" w:rsidRPr="007500FD" w14:paraId="7E7CBBB8" w14:textId="77777777" w:rsidTr="00AD0216">
        <w:tc>
          <w:tcPr>
            <w:tcW w:w="3600" w:type="dxa"/>
          </w:tcPr>
          <w:p w14:paraId="7D2CE959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92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3F00FAA3" w14:textId="77777777" w:rsidR="002F1C4F" w:rsidRPr="002664C8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239C0A12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343B19A0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A52D4BB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6B80052" w14:textId="77777777" w:rsidR="002F1C4F" w:rsidRPr="007500FD" w:rsidDel="00753AD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BF12354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CE529AD" w14:textId="77777777" w:rsidR="002F1C4F" w:rsidRPr="007500FD" w:rsidDel="00753AD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F1C4F" w:rsidRPr="007500FD" w14:paraId="16F173D6" w14:textId="77777777" w:rsidTr="00AD0216">
        <w:tc>
          <w:tcPr>
            <w:tcW w:w="3600" w:type="dxa"/>
            <w:tcBorders>
              <w:bottom w:val="nil"/>
            </w:tcBorders>
          </w:tcPr>
          <w:p w14:paraId="123A7503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จากการปรับมูลค่าเงินลงทุน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67A7AE9B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26E26B31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7370C71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5E53C7D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64E87C2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(461)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B2386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F4EA3DF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2F1C4F" w:rsidRPr="007500FD" w14:paraId="0690C742" w14:textId="77777777" w:rsidTr="00AD0216">
        <w:tc>
          <w:tcPr>
            <w:tcW w:w="3600" w:type="dxa"/>
            <w:tcBorders>
              <w:bottom w:val="nil"/>
            </w:tcBorders>
          </w:tcPr>
          <w:p w14:paraId="47F599B4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34167ABD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D6F7129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17551D32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74DBED6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9EF002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101,797</w:t>
            </w:r>
          </w:p>
        </w:tc>
        <w:tc>
          <w:tcPr>
            <w:tcW w:w="270" w:type="dxa"/>
            <w:tcBorders>
              <w:bottom w:val="nil"/>
            </w:tcBorders>
          </w:tcPr>
          <w:p w14:paraId="386A5584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5F8C28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101,797</w:t>
            </w:r>
          </w:p>
        </w:tc>
      </w:tr>
      <w:tr w:rsidR="002F1C4F" w:rsidRPr="007500FD" w14:paraId="43A8B6E4" w14:textId="77777777" w:rsidTr="00AD0216">
        <w:trPr>
          <w:trHeight w:val="213"/>
        </w:trPr>
        <w:tc>
          <w:tcPr>
            <w:tcW w:w="3600" w:type="dxa"/>
          </w:tcPr>
          <w:p w14:paraId="7B38D197" w14:textId="77777777" w:rsidR="002F1C4F" w:rsidRPr="00AE4FA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bottom"/>
          </w:tcPr>
          <w:p w14:paraId="4DCD8AE9" w14:textId="77777777" w:rsidR="002F1C4F" w:rsidRPr="00AE4FA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6156ECA0" w14:textId="77777777" w:rsidR="002F1C4F" w:rsidRPr="00AE4FA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5EC0AA1D" w14:textId="77777777" w:rsidR="002F1C4F" w:rsidRPr="00AE4FA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04AFB45" w14:textId="77777777" w:rsidR="002F1C4F" w:rsidRPr="00AE4FA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7964CA5" w14:textId="77777777" w:rsidR="002F1C4F" w:rsidRPr="00AE4FA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C075A30" w14:textId="77777777" w:rsidR="002F1C4F" w:rsidRPr="00AE4FA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211BD435" w14:textId="77777777" w:rsidR="002F1C4F" w:rsidRPr="00AE4FA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2F1C4F" w:rsidRPr="007500FD" w14:paraId="7AE362A1" w14:textId="77777777" w:rsidTr="00AD0216">
        <w:tc>
          <w:tcPr>
            <w:tcW w:w="3600" w:type="dxa"/>
            <w:tcBorders>
              <w:top w:val="nil"/>
            </w:tcBorders>
          </w:tcPr>
          <w:p w14:paraId="3A7D272A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6E544408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31C2D594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1A884D2F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A05C34F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A22B997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6B47E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AB70910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F1C4F" w:rsidRPr="007500FD" w14:paraId="5A519029" w14:textId="77777777" w:rsidTr="00AD0216">
        <w:tc>
          <w:tcPr>
            <w:tcW w:w="3600" w:type="dxa"/>
          </w:tcPr>
          <w:p w14:paraId="004BC70F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762034A2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4C900ECF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D94E8E6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4B7A741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498516F" w14:textId="77777777" w:rsidR="002F1C4F" w:rsidRPr="007500FD" w:rsidDel="00753AD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7913F3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9FF183C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F1C4F" w:rsidRPr="007500FD" w14:paraId="6EBF8554" w14:textId="77777777" w:rsidTr="00AD0216">
        <w:tc>
          <w:tcPr>
            <w:tcW w:w="3600" w:type="dxa"/>
            <w:tcBorders>
              <w:bottom w:val="nil"/>
            </w:tcBorders>
          </w:tcPr>
          <w:p w14:paraId="061450FC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8" w:firstLine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เกินกว่าสามเดือน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4739017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706B9333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9FB0B5A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EF7766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3C47FFD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ED105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A558AED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F1C4F" w:rsidRPr="007500FD" w14:paraId="04DCE8AF" w14:textId="77777777" w:rsidTr="00AD0216">
        <w:tc>
          <w:tcPr>
            <w:tcW w:w="3600" w:type="dxa"/>
            <w:tcBorders>
              <w:bottom w:val="nil"/>
            </w:tcBorders>
          </w:tcPr>
          <w:p w14:paraId="446AE28C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381F897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3C2A89A1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6EEB7FC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F1517DC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41408A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5E45F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326DC45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F1C4F" w:rsidRPr="00AE4FA3" w14:paraId="47C79DD8" w14:textId="77777777" w:rsidTr="00AD0216">
        <w:tc>
          <w:tcPr>
            <w:tcW w:w="3600" w:type="dxa"/>
          </w:tcPr>
          <w:p w14:paraId="29D73C19" w14:textId="77777777" w:rsidR="002F1C4F" w:rsidRPr="00AE4FA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bottom"/>
          </w:tcPr>
          <w:p w14:paraId="4129503B" w14:textId="77777777" w:rsidR="002F1C4F" w:rsidRPr="00AE4FA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68F7CB20" w14:textId="77777777" w:rsidR="002F1C4F" w:rsidRPr="00AE4FA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05386B23" w14:textId="77777777" w:rsidR="002F1C4F" w:rsidRPr="00AE4FA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072CF64" w14:textId="77777777" w:rsidR="002F1C4F" w:rsidRPr="00AE4FA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F8B1994" w14:textId="77777777" w:rsidR="002F1C4F" w:rsidRPr="00AE4FA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610BF9" w14:textId="77777777" w:rsidR="002F1C4F" w:rsidRPr="00AE4FA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41514B1" w14:textId="77777777" w:rsidR="002F1C4F" w:rsidRPr="00AE4FA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</w:tr>
      <w:tr w:rsidR="002F1C4F" w:rsidRPr="007500FD" w14:paraId="2C7BC252" w14:textId="77777777" w:rsidTr="00AD0216">
        <w:tc>
          <w:tcPr>
            <w:tcW w:w="3600" w:type="dxa"/>
            <w:tcBorders>
              <w:top w:val="nil"/>
              <w:bottom w:val="nil"/>
            </w:tcBorders>
          </w:tcPr>
          <w:p w14:paraId="4FFF559D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11844254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19F13F46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7152117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A36631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79442C9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D302D2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31FF80B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F1C4F" w:rsidRPr="007500FD" w14:paraId="71DC3552" w14:textId="77777777" w:rsidTr="00AD0216">
        <w:tc>
          <w:tcPr>
            <w:tcW w:w="3600" w:type="dxa"/>
          </w:tcPr>
          <w:p w14:paraId="22DA953D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369C09A5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1B2AD988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5E80109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07C8CD0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0532D98A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D02BAC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F282339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F1C4F" w:rsidRPr="005067F3" w14:paraId="1130B699" w14:textId="77777777" w:rsidTr="00AD0216">
        <w:trPr>
          <w:trHeight w:val="225"/>
        </w:trPr>
        <w:tc>
          <w:tcPr>
            <w:tcW w:w="3600" w:type="dxa"/>
            <w:tcBorders>
              <w:bottom w:val="nil"/>
            </w:tcBorders>
          </w:tcPr>
          <w:p w14:paraId="27F66F1F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3411B421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bottom"/>
          </w:tcPr>
          <w:p w14:paraId="263834D9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55504106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2DB5501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14:paraId="3358C854" w14:textId="77777777" w:rsidR="002F1C4F" w:rsidRPr="001565C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299,185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0A0480" w14:textId="77777777" w:rsidR="002F1C4F" w:rsidRPr="001565C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B5B8601" w14:textId="77777777" w:rsidR="002F1C4F" w:rsidRPr="001565C3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</w:tbl>
    <w:p w14:paraId="14D9C415" w14:textId="611140F9" w:rsidR="002F1C4F" w:rsidRPr="004009B6" w:rsidRDefault="002F1C4F" w:rsidP="002B2E4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4009B6">
        <w:rPr>
          <w:rFonts w:ascii="Angsana New" w:hAnsi="Angsana New" w:hint="cs"/>
          <w:spacing w:val="-6"/>
          <w:sz w:val="28"/>
          <w:szCs w:val="28"/>
          <w:cs/>
        </w:rPr>
        <w:lastRenderedPageBreak/>
        <w:t xml:space="preserve">ตามที่กล่าวในหมายเหตุข้อ </w:t>
      </w:r>
      <w:r w:rsidRPr="004009B6">
        <w:rPr>
          <w:rFonts w:ascii="Angsana New" w:hAnsi="Angsana New"/>
          <w:spacing w:val="-6"/>
          <w:sz w:val="28"/>
          <w:szCs w:val="28"/>
        </w:rPr>
        <w:t>4</w:t>
      </w:r>
      <w:r w:rsidRPr="004009B6">
        <w:rPr>
          <w:rFonts w:ascii="Angsana New" w:hAnsi="Angsana New" w:hint="cs"/>
          <w:spacing w:val="-6"/>
          <w:sz w:val="28"/>
          <w:szCs w:val="28"/>
          <w:cs/>
        </w:rPr>
        <w:t xml:space="preserve"> ในระหว่าง</w:t>
      </w:r>
      <w:r w:rsidR="0038653F">
        <w:rPr>
          <w:rFonts w:ascii="Angsana New" w:hAnsi="Angsana New" w:hint="cs"/>
          <w:spacing w:val="-6"/>
          <w:sz w:val="28"/>
          <w:szCs w:val="28"/>
          <w:cs/>
        </w:rPr>
        <w:t xml:space="preserve">ปี </w:t>
      </w:r>
      <w:r w:rsidRPr="004009B6">
        <w:rPr>
          <w:rFonts w:ascii="Angsana New" w:hAnsi="Angsana New" w:hint="cs"/>
          <w:spacing w:val="-6"/>
          <w:sz w:val="28"/>
          <w:szCs w:val="28"/>
          <w:cs/>
        </w:rPr>
        <w:t xml:space="preserve">บริษัทได้นำมาตรฐานการรายงานฉบับที่ </w:t>
      </w:r>
      <w:r w:rsidRPr="004009B6">
        <w:rPr>
          <w:rFonts w:ascii="Angsana New" w:hAnsi="Angsana New"/>
          <w:spacing w:val="-6"/>
          <w:sz w:val="28"/>
          <w:szCs w:val="28"/>
        </w:rPr>
        <w:t xml:space="preserve">9 </w:t>
      </w:r>
      <w:r w:rsidRPr="004009B6">
        <w:rPr>
          <w:rFonts w:ascii="Angsana New" w:hAnsi="Angsana New" w:hint="cs"/>
          <w:spacing w:val="-6"/>
          <w:sz w:val="28"/>
          <w:szCs w:val="28"/>
          <w:cs/>
        </w:rPr>
        <w:t>เรื่องเครื่องมือทางการเงิน และกลุ่ม</w:t>
      </w:r>
      <w:r w:rsidRPr="002346AE">
        <w:rPr>
          <w:rFonts w:ascii="Angsana New" w:hAnsi="Angsana New" w:hint="cs"/>
          <w:sz w:val="28"/>
          <w:szCs w:val="28"/>
          <w:cs/>
        </w:rPr>
        <w:t xml:space="preserve">มาตรฐานที่เกี่ยวข้องกับเครื่องมือทางการเงิน มาถือปฏิบัติเป็นครั้งแรก บริษัทจึงได้จัดประเภทรายการและวัดมูลค่าสินทรัพย์ทางการเงินใหม่ ผลกระทบที่มีต่อการจัดประเภทรายการและการวัดมูลค่าได้แสดงไว้ในหมายเหตุข้อ </w:t>
      </w:r>
      <w:r w:rsidRPr="002346AE">
        <w:rPr>
          <w:rFonts w:ascii="Angsana New" w:hAnsi="Angsana New"/>
          <w:sz w:val="28"/>
          <w:szCs w:val="28"/>
        </w:rPr>
        <w:t>4.2</w:t>
      </w:r>
    </w:p>
    <w:p w14:paraId="01440B76" w14:textId="77777777" w:rsidR="002F1C4F" w:rsidRPr="007500FD" w:rsidRDefault="002F1C4F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500FD">
        <w:rPr>
          <w:rFonts w:ascii="Angsana New" w:hAnsi="Angsana New"/>
          <w:sz w:val="28"/>
          <w:szCs w:val="28"/>
          <w:cs/>
        </w:rPr>
        <w:t>เงินลงทุนที่จะถือจนครบกำหนด ณ วันที่</w:t>
      </w:r>
      <w:r w:rsidRPr="007500FD">
        <w:rPr>
          <w:rFonts w:ascii="Angsana New" w:hAnsi="Angsana New"/>
          <w:sz w:val="28"/>
          <w:szCs w:val="28"/>
        </w:rPr>
        <w:t xml:space="preserve"> 31 </w:t>
      </w:r>
      <w:r w:rsidRPr="007500FD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2562 </w:t>
      </w:r>
      <w:r w:rsidRPr="007500FD">
        <w:rPr>
          <w:rFonts w:ascii="Angsana New" w:hAnsi="Angsana New"/>
          <w:sz w:val="28"/>
          <w:szCs w:val="28"/>
          <w:cs/>
        </w:rPr>
        <w:t>มีระยะเวลาครบกำหนด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170"/>
        <w:gridCol w:w="270"/>
        <w:gridCol w:w="1170"/>
        <w:gridCol w:w="270"/>
        <w:gridCol w:w="1350"/>
      </w:tblGrid>
      <w:tr w:rsidR="002F1C4F" w:rsidRPr="007500FD" w14:paraId="4F70BC2B" w14:textId="77777777" w:rsidTr="004002AB">
        <w:trPr>
          <w:cantSplit/>
        </w:trPr>
        <w:tc>
          <w:tcPr>
            <w:tcW w:w="3330" w:type="dxa"/>
          </w:tcPr>
          <w:p w14:paraId="2A785954" w14:textId="77777777" w:rsidR="002F1C4F" w:rsidRPr="007500FD" w:rsidRDefault="002F1C4F" w:rsidP="00A1161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6607AC7A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2F1C4F" w:rsidRPr="007500FD" w14:paraId="587B9EAA" w14:textId="77777777" w:rsidTr="004002AB">
        <w:trPr>
          <w:cantSplit/>
        </w:trPr>
        <w:tc>
          <w:tcPr>
            <w:tcW w:w="3330" w:type="dxa"/>
          </w:tcPr>
          <w:p w14:paraId="32EF98BC" w14:textId="77777777" w:rsidR="002F1C4F" w:rsidRPr="007500FD" w:rsidRDefault="002F1C4F" w:rsidP="00A1161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2CC33958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2F1C4F" w:rsidRPr="007500FD" w14:paraId="2F6446A8" w14:textId="77777777" w:rsidTr="004002AB">
        <w:trPr>
          <w:cantSplit/>
        </w:trPr>
        <w:tc>
          <w:tcPr>
            <w:tcW w:w="3330" w:type="dxa"/>
          </w:tcPr>
          <w:p w14:paraId="1982B45B" w14:textId="77777777" w:rsidR="002F1C4F" w:rsidRPr="007500FD" w:rsidRDefault="002F1C4F" w:rsidP="00A1161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464DBD4E" w14:textId="6DF67023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F1C4F" w:rsidRPr="007500FD" w14:paraId="10265558" w14:textId="77777777" w:rsidTr="004002AB">
        <w:trPr>
          <w:cantSplit/>
        </w:trPr>
        <w:tc>
          <w:tcPr>
            <w:tcW w:w="3330" w:type="dxa"/>
          </w:tcPr>
          <w:p w14:paraId="34F77565" w14:textId="77777777" w:rsidR="002F1C4F" w:rsidRPr="007500FD" w:rsidRDefault="002F1C4F" w:rsidP="00A1161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1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45F7FC8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14:paraId="2EB5D833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33ED61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C4F" w:rsidRPr="007500FD" w14:paraId="578CD8A7" w14:textId="77777777" w:rsidTr="004002AB">
        <w:trPr>
          <w:cantSplit/>
        </w:trPr>
        <w:tc>
          <w:tcPr>
            <w:tcW w:w="3330" w:type="dxa"/>
          </w:tcPr>
          <w:p w14:paraId="29A4BFCD" w14:textId="77777777" w:rsidR="002F1C4F" w:rsidRPr="007500FD" w:rsidRDefault="002F1C4F" w:rsidP="00A1161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05EE31B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3B4F29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58B541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2E64E4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E15658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เกิน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34BA4DCE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479786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F1C4F" w:rsidRPr="007500FD" w14:paraId="51D767D5" w14:textId="77777777" w:rsidTr="008122FF">
        <w:trPr>
          <w:cantSplit/>
        </w:trPr>
        <w:tc>
          <w:tcPr>
            <w:tcW w:w="3330" w:type="dxa"/>
          </w:tcPr>
          <w:p w14:paraId="51606ADD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F08536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335C27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6347F7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CCBC0D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571916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6A3D14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B60B2C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C4F" w:rsidRPr="007500FD" w14:paraId="3296DAA8" w14:textId="77777777" w:rsidTr="004002AB">
        <w:trPr>
          <w:cantSplit/>
        </w:trPr>
        <w:tc>
          <w:tcPr>
            <w:tcW w:w="3330" w:type="dxa"/>
          </w:tcPr>
          <w:p w14:paraId="4FB72FD8" w14:textId="77777777" w:rsidR="002F1C4F" w:rsidRPr="007500FD" w:rsidRDefault="002F1C4F" w:rsidP="00A1161C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เกินกว่าสามเดือน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B346AA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270" w:type="dxa"/>
          </w:tcPr>
          <w:p w14:paraId="15AAAF64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175BAE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24FF93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6D6A51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947CF2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8A0963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</w:tr>
      <w:tr w:rsidR="002F1C4F" w:rsidRPr="0087751B" w14:paraId="212EBB8C" w14:textId="77777777" w:rsidTr="004002AB">
        <w:trPr>
          <w:cantSplit/>
        </w:trPr>
        <w:tc>
          <w:tcPr>
            <w:tcW w:w="3330" w:type="dxa"/>
          </w:tcPr>
          <w:p w14:paraId="604F21A4" w14:textId="77777777" w:rsidR="002F1C4F" w:rsidRPr="007500FD" w:rsidRDefault="002F1C4F" w:rsidP="00A1161C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A7CC6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195,837</w:t>
            </w:r>
          </w:p>
        </w:tc>
        <w:tc>
          <w:tcPr>
            <w:tcW w:w="270" w:type="dxa"/>
            <w:vAlign w:val="bottom"/>
          </w:tcPr>
          <w:p w14:paraId="31219CDC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B7118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7EA95F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45A88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81F604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7AC6D" w14:textId="77777777" w:rsidR="002F1C4F" w:rsidRPr="007500FD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195,837</w:t>
            </w:r>
          </w:p>
        </w:tc>
      </w:tr>
    </w:tbl>
    <w:p w14:paraId="18DDBD8F" w14:textId="1FC749AE" w:rsidR="002F1C4F" w:rsidRPr="007E1B15" w:rsidRDefault="002F1C4F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bookmarkStart w:id="7" w:name="_Hlk38822196"/>
      <w:r w:rsidRPr="007500FD">
        <w:rPr>
          <w:rFonts w:ascii="Angsana New" w:hAnsi="Angsana New"/>
          <w:spacing w:val="-6"/>
          <w:sz w:val="28"/>
          <w:szCs w:val="28"/>
          <w:cs/>
        </w:rPr>
        <w:t xml:space="preserve">ณ </w:t>
      </w:r>
      <w:r>
        <w:rPr>
          <w:rFonts w:ascii="Angsana New" w:hAnsi="Angsana New"/>
          <w:spacing w:val="-6"/>
          <w:sz w:val="28"/>
          <w:szCs w:val="28"/>
        </w:rPr>
        <w:t xml:space="preserve"> </w:t>
      </w:r>
      <w:r w:rsidRPr="007500FD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31 </w:t>
      </w:r>
      <w:r w:rsidRPr="007500FD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2562 </w:t>
      </w:r>
      <w:r w:rsidRPr="007500FD">
        <w:rPr>
          <w:rFonts w:ascii="Angsana New" w:hAnsi="Angsana New"/>
          <w:spacing w:val="-6"/>
          <w:sz w:val="28"/>
          <w:szCs w:val="28"/>
          <w:cs/>
        </w:rPr>
        <w:t>เงินลงทุนที่จะถือจนครบกำหนด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500FD">
        <w:rPr>
          <w:rFonts w:ascii="Angsana New" w:hAnsi="Angsana New"/>
          <w:spacing w:val="-6"/>
          <w:sz w:val="28"/>
          <w:szCs w:val="28"/>
          <w:cs/>
        </w:rPr>
        <w:t>จำนวน</w:t>
      </w:r>
      <w:r w:rsidRPr="008C2DBA">
        <w:rPr>
          <w:rFonts w:ascii="Angsana New" w:hAnsi="Angsana New"/>
          <w:spacing w:val="-6"/>
          <w:sz w:val="28"/>
          <w:szCs w:val="28"/>
        </w:rPr>
        <w:t xml:space="preserve"> 95.1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 </w:t>
      </w:r>
      <w:r w:rsidRPr="007500FD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</w:t>
      </w:r>
      <w:r w:rsidRPr="007500FD">
        <w:rPr>
          <w:rFonts w:ascii="Angsana New" w:hAnsi="Angsana New"/>
          <w:sz w:val="28"/>
          <w:szCs w:val="28"/>
          <w:cs/>
        </w:rPr>
        <w:t>ได้วางไว้เป็นเงินสำรองประกันภัยกับ</w:t>
      </w:r>
      <w:r>
        <w:rPr>
          <w:rFonts w:ascii="Angsana New" w:hAnsi="Angsana New"/>
          <w:sz w:val="28"/>
          <w:szCs w:val="28"/>
        </w:rPr>
        <w:br/>
      </w:r>
      <w:r w:rsidRPr="007500FD">
        <w:rPr>
          <w:rFonts w:ascii="Angsana New" w:hAnsi="Angsana New"/>
          <w:sz w:val="28"/>
          <w:szCs w:val="28"/>
          <w:cs/>
        </w:rPr>
        <w:t>นายทะเบียนตามที่กล่าวไว้ใ</w:t>
      </w:r>
      <w:r w:rsidRPr="00634295">
        <w:rPr>
          <w:rFonts w:ascii="Angsana New" w:hAnsi="Angsana New"/>
          <w:sz w:val="28"/>
          <w:szCs w:val="28"/>
          <w:cs/>
        </w:rPr>
        <w:t>นหมาย</w:t>
      </w:r>
      <w:r w:rsidRPr="001F1BDE">
        <w:rPr>
          <w:rFonts w:ascii="Angsana New" w:hAnsi="Angsana New"/>
          <w:sz w:val="28"/>
          <w:szCs w:val="28"/>
          <w:cs/>
        </w:rPr>
        <w:t>เ</w:t>
      </w:r>
      <w:r w:rsidRPr="007E1B15">
        <w:rPr>
          <w:rFonts w:ascii="Angsana New" w:hAnsi="Angsana New"/>
          <w:sz w:val="28"/>
          <w:szCs w:val="28"/>
          <w:cs/>
        </w:rPr>
        <w:t xml:space="preserve">หตุ </w:t>
      </w:r>
      <w:r w:rsidR="007E1B15" w:rsidRPr="007E1B15">
        <w:rPr>
          <w:rFonts w:ascii="Angsana New" w:hAnsi="Angsana New"/>
          <w:sz w:val="28"/>
          <w:szCs w:val="28"/>
        </w:rPr>
        <w:t>3</w:t>
      </w:r>
      <w:r w:rsidR="0038653F">
        <w:rPr>
          <w:rFonts w:ascii="Angsana New" w:hAnsi="Angsana New" w:hint="cs"/>
          <w:sz w:val="28"/>
          <w:szCs w:val="28"/>
          <w:cs/>
        </w:rPr>
        <w:t>2</w:t>
      </w:r>
      <w:r w:rsidRPr="007E1B15">
        <w:rPr>
          <w:rFonts w:ascii="Angsana New" w:hAnsi="Angsana New"/>
          <w:sz w:val="28"/>
          <w:szCs w:val="28"/>
        </w:rPr>
        <w:t xml:space="preserve"> </w:t>
      </w:r>
      <w:r w:rsidRPr="007E1B15">
        <w:rPr>
          <w:rFonts w:ascii="Angsana New" w:hAnsi="Angsana New" w:hint="cs"/>
          <w:sz w:val="28"/>
          <w:szCs w:val="28"/>
          <w:cs/>
        </w:rPr>
        <w:t xml:space="preserve">และ </w:t>
      </w:r>
      <w:r w:rsidR="007E1B15" w:rsidRPr="007E1B15">
        <w:rPr>
          <w:rFonts w:ascii="Angsana New" w:hAnsi="Angsana New"/>
          <w:sz w:val="28"/>
          <w:szCs w:val="28"/>
        </w:rPr>
        <w:t>3</w:t>
      </w:r>
      <w:r w:rsidR="0038653F">
        <w:rPr>
          <w:rFonts w:ascii="Angsana New" w:hAnsi="Angsana New" w:hint="cs"/>
          <w:sz w:val="28"/>
          <w:szCs w:val="28"/>
          <w:cs/>
        </w:rPr>
        <w:t>3</w:t>
      </w:r>
    </w:p>
    <w:p w14:paraId="0DBDC64F" w14:textId="62962EAE" w:rsidR="002F1C4F" w:rsidRPr="009946E2" w:rsidRDefault="002F1C4F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7E1B15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7E1B15">
        <w:rPr>
          <w:rFonts w:ascii="Angsana New" w:hAnsi="Angsana New"/>
          <w:spacing w:val="-2"/>
          <w:sz w:val="28"/>
          <w:szCs w:val="28"/>
        </w:rPr>
        <w:t xml:space="preserve">31 </w:t>
      </w:r>
      <w:r w:rsidRPr="007E1B15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7E1B1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E1B15">
        <w:rPr>
          <w:rFonts w:ascii="Angsana New" w:hAnsi="Angsana New"/>
          <w:spacing w:val="-2"/>
          <w:sz w:val="28"/>
          <w:szCs w:val="28"/>
        </w:rPr>
        <w:t>2562</w:t>
      </w:r>
      <w:r w:rsidRPr="007E1B1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E1B15">
        <w:rPr>
          <w:rFonts w:ascii="Angsana New" w:hAnsi="Angsana New"/>
          <w:spacing w:val="-2"/>
          <w:sz w:val="28"/>
          <w:szCs w:val="28"/>
          <w:cs/>
        </w:rPr>
        <w:t>เงินฝากประจำ</w:t>
      </w:r>
      <w:r w:rsidRPr="007E1B15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Pr="007E1B15">
        <w:rPr>
          <w:rFonts w:ascii="Angsana New" w:hAnsi="Angsana New"/>
          <w:spacing w:val="-2"/>
          <w:sz w:val="28"/>
          <w:szCs w:val="28"/>
        </w:rPr>
        <w:t xml:space="preserve">0.1 </w:t>
      </w:r>
      <w:r w:rsidRPr="007E1B15">
        <w:rPr>
          <w:rFonts w:ascii="Angsana New" w:hAnsi="Angsana New" w:hint="cs"/>
          <w:spacing w:val="-2"/>
          <w:sz w:val="28"/>
          <w:szCs w:val="28"/>
          <w:cs/>
        </w:rPr>
        <w:t>ล้านบาท ได้ถูก</w:t>
      </w:r>
      <w:r w:rsidRPr="007E1B15">
        <w:rPr>
          <w:rFonts w:ascii="Angsana New" w:hAnsi="Angsana New"/>
          <w:spacing w:val="-2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Pr="007E1B15">
        <w:rPr>
          <w:rFonts w:ascii="Angsana New" w:hAnsi="Angsana New" w:hint="cs"/>
          <w:spacing w:val="-6"/>
          <w:sz w:val="28"/>
          <w:szCs w:val="28"/>
          <w:cs/>
        </w:rPr>
        <w:t xml:space="preserve">ในประเทศ </w:t>
      </w:r>
      <w:r w:rsidRPr="007E1B15">
        <w:rPr>
          <w:rFonts w:ascii="Angsana New" w:hAnsi="Angsana New"/>
          <w:spacing w:val="-6"/>
          <w:sz w:val="28"/>
          <w:szCs w:val="28"/>
          <w:cs/>
        </w:rPr>
        <w:t xml:space="preserve">ตามที่กล่าวไว้ในหมายเหตุ </w:t>
      </w:r>
      <w:r w:rsidRPr="007E1B15">
        <w:rPr>
          <w:rFonts w:ascii="Angsana New" w:hAnsi="Angsana New"/>
          <w:spacing w:val="-6"/>
          <w:sz w:val="28"/>
          <w:szCs w:val="28"/>
        </w:rPr>
        <w:t>3</w:t>
      </w:r>
      <w:r w:rsidR="0038653F">
        <w:rPr>
          <w:rFonts w:ascii="Angsana New" w:hAnsi="Angsana New" w:hint="cs"/>
          <w:spacing w:val="-6"/>
          <w:sz w:val="28"/>
          <w:szCs w:val="28"/>
          <w:cs/>
        </w:rPr>
        <w:t>6</w:t>
      </w:r>
      <w:r w:rsidRPr="007E1B15">
        <w:rPr>
          <w:rFonts w:ascii="Angsana New" w:hAnsi="Angsana New"/>
          <w:spacing w:val="-6"/>
          <w:sz w:val="28"/>
          <w:szCs w:val="28"/>
        </w:rPr>
        <w:t xml:space="preserve"> </w:t>
      </w:r>
      <w:r w:rsidRPr="007E1B15">
        <w:rPr>
          <w:rFonts w:ascii="Angsana New" w:hAnsi="Angsana New" w:hint="cs"/>
          <w:spacing w:val="-6"/>
          <w:sz w:val="28"/>
          <w:szCs w:val="28"/>
          <w:cs/>
        </w:rPr>
        <w:t>ง)</w:t>
      </w:r>
    </w:p>
    <w:bookmarkEnd w:id="7"/>
    <w:p w14:paraId="2DF417F6" w14:textId="77777777" w:rsidR="002F1C4F" w:rsidRPr="002F1C4F" w:rsidRDefault="002F1C4F" w:rsidP="002F1C4F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2F1C4F">
        <w:rPr>
          <w:b/>
          <w:bCs/>
          <w:u w:val="none"/>
          <w:cs/>
        </w:rPr>
        <w:t>เงินให้กู้ยืม</w:t>
      </w:r>
    </w:p>
    <w:p w14:paraId="04598DC6" w14:textId="174CBCB6" w:rsidR="002F1C4F" w:rsidRPr="002F1C4F" w:rsidRDefault="002F1C4F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2F1C4F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CA4A81">
        <w:rPr>
          <w:rFonts w:ascii="Angsana New" w:hAnsi="Angsana New"/>
          <w:spacing w:val="-2"/>
          <w:sz w:val="28"/>
          <w:szCs w:val="28"/>
        </w:rPr>
        <w:t xml:space="preserve">31 </w:t>
      </w:r>
      <w:r w:rsidRPr="00CA4A81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CA4A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A4A81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 w:hint="cs"/>
          <w:spacing w:val="-2"/>
          <w:sz w:val="28"/>
          <w:szCs w:val="28"/>
          <w:cs/>
        </w:rPr>
        <w:t>3</w:t>
      </w:r>
      <w:r w:rsidRPr="00CA4A8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2F1C4F">
        <w:rPr>
          <w:rFonts w:ascii="Angsana New" w:hAnsi="Angsana New"/>
          <w:spacing w:val="-2"/>
          <w:sz w:val="28"/>
          <w:szCs w:val="28"/>
          <w:cs/>
        </w:rPr>
        <w:t>มูลค่าของเงินให้กู้ยืมจำแนกตามการวิเคราะห์ลำดับชั้นความเสี่ยงด้านเครดิต 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70"/>
        <w:gridCol w:w="1440"/>
        <w:gridCol w:w="270"/>
        <w:gridCol w:w="1440"/>
      </w:tblGrid>
      <w:tr w:rsidR="002F1C4F" w14:paraId="322835F7" w14:textId="77777777" w:rsidTr="00BD3632">
        <w:tc>
          <w:tcPr>
            <w:tcW w:w="5670" w:type="dxa"/>
          </w:tcPr>
          <w:p w14:paraId="7AA092A2" w14:textId="77777777" w:rsidR="002F1C4F" w:rsidRDefault="002F1C4F" w:rsidP="00A1161C">
            <w:pPr>
              <w:tabs>
                <w:tab w:val="left" w:pos="1440"/>
              </w:tabs>
              <w:spacing w:line="240" w:lineRule="auto"/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264968" w14:textId="77777777" w:rsidR="002F1C4F" w:rsidRDefault="002F1C4F" w:rsidP="00A1161C">
            <w:pPr>
              <w:tabs>
                <w:tab w:val="clear" w:pos="4678"/>
                <w:tab w:val="left" w:pos="1440"/>
              </w:tabs>
              <w:spacing w:line="240" w:lineRule="auto"/>
              <w:ind w:right="4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DB2506" w14:textId="77777777" w:rsidR="002F1C4F" w:rsidRDefault="002F1C4F" w:rsidP="00A1161C">
            <w:pP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2F1C4F" w14:paraId="0F74DD49" w14:textId="77777777" w:rsidTr="00BD3632">
        <w:tc>
          <w:tcPr>
            <w:tcW w:w="5670" w:type="dxa"/>
          </w:tcPr>
          <w:p w14:paraId="4BAB15F4" w14:textId="77777777" w:rsidR="002F1C4F" w:rsidRDefault="002F1C4F" w:rsidP="00A1161C">
            <w:pPr>
              <w:tabs>
                <w:tab w:val="left" w:pos="1440"/>
              </w:tabs>
              <w:spacing w:line="240" w:lineRule="auto"/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760794" w14:textId="77777777" w:rsidR="002F1C4F" w:rsidRDefault="002F1C4F" w:rsidP="00A1161C">
            <w:pPr>
              <w:tabs>
                <w:tab w:val="clear" w:pos="4678"/>
                <w:tab w:val="left" w:pos="1440"/>
              </w:tabs>
              <w:spacing w:line="240" w:lineRule="auto"/>
              <w:ind w:right="409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0DC615" w14:textId="780C69F3" w:rsidR="002F1C4F" w:rsidRDefault="002F1C4F" w:rsidP="00A1161C">
            <w:pP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2F1C4F" w14:paraId="5505979A" w14:textId="77777777" w:rsidTr="00BD3632"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5A0234" w14:textId="77777777" w:rsidR="002F1C4F" w:rsidRDefault="002F1C4F" w:rsidP="00A1161C">
            <w:pPr>
              <w:tabs>
                <w:tab w:val="left" w:pos="1440"/>
              </w:tabs>
              <w:spacing w:line="240" w:lineRule="auto"/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70" w:type="dxa"/>
            <w:vAlign w:val="bottom"/>
          </w:tcPr>
          <w:p w14:paraId="45133FB6" w14:textId="77777777" w:rsidR="002F1C4F" w:rsidRDefault="002F1C4F" w:rsidP="00A1161C">
            <w:pPr>
              <w:tabs>
                <w:tab w:val="clear" w:pos="4678"/>
                <w:tab w:val="left" w:pos="1440"/>
              </w:tabs>
              <w:spacing w:line="240" w:lineRule="auto"/>
              <w:ind w:right="4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7FF326" w14:textId="77777777" w:rsidR="002F1C4F" w:rsidRDefault="002F1C4F" w:rsidP="00A1161C">
            <w:pP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70" w:type="dxa"/>
            <w:vAlign w:val="bottom"/>
          </w:tcPr>
          <w:p w14:paraId="5D9FBDF6" w14:textId="77777777" w:rsidR="002F1C4F" w:rsidRDefault="002F1C4F" w:rsidP="00A1161C">
            <w:pP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47794E" w14:textId="77777777" w:rsidR="002F1C4F" w:rsidRDefault="002F1C4F" w:rsidP="00A1161C">
            <w:pP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2F1C4F" w14:paraId="555F1DEB" w14:textId="77777777" w:rsidTr="00BD3632">
        <w:trPr>
          <w:trHeight w:val="389"/>
        </w:trPr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95C8DC" w14:textId="77777777" w:rsidR="002F1C4F" w:rsidRDefault="002F1C4F" w:rsidP="00A1161C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 xml:space="preserve">ชั้นที่ 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</w:t>
            </w:r>
          </w:p>
          <w:p w14:paraId="57477890" w14:textId="77777777" w:rsidR="002F1C4F" w:rsidRDefault="002F1C4F" w:rsidP="00A1161C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BE90194" w14:textId="77777777" w:rsidR="002F1C4F" w:rsidRDefault="002F1C4F" w:rsidP="00A116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094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EE7FBA" w14:textId="77777777" w:rsidR="002F1C4F" w:rsidRPr="005D45F4" w:rsidRDefault="002F1C4F" w:rsidP="00A116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D45F4">
              <w:rPr>
                <w:rFonts w:asciiTheme="majorBidi" w:eastAsia="Cordia New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270" w:type="dxa"/>
          </w:tcPr>
          <w:p w14:paraId="2CA6F13E" w14:textId="77777777" w:rsidR="002F1C4F" w:rsidRPr="005D45F4" w:rsidRDefault="002F1C4F" w:rsidP="00A116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6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8195DE" w14:textId="77777777" w:rsidR="002F1C4F" w:rsidRPr="005D45F4" w:rsidRDefault="002F1C4F" w:rsidP="00A116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D45F4">
              <w:rPr>
                <w:rFonts w:asciiTheme="majorBidi" w:eastAsia="Cordia New" w:hAnsiTheme="majorBidi" w:cstheme="majorBidi"/>
                <w:sz w:val="28"/>
                <w:szCs w:val="28"/>
              </w:rPr>
              <w:t>22,000</w:t>
            </w:r>
          </w:p>
        </w:tc>
      </w:tr>
      <w:tr w:rsidR="002F1C4F" w14:paraId="19568669" w14:textId="77777777" w:rsidTr="00BD3632">
        <w:trPr>
          <w:trHeight w:val="389"/>
        </w:trPr>
        <w:tc>
          <w:tcPr>
            <w:tcW w:w="5670" w:type="dxa"/>
            <w:vAlign w:val="bottom"/>
            <w:hideMark/>
          </w:tcPr>
          <w:p w14:paraId="3D0BAA05" w14:textId="77777777" w:rsidR="002F1C4F" w:rsidRDefault="002F1C4F" w:rsidP="00A1161C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7BF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3866001" w14:textId="77777777" w:rsidR="002F1C4F" w:rsidRDefault="002F1C4F" w:rsidP="00A116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094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1DC634" w14:textId="77777777" w:rsidR="002F1C4F" w:rsidRPr="005D45F4" w:rsidRDefault="002F1C4F" w:rsidP="00A116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D45F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22,000</w:t>
            </w:r>
          </w:p>
        </w:tc>
        <w:tc>
          <w:tcPr>
            <w:tcW w:w="270" w:type="dxa"/>
          </w:tcPr>
          <w:p w14:paraId="72498970" w14:textId="77777777" w:rsidR="002F1C4F" w:rsidRPr="005D45F4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2A71A5" w14:textId="77777777" w:rsidR="002F1C4F" w:rsidRPr="005D45F4" w:rsidRDefault="002F1C4F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278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D45F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22,000</w:t>
            </w:r>
          </w:p>
        </w:tc>
      </w:tr>
    </w:tbl>
    <w:p w14:paraId="276F17DA" w14:textId="1D9452A6" w:rsidR="002F1C4F" w:rsidRPr="002F1C4F" w:rsidRDefault="002F1C4F" w:rsidP="00645BC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645BCC">
        <w:rPr>
          <w:rFonts w:ascii="Angsana New" w:hAnsi="Angsana New" w:hint="cs"/>
          <w:spacing w:val="-4"/>
          <w:sz w:val="28"/>
          <w:szCs w:val="28"/>
          <w:cs/>
        </w:rPr>
        <w:t xml:space="preserve">เงินให้กู้ยืมจำนวน </w:t>
      </w:r>
      <w:r w:rsidRPr="00645BCC">
        <w:rPr>
          <w:rFonts w:ascii="Angsana New" w:hAnsi="Angsana New"/>
          <w:spacing w:val="-4"/>
          <w:sz w:val="28"/>
          <w:szCs w:val="28"/>
        </w:rPr>
        <w:t xml:space="preserve">22.0 </w:t>
      </w:r>
      <w:r w:rsidRPr="00645BCC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645BCC">
        <w:rPr>
          <w:rFonts w:ascii="Angsana New" w:hAnsi="Angsana New"/>
          <w:spacing w:val="-4"/>
          <w:sz w:val="28"/>
          <w:szCs w:val="28"/>
        </w:rPr>
        <w:t xml:space="preserve"> </w:t>
      </w:r>
      <w:r w:rsidRPr="00645BCC">
        <w:rPr>
          <w:rFonts w:ascii="Angsana New" w:hAnsi="Angsana New" w:hint="cs"/>
          <w:spacing w:val="-4"/>
          <w:sz w:val="28"/>
          <w:szCs w:val="28"/>
          <w:cs/>
        </w:rPr>
        <w:t>เป็นเงินให้กู้ยืมแก่บุคคล</w:t>
      </w:r>
      <w:r w:rsidR="003B6702" w:rsidRPr="00645BCC">
        <w:rPr>
          <w:rFonts w:ascii="Angsana New" w:hAnsi="Angsana New" w:hint="cs"/>
          <w:spacing w:val="-4"/>
          <w:sz w:val="28"/>
          <w:szCs w:val="28"/>
          <w:cs/>
        </w:rPr>
        <w:t>ภายนอก</w:t>
      </w:r>
      <w:r w:rsidRPr="00645BCC">
        <w:rPr>
          <w:rFonts w:ascii="Angsana New" w:hAnsi="Angsana New" w:hint="cs"/>
          <w:spacing w:val="-4"/>
          <w:sz w:val="28"/>
          <w:szCs w:val="28"/>
          <w:cs/>
        </w:rPr>
        <w:t xml:space="preserve">รายหนึ่ง </w:t>
      </w:r>
      <w:r w:rsidR="003B6702" w:rsidRPr="00645BCC">
        <w:rPr>
          <w:rFonts w:ascii="Angsana New" w:hAnsi="Angsana New" w:hint="cs"/>
          <w:spacing w:val="-4"/>
          <w:sz w:val="28"/>
          <w:szCs w:val="28"/>
          <w:cs/>
        </w:rPr>
        <w:t>โดยเงินให้กู้</w:t>
      </w:r>
      <w:r w:rsidR="00690418">
        <w:rPr>
          <w:rFonts w:ascii="Angsana New" w:hAnsi="Angsana New" w:hint="cs"/>
          <w:spacing w:val="-4"/>
          <w:sz w:val="28"/>
          <w:szCs w:val="28"/>
          <w:cs/>
        </w:rPr>
        <w:t>ยืม</w:t>
      </w:r>
      <w:r w:rsidR="003B6702" w:rsidRPr="00645BCC">
        <w:rPr>
          <w:rFonts w:ascii="Angsana New" w:hAnsi="Angsana New" w:hint="cs"/>
          <w:spacing w:val="-4"/>
          <w:sz w:val="28"/>
          <w:szCs w:val="28"/>
          <w:cs/>
        </w:rPr>
        <w:t>ดังกล่าวมี</w:t>
      </w:r>
      <w:r w:rsidRPr="00645BCC">
        <w:rPr>
          <w:rFonts w:ascii="Angsana New" w:hAnsi="Angsana New"/>
          <w:spacing w:val="-4"/>
          <w:sz w:val="28"/>
          <w:szCs w:val="28"/>
          <w:cs/>
        </w:rPr>
        <w:t>อัตราดอกเบี้ยร้อยละ</w:t>
      </w:r>
      <w:r w:rsidRPr="00645BC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45BCC">
        <w:rPr>
          <w:rFonts w:ascii="Angsana New" w:hAnsi="Angsana New"/>
          <w:spacing w:val="-4"/>
          <w:sz w:val="28"/>
          <w:szCs w:val="28"/>
        </w:rPr>
        <w:t>8</w:t>
      </w:r>
      <w:r w:rsidRPr="00645BC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90418">
        <w:rPr>
          <w:rFonts w:ascii="Angsana New" w:hAnsi="Angsana New" w:hint="cs"/>
          <w:spacing w:val="4"/>
          <w:sz w:val="28"/>
          <w:szCs w:val="28"/>
          <w:cs/>
        </w:rPr>
        <w:t xml:space="preserve">ต่อปี </w:t>
      </w:r>
      <w:r w:rsidR="003B6702" w:rsidRPr="00690418">
        <w:rPr>
          <w:rFonts w:ascii="Angsana New" w:hAnsi="Angsana New" w:hint="cs"/>
          <w:spacing w:val="4"/>
          <w:sz w:val="28"/>
          <w:szCs w:val="28"/>
          <w:cs/>
        </w:rPr>
        <w:t>และมี</w:t>
      </w:r>
      <w:r w:rsidRPr="00690418">
        <w:rPr>
          <w:rFonts w:ascii="Angsana New" w:hAnsi="Angsana New" w:hint="cs"/>
          <w:spacing w:val="4"/>
          <w:sz w:val="28"/>
          <w:szCs w:val="28"/>
          <w:cs/>
        </w:rPr>
        <w:t xml:space="preserve">กำหนดชำระดอกเบี้ยเป็นรายเดือนตั้งแต่เดือนกรกฎาคม </w:t>
      </w:r>
      <w:r w:rsidRPr="00690418">
        <w:rPr>
          <w:rFonts w:ascii="Angsana New" w:hAnsi="Angsana New"/>
          <w:spacing w:val="4"/>
          <w:sz w:val="28"/>
          <w:szCs w:val="28"/>
        </w:rPr>
        <w:t xml:space="preserve">2563 </w:t>
      </w:r>
      <w:r w:rsidRPr="00690418">
        <w:rPr>
          <w:rFonts w:ascii="Angsana New" w:hAnsi="Angsana New" w:hint="cs"/>
          <w:spacing w:val="4"/>
          <w:sz w:val="28"/>
          <w:szCs w:val="28"/>
          <w:cs/>
        </w:rPr>
        <w:t>เงิน</w:t>
      </w:r>
      <w:r w:rsidR="003B6702" w:rsidRPr="00690418">
        <w:rPr>
          <w:rFonts w:ascii="Angsana New" w:hAnsi="Angsana New" w:hint="cs"/>
          <w:spacing w:val="4"/>
          <w:sz w:val="28"/>
          <w:szCs w:val="28"/>
          <w:cs/>
        </w:rPr>
        <w:t>ให้</w:t>
      </w:r>
      <w:r w:rsidRPr="00690418">
        <w:rPr>
          <w:rFonts w:ascii="Angsana New" w:hAnsi="Angsana New" w:hint="cs"/>
          <w:spacing w:val="4"/>
          <w:sz w:val="28"/>
          <w:szCs w:val="28"/>
          <w:cs/>
        </w:rPr>
        <w:t>กู้ยืมดังกล่าวมีกำ</w:t>
      </w:r>
      <w:r w:rsidRPr="00690418">
        <w:rPr>
          <w:rFonts w:ascii="Angsana New" w:hAnsi="Angsana New"/>
          <w:spacing w:val="4"/>
          <w:sz w:val="28"/>
          <w:szCs w:val="28"/>
          <w:cs/>
        </w:rPr>
        <w:t xml:space="preserve">หนดจ่ายชำระคืนภายใน </w:t>
      </w:r>
      <w:r w:rsidRPr="00690418">
        <w:rPr>
          <w:rFonts w:ascii="Angsana New" w:hAnsi="Angsana New"/>
          <w:spacing w:val="4"/>
          <w:sz w:val="28"/>
          <w:szCs w:val="28"/>
        </w:rPr>
        <w:t>1</w:t>
      </w:r>
      <w:r w:rsidRPr="002F1C4F">
        <w:rPr>
          <w:rFonts w:ascii="Angsana New" w:hAnsi="Angsana New"/>
          <w:spacing w:val="-2"/>
          <w:sz w:val="28"/>
          <w:szCs w:val="28"/>
          <w:cs/>
        </w:rPr>
        <w:t xml:space="preserve"> ปีนับตั้งแต่วันที่ทำสัญญา</w:t>
      </w:r>
      <w:r w:rsidRPr="002F1C4F">
        <w:rPr>
          <w:rFonts w:ascii="Angsana New" w:hAnsi="Angsana New" w:hint="cs"/>
          <w:spacing w:val="-2"/>
          <w:sz w:val="28"/>
          <w:szCs w:val="28"/>
          <w:cs/>
        </w:rPr>
        <w:t>และมีการจดจำนองอสังหาริมทรัพย์เป็นประกัน</w:t>
      </w:r>
      <w:r w:rsidR="00B65982">
        <w:rPr>
          <w:rFonts w:ascii="Angsana New" w:hAnsi="Angsana New" w:hint="cs"/>
          <w:spacing w:val="-2"/>
          <w:sz w:val="28"/>
          <w:szCs w:val="28"/>
          <w:cs/>
        </w:rPr>
        <w:t>ซึ่งคือ</w:t>
      </w:r>
      <w:r w:rsidR="003B6702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3B6702">
        <w:rPr>
          <w:rFonts w:ascii="Angsana New" w:hAnsi="Angsana New"/>
          <w:spacing w:val="-2"/>
          <w:sz w:val="28"/>
          <w:szCs w:val="28"/>
        </w:rPr>
        <w:t xml:space="preserve">20 </w:t>
      </w:r>
      <w:r w:rsidR="003B6702" w:rsidRPr="002F1C4F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="003B6702" w:rsidRPr="002F1C4F">
        <w:rPr>
          <w:rFonts w:ascii="Angsana New" w:hAnsi="Angsana New"/>
          <w:spacing w:val="-2"/>
          <w:sz w:val="28"/>
          <w:szCs w:val="28"/>
        </w:rPr>
        <w:t>2563</w:t>
      </w:r>
    </w:p>
    <w:p w14:paraId="25458526" w14:textId="77777777" w:rsidR="00D16021" w:rsidRPr="002F1C4F" w:rsidRDefault="00D16021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7FE471F7" w14:textId="77777777" w:rsidR="002F1C4F" w:rsidRDefault="002F1C4F" w:rsidP="000763B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12"/>
          <w:szCs w:val="12"/>
        </w:rPr>
      </w:pPr>
    </w:p>
    <w:p w14:paraId="79F5205D" w14:textId="77777777" w:rsidR="002F1C4F" w:rsidRPr="00D16021" w:rsidRDefault="002F1C4F" w:rsidP="000763B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12"/>
          <w:szCs w:val="12"/>
        </w:rPr>
      </w:pPr>
    </w:p>
    <w:p w14:paraId="16397E73" w14:textId="3689A6CC" w:rsidR="000218DE" w:rsidRPr="00824832" w:rsidRDefault="004B00B0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5067F3">
        <w:rPr>
          <w:rFonts w:asciiTheme="majorBidi" w:hAnsiTheme="majorBidi"/>
          <w:cs/>
        </w:rPr>
        <w:br w:type="page"/>
      </w:r>
      <w:r w:rsidR="00AF3B4A" w:rsidRPr="00A45626">
        <w:rPr>
          <w:b/>
          <w:bCs/>
          <w:u w:val="none"/>
          <w:cs/>
        </w:rPr>
        <w:lastRenderedPageBreak/>
        <w:t>ที่ดิน อาคาร</w:t>
      </w:r>
      <w:r w:rsidR="0038653F">
        <w:rPr>
          <w:rFonts w:hint="cs"/>
          <w:b/>
          <w:bCs/>
          <w:u w:val="none"/>
          <w:cs/>
        </w:rPr>
        <w:t xml:space="preserve"> </w:t>
      </w:r>
      <w:r w:rsidR="00AF3B4A" w:rsidRPr="00A45626">
        <w:rPr>
          <w:b/>
          <w:bCs/>
          <w:u w:val="none"/>
          <w:cs/>
        </w:rPr>
        <w:t>และอุปกรณ์</w:t>
      </w:r>
      <w:r w:rsidR="00AF3B4A" w:rsidRPr="00824832">
        <w:rPr>
          <w:b/>
          <w:bCs/>
          <w:u w:val="none"/>
          <w:cs/>
        </w:rPr>
        <w:t xml:space="preserve"> </w:t>
      </w:r>
    </w:p>
    <w:tbl>
      <w:tblPr>
        <w:tblpPr w:leftFromText="180" w:rightFromText="180" w:vertAnchor="text" w:tblpX="-90" w:tblpY="1"/>
        <w:tblOverlap w:val="never"/>
        <w:tblW w:w="103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72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</w:tblGrid>
      <w:tr w:rsidR="005064DD" w:rsidRPr="00CC4B19" w14:paraId="628FBD7E" w14:textId="77777777" w:rsidTr="00DA2FA0">
        <w:trPr>
          <w:cantSplit/>
          <w:tblHeader/>
        </w:trPr>
        <w:tc>
          <w:tcPr>
            <w:tcW w:w="2340" w:type="dxa"/>
          </w:tcPr>
          <w:p w14:paraId="0B72D396" w14:textId="77777777" w:rsidR="005064DD" w:rsidRPr="00CC4B19" w:rsidRDefault="005064DD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0" w:type="dxa"/>
            <w:gridSpan w:val="15"/>
          </w:tcPr>
          <w:p w14:paraId="4F2BE8D3" w14:textId="6EF0A7EF" w:rsidR="005064DD" w:rsidRPr="00CC4B19" w:rsidRDefault="005064DD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6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พัน</w:t>
            </w: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742B71" w:rsidRPr="00CC4B19" w14:paraId="4711B88A" w14:textId="77777777" w:rsidTr="00DA2FA0">
        <w:trPr>
          <w:cantSplit/>
          <w:tblHeader/>
        </w:trPr>
        <w:tc>
          <w:tcPr>
            <w:tcW w:w="2340" w:type="dxa"/>
          </w:tcPr>
          <w:p w14:paraId="3F65789E" w14:textId="77777777" w:rsidR="00D269EA" w:rsidRPr="00CC4B19" w:rsidRDefault="00D269EA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32D12A2E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1D4BE5F4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03C180CF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1773D66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467B2E5F" w14:textId="77777777" w:rsidR="00D269EA" w:rsidRPr="00CC4B19" w:rsidRDefault="00D269EA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7EAED4D0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14273BC2" w14:textId="77777777" w:rsidR="00D269EA" w:rsidRPr="00CC4B19" w:rsidRDefault="00D269EA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02C2F42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7A1DD023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64C6D4C2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3ADD1508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68EAED50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79F13A5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4E7CA5BA" w14:textId="12B29AD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1EEEB7E6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42B71" w:rsidRPr="00CC4B19" w14:paraId="6B1240AA" w14:textId="77777777" w:rsidTr="00DA2FA0">
        <w:trPr>
          <w:cantSplit/>
          <w:tblHeader/>
        </w:trPr>
        <w:tc>
          <w:tcPr>
            <w:tcW w:w="2340" w:type="dxa"/>
          </w:tcPr>
          <w:p w14:paraId="0DE152A3" w14:textId="77777777" w:rsidR="00D269EA" w:rsidRPr="00CC4B19" w:rsidRDefault="00D269EA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82BFC27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751BD6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9B9DF5F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ABB184D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6A0252D" w14:textId="77777777" w:rsidR="00D269EA" w:rsidRPr="00CC4B19" w:rsidRDefault="00D269EA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8BF1C11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6A4A785" w14:textId="77777777" w:rsidR="00D269EA" w:rsidRPr="00CC4B19" w:rsidRDefault="00D269EA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5BB7002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2C4DCA2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5511FE0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044092DF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8C218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4AD3D5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C4F14DB" w14:textId="4CC164E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40DFF6F7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42B71" w:rsidRPr="00CC4B19" w14:paraId="0AAB0D6B" w14:textId="77777777" w:rsidTr="00DA2FA0">
        <w:trPr>
          <w:cantSplit/>
          <w:tblHeader/>
        </w:trPr>
        <w:tc>
          <w:tcPr>
            <w:tcW w:w="2340" w:type="dxa"/>
          </w:tcPr>
          <w:p w14:paraId="364798EB" w14:textId="77777777" w:rsidR="00D269EA" w:rsidRPr="00CC4B19" w:rsidRDefault="00D269EA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3C23D38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B382FA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AB4B7EA" w14:textId="77777777" w:rsidR="00D269EA" w:rsidRPr="00CC4B19" w:rsidRDefault="00D269EA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2007908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72FE665" w14:textId="77777777" w:rsidR="00D269EA" w:rsidRPr="00CC4B19" w:rsidRDefault="00D269EA" w:rsidP="00D269EA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3A69D43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9EBF4C0" w14:textId="77777777" w:rsidR="00D269EA" w:rsidRPr="00CC4B19" w:rsidRDefault="00D269EA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C192252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B4682F3" w14:textId="77777777" w:rsidR="00D269EA" w:rsidRPr="00CC4B19" w:rsidRDefault="00D269EA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B1A71FA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50936B85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3A5C3C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F12F7B" w14:textId="5CD3298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90B624" w14:textId="4DAD664C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44A86157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42B71" w:rsidRPr="00CC4B19" w14:paraId="1C9376D1" w14:textId="77777777" w:rsidTr="00DA2FA0">
        <w:trPr>
          <w:cantSplit/>
          <w:tblHeader/>
        </w:trPr>
        <w:tc>
          <w:tcPr>
            <w:tcW w:w="2340" w:type="dxa"/>
          </w:tcPr>
          <w:p w14:paraId="5F2E67EF" w14:textId="77777777" w:rsidR="00D269EA" w:rsidRPr="00CC4B19" w:rsidRDefault="00D269EA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12562028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1C5A54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13C1FA0C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3A25450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55892C25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A6F724B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70805B78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741FB97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095D800A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305AB3D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6B87386C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D1BA45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0E39F3E" w14:textId="2BED1874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8C6B57" w14:textId="24B758AD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4EFEB5DB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42B71" w:rsidRPr="0089241C" w14:paraId="7187773F" w14:textId="77777777" w:rsidTr="00DA2FA0">
        <w:trPr>
          <w:cantSplit/>
        </w:trPr>
        <w:tc>
          <w:tcPr>
            <w:tcW w:w="2340" w:type="dxa"/>
          </w:tcPr>
          <w:p w14:paraId="6041E4C0" w14:textId="77777777" w:rsidR="00D269EA" w:rsidRPr="0089241C" w:rsidRDefault="00D269EA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AF175C3" w14:textId="77777777" w:rsidR="00D269EA" w:rsidRPr="0089241C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7C3F95C6" w14:textId="77777777" w:rsidR="00D269EA" w:rsidRPr="0089241C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E61C843" w14:textId="77777777" w:rsidR="00D269EA" w:rsidRPr="0089241C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784C8B94" w14:textId="77777777" w:rsidR="00D269EA" w:rsidRPr="0089241C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B93936B" w14:textId="77777777" w:rsidR="00D269EA" w:rsidRPr="0089241C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578B4404" w14:textId="77777777" w:rsidR="00D269EA" w:rsidRPr="0089241C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4BD269F" w14:textId="77777777" w:rsidR="00D269EA" w:rsidRPr="0089241C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377F5B15" w14:textId="77777777" w:rsidR="00D269EA" w:rsidRPr="0089241C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BD60CBF" w14:textId="77777777" w:rsidR="00D269EA" w:rsidRPr="0089241C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4DB3C63D" w14:textId="77777777" w:rsidR="00D269EA" w:rsidRPr="0089241C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4C8FD9C" w14:textId="77777777" w:rsidR="00D269EA" w:rsidRPr="0089241C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27B8F914" w14:textId="77777777" w:rsidR="00D269EA" w:rsidRPr="0089241C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E38299C" w14:textId="77777777" w:rsidR="00D269EA" w:rsidRPr="0089241C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DB60F48" w14:textId="0760CD84" w:rsidR="00D269EA" w:rsidRPr="0089241C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3C750D2E" w14:textId="77777777" w:rsidR="00D269EA" w:rsidRPr="0089241C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742B71" w:rsidRPr="00CC4B19" w14:paraId="50788C96" w14:textId="77777777" w:rsidTr="00DA2FA0">
        <w:trPr>
          <w:cantSplit/>
        </w:trPr>
        <w:tc>
          <w:tcPr>
            <w:tcW w:w="2340" w:type="dxa"/>
            <w:vAlign w:val="bottom"/>
          </w:tcPr>
          <w:p w14:paraId="74F6AE69" w14:textId="77777777" w:rsidR="00D269EA" w:rsidRPr="00CC4B19" w:rsidRDefault="00D269EA" w:rsidP="00D269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20" w:type="dxa"/>
            <w:tcBorders>
              <w:bottom w:val="nil"/>
            </w:tcBorders>
          </w:tcPr>
          <w:p w14:paraId="368DDC2B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B44385B" w14:textId="77777777" w:rsidR="00D269EA" w:rsidRPr="00CC4B19" w:rsidRDefault="00D269EA" w:rsidP="00D269E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332F9FE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5AD2D5C" w14:textId="77777777" w:rsidR="00D269EA" w:rsidRPr="00CC4B19" w:rsidRDefault="00D269EA" w:rsidP="00D269E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FB20314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B2D1340" w14:textId="77777777" w:rsidR="00D269EA" w:rsidRPr="00CC4B19" w:rsidRDefault="00D269EA" w:rsidP="00D269E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B4830D4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B85FFCC" w14:textId="77777777" w:rsidR="00D269EA" w:rsidRPr="00CC4B19" w:rsidRDefault="00D269EA" w:rsidP="00D269E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EB2F33A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229C1CD" w14:textId="77777777" w:rsidR="00D269EA" w:rsidRPr="00CC4B19" w:rsidRDefault="00D269EA" w:rsidP="00D269E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6FCA51F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6E55E66" w14:textId="77777777" w:rsidR="00D269EA" w:rsidRPr="00CC4B19" w:rsidRDefault="00D269EA" w:rsidP="00D269E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8632741" w14:textId="77777777" w:rsidR="00D269EA" w:rsidRPr="00CC4B19" w:rsidRDefault="00D269EA" w:rsidP="00D269E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577353" w14:textId="4BA15276" w:rsidR="00D269EA" w:rsidRPr="00CC4B19" w:rsidRDefault="00D269EA" w:rsidP="00D269E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6F0018E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1C4F" w:rsidRPr="00CC4B19" w14:paraId="143621A5" w14:textId="77777777" w:rsidTr="00DA2FA0">
        <w:trPr>
          <w:cantSplit/>
        </w:trPr>
        <w:tc>
          <w:tcPr>
            <w:tcW w:w="2340" w:type="dxa"/>
          </w:tcPr>
          <w:p w14:paraId="3BB634D4" w14:textId="1DE4274E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C4B1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576CA" w14:textId="51311E41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45,101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B120D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0616C" w14:textId="31DDF807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3,300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6713B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2CE28" w14:textId="0EBFE65F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67,107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BB9AF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F50A8" w14:textId="504AF4EF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38,120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60DF5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22A13" w14:textId="220221F3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27,897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4EBFA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D9DD3" w14:textId="2DBF541C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F520C4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8F6E508" w14:textId="504394C3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1C96D9" w14:textId="7EE5A4ED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3CB96" w14:textId="0D5D63AA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181,525 </w:t>
            </w:r>
          </w:p>
        </w:tc>
      </w:tr>
      <w:tr w:rsidR="002F1C4F" w:rsidRPr="008C51ED" w14:paraId="266C86A9" w14:textId="77777777" w:rsidTr="00DA2FA0">
        <w:trPr>
          <w:cantSplit/>
        </w:trPr>
        <w:tc>
          <w:tcPr>
            <w:tcW w:w="2340" w:type="dxa"/>
          </w:tcPr>
          <w:p w14:paraId="7BB57CFF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  <w:tcBorders>
              <w:bottom w:val="nil"/>
            </w:tcBorders>
          </w:tcPr>
          <w:p w14:paraId="7C893C77" w14:textId="2D0420DC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37E1AEEC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80059CA" w14:textId="07BE450A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70819437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61FE928" w14:textId="11FB850A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1408205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2C8AF2B" w14:textId="15277B78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4,425</w:t>
            </w:r>
          </w:p>
        </w:tc>
        <w:tc>
          <w:tcPr>
            <w:tcW w:w="180" w:type="dxa"/>
            <w:tcBorders>
              <w:bottom w:val="nil"/>
            </w:tcBorders>
          </w:tcPr>
          <w:p w14:paraId="07F4C4B1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42A5E87" w14:textId="09FDAA3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1,749</w:t>
            </w:r>
          </w:p>
        </w:tc>
        <w:tc>
          <w:tcPr>
            <w:tcW w:w="180" w:type="dxa"/>
            <w:tcBorders>
              <w:bottom w:val="nil"/>
            </w:tcBorders>
          </w:tcPr>
          <w:p w14:paraId="78794748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FB07C68" w14:textId="021B21F5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3,650</w:t>
            </w:r>
          </w:p>
        </w:tc>
        <w:tc>
          <w:tcPr>
            <w:tcW w:w="180" w:type="dxa"/>
            <w:tcBorders>
              <w:bottom w:val="nil"/>
            </w:tcBorders>
          </w:tcPr>
          <w:p w14:paraId="60194404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4533155" w14:textId="1D5C43AC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1D670A">
              <w:rPr>
                <w:rFonts w:asciiTheme="majorBidi" w:eastAsia="Cordia New" w:hAnsiTheme="majorBidi" w:cstheme="majorBidi"/>
                <w:sz w:val="24"/>
                <w:szCs w:val="24"/>
              </w:rPr>
              <w:t>4,46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A18750" w14:textId="72BD37F9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D0C043" w14:textId="5A89EB2E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14,290</w:t>
            </w:r>
          </w:p>
        </w:tc>
      </w:tr>
      <w:tr w:rsidR="002F1C4F" w:rsidRPr="00CC4B19" w14:paraId="083C7B07" w14:textId="77777777" w:rsidTr="00DA2FA0">
        <w:trPr>
          <w:cantSplit/>
        </w:trPr>
        <w:tc>
          <w:tcPr>
            <w:tcW w:w="2340" w:type="dxa"/>
          </w:tcPr>
          <w:p w14:paraId="2C76BD57" w14:textId="359FE225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20" w:type="dxa"/>
            <w:tcBorders>
              <w:top w:val="nil"/>
            </w:tcBorders>
          </w:tcPr>
          <w:p w14:paraId="624A7211" w14:textId="1CCC0196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(15,837)</w:t>
            </w:r>
          </w:p>
        </w:tc>
        <w:tc>
          <w:tcPr>
            <w:tcW w:w="180" w:type="dxa"/>
            <w:tcBorders>
              <w:top w:val="nil"/>
            </w:tcBorders>
          </w:tcPr>
          <w:p w14:paraId="5D06F09B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E4962DE" w14:textId="2BB2EE2D" w:rsidR="002F1C4F" w:rsidRPr="00CC4B19" w:rsidDel="009C7892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(3,249)</w:t>
            </w:r>
          </w:p>
        </w:tc>
        <w:tc>
          <w:tcPr>
            <w:tcW w:w="180" w:type="dxa"/>
            <w:tcBorders>
              <w:top w:val="nil"/>
            </w:tcBorders>
          </w:tcPr>
          <w:p w14:paraId="1062C275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7CAB3E2" w14:textId="51D5FD10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(33,088)</w:t>
            </w:r>
          </w:p>
        </w:tc>
        <w:tc>
          <w:tcPr>
            <w:tcW w:w="180" w:type="dxa"/>
            <w:tcBorders>
              <w:top w:val="nil"/>
            </w:tcBorders>
          </w:tcPr>
          <w:p w14:paraId="7663B379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9E92902" w14:textId="31FBEA2B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30D71BE7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7562F28" w14:textId="1FAFAF74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505BDAE3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6EE909A2" w14:textId="15D45EB9" w:rsidR="002F1C4F" w:rsidRPr="00CC4B19" w:rsidDel="009C7892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5FF1331C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342933C" w14:textId="0AB9B5F4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1D670A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237D84" w14:textId="4698689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931FEC" w14:textId="5D73A216" w:rsidR="002F1C4F" w:rsidRPr="00CC4B19" w:rsidDel="009C7892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(52,174)</w:t>
            </w:r>
          </w:p>
        </w:tc>
      </w:tr>
      <w:tr w:rsidR="002F1C4F" w:rsidRPr="00CC4B19" w14:paraId="4D240296" w14:textId="77777777" w:rsidTr="00DA2FA0">
        <w:trPr>
          <w:cantSplit/>
        </w:trPr>
        <w:tc>
          <w:tcPr>
            <w:tcW w:w="2340" w:type="dxa"/>
            <w:tcBorders>
              <w:top w:val="nil"/>
              <w:bottom w:val="nil"/>
            </w:tcBorders>
          </w:tcPr>
          <w:p w14:paraId="13486A4D" w14:textId="18815B5E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2CCA2" w14:textId="6192799E" w:rsidR="002F1C4F" w:rsidRPr="008C51ED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29,264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159B0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A91ED" w14:textId="5CBFE5E5" w:rsidR="002F1C4F" w:rsidRPr="008C51ED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CF489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22DF187" w14:textId="54965C9D" w:rsidR="002F1C4F" w:rsidRPr="008C51ED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34,019</w:t>
            </w:r>
          </w:p>
        </w:tc>
        <w:tc>
          <w:tcPr>
            <w:tcW w:w="180" w:type="dxa"/>
            <w:tcBorders>
              <w:bottom w:val="nil"/>
            </w:tcBorders>
          </w:tcPr>
          <w:p w14:paraId="4797A601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FC845AA" w14:textId="276BD019" w:rsidR="002F1C4F" w:rsidRPr="008C51ED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42,545</w:t>
            </w:r>
          </w:p>
        </w:tc>
        <w:tc>
          <w:tcPr>
            <w:tcW w:w="180" w:type="dxa"/>
            <w:tcBorders>
              <w:bottom w:val="nil"/>
            </w:tcBorders>
          </w:tcPr>
          <w:p w14:paraId="6125414E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D47302A" w14:textId="6E1B197C" w:rsidR="002F1C4F" w:rsidRPr="008C51ED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29,646</w:t>
            </w:r>
          </w:p>
        </w:tc>
        <w:tc>
          <w:tcPr>
            <w:tcW w:w="180" w:type="dxa"/>
            <w:tcBorders>
              <w:bottom w:val="nil"/>
            </w:tcBorders>
          </w:tcPr>
          <w:p w14:paraId="5F0FAB80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7332B3B" w14:textId="20AD920D" w:rsidR="002F1C4F" w:rsidRPr="008C51ED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3,650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B36EE6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2B26345" w14:textId="3DC8B4B2" w:rsidR="002F1C4F" w:rsidRPr="008C51ED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4,46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0E7F8E" w14:textId="6C174B5F" w:rsidR="002F1C4F" w:rsidRPr="008C51ED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4402DA6" w14:textId="57C8DE70" w:rsidR="002F1C4F" w:rsidRPr="008C51ED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143,64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151891" w:rsidRPr="00CC4B19" w14:paraId="36B0EF6B" w14:textId="77777777" w:rsidTr="00DA2FA0">
        <w:trPr>
          <w:cantSplit/>
        </w:trPr>
        <w:tc>
          <w:tcPr>
            <w:tcW w:w="2340" w:type="dxa"/>
            <w:tcBorders>
              <w:top w:val="nil"/>
              <w:bottom w:val="nil"/>
            </w:tcBorders>
          </w:tcPr>
          <w:p w14:paraId="1E9EBE9E" w14:textId="77777777" w:rsidR="00151891" w:rsidRDefault="00151891" w:rsidP="001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91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รายการปรับปรุงจากการนำ</w:t>
            </w:r>
          </w:p>
          <w:p w14:paraId="62A6EB31" w14:textId="19CFB1F2" w:rsidR="00151891" w:rsidRDefault="00151891" w:rsidP="001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มาตรฐานการรายงาน</w:t>
            </w:r>
            <w:r w:rsidR="00DA2FA0">
              <w:rPr>
                <w:rFonts w:asciiTheme="majorBidi" w:hAnsiTheme="majorBidi" w:cstheme="majorBidi" w:hint="cs"/>
                <w:sz w:val="24"/>
                <w:szCs w:val="24"/>
                <w:cs/>
              </w:rPr>
              <w:t>ท</w:t>
            </w:r>
            <w:r w:rsidR="00DA2FA0" w:rsidRPr="00151891">
              <w:rPr>
                <w:rFonts w:asciiTheme="majorBidi" w:hAnsiTheme="majorBidi" w:cstheme="majorBidi"/>
                <w:sz w:val="24"/>
                <w:szCs w:val="24"/>
                <w:cs/>
              </w:rPr>
              <w:t>างการเงิน</w:t>
            </w:r>
          </w:p>
          <w:p w14:paraId="480BBC20" w14:textId="78A78B59" w:rsidR="00151891" w:rsidRPr="00DA2FA0" w:rsidRDefault="00151891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ฉบับที่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16</w:t>
            </w:r>
            <w:r w:rsidRPr="001518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มาใช้</w:t>
            </w:r>
            <w:r w:rsidR="00DA2F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A2F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 </w:t>
            </w:r>
            <w:r w:rsidR="00DA2FA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A2FA0" w:rsidRPr="0015189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A2F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2FA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A2F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2FA0" w:rsidRPr="00151891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D04CD" w14:textId="69533F86" w:rsidR="00151891" w:rsidRPr="00151891" w:rsidRDefault="00151891" w:rsidP="001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DD28A" w14:textId="77777777" w:rsidR="00151891" w:rsidRPr="00151891" w:rsidRDefault="00151891" w:rsidP="0015189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2B61A" w14:textId="39B8E753" w:rsidR="00151891" w:rsidRPr="00151891" w:rsidRDefault="00151891" w:rsidP="001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0BF3C" w14:textId="77777777" w:rsidR="00151891" w:rsidRPr="00151891" w:rsidRDefault="00151891" w:rsidP="0015189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CB55F0D" w14:textId="058F275C" w:rsidR="00151891" w:rsidRPr="00151891" w:rsidRDefault="00151891" w:rsidP="001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50C521C" w14:textId="77777777" w:rsidR="00151891" w:rsidRPr="00151891" w:rsidRDefault="00151891" w:rsidP="00151891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4B6D497" w14:textId="5FE59D7B" w:rsidR="00151891" w:rsidRPr="00151891" w:rsidRDefault="00151891" w:rsidP="001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5066537" w14:textId="77777777" w:rsidR="00151891" w:rsidRPr="00151891" w:rsidRDefault="00151891" w:rsidP="00151891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165F04F" w14:textId="06D76635" w:rsidR="00151891" w:rsidRPr="00151891" w:rsidRDefault="00151891" w:rsidP="001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EC0CDF6" w14:textId="77777777" w:rsidR="00151891" w:rsidRPr="00151891" w:rsidRDefault="00151891" w:rsidP="0015189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15A9FFE1" w14:textId="3169475C" w:rsidR="00151891" w:rsidRPr="00151891" w:rsidRDefault="00151891" w:rsidP="001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(3,650)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5CA2658" w14:textId="77777777" w:rsidR="00151891" w:rsidRPr="00151891" w:rsidRDefault="00151891" w:rsidP="0015189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272DBC03" w14:textId="37CAFB2F" w:rsidR="00151891" w:rsidRPr="00151891" w:rsidRDefault="00151891" w:rsidP="0015189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09281DA" w14:textId="77777777" w:rsidR="00151891" w:rsidRPr="00151891" w:rsidRDefault="00151891" w:rsidP="0015189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2F8C5BF7" w14:textId="1462CF91" w:rsidR="00151891" w:rsidRPr="00151891" w:rsidRDefault="00151891" w:rsidP="001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(3,650)</w:t>
            </w:r>
          </w:p>
        </w:tc>
      </w:tr>
      <w:tr w:rsidR="002F1C4F" w:rsidRPr="00CC4B19" w14:paraId="6E063FC9" w14:textId="77777777" w:rsidTr="00DA2FA0">
        <w:trPr>
          <w:cantSplit/>
        </w:trPr>
        <w:tc>
          <w:tcPr>
            <w:tcW w:w="2340" w:type="dxa"/>
          </w:tcPr>
          <w:p w14:paraId="79840C31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  <w:tcBorders>
              <w:bottom w:val="nil"/>
            </w:tcBorders>
          </w:tcPr>
          <w:p w14:paraId="59D4B846" w14:textId="3A47A31C" w:rsidR="002F1C4F" w:rsidRPr="00CC4B19" w:rsidRDefault="00F75C76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50AE34AA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627326D" w14:textId="52AFB88C" w:rsidR="002F1C4F" w:rsidRPr="00CC4B19" w:rsidRDefault="00F75C76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68C6632D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DD79E8D" w14:textId="2919827D" w:rsidR="002F1C4F" w:rsidRPr="00CC4B19" w:rsidRDefault="00F75C76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73EA3B98" w14:textId="77777777" w:rsidR="002F1C4F" w:rsidRPr="008C51ED" w:rsidRDefault="002F1C4F" w:rsidP="002F1C4F">
            <w:pPr>
              <w:tabs>
                <w:tab w:val="clear" w:pos="2807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BFD3525" w14:textId="75440FF3" w:rsidR="002F1C4F" w:rsidRPr="00CC4B19" w:rsidRDefault="00F75C76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1,135</w:t>
            </w:r>
          </w:p>
        </w:tc>
        <w:tc>
          <w:tcPr>
            <w:tcW w:w="180" w:type="dxa"/>
            <w:tcBorders>
              <w:bottom w:val="nil"/>
            </w:tcBorders>
          </w:tcPr>
          <w:p w14:paraId="3BECC141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4BEBB5A" w14:textId="4F24CA13" w:rsidR="002F1C4F" w:rsidRPr="00CC4B19" w:rsidRDefault="00F75C76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80" w:type="dxa"/>
            <w:tcBorders>
              <w:bottom w:val="nil"/>
            </w:tcBorders>
          </w:tcPr>
          <w:p w14:paraId="24260BEB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2A3EDE4" w14:textId="51690ADA" w:rsidR="002F1C4F" w:rsidRPr="00CC4B19" w:rsidRDefault="00F75C76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E310B82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A932B02" w14:textId="45D21FC4" w:rsidR="002F1C4F" w:rsidRPr="001D670A" w:rsidRDefault="00F75C76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5EA3485" w14:textId="10970F42" w:rsidR="002F1C4F" w:rsidRPr="008C51ED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EDB359" w14:textId="69493140" w:rsidR="002F1C4F" w:rsidRPr="008C51ED" w:rsidRDefault="00F75C76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1,408</w:t>
            </w:r>
          </w:p>
        </w:tc>
      </w:tr>
      <w:tr w:rsidR="002F1C4F" w:rsidRPr="00CC4B19" w14:paraId="27F749E0" w14:textId="77777777" w:rsidTr="00DA2FA0">
        <w:trPr>
          <w:cantSplit/>
        </w:trPr>
        <w:tc>
          <w:tcPr>
            <w:tcW w:w="2340" w:type="dxa"/>
          </w:tcPr>
          <w:p w14:paraId="00C9F5CA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20" w:type="dxa"/>
            <w:tcBorders>
              <w:top w:val="nil"/>
            </w:tcBorders>
          </w:tcPr>
          <w:p w14:paraId="5EE6EBEC" w14:textId="6019270C" w:rsidR="002F1C4F" w:rsidRPr="00CC4B19" w:rsidRDefault="00151891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5BF596A6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7A14268" w14:textId="3A22685F" w:rsidR="002F1C4F" w:rsidRPr="00CC4B19" w:rsidDel="009C7892" w:rsidRDefault="00151891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007D8366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A269E05" w14:textId="2CD3F794" w:rsidR="002F1C4F" w:rsidRPr="00CC4B19" w:rsidRDefault="00151891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668907F9" w14:textId="77777777" w:rsidR="002F1C4F" w:rsidRPr="008C51ED" w:rsidRDefault="002F1C4F" w:rsidP="002F1C4F">
            <w:pPr>
              <w:tabs>
                <w:tab w:val="clear" w:pos="2807"/>
                <w:tab w:val="left" w:pos="284"/>
                <w:tab w:val="left" w:pos="2803"/>
              </w:tabs>
              <w:spacing w:line="240" w:lineRule="auto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203BED0" w14:textId="67BBB97A" w:rsidR="002F1C4F" w:rsidRPr="00CC4B19" w:rsidRDefault="00F75C76" w:rsidP="001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</w:t>
            </w:r>
            <w:r w:rsidR="00151891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</w:tcBorders>
          </w:tcPr>
          <w:p w14:paraId="54BC05DB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C3989A9" w14:textId="06ECC91C" w:rsidR="002F1C4F" w:rsidRPr="00CC4B19" w:rsidRDefault="00D02657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5662EFD6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97BD9C" w14:textId="28B29E32" w:rsidR="002F1C4F" w:rsidRPr="00CC4B19" w:rsidRDefault="00D02657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866F23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6278D1" w14:textId="0112F8F2" w:rsidR="002F1C4F" w:rsidRPr="001D670A" w:rsidRDefault="00151891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51CD7B" w14:textId="4AE5A8B8" w:rsidR="002F1C4F" w:rsidRPr="008C51ED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144D048" w14:textId="2994A0D1" w:rsidR="002F1C4F" w:rsidRPr="00CC4B19" w:rsidRDefault="00151891" w:rsidP="005C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</w:t>
            </w:r>
            <w:r w:rsidR="005C5632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</w:tr>
      <w:tr w:rsidR="0038653F" w:rsidRPr="00CC4B19" w14:paraId="4A2571B8" w14:textId="77777777" w:rsidTr="00DA2FA0">
        <w:trPr>
          <w:cantSplit/>
        </w:trPr>
        <w:tc>
          <w:tcPr>
            <w:tcW w:w="2340" w:type="dxa"/>
          </w:tcPr>
          <w:p w14:paraId="239BAF5C" w14:textId="1D7D813D" w:rsidR="0038653F" w:rsidRPr="00CC4B19" w:rsidRDefault="0038653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720" w:type="dxa"/>
            <w:tcBorders>
              <w:top w:val="nil"/>
            </w:tcBorders>
          </w:tcPr>
          <w:p w14:paraId="26A32A20" w14:textId="3FFBCE34" w:rsidR="0038653F" w:rsidRPr="00CC4B19" w:rsidRDefault="00151891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5C93DD59" w14:textId="77777777" w:rsidR="0038653F" w:rsidRPr="008C51ED" w:rsidRDefault="0038653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F9F835D" w14:textId="550AE94A" w:rsidR="0038653F" w:rsidRPr="00CC4B19" w:rsidDel="009C7892" w:rsidRDefault="00151891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157F4D12" w14:textId="77777777" w:rsidR="0038653F" w:rsidRPr="008C51ED" w:rsidRDefault="0038653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FBC6D8D" w14:textId="5ACDA0F6" w:rsidR="0038653F" w:rsidRPr="00CC4B19" w:rsidRDefault="00151891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0AC3950A" w14:textId="77777777" w:rsidR="0038653F" w:rsidRPr="008C51ED" w:rsidRDefault="0038653F" w:rsidP="002F1C4F">
            <w:pPr>
              <w:tabs>
                <w:tab w:val="clear" w:pos="2807"/>
                <w:tab w:val="left" w:pos="284"/>
                <w:tab w:val="left" w:pos="2803"/>
              </w:tabs>
              <w:spacing w:line="240" w:lineRule="auto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3959CE" w14:textId="3CF63581" w:rsidR="0038653F" w:rsidRPr="00CC4B19" w:rsidRDefault="00D02657" w:rsidP="001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4,46</w:t>
            </w:r>
            <w:r w:rsidR="00151891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nil"/>
            </w:tcBorders>
          </w:tcPr>
          <w:p w14:paraId="0F36FE05" w14:textId="77777777" w:rsidR="0038653F" w:rsidRPr="00CC4B19" w:rsidRDefault="0038653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BBBB28C" w14:textId="44EBE4BA" w:rsidR="0038653F" w:rsidRPr="00CC4B19" w:rsidRDefault="00D02657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7ABD8F8E" w14:textId="77777777" w:rsidR="0038653F" w:rsidRPr="008C51ED" w:rsidRDefault="0038653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5392D9A" w14:textId="3C7ED8E3" w:rsidR="0038653F" w:rsidRPr="00CC4B19" w:rsidRDefault="00151891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0D973FE5" w14:textId="77777777" w:rsidR="0038653F" w:rsidRPr="008C51ED" w:rsidRDefault="0038653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E7AEA96" w14:textId="1F8CA0C6" w:rsidR="0038653F" w:rsidRPr="001D670A" w:rsidRDefault="00151891" w:rsidP="00151891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(4,466)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C8677C0" w14:textId="77777777" w:rsidR="0038653F" w:rsidRPr="008C51ED" w:rsidRDefault="0038653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DACD2F2" w14:textId="3D237596" w:rsidR="0038653F" w:rsidRPr="00CC4B19" w:rsidRDefault="00151891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</w:tr>
      <w:tr w:rsidR="002F1C4F" w:rsidRPr="00CC4B19" w14:paraId="0A789F7D" w14:textId="77777777" w:rsidTr="00DA2FA0">
        <w:trPr>
          <w:cantSplit/>
        </w:trPr>
        <w:tc>
          <w:tcPr>
            <w:tcW w:w="2340" w:type="dxa"/>
          </w:tcPr>
          <w:p w14:paraId="54D9E98B" w14:textId="13CDDD43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6E16B2A" w14:textId="384F9523" w:rsidR="002F1C4F" w:rsidRPr="008C51ED" w:rsidRDefault="00151891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29,264</w:t>
            </w:r>
          </w:p>
        </w:tc>
        <w:tc>
          <w:tcPr>
            <w:tcW w:w="180" w:type="dxa"/>
          </w:tcPr>
          <w:p w14:paraId="50D8F2CA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DE702A1" w14:textId="1EA4A17D" w:rsidR="002F1C4F" w:rsidRPr="008C51ED" w:rsidRDefault="00151891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80" w:type="dxa"/>
          </w:tcPr>
          <w:p w14:paraId="125CACC3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85C7941" w14:textId="1DA4E00D" w:rsidR="002F1C4F" w:rsidRPr="008C51ED" w:rsidRDefault="00151891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34,019</w:t>
            </w:r>
          </w:p>
        </w:tc>
        <w:tc>
          <w:tcPr>
            <w:tcW w:w="180" w:type="dxa"/>
          </w:tcPr>
          <w:p w14:paraId="5EA45FDE" w14:textId="77777777" w:rsidR="002F1C4F" w:rsidRPr="008C51ED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2FEBCC2" w14:textId="4486DAFD" w:rsidR="002F1C4F" w:rsidRPr="008C51ED" w:rsidRDefault="00D02657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48,135</w:t>
            </w:r>
          </w:p>
        </w:tc>
        <w:tc>
          <w:tcPr>
            <w:tcW w:w="180" w:type="dxa"/>
          </w:tcPr>
          <w:p w14:paraId="619C5B01" w14:textId="77777777" w:rsidR="002F1C4F" w:rsidRPr="008C51ED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65C3138" w14:textId="048BEC16" w:rsidR="002F1C4F" w:rsidRPr="008C51ED" w:rsidRDefault="00D02657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29,919</w:t>
            </w:r>
          </w:p>
        </w:tc>
        <w:tc>
          <w:tcPr>
            <w:tcW w:w="180" w:type="dxa"/>
          </w:tcPr>
          <w:p w14:paraId="59D914D9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801AB0F" w14:textId="69BDFAE8" w:rsidR="002F1C4F" w:rsidRPr="008C51ED" w:rsidRDefault="00151891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3240C03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8EDB96A" w14:textId="1FCBD52E" w:rsidR="002F1C4F" w:rsidRPr="008C51ED" w:rsidRDefault="00151891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0C63AB" w14:textId="7BC1C15D" w:rsidR="002F1C4F" w:rsidRPr="008C51ED" w:rsidRDefault="002F1C4F" w:rsidP="002F1C4F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5895D3" w14:textId="45E0AEA6" w:rsidR="002F1C4F" w:rsidRPr="008C51ED" w:rsidRDefault="00151891" w:rsidP="001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141,388</w:t>
            </w:r>
          </w:p>
        </w:tc>
      </w:tr>
      <w:tr w:rsidR="002F1C4F" w:rsidRPr="0089241C" w14:paraId="2455C99F" w14:textId="77777777" w:rsidTr="00DA2FA0">
        <w:trPr>
          <w:cantSplit/>
        </w:trPr>
        <w:tc>
          <w:tcPr>
            <w:tcW w:w="2340" w:type="dxa"/>
            <w:tcBorders>
              <w:bottom w:val="nil"/>
            </w:tcBorders>
          </w:tcPr>
          <w:p w14:paraId="508B3E19" w14:textId="77777777" w:rsidR="002F1C4F" w:rsidRPr="0089241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08DA2E0F" w14:textId="77777777" w:rsidR="002F1C4F" w:rsidRPr="0089241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525BB49" w14:textId="77777777" w:rsidR="002F1C4F" w:rsidRPr="0089241C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38E9E17" w14:textId="77777777" w:rsidR="002F1C4F" w:rsidRPr="0089241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1537F2C" w14:textId="77777777" w:rsidR="002F1C4F" w:rsidRPr="0089241C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B4271E8" w14:textId="77777777" w:rsidR="002F1C4F" w:rsidRPr="0089241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F18B097" w14:textId="77777777" w:rsidR="002F1C4F" w:rsidRPr="0089241C" w:rsidRDefault="002F1C4F" w:rsidP="002F1C4F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7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13B6C7F" w14:textId="77777777" w:rsidR="002F1C4F" w:rsidRPr="0089241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FBDFD3B" w14:textId="77777777" w:rsidR="002F1C4F" w:rsidRPr="0089241C" w:rsidRDefault="002F1C4F" w:rsidP="002F1C4F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7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6A8AA03" w14:textId="77777777" w:rsidR="002F1C4F" w:rsidRPr="0089241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F8EF168" w14:textId="77777777" w:rsidR="002F1C4F" w:rsidRPr="0089241C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9D00517" w14:textId="77777777" w:rsidR="002F1C4F" w:rsidRPr="0089241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3AE5AF" w14:textId="77777777" w:rsidR="002F1C4F" w:rsidRPr="0089241C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88A64DC" w14:textId="77777777" w:rsidR="002F1C4F" w:rsidRPr="0089241C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6002D3" w14:textId="42EEE7AE" w:rsidR="002F1C4F" w:rsidRPr="0089241C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A59065B" w14:textId="77777777" w:rsidR="002F1C4F" w:rsidRPr="0089241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2F1C4F" w:rsidRPr="00CC4B19" w14:paraId="227A1DF9" w14:textId="77777777" w:rsidTr="00DA2FA0">
        <w:trPr>
          <w:cantSplit/>
        </w:trPr>
        <w:tc>
          <w:tcPr>
            <w:tcW w:w="2340" w:type="dxa"/>
            <w:vAlign w:val="bottom"/>
          </w:tcPr>
          <w:p w14:paraId="0A249635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8A320A2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27B53A" w14:textId="77777777" w:rsidR="002F1C4F" w:rsidRPr="00CC4B19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F604BC3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473B93" w14:textId="77777777" w:rsidR="002F1C4F" w:rsidRPr="00CC4B19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3C5580A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CF1ED2" w14:textId="77777777" w:rsidR="002F1C4F" w:rsidRPr="00CC4B19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8DE380D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193BCA" w14:textId="77777777" w:rsidR="002F1C4F" w:rsidRPr="00CC4B19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31791E5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A44CC0A" w14:textId="77777777" w:rsidR="002F1C4F" w:rsidRPr="00CC4B19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C549145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15A0C2" w14:textId="77777777" w:rsidR="002F1C4F" w:rsidRPr="00CC4B19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C50977" w14:textId="77777777" w:rsidR="002F1C4F" w:rsidRPr="00CC4B19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55E4CD" w14:textId="404C102F" w:rsidR="002F1C4F" w:rsidRPr="00CC4B19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137530E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1C4F" w:rsidRPr="00CC4B19" w14:paraId="310C843B" w14:textId="77777777" w:rsidTr="00DA2FA0">
        <w:trPr>
          <w:cantSplit/>
        </w:trPr>
        <w:tc>
          <w:tcPr>
            <w:tcW w:w="2340" w:type="dxa"/>
          </w:tcPr>
          <w:p w14:paraId="41DCA3C9" w14:textId="7CAF9219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C4B1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4370D" w14:textId="3BABE450" w:rsidR="002F1C4F" w:rsidRPr="0038653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8653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0D02E" w14:textId="77777777" w:rsidR="002F1C4F" w:rsidRPr="0038653F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F421D" w14:textId="0093ADF9" w:rsidR="002F1C4F" w:rsidRPr="0038653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8653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3,234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81E5E" w14:textId="77777777" w:rsidR="002F1C4F" w:rsidRPr="0038653F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1A8BC" w14:textId="765CCFCA" w:rsidR="002F1C4F" w:rsidRPr="0038653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8653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57,128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2EAB3" w14:textId="77777777" w:rsidR="002F1C4F" w:rsidRPr="0038653F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2838E" w14:textId="471EEE74" w:rsidR="002F1C4F" w:rsidRPr="0038653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8653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37,582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DD712" w14:textId="77777777" w:rsidR="002F1C4F" w:rsidRPr="0038653F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0AA5F" w14:textId="3198543A" w:rsidR="002F1C4F" w:rsidRPr="0038653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8653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27,414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500BC" w14:textId="77777777" w:rsidR="002F1C4F" w:rsidRPr="0038653F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A20CF" w14:textId="351A4977" w:rsidR="002F1C4F" w:rsidRPr="0038653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8653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9E4DA1" w14:textId="77777777" w:rsidR="002F1C4F" w:rsidRPr="0038653F" w:rsidRDefault="002F1C4F" w:rsidP="002F1C4F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A14D97B" w14:textId="14F679DC" w:rsidR="002F1C4F" w:rsidRPr="0038653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8653F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39906C" w14:textId="23091604" w:rsidR="002F1C4F" w:rsidRPr="0038653F" w:rsidRDefault="002F1C4F" w:rsidP="002F1C4F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65660" w14:textId="764E1675" w:rsidR="002F1C4F" w:rsidRPr="0038653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8653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125,358 </w:t>
            </w:r>
          </w:p>
        </w:tc>
      </w:tr>
      <w:tr w:rsidR="002F1C4F" w:rsidRPr="00CC4B19" w14:paraId="4878681E" w14:textId="77777777" w:rsidTr="00DA2FA0">
        <w:trPr>
          <w:cantSplit/>
        </w:trPr>
        <w:tc>
          <w:tcPr>
            <w:tcW w:w="2340" w:type="dxa"/>
          </w:tcPr>
          <w:p w14:paraId="48399FBA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tcBorders>
              <w:top w:val="nil"/>
            </w:tcBorders>
          </w:tcPr>
          <w:p w14:paraId="65B189AB" w14:textId="6DC9646E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6FB62EC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50EF6F6" w14:textId="52F3CF4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43152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24</w:t>
            </w:r>
          </w:p>
        </w:tc>
        <w:tc>
          <w:tcPr>
            <w:tcW w:w="180" w:type="dxa"/>
          </w:tcPr>
          <w:p w14:paraId="3A25258B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E1E07BC" w14:textId="02819CC2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sz w:val="24"/>
                <w:szCs w:val="24"/>
              </w:rPr>
              <w:t>1,160</w:t>
            </w:r>
          </w:p>
        </w:tc>
        <w:tc>
          <w:tcPr>
            <w:tcW w:w="180" w:type="dxa"/>
          </w:tcPr>
          <w:p w14:paraId="211B80A7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72359D7" w14:textId="39C7A11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sz w:val="24"/>
                <w:szCs w:val="24"/>
              </w:rPr>
              <w:t>483</w:t>
            </w:r>
          </w:p>
        </w:tc>
        <w:tc>
          <w:tcPr>
            <w:tcW w:w="180" w:type="dxa"/>
          </w:tcPr>
          <w:p w14:paraId="623A5868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35E7CAC" w14:textId="389203F8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180" w:type="dxa"/>
          </w:tcPr>
          <w:p w14:paraId="0AE1CC19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135F8711" w14:textId="5A1C91DA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642</w:t>
            </w:r>
          </w:p>
        </w:tc>
        <w:tc>
          <w:tcPr>
            <w:tcW w:w="180" w:type="dxa"/>
            <w:tcBorders>
              <w:top w:val="nil"/>
            </w:tcBorders>
          </w:tcPr>
          <w:p w14:paraId="4AB3E98C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3138649" w14:textId="44F55C3D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43152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CD628E" w14:textId="5CE7FBCE" w:rsidR="002F1C4F" w:rsidRPr="008C51ED" w:rsidRDefault="002F1C4F" w:rsidP="002F1C4F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4AB116" w14:textId="26041482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2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,607</w:t>
            </w:r>
          </w:p>
        </w:tc>
      </w:tr>
      <w:tr w:rsidR="002F1C4F" w:rsidRPr="00CC4B19" w14:paraId="5FDA851E" w14:textId="77777777" w:rsidTr="00DA2FA0">
        <w:trPr>
          <w:cantSplit/>
        </w:trPr>
        <w:tc>
          <w:tcPr>
            <w:tcW w:w="2340" w:type="dxa"/>
          </w:tcPr>
          <w:p w14:paraId="4E3F198B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5C3D0BF" w14:textId="0536CE79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2C14C4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A2573D3" w14:textId="463B1375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43152">
              <w:rPr>
                <w:rFonts w:asciiTheme="majorBidi" w:eastAsia="Cordia New" w:hAnsiTheme="majorBidi" w:cstheme="majorBidi"/>
                <w:sz w:val="24"/>
                <w:szCs w:val="24"/>
              </w:rPr>
              <w:t>(3,212)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D95094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0F4F8F6" w14:textId="65D0A9DF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(31,319)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FFBBE1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DD7574B" w14:textId="718D953F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3CA6B3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6D3DB52" w14:textId="20BDF2F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91BEC4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504749" w14:textId="5DFB4A54" w:rsidR="002F1C4F" w:rsidRPr="00CC4B19" w:rsidDel="009C7892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BABF33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45D5E7" w14:textId="402F1B7F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43152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4CB8C72" w14:textId="4F1383F9" w:rsidR="002F1C4F" w:rsidRPr="008C51ED" w:rsidRDefault="002F1C4F" w:rsidP="002F1C4F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FD7AB7D" w14:textId="03D5C473" w:rsidR="002F1C4F" w:rsidRPr="00CC4B19" w:rsidDel="009C7892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(34,531)</w:t>
            </w:r>
          </w:p>
        </w:tc>
      </w:tr>
      <w:tr w:rsidR="002F1C4F" w:rsidRPr="00CC4B19" w14:paraId="1E942ED2" w14:textId="77777777" w:rsidTr="00DA2FA0">
        <w:trPr>
          <w:cantSplit/>
        </w:trPr>
        <w:tc>
          <w:tcPr>
            <w:tcW w:w="2340" w:type="dxa"/>
          </w:tcPr>
          <w:p w14:paraId="5D31BE44" w14:textId="60F0F2D5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585D25E5" w14:textId="3ADE303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83B150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F360BDA" w14:textId="78EC8FE9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43152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771701B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5E68157" w14:textId="2659C6FF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26,969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FCD607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CAB81EA" w14:textId="5D33E719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38,065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A3D0C3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98CB21E" w14:textId="2B358858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43152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27,71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99E43F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BD5F2F8" w14:textId="3FBC5EC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642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8219C68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C7A2369" w14:textId="388CC4B8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D6E2C4" w14:textId="772BD89B" w:rsidR="002F1C4F" w:rsidRPr="00CC4B19" w:rsidRDefault="002F1C4F" w:rsidP="002F1C4F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3C66EC3" w14:textId="0B63AB2D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93,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434</w:t>
            </w:r>
          </w:p>
        </w:tc>
      </w:tr>
      <w:tr w:rsidR="00FB05C5" w:rsidRPr="00CC4B19" w14:paraId="47F6DD36" w14:textId="77777777" w:rsidTr="00DA2FA0">
        <w:trPr>
          <w:cantSplit/>
        </w:trPr>
        <w:tc>
          <w:tcPr>
            <w:tcW w:w="2340" w:type="dxa"/>
          </w:tcPr>
          <w:p w14:paraId="64D184B9" w14:textId="77777777" w:rsidR="00DA2FA0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91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รายการปรับปรุงจากการนำ</w:t>
            </w:r>
          </w:p>
          <w:p w14:paraId="54DDA5D7" w14:textId="77777777" w:rsidR="00DA2FA0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มาตรฐานการรายงาน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</w:t>
            </w:r>
            <w:r w:rsidRPr="00151891">
              <w:rPr>
                <w:rFonts w:asciiTheme="majorBidi" w:hAnsiTheme="majorBidi" w:cstheme="majorBidi"/>
                <w:sz w:val="24"/>
                <w:szCs w:val="24"/>
                <w:cs/>
              </w:rPr>
              <w:t>างการเงิน</w:t>
            </w:r>
          </w:p>
          <w:p w14:paraId="6268A184" w14:textId="563013E1" w:rsidR="00FB05C5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18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ฉบับที่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16</w:t>
            </w:r>
            <w:r w:rsidRPr="001518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มาใช้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5189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51891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63093F3C" w14:textId="2EE35D1B" w:rsidR="00FB05C5" w:rsidRPr="007A2C9C" w:rsidRDefault="00FB05C5" w:rsidP="00FB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7A2C9C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4CBCB6B" w14:textId="77777777" w:rsidR="00FB05C5" w:rsidRPr="007A2C9C" w:rsidRDefault="00FB05C5" w:rsidP="00FB05C5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947B3EB" w14:textId="63778FA0" w:rsidR="00FB05C5" w:rsidRPr="007A2C9C" w:rsidRDefault="00FB05C5" w:rsidP="00FB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A2C9C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ECE1583" w14:textId="77777777" w:rsidR="00FB05C5" w:rsidRPr="007A2C9C" w:rsidRDefault="00FB05C5" w:rsidP="00FB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31C25F2" w14:textId="7CCDDD84" w:rsidR="00FB05C5" w:rsidRPr="007A2C9C" w:rsidRDefault="00FB05C5" w:rsidP="00FB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A2C9C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9E88936" w14:textId="77777777" w:rsidR="00FB05C5" w:rsidRPr="007A2C9C" w:rsidRDefault="00FB05C5" w:rsidP="00FB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8E49D5B" w14:textId="00B7FC7B" w:rsidR="00FB05C5" w:rsidRPr="007A2C9C" w:rsidRDefault="00FB05C5" w:rsidP="00FB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A2C9C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5758380" w14:textId="77777777" w:rsidR="00FB05C5" w:rsidRPr="007A2C9C" w:rsidRDefault="00FB05C5" w:rsidP="00FB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8429E5D" w14:textId="2D5DA0F9" w:rsidR="00FB05C5" w:rsidRPr="007A2C9C" w:rsidRDefault="00FB05C5" w:rsidP="00FB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A2C9C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EC23FF6" w14:textId="77777777" w:rsidR="00FB05C5" w:rsidRPr="007A2C9C" w:rsidRDefault="00FB05C5" w:rsidP="00FB05C5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6D1C82AD" w14:textId="7BF54353" w:rsidR="00FB05C5" w:rsidRPr="007A2C9C" w:rsidRDefault="00FB05C5" w:rsidP="00FB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7A2C9C">
              <w:rPr>
                <w:rFonts w:asciiTheme="majorBidi" w:eastAsia="Cordia New" w:hAnsiTheme="majorBidi" w:cstheme="majorBidi"/>
                <w:sz w:val="24"/>
                <w:szCs w:val="24"/>
              </w:rPr>
              <w:t>(642)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9CE1D88" w14:textId="77777777" w:rsidR="00FB05C5" w:rsidRPr="007A2C9C" w:rsidRDefault="00FB05C5" w:rsidP="00FB05C5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34FDFD1" w14:textId="0B380364" w:rsidR="00FB05C5" w:rsidRPr="007A2C9C" w:rsidRDefault="00FB05C5" w:rsidP="00FB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7A2C9C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A4A470A" w14:textId="77777777" w:rsidR="00FB05C5" w:rsidRPr="007A2C9C" w:rsidRDefault="00FB05C5" w:rsidP="00FB05C5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6E943D0C" w14:textId="033352E7" w:rsidR="00FB05C5" w:rsidRPr="007A2C9C" w:rsidRDefault="00FB05C5" w:rsidP="00FB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A2C9C">
              <w:rPr>
                <w:rFonts w:asciiTheme="majorBidi" w:eastAsia="Cordia New" w:hAnsiTheme="majorBidi" w:cstheme="majorBidi"/>
                <w:sz w:val="24"/>
                <w:szCs w:val="24"/>
              </w:rPr>
              <w:t>(642)</w:t>
            </w:r>
          </w:p>
        </w:tc>
      </w:tr>
      <w:tr w:rsidR="002F1C4F" w:rsidRPr="00CC4B19" w14:paraId="3CF664A5" w14:textId="77777777" w:rsidTr="00DA2FA0">
        <w:trPr>
          <w:cantSplit/>
        </w:trPr>
        <w:tc>
          <w:tcPr>
            <w:tcW w:w="2340" w:type="dxa"/>
          </w:tcPr>
          <w:p w14:paraId="35D4EB0F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44A5DD7" w14:textId="7C8146C5" w:rsidR="002F1C4F" w:rsidRPr="00CC4B19" w:rsidRDefault="00FB05C5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73FECE34" w14:textId="77777777" w:rsidR="002F1C4F" w:rsidRPr="008C51ED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399D93" w14:textId="63392E82" w:rsidR="002F1C4F" w:rsidRPr="00343152" w:rsidRDefault="00FB05C5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bottom w:val="nil"/>
            </w:tcBorders>
          </w:tcPr>
          <w:p w14:paraId="6A5ECD77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FD4FDB" w14:textId="4ECA0DB7" w:rsidR="002F1C4F" w:rsidRPr="008C51ED" w:rsidRDefault="0089241C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180" w:type="dxa"/>
            <w:tcBorders>
              <w:bottom w:val="nil"/>
            </w:tcBorders>
          </w:tcPr>
          <w:p w14:paraId="7DED6789" w14:textId="77777777" w:rsidR="002F1C4F" w:rsidRPr="008C51ED" w:rsidRDefault="002F1C4F" w:rsidP="002F1C4F">
            <w:pPr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7A9F0F4" w14:textId="5985AAAF" w:rsidR="002F1C4F" w:rsidRPr="008C51ED" w:rsidRDefault="00FB05C5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2,289</w:t>
            </w:r>
          </w:p>
        </w:tc>
        <w:tc>
          <w:tcPr>
            <w:tcW w:w="180" w:type="dxa"/>
            <w:tcBorders>
              <w:bottom w:val="nil"/>
            </w:tcBorders>
          </w:tcPr>
          <w:p w14:paraId="6D8D6F9E" w14:textId="77777777" w:rsidR="002F1C4F" w:rsidRPr="008C51ED" w:rsidRDefault="002F1C4F" w:rsidP="002F1C4F">
            <w:pPr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FFFC54" w14:textId="788E3792" w:rsidR="002F1C4F" w:rsidRPr="008C51ED" w:rsidRDefault="00FB05C5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180" w:type="dxa"/>
            <w:tcBorders>
              <w:bottom w:val="nil"/>
            </w:tcBorders>
          </w:tcPr>
          <w:p w14:paraId="28800D24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84E3C3" w14:textId="0B24CED0" w:rsidR="002F1C4F" w:rsidRPr="00CC4B19" w:rsidRDefault="00FB05C5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54A47E" w14:textId="77777777" w:rsidR="002F1C4F" w:rsidRPr="008C51ED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375288" w14:textId="7EE6DA82" w:rsidR="002F1C4F" w:rsidRPr="00343152" w:rsidRDefault="00FB05C5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2286D5" w14:textId="24AD66FC" w:rsidR="002F1C4F" w:rsidRPr="008C51ED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9B6ECC" w14:textId="2C92B306" w:rsidR="002F1C4F" w:rsidRPr="00CC4B19" w:rsidRDefault="0089241C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2,952</w:t>
            </w:r>
          </w:p>
        </w:tc>
      </w:tr>
      <w:tr w:rsidR="002F1C4F" w:rsidRPr="00CC4B19" w14:paraId="6C908182" w14:textId="77777777" w:rsidTr="00DA2FA0">
        <w:trPr>
          <w:cantSplit/>
        </w:trPr>
        <w:tc>
          <w:tcPr>
            <w:tcW w:w="2340" w:type="dxa"/>
          </w:tcPr>
          <w:p w14:paraId="537FF44B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ECBBFBA" w14:textId="0684E96F" w:rsidR="002F1C4F" w:rsidRPr="00CC4B19" w:rsidRDefault="00FB05C5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8744A6" w14:textId="77777777" w:rsidR="002F1C4F" w:rsidRPr="008C51ED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561545E" w14:textId="23BA145C" w:rsidR="002F1C4F" w:rsidRPr="00343152" w:rsidRDefault="00FB05C5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1EE7F9A" w14:textId="77777777" w:rsidR="002F1C4F" w:rsidRPr="008C51ED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5A20EB0" w14:textId="44F61CB4" w:rsidR="002F1C4F" w:rsidRPr="00CC4B19" w:rsidRDefault="0089241C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51A4450" w14:textId="77777777" w:rsidR="002F1C4F" w:rsidRPr="008C51ED" w:rsidRDefault="002F1C4F" w:rsidP="002F1C4F">
            <w:pPr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BB8AC0" w14:textId="77F1F03C" w:rsidR="002F1C4F" w:rsidRPr="00CC4B19" w:rsidRDefault="00FB05C5" w:rsidP="007A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(11)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C6D1DA" w14:textId="77777777" w:rsidR="002F1C4F" w:rsidRPr="008C51ED" w:rsidRDefault="002F1C4F" w:rsidP="002F1C4F">
            <w:pPr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A6D5377" w14:textId="3805F0A5" w:rsidR="002F1C4F" w:rsidRPr="00CC4B19" w:rsidRDefault="00FB05C5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27C9B5" w14:textId="77777777" w:rsidR="002F1C4F" w:rsidRPr="008C51ED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71F78C" w14:textId="1E1EC2FA" w:rsidR="002F1C4F" w:rsidRPr="00CC4B19" w:rsidRDefault="00FB05C5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E619E2" w14:textId="77777777" w:rsidR="002F1C4F" w:rsidRPr="008C51ED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57BA994" w14:textId="79599C7E" w:rsidR="002F1C4F" w:rsidRPr="00343152" w:rsidRDefault="00FB05C5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332AB0C" w14:textId="0A6626AB" w:rsidR="002F1C4F" w:rsidRPr="008C51ED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9D8C87E" w14:textId="6BA9C4B6" w:rsidR="002F1C4F" w:rsidRPr="00CC4B19" w:rsidRDefault="00DA2FA0" w:rsidP="0089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="0089241C">
              <w:rPr>
                <w:rFonts w:asciiTheme="majorBidi" w:eastAsia="Cordia New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</w:tr>
      <w:tr w:rsidR="0089241C" w:rsidRPr="00CC4B19" w14:paraId="1821BCD9" w14:textId="77777777" w:rsidTr="00DA2FA0">
        <w:trPr>
          <w:cantSplit/>
        </w:trPr>
        <w:tc>
          <w:tcPr>
            <w:tcW w:w="2340" w:type="dxa"/>
          </w:tcPr>
          <w:p w14:paraId="35F1488D" w14:textId="61569564" w:rsidR="0089241C" w:rsidRPr="00CC4B19" w:rsidRDefault="0089241C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4791A56" w14:textId="30B80E5E" w:rsidR="0089241C" w:rsidRDefault="0089241C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F40D97" w14:textId="77777777" w:rsidR="0089241C" w:rsidRPr="008C51ED" w:rsidRDefault="0089241C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BA241D" w14:textId="200BF1FC" w:rsidR="0089241C" w:rsidRDefault="0089241C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D08203D" w14:textId="77777777" w:rsidR="0089241C" w:rsidRPr="008C51ED" w:rsidRDefault="0089241C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BC98460" w14:textId="7AFC87E4" w:rsidR="0089241C" w:rsidRDefault="0089241C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(918)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E823E6" w14:textId="77777777" w:rsidR="0089241C" w:rsidRPr="008C51ED" w:rsidRDefault="0089241C" w:rsidP="002F1C4F">
            <w:pPr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0B62445" w14:textId="054F0F1E" w:rsidR="0089241C" w:rsidRDefault="0089241C" w:rsidP="007A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9A2C55" w14:textId="77777777" w:rsidR="0089241C" w:rsidRPr="008C51ED" w:rsidRDefault="0089241C" w:rsidP="002F1C4F">
            <w:pPr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3A3745F" w14:textId="450398B6" w:rsidR="0089241C" w:rsidRDefault="0089241C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B442E5" w14:textId="77777777" w:rsidR="0089241C" w:rsidRPr="008C51ED" w:rsidRDefault="0089241C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77119F" w14:textId="36065B67" w:rsidR="0089241C" w:rsidRDefault="0089241C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8EBF712" w14:textId="77777777" w:rsidR="0089241C" w:rsidRPr="008C51ED" w:rsidRDefault="0089241C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F72668C" w14:textId="2CED5DBA" w:rsidR="0089241C" w:rsidRDefault="0089241C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2D4F01D" w14:textId="77777777" w:rsidR="0089241C" w:rsidRPr="008C51ED" w:rsidRDefault="0089241C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E0C478C" w14:textId="6AEC63B0" w:rsidR="0089241C" w:rsidRDefault="0089241C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(918)</w:t>
            </w:r>
          </w:p>
        </w:tc>
      </w:tr>
      <w:tr w:rsidR="002F1C4F" w:rsidRPr="00CC4B19" w14:paraId="1FF3F0C9" w14:textId="77777777" w:rsidTr="00DA2FA0">
        <w:trPr>
          <w:cantSplit/>
        </w:trPr>
        <w:tc>
          <w:tcPr>
            <w:tcW w:w="2340" w:type="dxa"/>
          </w:tcPr>
          <w:p w14:paraId="7DDBF924" w14:textId="2E93FBD3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AF1CE97" w14:textId="33FBF029" w:rsidR="002F1C4F" w:rsidRPr="008C51ED" w:rsidRDefault="00FB05C5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8F6214" w14:textId="77777777" w:rsidR="002F1C4F" w:rsidRPr="008C51ED" w:rsidRDefault="002F1C4F" w:rsidP="002F1C4F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CB27067" w14:textId="34ABCCD0" w:rsidR="002F1C4F" w:rsidRPr="00343152" w:rsidRDefault="00FB05C5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8F2922" w14:textId="77777777" w:rsidR="002F1C4F" w:rsidRPr="008C51ED" w:rsidRDefault="002F1C4F" w:rsidP="002F1C4F">
            <w:pPr>
              <w:tabs>
                <w:tab w:val="clear" w:pos="2807"/>
                <w:tab w:val="left" w:pos="2803"/>
              </w:tabs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29F828" w14:textId="2E74FAF9" w:rsidR="002F1C4F" w:rsidRPr="008C51ED" w:rsidRDefault="00FB05C5" w:rsidP="0089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26,</w:t>
            </w:r>
            <w:r w:rsidR="0089241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184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220B91" w14:textId="77777777" w:rsidR="002F1C4F" w:rsidRPr="008C51ED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122AF3E" w14:textId="17B75F43" w:rsidR="002F1C4F" w:rsidRPr="008C51ED" w:rsidRDefault="00FB05C5" w:rsidP="00FB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40,343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A990C6" w14:textId="77777777" w:rsidR="002F1C4F" w:rsidRPr="008C51ED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623DF0F" w14:textId="02F6C7B7" w:rsidR="002F1C4F" w:rsidRPr="008C51ED" w:rsidRDefault="00FB05C5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28,239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312835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E01FFE" w14:textId="1D2ABA41" w:rsidR="002F1C4F" w:rsidRPr="00CC4B19" w:rsidRDefault="00FB05C5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BC5048" w14:textId="77777777" w:rsidR="002F1C4F" w:rsidRPr="00CC4B19" w:rsidRDefault="002F1C4F" w:rsidP="002F1C4F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2609306" w14:textId="7DD583EF" w:rsidR="002F1C4F" w:rsidRPr="00CC4B19" w:rsidRDefault="00FB05C5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382997" w14:textId="6FEE8048" w:rsidR="002F1C4F" w:rsidRPr="00CC4B19" w:rsidRDefault="002F1C4F" w:rsidP="002F1C4F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7A06949" w14:textId="4B313EB2" w:rsidR="002F1C4F" w:rsidRPr="008C51ED" w:rsidRDefault="00DA2FA0" w:rsidP="00892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94,</w:t>
            </w:r>
            <w:r w:rsidR="0089241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815</w:t>
            </w:r>
          </w:p>
        </w:tc>
      </w:tr>
      <w:tr w:rsidR="002F1C4F" w:rsidRPr="0089241C" w14:paraId="5E3F9722" w14:textId="77777777" w:rsidTr="00DA2FA0">
        <w:trPr>
          <w:cantSplit/>
        </w:trPr>
        <w:tc>
          <w:tcPr>
            <w:tcW w:w="2340" w:type="dxa"/>
            <w:tcBorders>
              <w:bottom w:val="nil"/>
            </w:tcBorders>
          </w:tcPr>
          <w:p w14:paraId="6C690BA2" w14:textId="77777777" w:rsidR="002F1C4F" w:rsidRPr="0089241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14F04409" w14:textId="77777777" w:rsidR="002F1C4F" w:rsidRPr="0089241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06EBC3F" w14:textId="77777777" w:rsidR="002F1C4F" w:rsidRPr="0089241C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338B8D2" w14:textId="77777777" w:rsidR="002F1C4F" w:rsidRPr="0089241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2171467" w14:textId="77777777" w:rsidR="002F1C4F" w:rsidRPr="0089241C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A766B2A" w14:textId="77777777" w:rsidR="002F1C4F" w:rsidRPr="0089241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BFA097F" w14:textId="77777777" w:rsidR="002F1C4F" w:rsidRPr="0089241C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24B1273" w14:textId="77777777" w:rsidR="002F1C4F" w:rsidRPr="0089241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50F79EE" w14:textId="77777777" w:rsidR="002F1C4F" w:rsidRPr="0089241C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DC56320" w14:textId="77777777" w:rsidR="002F1C4F" w:rsidRPr="0089241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8788DED" w14:textId="77777777" w:rsidR="002F1C4F" w:rsidRPr="0089241C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3E9ABFD" w14:textId="77777777" w:rsidR="002F1C4F" w:rsidRPr="0089241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5E02359" w14:textId="77777777" w:rsidR="002F1C4F" w:rsidRPr="0089241C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2B8DE2E" w14:textId="77777777" w:rsidR="002F1C4F" w:rsidRPr="0089241C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6780284" w14:textId="7DF54835" w:rsidR="002F1C4F" w:rsidRPr="0089241C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5057AAA" w14:textId="77777777" w:rsidR="002F1C4F" w:rsidRPr="0089241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14"/>
                <w:szCs w:val="14"/>
              </w:rPr>
            </w:pPr>
          </w:p>
        </w:tc>
      </w:tr>
      <w:tr w:rsidR="002F1C4F" w:rsidRPr="00CC4B19" w14:paraId="2D8293E1" w14:textId="77777777" w:rsidTr="00DA2FA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340" w:type="dxa"/>
            <w:tcBorders>
              <w:top w:val="nil"/>
              <w:bottom w:val="nil"/>
            </w:tcBorders>
          </w:tcPr>
          <w:p w14:paraId="4895E937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A20B21B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5D8875" w14:textId="77777777" w:rsidR="002F1C4F" w:rsidRPr="00CC4B19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648B165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DCA2EB5" w14:textId="77777777" w:rsidR="002F1C4F" w:rsidRPr="00CC4B19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06EA661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F19BCC" w14:textId="77777777" w:rsidR="002F1C4F" w:rsidRPr="00CC4B19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2F2C2AB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22E0C7" w14:textId="77777777" w:rsidR="002F1C4F" w:rsidRPr="00CC4B19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161726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82D303" w14:textId="77777777" w:rsidR="002F1C4F" w:rsidRPr="00CC4B19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2E5FB80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7FE78A" w14:textId="77777777" w:rsidR="002F1C4F" w:rsidRPr="00CC4B19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5E28721" w14:textId="77777777" w:rsidR="002F1C4F" w:rsidRPr="00CC4B19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BEE1612" w14:textId="4930642D" w:rsidR="002F1C4F" w:rsidRPr="00CC4B19" w:rsidRDefault="002F1C4F" w:rsidP="002F1C4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7D18FB3" w14:textId="77777777" w:rsidR="002F1C4F" w:rsidRPr="00CC4B19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2F1C4F" w:rsidRPr="00CC4B19" w14:paraId="6201432D" w14:textId="77777777" w:rsidTr="00DA2FA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340" w:type="dxa"/>
            <w:tcBorders>
              <w:top w:val="nil"/>
              <w:bottom w:val="nil"/>
            </w:tcBorders>
          </w:tcPr>
          <w:p w14:paraId="056FEE04" w14:textId="3CBC925C" w:rsidR="002F1C4F" w:rsidRPr="00160F1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0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0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60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160F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AC9AC" w14:textId="24418DDF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2,269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7AA7E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489E6" w14:textId="01EC5877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B2C80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6EC5D" w14:textId="630A8666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    4,010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678A9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FD32B" w14:textId="25D2E79A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         290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5087D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38485" w14:textId="270BC2AF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       205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FA561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84385" w14:textId="09386ED9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6EBF7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74928" w14:textId="550121F2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31184" w14:textId="7E66C956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3EABE" w14:textId="278013B6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6,774 </w:t>
            </w:r>
          </w:p>
        </w:tc>
      </w:tr>
      <w:tr w:rsidR="002F1C4F" w:rsidRPr="00CC4B19" w14:paraId="3DC8D8D2" w14:textId="77777777" w:rsidTr="00DA2FA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340" w:type="dxa"/>
            <w:tcBorders>
              <w:top w:val="nil"/>
              <w:bottom w:val="nil"/>
            </w:tcBorders>
          </w:tcPr>
          <w:p w14:paraId="72C4845B" w14:textId="07F8A862" w:rsidR="002F1C4F" w:rsidRPr="00160F1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C4F">
              <w:rPr>
                <w:rFonts w:asciiTheme="majorBidi" w:hAnsiTheme="majorBidi"/>
                <w:sz w:val="24"/>
                <w:szCs w:val="24"/>
                <w:cs/>
              </w:rPr>
              <w:t>กลับรายการค่าเผื่อการด้อยค่า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781693D0" w14:textId="4E709238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5317D0A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2696A075" w14:textId="4FA64902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B966857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542DC884" w14:textId="394BA353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(215)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B7253FB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6C0CB0D4" w14:textId="25C57993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DE89D8B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1FF09FF6" w14:textId="23D5CEC0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D355843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3287EF83" w14:textId="5C696720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3FC4118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1F59FAA8" w14:textId="52A62C7D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F1B6B4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28FAEFA8" w14:textId="4C058689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sz w:val="24"/>
                <w:szCs w:val="24"/>
              </w:rPr>
              <w:t>(215)</w:t>
            </w:r>
          </w:p>
        </w:tc>
      </w:tr>
      <w:tr w:rsidR="002F1C4F" w:rsidRPr="00CC4B19" w14:paraId="6E8F22C5" w14:textId="77777777" w:rsidTr="008122FF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340" w:type="dxa"/>
            <w:tcBorders>
              <w:top w:val="nil"/>
              <w:bottom w:val="nil"/>
            </w:tcBorders>
          </w:tcPr>
          <w:p w14:paraId="657B127A" w14:textId="6F42EA92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1C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</w:t>
            </w:r>
            <w:r w:rsidRPr="002F1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F1C4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วันที่</w:t>
            </w:r>
            <w:r w:rsidRPr="002F1C4F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2F1C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F1C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F1C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80B933" w14:textId="27DAB1C3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2,269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D9C11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68F70A" w14:textId="0278562F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A23AF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97BD61" w14:textId="540AE169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3</w:t>
            </w: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,795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8ECAE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ACC31F" w14:textId="16E738E2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290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67C77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A1B2FB" w14:textId="60A11475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205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C012E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A60BD0" w14:textId="2EB2A6B8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AE6324" w14:textId="77777777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F1E1C84" w14:textId="5F40D94F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8201D0E" w14:textId="551E68FC" w:rsidR="002F1C4F" w:rsidRPr="002F1C4F" w:rsidRDefault="002F1C4F" w:rsidP="002F1C4F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3076A8B" w14:textId="30109D05" w:rsidR="002F1C4F" w:rsidRPr="002F1C4F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6,559</w:t>
            </w:r>
          </w:p>
        </w:tc>
      </w:tr>
      <w:tr w:rsidR="00DA2FA0" w:rsidRPr="00CC4B19" w14:paraId="72EC2C53" w14:textId="77777777" w:rsidTr="00DA2FA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340" w:type="dxa"/>
            <w:tcBorders>
              <w:top w:val="nil"/>
              <w:bottom w:val="nil"/>
            </w:tcBorders>
          </w:tcPr>
          <w:p w14:paraId="0435DC53" w14:textId="7A264DDB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66A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ณ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22044" w14:textId="70EB2A1D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2,269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C8873" w14:textId="77777777" w:rsidR="00DA2FA0" w:rsidRPr="00CC4B19" w:rsidRDefault="00DA2FA0" w:rsidP="00DA2FA0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B8304" w14:textId="08BB9E6A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DDEC2" w14:textId="77777777" w:rsidR="00DA2FA0" w:rsidRPr="00CC4B19" w:rsidRDefault="00DA2FA0" w:rsidP="00DA2FA0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79C0E" w14:textId="20B8EFFF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3</w:t>
            </w: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,795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AAE49" w14:textId="77777777" w:rsidR="00DA2FA0" w:rsidRPr="00CC4B19" w:rsidRDefault="00DA2FA0" w:rsidP="00DA2FA0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D0142" w14:textId="71DBD8E8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290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6198B" w14:textId="77777777" w:rsidR="00DA2FA0" w:rsidRPr="00CC4B19" w:rsidRDefault="00DA2FA0" w:rsidP="00DA2FA0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EB7CC" w14:textId="1A1D433B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205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DDFD6" w14:textId="77777777" w:rsidR="00DA2FA0" w:rsidRPr="00CC4B19" w:rsidRDefault="00DA2FA0" w:rsidP="00DA2FA0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0B63C" w14:textId="6FA8E727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722874" w14:textId="77777777" w:rsidR="00DA2FA0" w:rsidRPr="008C51ED" w:rsidRDefault="00DA2FA0" w:rsidP="00DA2FA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286AC73" w14:textId="3DB8B044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9BFD0E" w14:textId="2138D5E3" w:rsidR="00DA2FA0" w:rsidRPr="008C51ED" w:rsidRDefault="00DA2FA0" w:rsidP="00DA2FA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547EA16" w14:textId="714EE629" w:rsidR="00DA2FA0" w:rsidRPr="008C51ED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2F1C4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6,559</w:t>
            </w:r>
          </w:p>
        </w:tc>
      </w:tr>
      <w:tr w:rsidR="00DA2FA0" w:rsidRPr="0089241C" w14:paraId="0F9AD99C" w14:textId="77777777" w:rsidTr="00DA2FA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340" w:type="dxa"/>
            <w:tcBorders>
              <w:bottom w:val="nil"/>
            </w:tcBorders>
          </w:tcPr>
          <w:p w14:paraId="696D604A" w14:textId="77777777" w:rsidR="00DA2FA0" w:rsidRPr="0089241C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2413E5B4" w14:textId="77777777" w:rsidR="00DA2FA0" w:rsidRPr="0089241C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A5FF6AB" w14:textId="77777777" w:rsidR="00DA2FA0" w:rsidRPr="0089241C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E86D484" w14:textId="77777777" w:rsidR="00DA2FA0" w:rsidRPr="0089241C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5938FFD" w14:textId="77777777" w:rsidR="00DA2FA0" w:rsidRPr="0089241C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907B40E" w14:textId="77777777" w:rsidR="00DA2FA0" w:rsidRPr="0089241C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7933A14" w14:textId="77777777" w:rsidR="00DA2FA0" w:rsidRPr="0089241C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627E58F" w14:textId="77777777" w:rsidR="00DA2FA0" w:rsidRPr="0089241C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39E860E" w14:textId="77777777" w:rsidR="00DA2FA0" w:rsidRPr="0089241C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3897829" w14:textId="77777777" w:rsidR="00DA2FA0" w:rsidRPr="0089241C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BD3BC1F" w14:textId="77777777" w:rsidR="00DA2FA0" w:rsidRPr="0089241C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4E4DB97" w14:textId="77777777" w:rsidR="00DA2FA0" w:rsidRPr="0089241C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3BDA49" w14:textId="77777777" w:rsidR="00DA2FA0" w:rsidRPr="0089241C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C31C7D5" w14:textId="77777777" w:rsidR="00DA2FA0" w:rsidRPr="0089241C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C8D9BD" w14:textId="6392AE76" w:rsidR="00DA2FA0" w:rsidRPr="0089241C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656161A" w14:textId="77777777" w:rsidR="00DA2FA0" w:rsidRPr="0089241C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A2FA0" w:rsidRPr="00CC4B19" w14:paraId="46A6C4EE" w14:textId="77777777" w:rsidTr="00DA2FA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340" w:type="dxa"/>
            <w:tcBorders>
              <w:bottom w:val="nil"/>
            </w:tcBorders>
          </w:tcPr>
          <w:p w14:paraId="429AFA4E" w14:textId="77777777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มูลค่าทุนสุทธิ 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E816ADC" w14:textId="77777777" w:rsidR="00DA2FA0" w:rsidRPr="00CC4B19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5ED62AC" w14:textId="77777777" w:rsidR="00DA2FA0" w:rsidRPr="00CC4B19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EEF37C7" w14:textId="77777777" w:rsidR="00DA2FA0" w:rsidRPr="00CC4B19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3B983A" w14:textId="77777777" w:rsidR="00DA2FA0" w:rsidRPr="00CC4B19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B4B8EC3" w14:textId="77777777" w:rsidR="00DA2FA0" w:rsidRPr="00CC4B19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B09055" w14:textId="77777777" w:rsidR="00DA2FA0" w:rsidRPr="00CC4B19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C9DB6E9" w14:textId="77777777" w:rsidR="00DA2FA0" w:rsidRPr="00CC4B19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7F0506" w14:textId="77777777" w:rsidR="00DA2FA0" w:rsidRPr="00CC4B19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F0A51A" w14:textId="77777777" w:rsidR="00DA2FA0" w:rsidRPr="00CC4B19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FA9BE7" w14:textId="77777777" w:rsidR="00DA2FA0" w:rsidRPr="00CC4B19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3BD55E" w14:textId="77777777" w:rsidR="00DA2FA0" w:rsidRPr="00CC4B19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37A7C1" w14:textId="77777777" w:rsidR="00DA2FA0" w:rsidRPr="00CC4B19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82B6B42" w14:textId="77777777" w:rsidR="00DA2FA0" w:rsidRPr="00CC4B19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7558ED" w14:textId="2CCC21C1" w:rsidR="00DA2FA0" w:rsidRPr="00CC4B19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E17DDF" w14:textId="77777777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2FA0" w:rsidRPr="008C51ED" w14:paraId="3D9EB748" w14:textId="77777777" w:rsidTr="00DA2FA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5C7C8A69" w14:textId="77777777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D6D282" w14:textId="77777777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26,995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C56A270" w14:textId="77777777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27B07" w14:textId="77777777" w:rsidR="00DA2FA0" w:rsidRPr="00A325FB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A325FB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E569B4E" w14:textId="77777777" w:rsidR="00DA2FA0" w:rsidRPr="008C51ED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0B80F" w14:textId="77777777" w:rsidR="00DA2FA0" w:rsidRPr="008C51ED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3,</w:t>
            </w:r>
            <w:r w:rsidRPr="00A325FB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9F1DE2E" w14:textId="77777777" w:rsidR="00DA2FA0" w:rsidRPr="008C51ED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E57687" w14:textId="77777777" w:rsidR="00DA2FA0" w:rsidRPr="00A325FB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4,190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40127DB" w14:textId="77777777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62DE7D" w14:textId="77777777" w:rsidR="00DA2FA0" w:rsidRPr="00A325FB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1,729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AFE4AC3" w14:textId="77777777" w:rsidR="00DA2FA0" w:rsidRPr="008C51ED" w:rsidRDefault="00DA2FA0" w:rsidP="00DA2FA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86DD4E" w14:textId="77777777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,008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8E4B13B" w14:textId="77777777" w:rsidR="00DA2FA0" w:rsidRPr="008C51ED" w:rsidRDefault="00DA2FA0" w:rsidP="00DA2FA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870119A" w14:textId="77777777" w:rsidR="00DA2FA0" w:rsidRPr="008C51ED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4,46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E6033BC" w14:textId="77777777" w:rsidR="00DA2FA0" w:rsidRPr="00CC4B19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AD97A1" w14:textId="77777777" w:rsidR="00DA2FA0" w:rsidRPr="008C51ED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43,64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  <w:tr w:rsidR="00DA2FA0" w:rsidRPr="00CC4B19" w14:paraId="5186B671" w14:textId="77777777" w:rsidTr="00DA2FA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1E2B3FC3" w14:textId="0C6931AD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9E7BD" w14:textId="253FF849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26,995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47C3DF0" w14:textId="77777777" w:rsidR="00DA2FA0" w:rsidRPr="00CC4B19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0F8D4" w14:textId="2224C97C" w:rsidR="00DA2FA0" w:rsidRPr="00A325FB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C36B249" w14:textId="77777777" w:rsidR="00DA2FA0" w:rsidRPr="008C51ED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2691E" w14:textId="7BE3CD23" w:rsidR="00DA2FA0" w:rsidRPr="008C51ED" w:rsidRDefault="0089241C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4,040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F67927D" w14:textId="77777777" w:rsidR="00DA2FA0" w:rsidRPr="008C51ED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BC982" w14:textId="4F0B2FCF" w:rsidR="00DA2FA0" w:rsidRPr="0034087E" w:rsidRDefault="0034087E" w:rsidP="00340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4087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7,502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91E630F" w14:textId="77777777" w:rsidR="00DA2FA0" w:rsidRPr="0034087E" w:rsidRDefault="00DA2FA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B0054" w14:textId="54697E3A" w:rsidR="00DA2FA0" w:rsidRPr="0034087E" w:rsidRDefault="0034087E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34087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1,475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FD8741A" w14:textId="77777777" w:rsidR="00DA2FA0" w:rsidRPr="0034087E" w:rsidRDefault="00DA2FA0" w:rsidP="00DA2FA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ADE44" w14:textId="7B35EDD7" w:rsidR="00DA2FA0" w:rsidRPr="0034087E" w:rsidRDefault="0034087E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4087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002DA02" w14:textId="77777777" w:rsidR="00DA2FA0" w:rsidRPr="0034087E" w:rsidRDefault="00DA2FA0" w:rsidP="00DA2FA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8724455" w14:textId="5EF2428C" w:rsidR="00DA2FA0" w:rsidRPr="0034087E" w:rsidRDefault="0034087E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4087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65DA1DB" w14:textId="66FDC1DB" w:rsidR="00DA2FA0" w:rsidRPr="0034087E" w:rsidRDefault="00DA2FA0" w:rsidP="00DA2FA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72F84" w14:textId="3B66C974" w:rsidR="00DA2FA0" w:rsidRPr="0034087E" w:rsidRDefault="00B937B0" w:rsidP="00DA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40,014</w:t>
            </w:r>
          </w:p>
        </w:tc>
      </w:tr>
    </w:tbl>
    <w:p w14:paraId="6689FA77" w14:textId="77777777" w:rsidR="00D269EA" w:rsidRPr="007A2C9C" w:rsidRDefault="00D269EA" w:rsidP="007A2C9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10"/>
          <w:szCs w:val="10"/>
        </w:rPr>
      </w:pPr>
    </w:p>
    <w:tbl>
      <w:tblPr>
        <w:tblpPr w:leftFromText="180" w:rightFromText="180" w:vertAnchor="text" w:tblpX="-99" w:tblpY="1"/>
        <w:tblOverlap w:val="never"/>
        <w:tblW w:w="103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81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810"/>
        <w:gridCol w:w="180"/>
        <w:gridCol w:w="810"/>
        <w:gridCol w:w="180"/>
        <w:gridCol w:w="900"/>
      </w:tblGrid>
      <w:tr w:rsidR="00CC4B19" w:rsidRPr="00CC4B19" w14:paraId="3623BBFE" w14:textId="77777777" w:rsidTr="009D25C3">
        <w:trPr>
          <w:cantSplit/>
          <w:tblHeader/>
        </w:trPr>
        <w:tc>
          <w:tcPr>
            <w:tcW w:w="1890" w:type="dxa"/>
          </w:tcPr>
          <w:p w14:paraId="19857B18" w14:textId="77777777" w:rsidR="00CC4B19" w:rsidRPr="00CC4B19" w:rsidRDefault="00CC4B19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0" w:type="dxa"/>
            <w:gridSpan w:val="15"/>
          </w:tcPr>
          <w:p w14:paraId="30CFFCD8" w14:textId="5601250A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6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พัน</w:t>
            </w: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CC4B19" w:rsidRPr="00CC4B19" w14:paraId="75D30DD1" w14:textId="77777777" w:rsidTr="009D25C3">
        <w:trPr>
          <w:cantSplit/>
          <w:tblHeader/>
        </w:trPr>
        <w:tc>
          <w:tcPr>
            <w:tcW w:w="1890" w:type="dxa"/>
          </w:tcPr>
          <w:p w14:paraId="13EFCABB" w14:textId="77777777" w:rsidR="00CC4B19" w:rsidRPr="00CC4B19" w:rsidRDefault="00CC4B19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1411809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694402A2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7125FA4F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59009365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06237CB6" w14:textId="77777777" w:rsidR="00CC4B19" w:rsidRPr="00CC4B19" w:rsidRDefault="00CC4B19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1A73FEA1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EFC15EA" w14:textId="77777777" w:rsidR="00CC4B19" w:rsidRPr="00CC4B19" w:rsidRDefault="00CC4B19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57E1B163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085EF4B7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DDECA7A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270A746D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572145B9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7234F8A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00AF43D1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327CB907" w14:textId="6B73DE48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4B19" w:rsidRPr="00CC4B19" w14:paraId="63B08D54" w14:textId="77777777" w:rsidTr="009D25C3">
        <w:trPr>
          <w:cantSplit/>
          <w:tblHeader/>
        </w:trPr>
        <w:tc>
          <w:tcPr>
            <w:tcW w:w="1890" w:type="dxa"/>
          </w:tcPr>
          <w:p w14:paraId="3CC607AF" w14:textId="77777777" w:rsidR="00CC4B19" w:rsidRPr="00CC4B19" w:rsidRDefault="00CC4B19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2188B0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857FAF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D803BCF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B8348DE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68F503B" w14:textId="77777777" w:rsidR="00CC4B19" w:rsidRPr="00CC4B19" w:rsidRDefault="00CC4B19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305AA45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B61F3CE" w14:textId="77777777" w:rsidR="00CC4B19" w:rsidRPr="00CC4B19" w:rsidRDefault="00CC4B19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7D2FE68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47683B8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1A7FC91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4910E87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BE758A9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2F7E79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13EDDB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54142E7" w14:textId="5EC964DE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C4B19" w:rsidRPr="00CC4B19" w14:paraId="459800A0" w14:textId="77777777" w:rsidTr="009D25C3">
        <w:trPr>
          <w:cantSplit/>
          <w:tblHeader/>
        </w:trPr>
        <w:tc>
          <w:tcPr>
            <w:tcW w:w="1890" w:type="dxa"/>
          </w:tcPr>
          <w:p w14:paraId="072AC1A3" w14:textId="77777777" w:rsidR="00CC4B19" w:rsidRPr="00CC4B19" w:rsidRDefault="00CC4B19" w:rsidP="00CC4B1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532FD5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5EB8E6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4E82413" w14:textId="77777777" w:rsidR="00CC4B19" w:rsidRPr="00CC4B19" w:rsidRDefault="00CC4B19" w:rsidP="00CC4B19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8BCC28B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C803FF0" w14:textId="77777777" w:rsidR="00CC4B19" w:rsidRPr="00CC4B19" w:rsidRDefault="00CC4B19" w:rsidP="00CC4B19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F21B42D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B0A01F4" w14:textId="77777777" w:rsidR="00CC4B19" w:rsidRPr="00CC4B19" w:rsidRDefault="00CC4B19" w:rsidP="00CC4B19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9F9E527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2D8D824" w14:textId="77777777" w:rsidR="00CC4B19" w:rsidRPr="00CC4B19" w:rsidRDefault="00CC4B19" w:rsidP="00CC4B19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3E8C828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14534960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32AD1C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5D69A0" w14:textId="31D54506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AA05DA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527DEB7" w14:textId="7398B4CF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C4B19" w:rsidRPr="00CC4B19" w14:paraId="54F97C88" w14:textId="77777777" w:rsidTr="009D25C3">
        <w:trPr>
          <w:cantSplit/>
          <w:tblHeader/>
        </w:trPr>
        <w:tc>
          <w:tcPr>
            <w:tcW w:w="1890" w:type="dxa"/>
          </w:tcPr>
          <w:p w14:paraId="735CD469" w14:textId="77777777" w:rsidR="00CC4B19" w:rsidRPr="00CC4B19" w:rsidRDefault="00CC4B19" w:rsidP="00CC4B1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4B4DBBA0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23D028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8F538A3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28AC890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513D3492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416B369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5ED8BF9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51FBE93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0DDEF58E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D7F0E7F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4E5BE3AB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3A068A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0AF8700" w14:textId="5DC5D2AA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DAF360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6B19B9CA" w14:textId="6BAF5728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4B19" w:rsidRPr="00CC4B19" w14:paraId="3D2D8BE3" w14:textId="77777777" w:rsidTr="009D25C3">
        <w:trPr>
          <w:cantSplit/>
        </w:trPr>
        <w:tc>
          <w:tcPr>
            <w:tcW w:w="1890" w:type="dxa"/>
          </w:tcPr>
          <w:p w14:paraId="022B5AE1" w14:textId="77777777" w:rsidR="00CC4B19" w:rsidRPr="00CC4B19" w:rsidRDefault="00CC4B19" w:rsidP="00CC4B1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44A2BAD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3C7A5FB2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B603F5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0AC2B51C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AAA43F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2F6C041E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E6B6B5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76FC265A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2583A6A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4DC5C7C1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78D0963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ADDF60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56A337A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457336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015F3980" w14:textId="72B784AF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C4B19" w:rsidRPr="00CC4B19" w14:paraId="7DA6FC18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  <w:vAlign w:val="bottom"/>
          </w:tcPr>
          <w:p w14:paraId="175C59A3" w14:textId="77777777" w:rsidR="00CC4B19" w:rsidRPr="00CC4B19" w:rsidRDefault="00CC4B19" w:rsidP="00CC4B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มูลค่าที่ตีเพิ่ม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CE77CCF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ABECAF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9A3ED76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0D99352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F58742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52B9FB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BB5A535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28F9F9F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AEB6788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EFC544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6F9B19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9DB5F2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CF6D1C9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DAFF6A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59D0AA" w14:textId="4161B8AE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FA0DEC" w:rsidRPr="00CC4B19" w14:paraId="125BBDFE" w14:textId="77777777" w:rsidTr="00A1161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0A222BF8" w14:textId="7D9F2DB9" w:rsidR="00FA0DEC" w:rsidRPr="00160F1F" w:rsidRDefault="00FA0DEC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0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</w:t>
            </w:r>
            <w:r w:rsidRPr="00160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160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60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มกราคม </w:t>
            </w:r>
            <w:r w:rsidRPr="00160F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95442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5BFD7753" w14:textId="2B57B450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66,699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25D787C4" w14:textId="77777777" w:rsidR="00FA0DEC" w:rsidRPr="00CC4B19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58803129" w14:textId="5EAD2E50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48EACC42" w14:textId="77777777" w:rsidR="00FA0DEC" w:rsidRPr="00CC4B19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72AADC10" w14:textId="34D69751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36,912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1FC934B8" w14:textId="77777777" w:rsidR="00FA0DEC" w:rsidRPr="00CC4B19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04F847B2" w14:textId="2777D99E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5,241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43E32AC4" w14:textId="77777777" w:rsidR="00FA0DEC" w:rsidRPr="00CC4B19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7CEC7665" w14:textId="3BE4380C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690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1686EEB0" w14:textId="77777777" w:rsidR="00FA0DEC" w:rsidRPr="00CC4B19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517FA24A" w14:textId="3D47004C" w:rsidR="00FA0DEC" w:rsidRPr="0095442D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5442D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81CE3F" w14:textId="77777777" w:rsidR="00FA0DEC" w:rsidRPr="0095442D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27557F53" w14:textId="67E33893" w:rsidR="00FA0DEC" w:rsidRPr="0095442D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5442D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026E0B" w14:textId="77777777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D206CE" w14:textId="12FE5EDC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>109,542</w:t>
            </w:r>
          </w:p>
        </w:tc>
      </w:tr>
      <w:tr w:rsidR="00FA0DEC" w:rsidRPr="00CC4B19" w14:paraId="766AB136" w14:textId="77777777" w:rsidTr="00A1161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79D8A789" w14:textId="2A40C281" w:rsidR="00FA0DEC" w:rsidRPr="00160F1F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07A02B2F" w14:textId="4389D046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5,266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26A559A8" w14:textId="77777777" w:rsidR="00FA0DEC" w:rsidRPr="00CC4B19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306D429F" w14:textId="1907E9AB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6AA19744" w14:textId="77777777" w:rsidR="00FA0DEC" w:rsidRPr="00CC4B19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5434ECCF" w14:textId="5F9C0F99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2,894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0D6DAAA0" w14:textId="77777777" w:rsidR="00FA0DEC" w:rsidRPr="00CC4B19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43378568" w14:textId="010F4F8E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4405B2FC" w14:textId="77777777" w:rsidR="00FA0DEC" w:rsidRPr="00CC4B19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29B03CF9" w14:textId="436BAE70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691FE49C" w14:textId="77777777" w:rsidR="00FA0DEC" w:rsidRPr="00CC4B19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079231CE" w14:textId="150FCCD8" w:rsidR="00FA0DEC" w:rsidRPr="0095442D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5442D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8D6C5A" w14:textId="77777777" w:rsidR="00FA0DEC" w:rsidRPr="0095442D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62827B3B" w14:textId="1A32245B" w:rsidR="00FA0DEC" w:rsidRPr="0095442D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5442D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BE6BA9" w14:textId="77777777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E351B72" w14:textId="10A97F25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8,160</w:t>
            </w:r>
          </w:p>
        </w:tc>
      </w:tr>
      <w:tr w:rsidR="00FA0DEC" w:rsidRPr="00CC4B19" w14:paraId="37F184E9" w14:textId="77777777" w:rsidTr="00A1161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43E6CCE8" w14:textId="1172923A" w:rsidR="00FA0DEC" w:rsidRPr="00160F1F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center"/>
          </w:tcPr>
          <w:p w14:paraId="084FAD76" w14:textId="517F57E0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(31,323)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73BE3EC9" w14:textId="77777777" w:rsidR="00FA0DEC" w:rsidRPr="00CC4B19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647BAAB1" w14:textId="1D5B1760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775023EF" w14:textId="77777777" w:rsidR="00FA0DEC" w:rsidRPr="00CC4B19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587F8DA5" w14:textId="4A9C8009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(24,518)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3069DCAB" w14:textId="77777777" w:rsidR="00FA0DEC" w:rsidRPr="00CC4B19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68434AE9" w14:textId="70E8C204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789DAEB9" w14:textId="77777777" w:rsidR="00FA0DEC" w:rsidRPr="00CC4B19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5444E67E" w14:textId="2C68111C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724B5034" w14:textId="77777777" w:rsidR="00FA0DEC" w:rsidRPr="00CC4B19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center"/>
          </w:tcPr>
          <w:p w14:paraId="4E50D253" w14:textId="2F652A2D" w:rsidR="00FA0DEC" w:rsidRPr="0095442D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5442D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A1A8AD" w14:textId="77777777" w:rsidR="00FA0DEC" w:rsidRPr="0095442D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center"/>
          </w:tcPr>
          <w:p w14:paraId="0DD0A541" w14:textId="570FD35E" w:rsidR="00FA0DEC" w:rsidRPr="0095442D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5442D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8606F21" w14:textId="77777777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6940786" w14:textId="152CA0E2" w:rsidR="00FA0DEC" w:rsidRPr="00CC4B19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(55,841)</w:t>
            </w:r>
          </w:p>
        </w:tc>
      </w:tr>
      <w:tr w:rsidR="00FA0DEC" w:rsidRPr="00CC4B19" w14:paraId="5E666549" w14:textId="77777777" w:rsidTr="00FA0DE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649472BE" w14:textId="572FCF00" w:rsidR="00FA0DEC" w:rsidRPr="00160F1F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5E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</w:t>
            </w: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Pr="00CC4B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2C914" w14:textId="55617C16" w:rsidR="00FA0DEC" w:rsidRPr="00160F1F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40,642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8C6E1" w14:textId="77777777" w:rsidR="00FA0DEC" w:rsidRPr="00160F1F" w:rsidRDefault="00FA0DEC" w:rsidP="00FA0DE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26B92" w14:textId="5B8D4AD3" w:rsidR="00FA0DEC" w:rsidRPr="00160F1F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5A4F7" w14:textId="77777777" w:rsidR="00FA0DEC" w:rsidRPr="00160F1F" w:rsidRDefault="00FA0DEC" w:rsidP="00FA0DE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68B58" w14:textId="7F4BBB8A" w:rsidR="00FA0DEC" w:rsidRPr="00160F1F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15,288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C934D" w14:textId="77777777" w:rsidR="00FA0DEC" w:rsidRPr="00160F1F" w:rsidRDefault="00FA0DEC" w:rsidP="00FA0DE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BACC3" w14:textId="57BCF1D5" w:rsidR="00FA0DEC" w:rsidRPr="00160F1F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5,241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FB319" w14:textId="77777777" w:rsidR="00FA0DEC" w:rsidRPr="00160F1F" w:rsidRDefault="00FA0DEC" w:rsidP="00FA0DE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67C1B" w14:textId="50475B3B" w:rsidR="00FA0DEC" w:rsidRPr="00160F1F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3F039" w14:textId="77777777" w:rsidR="00FA0DEC" w:rsidRPr="00160F1F" w:rsidRDefault="00FA0DEC" w:rsidP="00FA0DE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3A170" w14:textId="45882E32" w:rsidR="00FA0DEC" w:rsidRPr="0095442D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5442D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44FA49" w14:textId="77777777" w:rsidR="00FA0DEC" w:rsidRPr="0095442D" w:rsidRDefault="00FA0DEC" w:rsidP="00FA0DE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center"/>
          </w:tcPr>
          <w:p w14:paraId="378F70C6" w14:textId="6BBEDE62" w:rsidR="00FA0DEC" w:rsidRPr="0095442D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5442D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E62F7A" w14:textId="77777777" w:rsidR="00FA0DEC" w:rsidRPr="00160F1F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942AFFE" w14:textId="34E8324E" w:rsidR="00FA0DEC" w:rsidRPr="00160F1F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61,861</w:t>
            </w:r>
          </w:p>
        </w:tc>
      </w:tr>
      <w:tr w:rsidR="0095442D" w:rsidRPr="00CC4B19" w14:paraId="17FAA53B" w14:textId="77777777" w:rsidTr="008D2DBB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19487C56" w14:textId="0CD6F2D4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5E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</w:t>
            </w: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6A86A" w14:textId="12F8D3DE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40,642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7B4B0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B9709" w14:textId="6EE4960E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DF89A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71EF5" w14:textId="525D8FF2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15,288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B9650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257D4" w14:textId="6A68104D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5,241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00E8C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AE2FB" w14:textId="35464E90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29406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55FAD" w14:textId="6540B610" w:rsidR="0095442D" w:rsidRPr="00C173DC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95442D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346436" w14:textId="77777777" w:rsidR="0095442D" w:rsidRPr="00C173DC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center"/>
          </w:tcPr>
          <w:p w14:paraId="1550743F" w14:textId="7E957626" w:rsidR="0095442D" w:rsidRPr="00C173DC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95442D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884B82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7F548E6" w14:textId="46E2970D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61,861</w:t>
            </w:r>
          </w:p>
        </w:tc>
      </w:tr>
      <w:tr w:rsidR="0095442D" w:rsidRPr="00CC4B19" w14:paraId="58AACFB3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vAlign w:val="bottom"/>
          </w:tcPr>
          <w:p w14:paraId="05A17DB6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F606837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8AC931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7553404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AB967C7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5CF0D8A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475595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2AADE90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292550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589473A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7E5BC2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092D33B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BE494A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E32664D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8B75EF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E0E60F8" w14:textId="69C5A406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95442D" w:rsidRPr="00CC4B19" w14:paraId="1A61230E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vAlign w:val="bottom"/>
          </w:tcPr>
          <w:p w14:paraId="2BEEFC6A" w14:textId="41AD343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</w:t>
            </w:r>
            <w:r w:rsidR="00B23A7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สะสม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A56480D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16D086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4A6831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8BEC87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CFDD0E2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0433FC5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EF26851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98E018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7D9A513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9EB820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B0A5E84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D8E550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A8392D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A62FD1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6E2158A" w14:textId="5738231F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95442D" w:rsidRPr="00CC4B19" w14:paraId="4CCC7D07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vAlign w:val="bottom"/>
          </w:tcPr>
          <w:p w14:paraId="1B8A9459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ของมูลค่าที่ตีเพิ่ม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E69E004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C3D072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9207AD6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1519EA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A900C5C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3703E8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9DB6FE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8214B4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260FC7B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C2D245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09AE3B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6DEF5E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61726C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6F6E0D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084AC23" w14:textId="69852ECE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95442D" w:rsidRPr="00CC4B19" w14:paraId="572C0B91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5BE545DD" w14:textId="5BB7C77A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C4B1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624B4" w14:textId="0BA4BED5" w:rsidR="0095442D" w:rsidRPr="004002AB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002AB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AB2B5" w14:textId="77777777" w:rsidR="0095442D" w:rsidRPr="004002AB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68EC4" w14:textId="20621823" w:rsidR="0095442D" w:rsidRPr="004002AB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002AB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FB3D7" w14:textId="77777777" w:rsidR="0095442D" w:rsidRPr="004002AB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3399D" w14:textId="5F835A75" w:rsidR="0095442D" w:rsidRPr="004002AB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002AB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8,544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61546" w14:textId="77777777" w:rsidR="0095442D" w:rsidRPr="004002AB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B0515" w14:textId="16DB7347" w:rsidR="0095442D" w:rsidRPr="004002AB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002AB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5,241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ECAA1" w14:textId="77777777" w:rsidR="0095442D" w:rsidRPr="004002AB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0275B" w14:textId="30E8DE1D" w:rsidR="0095442D" w:rsidRPr="004002AB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002AB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690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28F9E" w14:textId="77777777" w:rsidR="0095442D" w:rsidRPr="004002AB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C9E20" w14:textId="703846ED" w:rsidR="0095442D" w:rsidRPr="004002AB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002AB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B2A0A" w14:textId="77777777" w:rsidR="0095442D" w:rsidRPr="004002AB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A3730" w14:textId="10A34BEE" w:rsidR="0095442D" w:rsidRPr="004002AB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002AB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7F43542" w14:textId="77777777" w:rsidR="0095442D" w:rsidRPr="004002AB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87136" w14:textId="3F057F43" w:rsidR="0095442D" w:rsidRPr="004002AB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002AB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14,475 </w:t>
            </w:r>
          </w:p>
        </w:tc>
      </w:tr>
      <w:tr w:rsidR="0095442D" w:rsidRPr="00CC4B19" w14:paraId="7302552A" w14:textId="77777777" w:rsidTr="00A1161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4FC4A98B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6A91A9A" w14:textId="23981E2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6E6F5E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7B358CC" w14:textId="55D72491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622FF4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D64CB3" w14:textId="3218EB41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1,216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495D8C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8969AB4" w14:textId="595FD941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B9B2E0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0FF9CA" w14:textId="2786297D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EE9FFD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7C6C14" w14:textId="4DF5E134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4AF376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83FECE" w14:textId="1CEEE2D5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D315E7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96AD88C" w14:textId="50E0C5F3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1,216</w:t>
            </w:r>
          </w:p>
        </w:tc>
      </w:tr>
      <w:tr w:rsidR="0095442D" w:rsidRPr="00CC4B19" w14:paraId="572BCE01" w14:textId="77777777" w:rsidTr="00A1161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</w:tcBorders>
          </w:tcPr>
          <w:p w14:paraId="382745F3" w14:textId="12DCE9C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B35CD5" w14:textId="5A16CAC6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FD4440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B30222A" w14:textId="376E036B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9B9A13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728545" w14:textId="1285F285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(5,095)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6F9504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3B47D83" w14:textId="37B59935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3FFA3C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76FA777" w14:textId="4CC34545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7847A3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5E611606" w14:textId="7A4538B0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173D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D96CDE7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2D65FC13" w14:textId="4C9CA2DC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173D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C84209F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3E444AF" w14:textId="3020B38E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(5,095)</w:t>
            </w:r>
          </w:p>
        </w:tc>
      </w:tr>
      <w:tr w:rsidR="0095442D" w:rsidRPr="00CC4B19" w14:paraId="2129027F" w14:textId="77777777" w:rsidTr="00A1161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3B8A1216" w14:textId="06264C83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AE4AA23" w14:textId="0062649D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5FD9E0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5366C6D" w14:textId="63565C25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EA436E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D297E6C" w14:textId="10C385BA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4,665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E3B632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9D18883" w14:textId="3EAE2DE0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5,241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6ED618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5181BA7" w14:textId="40EAD6D9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8E9B3B3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89FD8A7" w14:textId="3AFE0CC0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477DD2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9DE55AE" w14:textId="7891DFA8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89E5BB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CB2C47E" w14:textId="5FE71E4E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10,596</w:t>
            </w:r>
          </w:p>
        </w:tc>
      </w:tr>
      <w:tr w:rsidR="0095442D" w:rsidRPr="00CC4B19" w14:paraId="62FCAF8F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</w:tcBorders>
          </w:tcPr>
          <w:p w14:paraId="3D518B31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55B475" w14:textId="66E620AA" w:rsidR="0095442D" w:rsidRPr="00CC4B19" w:rsidRDefault="000F7201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F8EEA7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EE86A24" w14:textId="25800E59" w:rsidR="0095442D" w:rsidRPr="00CC4B19" w:rsidRDefault="000F7201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53CA918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32FB22C" w14:textId="29AF313D" w:rsidR="0095442D" w:rsidRPr="00CC4B19" w:rsidRDefault="000F7201" w:rsidP="00EC2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48</w:t>
            </w:r>
            <w:r w:rsidR="00EC2617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D2FB27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F9F7B5" w14:textId="3CB33816" w:rsidR="0095442D" w:rsidRPr="00CC4B19" w:rsidRDefault="000F7201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A0D45D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FFFC621" w14:textId="427B6FF8" w:rsidR="0095442D" w:rsidRPr="00CC4B19" w:rsidRDefault="000F7201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260D1BB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75AC26E" w14:textId="14835DFB" w:rsidR="0095442D" w:rsidRPr="00CC4B19" w:rsidRDefault="000F7201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E1EB72" w14:textId="77777777" w:rsidR="0095442D" w:rsidRPr="00CC4B19" w:rsidRDefault="0095442D" w:rsidP="0095442D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C4A387" w14:textId="0EB91458" w:rsidR="0095442D" w:rsidRPr="00CC4B19" w:rsidRDefault="000F7201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C26A00" w14:textId="77777777" w:rsidR="0095442D" w:rsidRPr="00CC4B19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9126D6C" w14:textId="66C1F9E0" w:rsidR="0095442D" w:rsidRPr="00CC4B19" w:rsidRDefault="000F7201" w:rsidP="00EC2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48</w:t>
            </w:r>
            <w:r w:rsidR="00EC2617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</w:tr>
      <w:tr w:rsidR="000F7201" w:rsidRPr="00CC4B19" w14:paraId="632A16AF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12E7ED4C" w14:textId="0FFA9CE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687491C" w14:textId="69AB1953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0CA277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2C1B3A1" w14:textId="63F785A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14FFD4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CA747C5" w14:textId="51B8A760" w:rsidR="000F7201" w:rsidRPr="00CC4B19" w:rsidRDefault="000F7201" w:rsidP="00EC2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5,15</w:t>
            </w:r>
            <w:r w:rsidR="00EC261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79562A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1EB5E01" w14:textId="478D6FC6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5,241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82108C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1C1AFF0" w14:textId="1805CB96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87654C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B461005" w14:textId="018C3BC4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E14984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39B233C" w14:textId="7BDD7995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A3A26B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2CDFB2E" w14:textId="0E6D50AD" w:rsidR="000F7201" w:rsidRPr="00CC4B19" w:rsidRDefault="000F7201" w:rsidP="00EC2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11,08</w:t>
            </w:r>
            <w:r w:rsidR="00EC261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0F7201" w:rsidRPr="00CC4B19" w14:paraId="7B83AB2D" w14:textId="77777777" w:rsidTr="00FA0DE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60B524E5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0553F8F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7406AD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B30D763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BC3E82C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5AEEB47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84D00B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C2E1A3F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FB1E471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69578C6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4726D6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7A9B098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E86A53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2CAF4DC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207C34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643A0FB" w14:textId="1D9AB2D2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0F7201" w:rsidRPr="00CC4B19" w14:paraId="347C4372" w14:textId="77777777" w:rsidTr="00FA0DE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054AD011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มูลค่าที่ตีเพิ่มสุทธิ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21CD340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6E10522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18EBCBF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EBCB99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FEE68C0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35621F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0206F7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D22B6A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CD85AC0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1E380B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58ABA1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BD0AB9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668C94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2BD1DA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510D6A" w14:textId="2C49C064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0F7201" w:rsidRPr="00CC4B19" w14:paraId="6BF770C7" w14:textId="77777777" w:rsidTr="00FA0DE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1E343F23" w14:textId="4F0F364A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566E992" w14:textId="185B601B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40,642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81B674B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7E569F9A" w14:textId="241F6E6F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35E4B5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A93E712" w14:textId="72CD83B6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10,623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1465EC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2496D40C" w14:textId="0A2F0733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49518482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57555940" w14:textId="665C11C0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004DC6EB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center"/>
          </w:tcPr>
          <w:p w14:paraId="42D4D09B" w14:textId="2E19DE5D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539CBA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4C8A87C" w14:textId="58673BC4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0F48593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7B092AB" w14:textId="62C23C4E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51,265</w:t>
            </w:r>
          </w:p>
        </w:tc>
      </w:tr>
      <w:tr w:rsidR="000F7201" w:rsidRPr="00CC4B19" w14:paraId="0A04FF1D" w14:textId="77777777" w:rsidTr="00FA0DE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0EAE6726" w14:textId="144E0031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3B7E329" w14:textId="409A33D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40,642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928B3D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479DB" w14:textId="65F73A76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F3801A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865277" w14:textId="2F3E335C" w:rsidR="000F7201" w:rsidRPr="00CC4B19" w:rsidRDefault="00AF5B48" w:rsidP="00EC2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10,13</w:t>
            </w:r>
            <w:r w:rsidR="00EC261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168415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60633" w14:textId="32AE1852" w:rsidR="000F7201" w:rsidRPr="00CC4B19" w:rsidRDefault="00AF5B48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00B8B403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E96B4" w14:textId="5BE7CDC4" w:rsidR="000F7201" w:rsidRPr="00CC4B19" w:rsidRDefault="00AF5B48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1E485966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A7379" w14:textId="66CDB915" w:rsidR="000F7201" w:rsidRPr="00CC4B19" w:rsidRDefault="00AF5B48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4CC57F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1D18EAC" w14:textId="7D425582" w:rsidR="000F7201" w:rsidRPr="00CC4B19" w:rsidRDefault="00AF5B48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5B4DC6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441591F" w14:textId="783C8077" w:rsidR="000F7201" w:rsidRPr="00CC4B19" w:rsidRDefault="00AF5B48" w:rsidP="00EC2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50,7</w:t>
            </w:r>
            <w:r w:rsidR="00EC261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80</w:t>
            </w:r>
          </w:p>
        </w:tc>
      </w:tr>
      <w:tr w:rsidR="000F7201" w:rsidRPr="00CC4B19" w14:paraId="44E18331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7CBBB0F5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7809466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C9EE63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FCB23EF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2E44BE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D0FFA5A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04138E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C6F05A8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38B40D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C605581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BCF63A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A3EEA09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A52261" w14:textId="77777777" w:rsidR="000F7201" w:rsidRPr="00CC4B19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691F2E6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20128E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C24A52D" w14:textId="1CC39759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0F7201" w:rsidRPr="00CC4B19" w14:paraId="13F56DAD" w14:textId="77777777" w:rsidTr="00FA0DE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1A72D275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มูลค่าตามบัญชีสุทธิ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2009C4F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795951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664515E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924DEE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C46194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E0347E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4ABBC8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12EB27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6D42EFB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1B17BF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B6AB594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7C4DBA3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7051D6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006DF1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2AD334" w14:textId="0174C9DA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0F7201" w:rsidRPr="004E2B26" w14:paraId="433E6EA3" w14:textId="77777777" w:rsidTr="00A1161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38BB9294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EF31548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67,637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E8412A5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BCC1337" w14:textId="77777777" w:rsidR="000F7201" w:rsidRPr="004E2B26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4E2B2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F0A058F" w14:textId="77777777" w:rsidR="000F7201" w:rsidRPr="004E2B26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E844452" w14:textId="77777777" w:rsidR="000F7201" w:rsidRPr="004E2B26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13,878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33DE3EA" w14:textId="77777777" w:rsidR="000F7201" w:rsidRPr="004E2B26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85D7806" w14:textId="77777777" w:rsidR="000F7201" w:rsidRPr="004E2B26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4E2B2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4,190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4D26D3A" w14:textId="77777777" w:rsidR="000F7201" w:rsidRPr="004E2B26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7B504E3" w14:textId="77777777" w:rsidR="000F7201" w:rsidRPr="004E2B26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4E2B2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1,729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68968DC" w14:textId="77777777" w:rsidR="000F7201" w:rsidRPr="004E2B26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00888516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3,</w:t>
            </w:r>
            <w:r w:rsidRPr="004E2B2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008</w:t>
            </w: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0664335" w14:textId="77777777" w:rsidR="000F7201" w:rsidRPr="004E2B26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3E2D1428" w14:textId="77777777" w:rsidR="000F7201" w:rsidRPr="004E2B26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4E2B2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4,46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6B27F2" w14:textId="77777777" w:rsidR="000F7201" w:rsidRPr="004E2B26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E8562A" w14:textId="77777777" w:rsidR="000F7201" w:rsidRPr="004E2B26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94,913</w:t>
            </w:r>
          </w:p>
        </w:tc>
      </w:tr>
      <w:tr w:rsidR="000F7201" w:rsidRPr="00CC4B19" w14:paraId="315860D5" w14:textId="77777777" w:rsidTr="00FA0DE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035AFF70" w14:textId="73FC83A9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5061978" w14:textId="08D52E36" w:rsidR="000F7201" w:rsidRPr="00CC4B19" w:rsidRDefault="00AF5B48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67,637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60BE9C2" w14:textId="77777777" w:rsidR="000F7201" w:rsidRPr="00CC4B19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2139728" w14:textId="755A75DA" w:rsidR="000F7201" w:rsidRPr="004E2B26" w:rsidRDefault="00AF5B48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49AD802" w14:textId="77777777" w:rsidR="000F7201" w:rsidRPr="004E2B26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5DB5F1" w14:textId="1B1A8172" w:rsidR="000F7201" w:rsidRPr="004E2B26" w:rsidRDefault="00AF5B48" w:rsidP="00EC2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14,</w:t>
            </w:r>
            <w:r w:rsidR="00B937B0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17</w:t>
            </w:r>
            <w:r w:rsidR="00EC261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D19CA12" w14:textId="77777777" w:rsidR="000F7201" w:rsidRPr="004E2B26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16A078F" w14:textId="263C0F9A" w:rsidR="000F7201" w:rsidRPr="004E2B26" w:rsidRDefault="00AF5B48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4087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7,502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BB0A588" w14:textId="77777777" w:rsidR="000F7201" w:rsidRPr="004E2B26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2CB2F2B" w14:textId="7E860BBB" w:rsidR="000F7201" w:rsidRPr="004E2B26" w:rsidRDefault="00AF5B48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4087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1,475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7DD5984" w14:textId="77777777" w:rsidR="000F7201" w:rsidRPr="004E2B26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41BFEF13" w14:textId="777D0702" w:rsidR="000F7201" w:rsidRPr="00CC4B19" w:rsidRDefault="00AF5B48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B4388BC" w14:textId="77777777" w:rsidR="000F7201" w:rsidRPr="004E2B26" w:rsidRDefault="000F7201" w:rsidP="000F720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279B6E1C" w14:textId="1282BE28" w:rsidR="000F7201" w:rsidRPr="004E2B26" w:rsidRDefault="00AF5B48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DBEA7D" w14:textId="77777777" w:rsidR="000F7201" w:rsidRPr="004E2B26" w:rsidRDefault="000F7201" w:rsidP="000F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8E19685" w14:textId="7A2FBCD0" w:rsidR="000F7201" w:rsidRPr="004E2B26" w:rsidRDefault="00AF5B48" w:rsidP="00EC2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90,</w:t>
            </w:r>
            <w:r w:rsidR="00B937B0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79</w:t>
            </w:r>
            <w:r w:rsidR="00EC261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</w:tbl>
    <w:p w14:paraId="49608C97" w14:textId="0449B029" w:rsidR="009B35CC" w:rsidRPr="00824832" w:rsidRDefault="009B35CC" w:rsidP="008346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24832">
        <w:rPr>
          <w:rFonts w:ascii="Angsana New" w:hAnsi="Angsana New"/>
          <w:sz w:val="28"/>
          <w:szCs w:val="28"/>
        </w:rPr>
        <w:t xml:space="preserve">31 </w:t>
      </w:r>
      <w:r w:rsidRPr="00824832">
        <w:rPr>
          <w:rFonts w:ascii="Angsana New" w:hAnsi="Angsana New"/>
          <w:sz w:val="28"/>
          <w:szCs w:val="28"/>
          <w:cs/>
        </w:rPr>
        <w:t xml:space="preserve">ธันวาคม </w:t>
      </w:r>
      <w:r w:rsidR="0037290C" w:rsidRPr="00824832">
        <w:rPr>
          <w:rFonts w:ascii="Angsana New" w:hAnsi="Angsana New"/>
          <w:sz w:val="28"/>
          <w:szCs w:val="28"/>
        </w:rPr>
        <w:t>256</w:t>
      </w:r>
      <w:r w:rsidR="00FA0DEC">
        <w:rPr>
          <w:rFonts w:ascii="Angsana New" w:hAnsi="Angsana New"/>
          <w:sz w:val="28"/>
          <w:szCs w:val="28"/>
        </w:rPr>
        <w:t>3</w:t>
      </w:r>
      <w:r w:rsidR="0037290C" w:rsidRPr="00824832">
        <w:rPr>
          <w:rFonts w:ascii="Angsana New" w:hAnsi="Angsana New"/>
          <w:sz w:val="28"/>
          <w:szCs w:val="28"/>
        </w:rPr>
        <w:t xml:space="preserve"> </w:t>
      </w:r>
      <w:r w:rsidR="0037290C" w:rsidRPr="00824832">
        <w:rPr>
          <w:rFonts w:ascii="Angsana New" w:hAnsi="Angsana New"/>
          <w:sz w:val="28"/>
          <w:szCs w:val="28"/>
          <w:cs/>
        </w:rPr>
        <w:t>และ</w:t>
      </w:r>
      <w:r w:rsidR="0037290C">
        <w:rPr>
          <w:rFonts w:ascii="Angsana New" w:hAnsi="Angsana New"/>
          <w:sz w:val="28"/>
          <w:szCs w:val="28"/>
        </w:rPr>
        <w:t xml:space="preserve"> </w:t>
      </w:r>
      <w:r w:rsidR="00AF629A" w:rsidRPr="00824832">
        <w:rPr>
          <w:rFonts w:ascii="Angsana New" w:hAnsi="Angsana New"/>
          <w:sz w:val="28"/>
          <w:szCs w:val="28"/>
        </w:rPr>
        <w:t>256</w:t>
      </w:r>
      <w:r w:rsidR="00FA0DEC">
        <w:rPr>
          <w:rFonts w:ascii="Angsana New" w:hAnsi="Angsana New"/>
          <w:sz w:val="28"/>
          <w:szCs w:val="28"/>
        </w:rPr>
        <w:t>2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/>
          <w:sz w:val="28"/>
          <w:szCs w:val="28"/>
          <w:cs/>
        </w:rPr>
        <w:t>สินทรัพย์ถาวรบางรายการซึ่งมี</w:t>
      </w:r>
      <w:r w:rsidR="00486409" w:rsidRPr="00824832">
        <w:rPr>
          <w:rFonts w:ascii="Angsana New" w:hAnsi="Angsana New" w:hint="cs"/>
          <w:sz w:val="28"/>
          <w:szCs w:val="28"/>
          <w:cs/>
        </w:rPr>
        <w:t>รายละเอียดดังต่อไปนี้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</w:p>
    <w:p w14:paraId="1C1926A1" w14:textId="25CDF3FF" w:rsidR="0095442D" w:rsidRPr="0095442D" w:rsidRDefault="0095442D" w:rsidP="0083460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442D">
        <w:rPr>
          <w:rFonts w:asciiTheme="majorBidi" w:hAnsiTheme="majorBidi"/>
          <w:sz w:val="28"/>
          <w:szCs w:val="28"/>
          <w:cs/>
        </w:rPr>
        <w:t>มูลค่าต้นทุนของอาคารและอุปกรณ์</w:t>
      </w:r>
      <w:r w:rsidRPr="00820228">
        <w:rPr>
          <w:rFonts w:asciiTheme="majorBidi" w:hAnsiTheme="majorBidi"/>
          <w:sz w:val="28"/>
          <w:szCs w:val="28"/>
          <w:cs/>
        </w:rPr>
        <w:t xml:space="preserve">จำนวน </w:t>
      </w:r>
      <w:r w:rsidR="00820228" w:rsidRPr="00820228">
        <w:rPr>
          <w:rFonts w:asciiTheme="majorBidi" w:hAnsiTheme="majorBidi"/>
          <w:sz w:val="28"/>
          <w:szCs w:val="28"/>
        </w:rPr>
        <w:t xml:space="preserve">54.1 </w:t>
      </w:r>
      <w:r w:rsidRPr="00820228">
        <w:rPr>
          <w:rFonts w:asciiTheme="majorBidi" w:hAnsiTheme="majorBidi"/>
          <w:sz w:val="28"/>
          <w:szCs w:val="28"/>
          <w:cs/>
        </w:rPr>
        <w:t>ล้านบาท</w:t>
      </w:r>
      <w:r w:rsidRPr="0095442D">
        <w:rPr>
          <w:rFonts w:asciiTheme="majorBidi" w:hAnsiTheme="majorBidi"/>
          <w:sz w:val="28"/>
          <w:szCs w:val="28"/>
          <w:cs/>
        </w:rPr>
        <w:t xml:space="preserve"> และ </w:t>
      </w:r>
      <w:r>
        <w:rPr>
          <w:rFonts w:asciiTheme="majorBidi" w:hAnsiTheme="majorBidi"/>
          <w:sz w:val="28"/>
          <w:szCs w:val="28"/>
        </w:rPr>
        <w:t>53.9</w:t>
      </w:r>
      <w:r w:rsidRPr="0095442D">
        <w:rPr>
          <w:rFonts w:asciiTheme="majorBidi" w:hAnsiTheme="majorBidi"/>
          <w:sz w:val="28"/>
          <w:szCs w:val="28"/>
          <w:cs/>
        </w:rPr>
        <w:t xml:space="preserve"> ล้านบาท ตามลำดับ ได้ตัดค่าเสื่อมราคาเต็มจำนวนแล้วแต่บริษัทยังสามารถใช้ประโยชน์จากสินทรัพย์เหล่านั้นได้</w:t>
      </w:r>
      <w:r w:rsidRPr="0095442D">
        <w:rPr>
          <w:rFonts w:asciiTheme="majorBidi" w:hAnsiTheme="majorBidi"/>
          <w:sz w:val="28"/>
          <w:szCs w:val="28"/>
          <w:cs/>
        </w:rPr>
        <w:tab/>
      </w:r>
    </w:p>
    <w:p w14:paraId="0BEBBE4A" w14:textId="3CD83006" w:rsidR="0095442D" w:rsidRPr="0095442D" w:rsidRDefault="0095442D" w:rsidP="0083460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442D">
        <w:rPr>
          <w:rFonts w:asciiTheme="majorBidi" w:hAnsiTheme="majorBidi"/>
          <w:sz w:val="28"/>
          <w:szCs w:val="28"/>
          <w:cs/>
        </w:rPr>
        <w:t>มูลค่าสุทธิตามบัญชีของที่ดินและ</w:t>
      </w:r>
      <w:r w:rsidRPr="00911AF3">
        <w:rPr>
          <w:rFonts w:asciiTheme="majorBidi" w:hAnsiTheme="majorBidi"/>
          <w:sz w:val="28"/>
          <w:szCs w:val="28"/>
          <w:cs/>
        </w:rPr>
        <w:t>อาคารจำนวน</w:t>
      </w:r>
      <w:r w:rsidR="00820228" w:rsidRPr="00911AF3">
        <w:rPr>
          <w:rFonts w:asciiTheme="majorBidi" w:hAnsiTheme="majorBidi"/>
          <w:sz w:val="28"/>
          <w:szCs w:val="28"/>
        </w:rPr>
        <w:t xml:space="preserve"> 35.2</w:t>
      </w:r>
      <w:r w:rsidRPr="00911AF3">
        <w:rPr>
          <w:rFonts w:asciiTheme="majorBidi" w:hAnsiTheme="majorBidi"/>
          <w:sz w:val="28"/>
          <w:szCs w:val="28"/>
          <w:cs/>
        </w:rPr>
        <w:t xml:space="preserve"> ล้านบาท</w:t>
      </w:r>
      <w:r w:rsidRPr="0095442D">
        <w:rPr>
          <w:rFonts w:asciiTheme="majorBidi" w:hAnsiTheme="majorBidi"/>
          <w:sz w:val="28"/>
          <w:szCs w:val="28"/>
          <w:cs/>
        </w:rPr>
        <w:t xml:space="preserve"> และ </w:t>
      </w:r>
      <w:r>
        <w:rPr>
          <w:rFonts w:asciiTheme="majorBidi" w:hAnsiTheme="majorBidi"/>
          <w:sz w:val="28"/>
          <w:szCs w:val="28"/>
        </w:rPr>
        <w:t>34.7</w:t>
      </w:r>
      <w:r w:rsidRPr="0095442D">
        <w:rPr>
          <w:rFonts w:asciiTheme="majorBidi" w:hAnsiTheme="majorBidi"/>
          <w:sz w:val="28"/>
          <w:szCs w:val="28"/>
          <w:cs/>
        </w:rPr>
        <w:t xml:space="preserve"> ล้านบาท ตามลำดับ ได้ถูกจดจำนอง/จำนำเป็นหลักทรัพย์ค้ำประกันวงเงินสินเชื่อกับธนาคารในประเทศ ตามที่กล่าวไว้ในหมายเหตุ </w:t>
      </w:r>
      <w:r>
        <w:rPr>
          <w:rFonts w:asciiTheme="majorBidi" w:hAnsiTheme="majorBidi"/>
          <w:sz w:val="28"/>
          <w:szCs w:val="28"/>
        </w:rPr>
        <w:t>36</w:t>
      </w:r>
      <w:r w:rsidRPr="0095442D">
        <w:rPr>
          <w:rFonts w:asciiTheme="majorBidi" w:hAnsiTheme="majorBidi"/>
          <w:sz w:val="28"/>
          <w:szCs w:val="28"/>
          <w:cs/>
        </w:rPr>
        <w:t xml:space="preserve"> ง)</w:t>
      </w:r>
    </w:p>
    <w:p w14:paraId="64809C74" w14:textId="36F5CA47" w:rsidR="00FB5340" w:rsidRPr="00B31737" w:rsidRDefault="000E3D8D" w:rsidP="008346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31737">
        <w:rPr>
          <w:rFonts w:ascii="Angsana New" w:hAnsi="Angsana New"/>
          <w:sz w:val="28"/>
          <w:szCs w:val="28"/>
          <w:cs/>
        </w:rPr>
        <w:t>บริษัท</w:t>
      </w:r>
      <w:r w:rsidR="00EC4E0A" w:rsidRPr="00B31737">
        <w:rPr>
          <w:rFonts w:ascii="Angsana New" w:hAnsi="Angsana New"/>
          <w:sz w:val="28"/>
          <w:szCs w:val="28"/>
          <w:cs/>
        </w:rPr>
        <w:t>ได้จัดให้มีการประเมินราคาที่ดิน</w:t>
      </w:r>
      <w:r w:rsidR="00EC4E0A" w:rsidRPr="00B31737">
        <w:rPr>
          <w:rFonts w:ascii="Angsana New" w:hAnsi="Angsana New" w:hint="cs"/>
          <w:sz w:val="28"/>
          <w:szCs w:val="28"/>
          <w:cs/>
        </w:rPr>
        <w:t>และ</w:t>
      </w:r>
      <w:r w:rsidRPr="00B31737">
        <w:rPr>
          <w:rFonts w:ascii="Angsana New" w:hAnsi="Angsana New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="002D5C09" w:rsidRPr="00224B4B">
        <w:rPr>
          <w:rFonts w:asciiTheme="majorBidi" w:hAnsiTheme="majorBidi"/>
          <w:sz w:val="28"/>
          <w:szCs w:val="28"/>
        </w:rPr>
        <w:t>2562</w:t>
      </w:r>
      <w:r w:rsidRPr="00B31737">
        <w:rPr>
          <w:rFonts w:ascii="Angsana New" w:hAnsi="Angsana New"/>
          <w:sz w:val="28"/>
          <w:szCs w:val="28"/>
        </w:rPr>
        <w:t xml:space="preserve"> </w:t>
      </w:r>
      <w:r w:rsidR="00535FC2" w:rsidRPr="00B31737">
        <w:rPr>
          <w:rFonts w:ascii="Angsana New" w:hAnsi="Angsana New"/>
          <w:sz w:val="28"/>
          <w:szCs w:val="28"/>
          <w:cs/>
        </w:rPr>
        <w:t>ซึ</w:t>
      </w:r>
      <w:r w:rsidR="00535FC2" w:rsidRPr="00B31737">
        <w:rPr>
          <w:rFonts w:ascii="Angsana New" w:hAnsi="Angsana New" w:hint="cs"/>
          <w:sz w:val="28"/>
          <w:szCs w:val="28"/>
          <w:cs/>
        </w:rPr>
        <w:t>่</w:t>
      </w:r>
      <w:r w:rsidRPr="00B31737">
        <w:rPr>
          <w:rFonts w:ascii="Angsana New" w:hAnsi="Angsana New"/>
          <w:sz w:val="28"/>
          <w:szCs w:val="28"/>
          <w:cs/>
        </w:rPr>
        <w:t>งใช้</w:t>
      </w:r>
      <w:r w:rsidR="00386AB2">
        <w:rPr>
          <w:rFonts w:ascii="Angsana New" w:hAnsi="Angsana New" w:hint="cs"/>
          <w:sz w:val="28"/>
          <w:szCs w:val="28"/>
          <w:cs/>
        </w:rPr>
        <w:t>วิธีต้นทุนและ</w:t>
      </w:r>
      <w:r w:rsidRPr="00B31737">
        <w:rPr>
          <w:rFonts w:ascii="Angsana New" w:hAnsi="Angsana New"/>
          <w:sz w:val="28"/>
          <w:szCs w:val="28"/>
          <w:cs/>
        </w:rPr>
        <w:t>วิธีพิจารณา</w:t>
      </w:r>
      <w:r w:rsidR="00EC4E0A" w:rsidRPr="00B31737">
        <w:rPr>
          <w:rFonts w:ascii="Angsana New" w:hAnsi="Angsana New" w:hint="cs"/>
          <w:sz w:val="28"/>
          <w:szCs w:val="28"/>
          <w:cs/>
        </w:rPr>
        <w:t>จากมูลค่าตลาดของทรัพย์สินเปรียบเทียบกับราคาตามบัญชีของสินทรัพย์ ณ วันที่</w:t>
      </w:r>
      <w:r w:rsidR="00EC4E0A" w:rsidRPr="00B31737">
        <w:rPr>
          <w:rFonts w:ascii="Angsana New" w:hAnsi="Angsana New"/>
          <w:sz w:val="28"/>
          <w:szCs w:val="28"/>
        </w:rPr>
        <w:t xml:space="preserve"> </w:t>
      </w:r>
      <w:r w:rsidR="00EC4E0A" w:rsidRPr="00224B4B">
        <w:rPr>
          <w:rFonts w:asciiTheme="majorBidi" w:hAnsiTheme="majorBidi"/>
          <w:sz w:val="28"/>
          <w:szCs w:val="28"/>
        </w:rPr>
        <w:t>30</w:t>
      </w:r>
      <w:r w:rsidR="00EC4E0A" w:rsidRPr="00B31737">
        <w:rPr>
          <w:rFonts w:ascii="Angsana New" w:hAnsi="Angsana New"/>
          <w:sz w:val="28"/>
          <w:szCs w:val="28"/>
        </w:rPr>
        <w:t xml:space="preserve"> </w:t>
      </w:r>
      <w:r w:rsidR="000C203B" w:rsidRPr="00B31737">
        <w:rPr>
          <w:rFonts w:ascii="Angsana New" w:hAnsi="Angsana New" w:hint="cs"/>
          <w:sz w:val="28"/>
          <w:szCs w:val="28"/>
          <w:cs/>
        </w:rPr>
        <w:t>มิถุนายน</w:t>
      </w:r>
      <w:r w:rsidR="00EC4E0A" w:rsidRPr="00B31737">
        <w:rPr>
          <w:rFonts w:ascii="Angsana New" w:hAnsi="Angsana New" w:hint="cs"/>
          <w:sz w:val="28"/>
          <w:szCs w:val="28"/>
          <w:cs/>
        </w:rPr>
        <w:t xml:space="preserve"> </w:t>
      </w:r>
      <w:r w:rsidR="00EC4E0A" w:rsidRPr="00224B4B">
        <w:rPr>
          <w:rFonts w:asciiTheme="majorBidi" w:hAnsiTheme="majorBidi"/>
          <w:sz w:val="28"/>
          <w:szCs w:val="28"/>
        </w:rPr>
        <w:t>2562</w:t>
      </w:r>
    </w:p>
    <w:p w14:paraId="3D9847ED" w14:textId="6D4CE784" w:rsidR="00DD0EBF" w:rsidRPr="00DD0898" w:rsidRDefault="00E04485" w:rsidP="008346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  <w:cs/>
        </w:rPr>
      </w:pPr>
      <w:r w:rsidRPr="00224B4B">
        <w:rPr>
          <w:rFonts w:ascii="Angsana New" w:hAnsi="Angsana New"/>
          <w:spacing w:val="-2"/>
          <w:sz w:val="28"/>
          <w:szCs w:val="28"/>
          <w:cs/>
        </w:rPr>
        <w:t>ค่าเสื่อมราคาของส่วนเกินทุนจากการตีราคาสินทรัพย์สำหรับ</w:t>
      </w:r>
      <w:r w:rsidR="0037290C" w:rsidRPr="00224B4B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="00A56620" w:rsidRPr="00224B4B">
        <w:rPr>
          <w:rFonts w:ascii="Angsana New" w:hAnsi="Angsana New"/>
          <w:spacing w:val="-2"/>
          <w:sz w:val="28"/>
          <w:szCs w:val="28"/>
          <w:cs/>
        </w:rPr>
        <w:t>สิ้นสุด</w:t>
      </w:r>
      <w:r w:rsidR="0037290C" w:rsidRPr="00224B4B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37290C" w:rsidRPr="00224B4B">
        <w:rPr>
          <w:rFonts w:asciiTheme="majorBidi" w:hAnsiTheme="majorBidi"/>
          <w:spacing w:val="-2"/>
          <w:sz w:val="28"/>
          <w:szCs w:val="28"/>
        </w:rPr>
        <w:t>31</w:t>
      </w:r>
      <w:r w:rsidR="0037290C" w:rsidRPr="00224B4B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37290C" w:rsidRPr="00224B4B">
        <w:rPr>
          <w:rFonts w:asciiTheme="majorBidi" w:hAnsiTheme="majorBidi"/>
          <w:spacing w:val="-2"/>
          <w:sz w:val="28"/>
          <w:szCs w:val="28"/>
        </w:rPr>
        <w:t>256</w:t>
      </w:r>
      <w:r w:rsidR="00FA0DEC" w:rsidRPr="00224B4B">
        <w:rPr>
          <w:rFonts w:asciiTheme="majorBidi" w:hAnsiTheme="majorBidi"/>
          <w:spacing w:val="-2"/>
          <w:sz w:val="28"/>
          <w:szCs w:val="28"/>
        </w:rPr>
        <w:t>3</w:t>
      </w:r>
      <w:r w:rsidR="0037290C" w:rsidRPr="00224B4B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37290C" w:rsidRPr="00224B4B">
        <w:rPr>
          <w:rFonts w:asciiTheme="majorBidi" w:hAnsiTheme="majorBidi"/>
          <w:spacing w:val="-2"/>
          <w:sz w:val="28"/>
          <w:szCs w:val="28"/>
        </w:rPr>
        <w:t>256</w:t>
      </w:r>
      <w:r w:rsidR="00FA0DEC" w:rsidRPr="00224B4B">
        <w:rPr>
          <w:rFonts w:asciiTheme="majorBidi" w:hAnsiTheme="majorBidi"/>
          <w:spacing w:val="-2"/>
          <w:sz w:val="28"/>
          <w:szCs w:val="28"/>
        </w:rPr>
        <w:t>2</w:t>
      </w:r>
      <w:r w:rsidR="0037290C" w:rsidRPr="00224B4B">
        <w:rPr>
          <w:rFonts w:ascii="Angsana New" w:hAnsi="Angsana New"/>
          <w:spacing w:val="-2"/>
          <w:sz w:val="28"/>
          <w:szCs w:val="28"/>
        </w:rPr>
        <w:t xml:space="preserve"> </w:t>
      </w:r>
      <w:r w:rsidR="00020726" w:rsidRPr="00224B4B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="00B46D44" w:rsidRPr="00224B4B">
        <w:rPr>
          <w:rFonts w:ascii="Angsana New" w:hAnsi="Angsana New"/>
          <w:spacing w:val="-2"/>
          <w:sz w:val="28"/>
          <w:szCs w:val="28"/>
          <w:cs/>
        </w:rPr>
        <w:t>เงิน</w:t>
      </w:r>
      <w:r w:rsidR="00E65D03" w:rsidRPr="00224B4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65D03" w:rsidRPr="00224B4B">
        <w:rPr>
          <w:rFonts w:asciiTheme="majorBidi" w:hAnsiTheme="majorBidi"/>
          <w:spacing w:val="-2"/>
          <w:sz w:val="28"/>
          <w:szCs w:val="28"/>
        </w:rPr>
        <w:t>0.</w:t>
      </w:r>
      <w:r w:rsidR="0004357B" w:rsidRPr="00224B4B">
        <w:rPr>
          <w:rFonts w:asciiTheme="majorBidi" w:hAnsiTheme="majorBidi"/>
          <w:spacing w:val="-2"/>
          <w:sz w:val="28"/>
          <w:szCs w:val="28"/>
        </w:rPr>
        <w:t>5</w:t>
      </w:r>
      <w:r w:rsidR="00E65D03" w:rsidRPr="00224B4B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  <w:r w:rsidR="00E65D03">
        <w:rPr>
          <w:rFonts w:ascii="Angsana New" w:hAnsi="Angsana New"/>
          <w:spacing w:val="-2"/>
          <w:sz w:val="28"/>
          <w:szCs w:val="28"/>
        </w:rPr>
        <w:t xml:space="preserve"> </w:t>
      </w:r>
      <w:r w:rsidR="00E65D03" w:rsidRPr="00E65D03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05058E" w:rsidRPr="00224B4B">
        <w:rPr>
          <w:rFonts w:asciiTheme="majorBidi" w:hAnsiTheme="majorBidi"/>
          <w:sz w:val="28"/>
          <w:szCs w:val="28"/>
        </w:rPr>
        <w:t>1</w:t>
      </w:r>
      <w:r w:rsidR="005678B1" w:rsidRPr="00224B4B">
        <w:rPr>
          <w:rFonts w:asciiTheme="majorBidi" w:hAnsiTheme="majorBidi"/>
          <w:sz w:val="28"/>
          <w:szCs w:val="28"/>
        </w:rPr>
        <w:t>.</w:t>
      </w:r>
      <w:r w:rsidR="00095909" w:rsidRPr="00224B4B">
        <w:rPr>
          <w:rFonts w:asciiTheme="majorBidi" w:hAnsiTheme="majorBidi"/>
          <w:sz w:val="28"/>
          <w:szCs w:val="28"/>
        </w:rPr>
        <w:t>2</w:t>
      </w:r>
      <w:r w:rsidR="00AF629A" w:rsidRPr="00E65D03">
        <w:rPr>
          <w:rFonts w:ascii="Angsana New" w:hAnsi="Angsana New"/>
          <w:spacing w:val="-2"/>
          <w:sz w:val="28"/>
          <w:szCs w:val="28"/>
        </w:rPr>
        <w:t xml:space="preserve"> </w:t>
      </w:r>
      <w:r w:rsidR="00D34C37" w:rsidRPr="00E65D03">
        <w:rPr>
          <w:rFonts w:ascii="Angsana New" w:hAnsi="Angsana New"/>
          <w:spacing w:val="-2"/>
          <w:sz w:val="28"/>
          <w:szCs w:val="28"/>
          <w:cs/>
        </w:rPr>
        <w:t>ล้าน</w:t>
      </w:r>
      <w:r w:rsidR="00DD0898" w:rsidRPr="00E65D03">
        <w:rPr>
          <w:rFonts w:ascii="Angsana New" w:hAnsi="Angsana New"/>
          <w:spacing w:val="-2"/>
          <w:sz w:val="28"/>
          <w:szCs w:val="28"/>
          <w:cs/>
        </w:rPr>
        <w:t>บาท</w:t>
      </w:r>
      <w:r w:rsidR="006403CB" w:rsidRPr="00E65D03">
        <w:rPr>
          <w:rFonts w:ascii="Angsana New" w:hAnsi="Angsana New" w:hint="cs"/>
          <w:spacing w:val="-2"/>
          <w:sz w:val="28"/>
          <w:szCs w:val="28"/>
          <w:cs/>
        </w:rPr>
        <w:t>ได้โอนไปยังขาดทุนสะสม</w:t>
      </w:r>
    </w:p>
    <w:p w14:paraId="050E6C2F" w14:textId="77777777" w:rsidR="00FA0DEC" w:rsidRPr="00BC7A9E" w:rsidRDefault="00FA0DEC" w:rsidP="00FA0DEC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BC7A9E">
        <w:rPr>
          <w:b/>
          <w:bCs/>
          <w:u w:val="none"/>
          <w:cs/>
        </w:rPr>
        <w:lastRenderedPageBreak/>
        <w:t>สินทรัพย์สิทธิการใช้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350"/>
        <w:gridCol w:w="180"/>
        <w:gridCol w:w="1350"/>
        <w:gridCol w:w="180"/>
        <w:gridCol w:w="1350"/>
      </w:tblGrid>
      <w:tr w:rsidR="0095442D" w:rsidRPr="0052118C" w14:paraId="5B405336" w14:textId="77777777" w:rsidTr="00FB63A9">
        <w:trPr>
          <w:cantSplit/>
        </w:trPr>
        <w:tc>
          <w:tcPr>
            <w:tcW w:w="4680" w:type="dxa"/>
            <w:vAlign w:val="bottom"/>
          </w:tcPr>
          <w:p w14:paraId="0C9EBC61" w14:textId="77777777" w:rsidR="0095442D" w:rsidRPr="0052118C" w:rsidRDefault="0095442D" w:rsidP="008D2DBB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40AD8126" w14:textId="77777777" w:rsidR="0095442D" w:rsidRPr="0052118C" w:rsidRDefault="0095442D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18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5442D" w14:paraId="5023DE3A" w14:textId="77777777" w:rsidTr="00FB63A9">
        <w:trPr>
          <w:cantSplit/>
        </w:trPr>
        <w:tc>
          <w:tcPr>
            <w:tcW w:w="4680" w:type="dxa"/>
            <w:vAlign w:val="bottom"/>
          </w:tcPr>
          <w:p w14:paraId="4DC5389A" w14:textId="77777777" w:rsidR="0095442D" w:rsidRPr="0052118C" w:rsidRDefault="0095442D" w:rsidP="008D2DBB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3AB2" w14:textId="77777777" w:rsidR="0095442D" w:rsidRDefault="0095442D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อาคารและ</w:t>
            </w:r>
          </w:p>
          <w:p w14:paraId="3CED94D5" w14:textId="77777777" w:rsidR="0095442D" w:rsidRDefault="0095442D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17384E0" w14:textId="77777777" w:rsidR="0095442D" w:rsidRDefault="0095442D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D4284" w14:textId="77777777" w:rsidR="0095442D" w:rsidRDefault="0095442D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2ADA42F" w14:textId="77777777" w:rsidR="0095442D" w:rsidRDefault="0095442D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08966" w14:textId="77777777" w:rsidR="0095442D" w:rsidRDefault="0095442D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รวม</w:t>
            </w:r>
          </w:p>
        </w:tc>
      </w:tr>
      <w:tr w:rsidR="0095442D" w14:paraId="4E0BBB1C" w14:textId="77777777" w:rsidTr="00FB63A9">
        <w:trPr>
          <w:cantSplit/>
        </w:trPr>
        <w:tc>
          <w:tcPr>
            <w:tcW w:w="4680" w:type="dxa"/>
            <w:vAlign w:val="bottom"/>
          </w:tcPr>
          <w:p w14:paraId="0B113E8D" w14:textId="48299716" w:rsidR="0095442D" w:rsidRPr="0095442D" w:rsidRDefault="0095442D" w:rsidP="0095442D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442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2F9954C8" w14:textId="3ACEAE36" w:rsidR="0095442D" w:rsidRPr="0052118C" w:rsidRDefault="0095442D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85640EB" w14:textId="77777777" w:rsidR="0095442D" w:rsidRDefault="0095442D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0053D0F" w14:textId="6577AA57" w:rsidR="0095442D" w:rsidRDefault="0095442D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4041914" w14:textId="77777777" w:rsidR="0095442D" w:rsidRDefault="0095442D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1C42E9B0" w14:textId="39BEBD79" w:rsidR="0095442D" w:rsidRDefault="0095442D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95442D" w14:paraId="7721ED92" w14:textId="77777777" w:rsidTr="00BC7A9E">
        <w:trPr>
          <w:cantSplit/>
        </w:trPr>
        <w:tc>
          <w:tcPr>
            <w:tcW w:w="4680" w:type="dxa"/>
            <w:vAlign w:val="bottom"/>
          </w:tcPr>
          <w:p w14:paraId="79D564D0" w14:textId="5A1D638C" w:rsidR="0095442D" w:rsidRPr="0052118C" w:rsidRDefault="0095442D" w:rsidP="0095442D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42D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95442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5442D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 w:rsidR="00BC7A9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A897F2B" w14:textId="422CBC46" w:rsidR="0095442D" w:rsidRDefault="00FB63A9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E054FC" w14:textId="77777777" w:rsidR="0095442D" w:rsidRDefault="0095442D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4292282" w14:textId="493FB0FB" w:rsidR="0095442D" w:rsidRDefault="00FB63A9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1DC2B2" w14:textId="77777777" w:rsidR="0095442D" w:rsidRDefault="0095442D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5C30EF8" w14:textId="2B756813" w:rsidR="0095442D" w:rsidRDefault="00FB63A9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95442D" w14:paraId="54640E4A" w14:textId="77777777" w:rsidTr="00BC7A9E">
        <w:trPr>
          <w:cantSplit/>
        </w:trPr>
        <w:tc>
          <w:tcPr>
            <w:tcW w:w="4680" w:type="dxa"/>
            <w:tcBorders>
              <w:bottom w:val="nil"/>
            </w:tcBorders>
            <w:vAlign w:val="bottom"/>
          </w:tcPr>
          <w:p w14:paraId="3B1A4A5E" w14:textId="77777777" w:rsidR="0095442D" w:rsidRDefault="0095442D" w:rsidP="0095442D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รายการปรับปรุงจากการนำมาตรฐานการรายงาน</w:t>
            </w:r>
          </w:p>
          <w:p w14:paraId="41759F23" w14:textId="1BEEF753" w:rsidR="0095442D" w:rsidRPr="0052118C" w:rsidRDefault="0095442D" w:rsidP="0095442D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ทางการเงินฉบับที่ </w:t>
            </w:r>
            <w:r w:rsidRPr="00CA012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="00BC7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มาใช้ 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 </w:t>
            </w:r>
            <w:r w:rsidRPr="00CA012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.2.2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866D3AF" w14:textId="1268203D" w:rsidR="0095442D" w:rsidRDefault="0004357B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9,064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BD3D5D5" w14:textId="77777777" w:rsidR="0095442D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8BF56DA" w14:textId="657621D5" w:rsidR="0095442D" w:rsidRPr="00FB63A9" w:rsidRDefault="0004357B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3,650</w:t>
            </w:r>
          </w:p>
        </w:tc>
        <w:tc>
          <w:tcPr>
            <w:tcW w:w="180" w:type="dxa"/>
            <w:tcBorders>
              <w:bottom w:val="nil"/>
            </w:tcBorders>
          </w:tcPr>
          <w:p w14:paraId="2F739016" w14:textId="77777777" w:rsidR="0095442D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F6B59E1" w14:textId="1EBF2F80" w:rsidR="0095442D" w:rsidRDefault="0004357B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12,714</w:t>
            </w:r>
          </w:p>
        </w:tc>
      </w:tr>
      <w:tr w:rsidR="00FB63A9" w:rsidRPr="007B1D35" w14:paraId="505960E1" w14:textId="77777777" w:rsidTr="00FB63A9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4EDC611A" w14:textId="02535803" w:rsidR="0095442D" w:rsidRPr="0052118C" w:rsidRDefault="00FB63A9" w:rsidP="0095442D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63A9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7785F40A" w14:textId="1C0E3CF3" w:rsidR="0095442D" w:rsidRPr="007B1D35" w:rsidRDefault="006E66D4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(292)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8F01C6A" w14:textId="77777777" w:rsidR="0095442D" w:rsidRPr="007B1D35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E7F0737" w14:textId="6944F357" w:rsidR="0095442D" w:rsidRPr="007B1D35" w:rsidRDefault="006E66D4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44BAB9" w14:textId="77777777" w:rsidR="0095442D" w:rsidRPr="007B1D35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49BC1AB5" w14:textId="1538523C" w:rsidR="0095442D" w:rsidRPr="007B1D35" w:rsidRDefault="006E66D4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(292)</w:t>
            </w:r>
          </w:p>
        </w:tc>
      </w:tr>
      <w:tr w:rsidR="00FB63A9" w:rsidRPr="007B1D35" w14:paraId="3010B28B" w14:textId="77777777" w:rsidTr="00FB63A9">
        <w:trPr>
          <w:cantSplit/>
        </w:trPr>
        <w:tc>
          <w:tcPr>
            <w:tcW w:w="4680" w:type="dxa"/>
          </w:tcPr>
          <w:p w14:paraId="3D3ADA78" w14:textId="709BE03B" w:rsidR="0095442D" w:rsidRPr="0052118C" w:rsidRDefault="0095442D" w:rsidP="0095442D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4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9544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BF933" w14:textId="4B56F374" w:rsidR="0095442D" w:rsidRPr="00380A64" w:rsidRDefault="00AC3AD2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380A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8,772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2F3D792" w14:textId="77777777" w:rsidR="0095442D" w:rsidRPr="00380A64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1BECD" w14:textId="77D175E4" w:rsidR="0095442D" w:rsidRPr="00380A64" w:rsidRDefault="0004357B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3,650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21923F" w14:textId="77777777" w:rsidR="0095442D" w:rsidRPr="00380A64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43136" w14:textId="79664EE5" w:rsidR="0095442D" w:rsidRPr="00380A64" w:rsidRDefault="0004357B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12,422</w:t>
            </w:r>
          </w:p>
        </w:tc>
      </w:tr>
      <w:tr w:rsidR="0095442D" w:rsidRPr="007B1D35" w14:paraId="5CF2EBE0" w14:textId="77777777" w:rsidTr="00FB63A9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0CAF3478" w14:textId="77777777" w:rsidR="0095442D" w:rsidRPr="00FA7D12" w:rsidRDefault="0095442D" w:rsidP="0095442D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87C9013" w14:textId="77777777" w:rsidR="0095442D" w:rsidRPr="00FA7D12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DAFF063" w14:textId="77777777" w:rsidR="0095442D" w:rsidRPr="00FA7D12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01A5C462" w14:textId="77777777" w:rsidR="0095442D" w:rsidRPr="00FA7D12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6BA2D7" w14:textId="77777777" w:rsidR="0095442D" w:rsidRPr="00FA7D12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F52F7A2" w14:textId="77777777" w:rsidR="0095442D" w:rsidRPr="00FA7D12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</w:tr>
      <w:tr w:rsidR="0095442D" w:rsidRPr="007B1D35" w14:paraId="616B7567" w14:textId="77777777" w:rsidTr="00FB63A9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24FD9140" w14:textId="518EADF2" w:rsidR="0095442D" w:rsidRPr="0095442D" w:rsidRDefault="00FB63A9" w:rsidP="00797402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63A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ค่า</w:t>
            </w:r>
            <w:r w:rsidR="0079740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เสื่อมราคา</w:t>
            </w:r>
            <w:r w:rsidRPr="00FB63A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สะสม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EB9FEC5" w14:textId="77777777" w:rsidR="0095442D" w:rsidRPr="007B1D35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06FA016" w14:textId="77777777" w:rsidR="0095442D" w:rsidRPr="007B1D35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55D41A3" w14:textId="77777777" w:rsidR="0095442D" w:rsidRPr="007B1D35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5ABD54C" w14:textId="77777777" w:rsidR="0095442D" w:rsidRPr="007B1D35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C22783C" w14:textId="77777777" w:rsidR="0095442D" w:rsidRPr="007B1D35" w:rsidRDefault="0095442D" w:rsidP="0095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FB63A9" w:rsidRPr="007B1D35" w14:paraId="23C3DEE1" w14:textId="77777777" w:rsidTr="00FB63A9">
        <w:trPr>
          <w:cantSplit/>
        </w:trPr>
        <w:tc>
          <w:tcPr>
            <w:tcW w:w="4680" w:type="dxa"/>
            <w:vAlign w:val="bottom"/>
          </w:tcPr>
          <w:p w14:paraId="3ECD5E81" w14:textId="2AA30DE4" w:rsidR="00FB63A9" w:rsidRPr="0095442D" w:rsidRDefault="003F3510" w:rsidP="00FB63A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442D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95442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5442D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7AF414B" w14:textId="7B7F2C47" w:rsidR="00FB63A9" w:rsidRPr="007B1D35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968D08F" w14:textId="77777777" w:rsidR="00FB63A9" w:rsidRPr="007B1D35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515D085" w14:textId="58D29A00" w:rsidR="00FB63A9" w:rsidRPr="007B1D35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ED5E99" w14:textId="77777777" w:rsidR="00FB63A9" w:rsidRPr="007B1D35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D52FD14" w14:textId="226AD5BB" w:rsidR="00FB63A9" w:rsidRPr="007B1D35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22777" w:rsidRPr="007B1D35" w14:paraId="50526B32" w14:textId="77777777" w:rsidTr="00FB63A9">
        <w:trPr>
          <w:cantSplit/>
        </w:trPr>
        <w:tc>
          <w:tcPr>
            <w:tcW w:w="4680" w:type="dxa"/>
            <w:vAlign w:val="bottom"/>
          </w:tcPr>
          <w:p w14:paraId="5B2ECDA1" w14:textId="77777777" w:rsidR="00E22777" w:rsidRDefault="00E22777" w:rsidP="00E2277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รายการปรับปรุงจากการนำมาตรฐานการรายงาน</w:t>
            </w:r>
          </w:p>
          <w:p w14:paraId="7A186550" w14:textId="2D937D5F" w:rsidR="00E22777" w:rsidRPr="0095442D" w:rsidRDefault="00E22777" w:rsidP="00E22777">
            <w:pPr>
              <w:tabs>
                <w:tab w:val="clear" w:pos="2807"/>
                <w:tab w:val="left" w:pos="2898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ทางการเงินฉบับที่ </w:t>
            </w:r>
            <w:r w:rsidRPr="00CA012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มาใช้ 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 </w:t>
            </w:r>
            <w:r w:rsidRPr="00CA012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.2.2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4F3B9E2" w14:textId="0E3D5DDC" w:rsidR="00E22777" w:rsidRDefault="00E22777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52EC47A" w14:textId="77777777" w:rsidR="00E22777" w:rsidRPr="007B1D35" w:rsidRDefault="00E22777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E34710F" w14:textId="0F37C740" w:rsidR="00E22777" w:rsidRDefault="0004357B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CE22623" w14:textId="77777777" w:rsidR="00E22777" w:rsidRPr="007B1D35" w:rsidRDefault="00E22777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ADDF6D1" w14:textId="5B3E8EE1" w:rsidR="00E22777" w:rsidRDefault="0004357B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642</w:t>
            </w:r>
          </w:p>
        </w:tc>
      </w:tr>
      <w:tr w:rsidR="00AC3AD2" w:rsidRPr="007B1D35" w14:paraId="64A7EBA5" w14:textId="77777777" w:rsidTr="00FB63A9">
        <w:trPr>
          <w:cantSplit/>
        </w:trPr>
        <w:tc>
          <w:tcPr>
            <w:tcW w:w="4680" w:type="dxa"/>
            <w:vAlign w:val="bottom"/>
          </w:tcPr>
          <w:p w14:paraId="756B0EBA" w14:textId="380B3BEA" w:rsidR="00AC3AD2" w:rsidRPr="0095442D" w:rsidRDefault="00797402" w:rsidP="00AC3AD2">
            <w:pPr>
              <w:tabs>
                <w:tab w:val="clear" w:pos="2807"/>
                <w:tab w:val="left" w:pos="2898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ค่าเสื่อมราคา</w:t>
            </w:r>
            <w:r w:rsidR="00AC3AD2">
              <w:rPr>
                <w:rFonts w:asciiTheme="majorBidi" w:hAnsi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720E9C9" w14:textId="2AA69D82" w:rsidR="00AC3AD2" w:rsidRDefault="00AC3AD2" w:rsidP="0004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</w:t>
            </w:r>
            <w:r w:rsidR="0004357B">
              <w:rPr>
                <w:rFonts w:asciiTheme="majorBidi" w:eastAsia="Cordia New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4B5935F" w14:textId="77777777" w:rsidR="00AC3AD2" w:rsidRPr="007B1D35" w:rsidRDefault="00AC3AD2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4E364B3" w14:textId="3985A0BC" w:rsidR="00AC3AD2" w:rsidRDefault="00AC3AD2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9B01EB" w14:textId="77777777" w:rsidR="00AC3AD2" w:rsidRPr="007B1D35" w:rsidRDefault="00AC3AD2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FA55482" w14:textId="5FD0F5C4" w:rsidR="00AC3AD2" w:rsidRDefault="0004357B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4,367</w:t>
            </w:r>
          </w:p>
        </w:tc>
      </w:tr>
      <w:tr w:rsidR="00FB63A9" w:rsidRPr="007B1D35" w14:paraId="3952A253" w14:textId="77777777" w:rsidTr="00FB63A9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35FC28A3" w14:textId="36163EE6" w:rsidR="00FB63A9" w:rsidRPr="0095442D" w:rsidRDefault="00FB63A9" w:rsidP="00FB63A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63A9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25AFC340" w14:textId="0198D2AE" w:rsidR="00FB63A9" w:rsidRPr="007B1D35" w:rsidRDefault="00AC3AD2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(79)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2E23428" w14:textId="77777777" w:rsidR="00FB63A9" w:rsidRPr="007B1D35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1AF7CE6E" w14:textId="5ED70A2B" w:rsidR="00FB63A9" w:rsidRPr="007B1D35" w:rsidRDefault="00AC3AD2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B71B04" w14:textId="77777777" w:rsidR="00FB63A9" w:rsidRPr="007B1D35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1E94461E" w14:textId="7AADECDC" w:rsidR="00FB63A9" w:rsidRPr="007B1D35" w:rsidRDefault="00AC3AD2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(79)</w:t>
            </w:r>
          </w:p>
        </w:tc>
      </w:tr>
      <w:tr w:rsidR="00FB63A9" w:rsidRPr="007B1D35" w14:paraId="65551505" w14:textId="77777777" w:rsidTr="00FB63A9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7B5727D9" w14:textId="52848B12" w:rsidR="00FB63A9" w:rsidRPr="0095442D" w:rsidRDefault="00FB63A9" w:rsidP="00FB63A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44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9544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0B162" w14:textId="7D64A609" w:rsidR="00FB63A9" w:rsidRPr="00380A64" w:rsidRDefault="00AC3AD2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380A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3,558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4C1D8B1" w14:textId="77777777" w:rsidR="00FB63A9" w:rsidRPr="00380A64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2BAD8" w14:textId="0B676BAB" w:rsidR="00FB63A9" w:rsidRPr="00380A64" w:rsidRDefault="0004357B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1,372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CE6C151" w14:textId="77777777" w:rsidR="00FB63A9" w:rsidRPr="00380A64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319E4" w14:textId="4BFB6499" w:rsidR="00FB63A9" w:rsidRPr="00380A64" w:rsidRDefault="00AC3AD2" w:rsidP="0004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380A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</w:t>
            </w:r>
            <w:r w:rsidR="0004357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930</w:t>
            </w:r>
          </w:p>
        </w:tc>
      </w:tr>
      <w:tr w:rsidR="00FB63A9" w:rsidRPr="007B1D35" w14:paraId="5DC2DADA" w14:textId="77777777" w:rsidTr="00FB63A9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0FEE1EDA" w14:textId="77777777" w:rsidR="00FB63A9" w:rsidRPr="00FA7D12" w:rsidRDefault="00FB63A9" w:rsidP="00FB63A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D224CFD" w14:textId="77777777" w:rsidR="00FB63A9" w:rsidRPr="00FA7D12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7F05DCD" w14:textId="77777777" w:rsidR="00FB63A9" w:rsidRPr="00FA7D12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0B4B5DCA" w14:textId="77777777" w:rsidR="00FB63A9" w:rsidRPr="00FA7D12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59B977" w14:textId="77777777" w:rsidR="00FB63A9" w:rsidRPr="00FA7D12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E2CF514" w14:textId="77777777" w:rsidR="00FB63A9" w:rsidRPr="00FA7D12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</w:tr>
      <w:tr w:rsidR="00FB63A9" w:rsidRPr="007B1D35" w14:paraId="327A2C71" w14:textId="77777777" w:rsidTr="00FB63A9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7FAF4D72" w14:textId="76BE5292" w:rsidR="00FB63A9" w:rsidRPr="0095442D" w:rsidRDefault="00FB63A9" w:rsidP="00FB63A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63A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33B0960" w14:textId="77777777" w:rsidR="00FB63A9" w:rsidRPr="007B1D35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AE35E34" w14:textId="77777777" w:rsidR="00FB63A9" w:rsidRPr="007B1D35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FA19874" w14:textId="77777777" w:rsidR="00FB63A9" w:rsidRPr="007B1D35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628761" w14:textId="77777777" w:rsidR="00FB63A9" w:rsidRPr="007B1D35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FF05859" w14:textId="77777777" w:rsidR="00FB63A9" w:rsidRPr="007B1D35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FB63A9" w:rsidRPr="007B1D35" w14:paraId="234E470D" w14:textId="77777777" w:rsidTr="00FB63A9">
        <w:trPr>
          <w:cantSplit/>
        </w:trPr>
        <w:tc>
          <w:tcPr>
            <w:tcW w:w="4680" w:type="dxa"/>
            <w:tcBorders>
              <w:top w:val="nil"/>
              <w:bottom w:val="nil"/>
            </w:tcBorders>
          </w:tcPr>
          <w:p w14:paraId="51009301" w14:textId="7E729941" w:rsidR="00FB63A9" w:rsidRPr="0095442D" w:rsidRDefault="00FB63A9" w:rsidP="00FB63A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D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A0DE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D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1471B2" w14:textId="6E7C23DD" w:rsidR="00FB63A9" w:rsidRPr="00380A64" w:rsidRDefault="00AC3AD2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380A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5,214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15A7576" w14:textId="77777777" w:rsidR="00FB63A9" w:rsidRPr="00380A64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58E165" w14:textId="2B78CD8C" w:rsidR="00FB63A9" w:rsidRPr="00380A64" w:rsidRDefault="00AC3AD2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380A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2,278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CBBC01" w14:textId="77777777" w:rsidR="00FB63A9" w:rsidRPr="00380A64" w:rsidRDefault="00FB63A9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F843CF" w14:textId="54723BDD" w:rsidR="00FB63A9" w:rsidRPr="00380A64" w:rsidRDefault="00AC3AD2" w:rsidP="00FB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380A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7,492</w:t>
            </w:r>
          </w:p>
        </w:tc>
      </w:tr>
    </w:tbl>
    <w:p w14:paraId="2127EDCD" w14:textId="417E911D" w:rsidR="00FA0DEC" w:rsidRDefault="00FA0DEC" w:rsidP="00FA7D1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04357B">
        <w:rPr>
          <w:rFonts w:ascii="Angsana New" w:hAnsi="Angsana New"/>
          <w:sz w:val="28"/>
          <w:szCs w:val="28"/>
          <w:cs/>
        </w:rPr>
        <w:t>สำหรับ</w:t>
      </w:r>
      <w:r w:rsidR="00A51516" w:rsidRPr="0004357B">
        <w:rPr>
          <w:rFonts w:ascii="Angsana New" w:hAnsi="Angsana New" w:hint="cs"/>
          <w:sz w:val="28"/>
          <w:szCs w:val="28"/>
          <w:cs/>
        </w:rPr>
        <w:t>ปี</w:t>
      </w:r>
      <w:r w:rsidRPr="0004357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04357B">
        <w:rPr>
          <w:rFonts w:ascii="Angsana New" w:hAnsi="Angsana New"/>
          <w:sz w:val="28"/>
          <w:szCs w:val="28"/>
        </w:rPr>
        <w:t>31</w:t>
      </w:r>
      <w:r w:rsidRPr="0004357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4357B">
        <w:rPr>
          <w:rFonts w:ascii="Angsana New" w:hAnsi="Angsana New"/>
          <w:sz w:val="28"/>
          <w:szCs w:val="28"/>
        </w:rPr>
        <w:t>2563</w:t>
      </w:r>
      <w:r w:rsidRPr="0004357B">
        <w:rPr>
          <w:rFonts w:ascii="Angsana New" w:hAnsi="Angsana New"/>
          <w:sz w:val="28"/>
          <w:szCs w:val="28"/>
          <w:cs/>
        </w:rPr>
        <w:t xml:space="preserve"> ค่าเช่าที่เกิดจากสัญญาเช่าที่ไม่ได้ถูกรับรู้เป็นสินทรัพย์ประกอบด้วยค่าเช่าจากสัญญาเช่า</w:t>
      </w:r>
      <w:r w:rsidRPr="00FA0DEC">
        <w:rPr>
          <w:rFonts w:ascii="Angsana New" w:hAnsi="Angsana New"/>
          <w:spacing w:val="-2"/>
          <w:sz w:val="28"/>
          <w:szCs w:val="28"/>
          <w:cs/>
        </w:rPr>
        <w:t>ระยะ</w:t>
      </w:r>
      <w:r w:rsidRPr="005351D4">
        <w:rPr>
          <w:rFonts w:ascii="Angsana New" w:hAnsi="Angsana New"/>
          <w:spacing w:val="-2"/>
          <w:sz w:val="28"/>
          <w:szCs w:val="28"/>
          <w:cs/>
        </w:rPr>
        <w:t xml:space="preserve">สั้นจำนวน </w:t>
      </w:r>
      <w:r w:rsidR="005351D4" w:rsidRPr="005351D4">
        <w:rPr>
          <w:rFonts w:ascii="Angsana New" w:hAnsi="Angsana New"/>
          <w:spacing w:val="-2"/>
          <w:sz w:val="28"/>
          <w:szCs w:val="28"/>
        </w:rPr>
        <w:t>1.</w:t>
      </w:r>
      <w:r w:rsidR="00D103A5">
        <w:rPr>
          <w:rFonts w:ascii="Angsana New" w:hAnsi="Angsana New"/>
          <w:spacing w:val="-2"/>
          <w:sz w:val="28"/>
          <w:szCs w:val="28"/>
        </w:rPr>
        <w:t>3</w:t>
      </w:r>
      <w:r w:rsidR="005351D4" w:rsidRPr="005351D4">
        <w:rPr>
          <w:rFonts w:ascii="Angsana New" w:hAnsi="Angsana New"/>
          <w:spacing w:val="-2"/>
          <w:sz w:val="28"/>
          <w:szCs w:val="28"/>
        </w:rPr>
        <w:t xml:space="preserve"> </w:t>
      </w:r>
      <w:r w:rsidRPr="005351D4">
        <w:rPr>
          <w:rFonts w:ascii="Angsana New" w:hAnsi="Angsana New"/>
          <w:spacing w:val="-2"/>
          <w:sz w:val="28"/>
          <w:szCs w:val="28"/>
          <w:cs/>
        </w:rPr>
        <w:t>ล้านบาท และค่าเช่าจากสัญญาเช่าซึ่งสินทรัพย์มีมูลค่าต่ำจำนวน</w:t>
      </w:r>
      <w:r w:rsidR="005351D4" w:rsidRPr="005351D4">
        <w:rPr>
          <w:rFonts w:ascii="Angsana New" w:hAnsi="Angsana New"/>
          <w:spacing w:val="-2"/>
          <w:sz w:val="28"/>
          <w:szCs w:val="28"/>
        </w:rPr>
        <w:t xml:space="preserve"> 1.6</w:t>
      </w:r>
      <w:r w:rsidRPr="005351D4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p w14:paraId="50AF51B0" w14:textId="77777777" w:rsidR="002D6993" w:rsidRDefault="002D6993" w:rsidP="00FA0DE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0DD9D42" w14:textId="77777777" w:rsidR="002D6993" w:rsidRDefault="002D6993" w:rsidP="00FA0DE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2CD1BB8" w14:textId="77777777" w:rsidR="004A081A" w:rsidRDefault="004A081A" w:rsidP="00FA0DE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1AD31CC" w14:textId="77777777" w:rsidR="004A081A" w:rsidRDefault="004A081A" w:rsidP="00FA0DE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0E6E265" w14:textId="77777777" w:rsidR="002D6993" w:rsidRDefault="002D6993" w:rsidP="00FA0DE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487E215" w14:textId="77777777" w:rsidR="002D6993" w:rsidRDefault="002D6993" w:rsidP="00FA0DE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5BF90B9B" w14:textId="77777777" w:rsidR="002D6993" w:rsidRDefault="002D6993" w:rsidP="00FA0DE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C3F25B0" w14:textId="77777777" w:rsidR="002D6993" w:rsidRDefault="002D6993" w:rsidP="00FA0DE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C8F59EF" w14:textId="77777777" w:rsidR="009964D9" w:rsidRPr="000E1724" w:rsidRDefault="007D0B63" w:rsidP="00206E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0E1724">
        <w:rPr>
          <w:b/>
          <w:bCs/>
          <w:u w:val="none"/>
          <w:cs/>
        </w:rPr>
        <w:lastRenderedPageBreak/>
        <w:t>สินทรัพย์อื่น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17871" w:rsidRPr="00317F1C" w14:paraId="5593C6D4" w14:textId="77777777" w:rsidTr="00FB63A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279D6E7" w14:textId="77777777" w:rsidR="009964D9" w:rsidRPr="00317F1C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34C8" w14:textId="77777777" w:rsidR="009964D9" w:rsidRPr="00317F1C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317F1C" w14:paraId="01882630" w14:textId="77777777" w:rsidTr="00FB63A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13F9B9E" w14:textId="77777777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1C5C1" w14:textId="7A50292F" w:rsidR="004D4623" w:rsidRPr="00317F1C" w:rsidRDefault="00FA0DEC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C5049" w14:textId="77777777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0CBD3" w14:textId="667C3DDB" w:rsidR="004D4623" w:rsidRPr="00317F1C" w:rsidRDefault="004D4623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A0DE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A0DEC" w:rsidRPr="00317F1C" w14:paraId="1AB0865B" w14:textId="77777777" w:rsidTr="00FB63A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F2DAC51" w14:textId="1588A8C8" w:rsidR="00FA0DEC" w:rsidRPr="00317F1C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8980F" w14:textId="579878BB" w:rsidR="00FA0DEC" w:rsidRPr="00317F1C" w:rsidRDefault="00D23A46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32,812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E6DAF" w14:textId="77777777" w:rsidR="00FA0DEC" w:rsidRPr="00317F1C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2C4B1" w14:textId="22EA068D" w:rsidR="00FA0DEC" w:rsidRPr="00317F1C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37,788</w:t>
            </w:r>
          </w:p>
        </w:tc>
      </w:tr>
      <w:tr w:rsidR="00FA0DEC" w:rsidRPr="00317F1C" w14:paraId="31DEE928" w14:textId="77777777" w:rsidTr="00FB63A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AF6349E" w14:textId="2BD4DCA0" w:rsidR="00FA0DEC" w:rsidRPr="00317F1C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ลูกหนี้ค่าซื้อ</w:t>
            </w:r>
            <w:r w:rsidR="008F6CF4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D6A43" w14:textId="0F5C8770" w:rsidR="00FA0DEC" w:rsidRDefault="00D23A46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27684" w14:textId="77777777" w:rsidR="00FA0DEC" w:rsidRPr="00317F1C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B96831" w14:textId="7D413C03" w:rsidR="00FA0DEC" w:rsidRPr="00317F1C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</w:tr>
      <w:tr w:rsidR="00FA0DEC" w:rsidRPr="00317F1C" w14:paraId="1182DF6A" w14:textId="77777777" w:rsidTr="00FB63A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E377" w14:textId="32C4DB1A" w:rsidR="00FA0DEC" w:rsidRPr="00317F1C" w:rsidRDefault="00FA0DEC" w:rsidP="00FA0DE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833EE" w14:textId="6BC47D92" w:rsidR="00FA0DEC" w:rsidRDefault="00D23A46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1,117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AD1A48" w14:textId="77777777" w:rsidR="00FA0DEC" w:rsidRPr="00317F1C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D640DB" w14:textId="05371316" w:rsidR="00FA0DEC" w:rsidRPr="00317F1C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19,401</w:t>
            </w:r>
          </w:p>
        </w:tc>
      </w:tr>
      <w:tr w:rsidR="00FA0DEC" w:rsidRPr="00317F1C" w14:paraId="3D4DDDC0" w14:textId="77777777" w:rsidTr="00FB63A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8748" w14:textId="3E259C2D" w:rsidR="00FA0DEC" w:rsidRPr="00317F1C" w:rsidRDefault="00FA0DEC" w:rsidP="00FA0DE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BA8C6" w14:textId="6C12387B" w:rsidR="00FA0DEC" w:rsidRDefault="00D23A46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16A90B" w14:textId="77777777" w:rsidR="00FA0DEC" w:rsidRPr="00317F1C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5FE12B" w14:textId="623C0BA2" w:rsidR="00FA0DEC" w:rsidRPr="00317F1C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23,994</w:t>
            </w:r>
          </w:p>
        </w:tc>
      </w:tr>
      <w:tr w:rsidR="00FA0DEC" w:rsidRPr="00317F1C" w14:paraId="310BB448" w14:textId="77777777" w:rsidTr="00FB63A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A2EB" w14:textId="269BC479" w:rsidR="00FA0DEC" w:rsidRDefault="00FA0DEC" w:rsidP="00FA0DE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ลูกหนี้อื่น </w:t>
            </w: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4F15B" w14:textId="120DBD00" w:rsidR="00FA0DEC" w:rsidRDefault="00D23A46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10,697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3BFDAF" w14:textId="77777777" w:rsidR="00FA0DEC" w:rsidRPr="00317F1C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80034F" w14:textId="3959C197" w:rsidR="00FA0DEC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6,301</w:t>
            </w:r>
          </w:p>
        </w:tc>
      </w:tr>
      <w:tr w:rsidR="00FA0DEC" w:rsidRPr="00317F1C" w14:paraId="5325FC7E" w14:textId="77777777" w:rsidTr="00FB63A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88DFE" w14:textId="43648B68" w:rsidR="00FA0DEC" w:rsidRPr="00317F1C" w:rsidRDefault="00FA0DEC" w:rsidP="00FA0DE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C268F" w14:textId="34185549" w:rsidR="00FA0DEC" w:rsidRDefault="00D23A46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4,898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601B42" w14:textId="77777777" w:rsidR="00FA0DEC" w:rsidRPr="00317F1C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028E9D" w14:textId="06803B91" w:rsidR="00FA0DEC" w:rsidRPr="00317F1C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4,455</w:t>
            </w:r>
          </w:p>
        </w:tc>
      </w:tr>
      <w:tr w:rsidR="00FA0DEC" w:rsidRPr="00317F1C" w14:paraId="614A99A2" w14:textId="77777777" w:rsidTr="00E3525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17F" w14:textId="5EB2E37F" w:rsidR="00FA0DEC" w:rsidRPr="00317F1C" w:rsidRDefault="00FA0DEC" w:rsidP="00FA0DE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47294" w14:textId="355C20E0" w:rsidR="00FA0DEC" w:rsidRPr="00317F1C" w:rsidRDefault="00D23A46" w:rsidP="00D23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10,646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C6F82" w14:textId="77777777" w:rsidR="00FA0DEC" w:rsidRPr="00317F1C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E9C9A" w14:textId="67976678" w:rsidR="00FA0DEC" w:rsidRPr="00317F1C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16,990</w:t>
            </w:r>
          </w:p>
        </w:tc>
      </w:tr>
      <w:tr w:rsidR="00FA0DEC" w:rsidRPr="005067F3" w14:paraId="372D6A46" w14:textId="77777777" w:rsidTr="00FB63A9">
        <w:trPr>
          <w:trHeight w:val="39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5F4" w14:textId="3F698781" w:rsidR="00FA0DEC" w:rsidRPr="00317F1C" w:rsidRDefault="00FA0DEC" w:rsidP="00FA0DE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ADCE9" w14:textId="3FD98529" w:rsidR="00FA0DEC" w:rsidRPr="00317F1C" w:rsidRDefault="00D23A46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60,442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A41F" w14:textId="77777777" w:rsidR="00FA0DEC" w:rsidRPr="00317F1C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A0C0E" w14:textId="1F89153E" w:rsidR="00FA0DEC" w:rsidRPr="006342B5" w:rsidRDefault="00FA0DEC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198,929</w:t>
            </w:r>
          </w:p>
        </w:tc>
      </w:tr>
    </w:tbl>
    <w:p w14:paraId="7BD97020" w14:textId="15DEC477" w:rsidR="008420FD" w:rsidRPr="008420FD" w:rsidRDefault="008420FD" w:rsidP="008420F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FB63A9">
        <w:rPr>
          <w:rFonts w:ascii="Angsana New" w:hAnsi="Angsana New"/>
          <w:sz w:val="28"/>
          <w:szCs w:val="28"/>
          <w:cs/>
        </w:rPr>
        <w:t>ณ วันที่</w:t>
      </w:r>
      <w:r w:rsidR="00910CB4" w:rsidRPr="00FB63A9">
        <w:rPr>
          <w:rFonts w:ascii="Angsana New" w:hAnsi="Angsana New" w:hint="cs"/>
          <w:sz w:val="28"/>
          <w:szCs w:val="28"/>
          <w:cs/>
        </w:rPr>
        <w:t xml:space="preserve"> </w:t>
      </w:r>
      <w:r w:rsidR="00910CB4" w:rsidRPr="00FB63A9">
        <w:rPr>
          <w:rFonts w:ascii="Angsana New" w:hAnsi="Angsana New"/>
          <w:sz w:val="28"/>
          <w:szCs w:val="28"/>
        </w:rPr>
        <w:t xml:space="preserve">31 </w:t>
      </w:r>
      <w:r w:rsidRPr="00FB63A9">
        <w:rPr>
          <w:rFonts w:ascii="Angsana New" w:hAnsi="Angsana New"/>
          <w:sz w:val="28"/>
          <w:szCs w:val="28"/>
          <w:cs/>
        </w:rPr>
        <w:t xml:space="preserve">ธันวาคม </w:t>
      </w:r>
      <w:r w:rsidR="00910CB4" w:rsidRPr="00FB63A9">
        <w:rPr>
          <w:rFonts w:ascii="Angsana New" w:hAnsi="Angsana New"/>
          <w:sz w:val="28"/>
          <w:szCs w:val="28"/>
        </w:rPr>
        <w:t>256</w:t>
      </w:r>
      <w:r w:rsidR="00FA0DEC" w:rsidRPr="00FB63A9">
        <w:rPr>
          <w:rFonts w:ascii="Angsana New" w:hAnsi="Angsana New"/>
          <w:sz w:val="28"/>
          <w:szCs w:val="28"/>
        </w:rPr>
        <w:t>3</w:t>
      </w:r>
      <w:r w:rsidR="00910CB4" w:rsidRPr="00FB63A9">
        <w:rPr>
          <w:rFonts w:ascii="Angsana New" w:hAnsi="Angsana New"/>
          <w:sz w:val="28"/>
          <w:szCs w:val="28"/>
        </w:rPr>
        <w:t xml:space="preserve"> </w:t>
      </w:r>
      <w:r w:rsidR="00FA0DEC" w:rsidRPr="00FB63A9">
        <w:rPr>
          <w:rFonts w:ascii="Angsana New" w:hAnsi="Angsana New"/>
          <w:sz w:val="28"/>
          <w:szCs w:val="28"/>
          <w:cs/>
        </w:rPr>
        <w:t>บริษัทได้รับชำระจากลูกหนี้ค่าซื้อ</w:t>
      </w:r>
      <w:r w:rsidR="008F6CF4">
        <w:rPr>
          <w:rFonts w:ascii="Angsana New" w:hAnsi="Angsana New" w:hint="cs"/>
          <w:sz w:val="28"/>
          <w:szCs w:val="28"/>
          <w:cs/>
        </w:rPr>
        <w:t>อาคาร</w:t>
      </w:r>
      <w:r w:rsidR="00FA0DEC" w:rsidRPr="00FB63A9">
        <w:rPr>
          <w:rFonts w:ascii="Angsana New" w:hAnsi="Angsana New"/>
          <w:sz w:val="28"/>
          <w:szCs w:val="28"/>
          <w:cs/>
        </w:rPr>
        <w:t>ครบ</w:t>
      </w:r>
      <w:r w:rsidR="008F6CF4">
        <w:rPr>
          <w:rFonts w:ascii="Angsana New" w:hAnsi="Angsana New" w:hint="cs"/>
          <w:sz w:val="28"/>
          <w:szCs w:val="28"/>
          <w:cs/>
        </w:rPr>
        <w:t>แล้ว</w:t>
      </w:r>
      <w:r w:rsidR="00FA0DEC" w:rsidRPr="00FB63A9">
        <w:rPr>
          <w:rFonts w:ascii="Angsana New" w:hAnsi="Angsana New"/>
          <w:sz w:val="28"/>
          <w:szCs w:val="28"/>
          <w:cs/>
        </w:rPr>
        <w:t>ทั้งจำนวน</w:t>
      </w:r>
    </w:p>
    <w:p w14:paraId="472CC072" w14:textId="316A8D24" w:rsidR="00976D25" w:rsidRPr="008420FD" w:rsidRDefault="008F6CF4" w:rsidP="008420F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ในเดือนธันวาคม </w:t>
      </w:r>
      <w:r>
        <w:rPr>
          <w:rFonts w:ascii="Angsana New" w:hAnsi="Angsana New"/>
          <w:sz w:val="28"/>
          <w:szCs w:val="28"/>
        </w:rPr>
        <w:t>2562</w:t>
      </w:r>
      <w:r>
        <w:rPr>
          <w:rFonts w:ascii="Angsana New" w:hAnsi="Angsana New" w:hint="cs"/>
          <w:sz w:val="28"/>
          <w:szCs w:val="28"/>
          <w:cs/>
        </w:rPr>
        <w:t xml:space="preserve"> บริษัทได้เข้าทำสัญญา</w:t>
      </w:r>
      <w:r w:rsidR="004A081A" w:rsidRPr="004A081A">
        <w:rPr>
          <w:rFonts w:ascii="Angsana New" w:hAnsi="Angsana New"/>
          <w:sz w:val="28"/>
          <w:szCs w:val="28"/>
          <w:cs/>
        </w:rPr>
        <w:t>โครงการ</w:t>
      </w:r>
      <w:r>
        <w:rPr>
          <w:rFonts w:ascii="Angsana New" w:hAnsi="Angsana New" w:hint="cs"/>
          <w:sz w:val="28"/>
          <w:szCs w:val="28"/>
          <w:cs/>
        </w:rPr>
        <w:t>ศึกษาพัฒนา</w:t>
      </w:r>
      <w:r w:rsidR="00670B86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และขยายกิจการสาขาท</w:t>
      </w:r>
      <w:r w:rsidR="00670B86">
        <w:rPr>
          <w:rFonts w:ascii="Angsana New" w:hAnsi="Angsana New" w:hint="cs"/>
          <w:sz w:val="28"/>
          <w:szCs w:val="28"/>
          <w:cs/>
        </w:rPr>
        <w:t>ั่ว</w:t>
      </w:r>
      <w:r>
        <w:rPr>
          <w:rFonts w:ascii="Angsana New" w:hAnsi="Angsana New" w:hint="cs"/>
          <w:sz w:val="28"/>
          <w:szCs w:val="28"/>
          <w:cs/>
        </w:rPr>
        <w:t>ประเทศ โดยบริษัทได้จ่ายเงินทด</w:t>
      </w:r>
      <w:r w:rsidR="00670B86">
        <w:rPr>
          <w:rFonts w:ascii="Angsana New" w:hAnsi="Angsana New" w:hint="cs"/>
          <w:sz w:val="28"/>
          <w:szCs w:val="28"/>
          <w:cs/>
        </w:rPr>
        <w:t>ร</w:t>
      </w:r>
      <w:r>
        <w:rPr>
          <w:rFonts w:ascii="Angsana New" w:hAnsi="Angsana New" w:hint="cs"/>
          <w:sz w:val="28"/>
          <w:szCs w:val="28"/>
          <w:cs/>
        </w:rPr>
        <w:t xml:space="preserve">องจ่ายไปให้กับผู้จัดการโครงการดังกล่าวเป็นจำนวน </w:t>
      </w:r>
      <w:r>
        <w:rPr>
          <w:rFonts w:ascii="Angsana New" w:hAnsi="Angsana New"/>
          <w:sz w:val="28"/>
          <w:szCs w:val="28"/>
        </w:rPr>
        <w:t>20</w:t>
      </w:r>
      <w:r w:rsidR="00670B86">
        <w:rPr>
          <w:rFonts w:ascii="Angsana New" w:hAnsi="Angsana New"/>
          <w:sz w:val="28"/>
          <w:szCs w:val="28"/>
        </w:rPr>
        <w:t>.0</w:t>
      </w:r>
      <w:r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AC179D">
        <w:rPr>
          <w:rFonts w:ascii="Angsana New" w:hAnsi="Angsana New" w:hint="cs"/>
          <w:sz w:val="28"/>
          <w:szCs w:val="28"/>
          <w:cs/>
        </w:rPr>
        <w:t>ซึ่งผู้บริหารโครงการได้จบโครงการ</w:t>
      </w:r>
      <w:r>
        <w:rPr>
          <w:rFonts w:ascii="Angsana New" w:hAnsi="Angsana New" w:hint="cs"/>
          <w:sz w:val="28"/>
          <w:szCs w:val="28"/>
          <w:cs/>
        </w:rPr>
        <w:t xml:space="preserve">ในระหว่างเดือนมิถุนายน </w:t>
      </w:r>
      <w:r>
        <w:rPr>
          <w:rFonts w:ascii="Angsana New" w:hAnsi="Angsana New"/>
          <w:sz w:val="28"/>
          <w:szCs w:val="28"/>
        </w:rPr>
        <w:t xml:space="preserve">2563 </w:t>
      </w:r>
      <w:r w:rsidR="00AC179D">
        <w:rPr>
          <w:rFonts w:ascii="Angsana New" w:hAnsi="Angsana New" w:hint="cs"/>
          <w:sz w:val="28"/>
          <w:szCs w:val="28"/>
          <w:cs/>
        </w:rPr>
        <w:t>และได้</w:t>
      </w:r>
      <w:r w:rsidR="00670B86">
        <w:rPr>
          <w:rFonts w:ascii="Angsana New" w:hAnsi="Angsana New" w:hint="cs"/>
          <w:sz w:val="28"/>
          <w:szCs w:val="28"/>
          <w:cs/>
        </w:rPr>
        <w:t>คืน</w:t>
      </w:r>
      <w:r>
        <w:rPr>
          <w:rFonts w:ascii="Angsana New" w:hAnsi="Angsana New" w:hint="cs"/>
          <w:sz w:val="28"/>
          <w:szCs w:val="28"/>
          <w:cs/>
        </w:rPr>
        <w:t>เงินทด</w:t>
      </w:r>
      <w:r w:rsidR="00670B86">
        <w:rPr>
          <w:rFonts w:ascii="Angsana New" w:hAnsi="Angsana New" w:hint="cs"/>
          <w:sz w:val="28"/>
          <w:szCs w:val="28"/>
          <w:cs/>
        </w:rPr>
        <w:t>ร</w:t>
      </w:r>
      <w:r>
        <w:rPr>
          <w:rFonts w:ascii="Angsana New" w:hAnsi="Angsana New" w:hint="cs"/>
          <w:sz w:val="28"/>
          <w:szCs w:val="28"/>
          <w:cs/>
        </w:rPr>
        <w:t>องจ่ายดังกล่าว</w:t>
      </w:r>
      <w:r w:rsidR="00FE0C70">
        <w:rPr>
          <w:rFonts w:ascii="Angsana New" w:hAnsi="Angsana New" w:hint="cs"/>
          <w:sz w:val="28"/>
          <w:szCs w:val="28"/>
          <w:cs/>
        </w:rPr>
        <w:t>เป็น</w:t>
      </w:r>
      <w:r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>
        <w:rPr>
          <w:rFonts w:ascii="Angsana New" w:hAnsi="Angsana New"/>
          <w:sz w:val="28"/>
          <w:szCs w:val="28"/>
        </w:rPr>
        <w:t xml:space="preserve">17.7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  <w:r w:rsidR="00FE0C70">
        <w:rPr>
          <w:rFonts w:ascii="Angsana New" w:hAnsi="Angsana New" w:hint="cs"/>
          <w:sz w:val="28"/>
          <w:szCs w:val="28"/>
          <w:cs/>
        </w:rPr>
        <w:t>แล้ว</w:t>
      </w:r>
    </w:p>
    <w:p w14:paraId="2CDE483E" w14:textId="77777777" w:rsidR="00E253F0" w:rsidRPr="00642E15" w:rsidRDefault="00E253F0" w:rsidP="00206E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642E15">
        <w:rPr>
          <w:b/>
          <w:bCs/>
          <w:u w:val="none"/>
          <w:cs/>
        </w:rPr>
        <w:t>หนี้สินจากสัญญาประกันภัย</w:t>
      </w:r>
    </w:p>
    <w:tbl>
      <w:tblPr>
        <w:tblpPr w:leftFromText="180" w:rightFromText="180" w:vertAnchor="text" w:tblpX="450" w:tblpY="1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1350"/>
        <w:gridCol w:w="270"/>
        <w:gridCol w:w="1350"/>
        <w:gridCol w:w="270"/>
        <w:gridCol w:w="1350"/>
      </w:tblGrid>
      <w:tr w:rsidR="00717871" w:rsidRPr="00680864" w14:paraId="391745C5" w14:textId="77777777" w:rsidTr="003F35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3F35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076820B6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A0DE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B66F5" w:rsidRPr="00680864" w14:paraId="0FAB9BB1" w14:textId="77777777" w:rsidTr="003F35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0EC7301" w14:textId="77777777" w:rsidTr="003F35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3B66F5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06E0626A" w14:textId="77777777" w:rsidTr="003F35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14A7893A" w:rsidR="002558B8" w:rsidRPr="005578BD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3F351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B66F5" w:rsidRPr="00680864" w14:paraId="4364F5A0" w14:textId="77777777" w:rsidTr="003F35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F4DA551" w14:textId="77777777" w:rsidTr="003F35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89FE872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 w:rsidR="00920F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427A569C" w:rsidR="001F74FD" w:rsidRPr="00680864" w:rsidRDefault="00DF094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3516F15F" w:rsidR="001F74FD" w:rsidRPr="00680864" w:rsidRDefault="00DF0942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(94,946)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B2B6" w14:textId="02CEF619" w:rsidR="001F74FD" w:rsidRPr="00680864" w:rsidRDefault="00DF094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109,629</w:t>
            </w:r>
          </w:p>
        </w:tc>
      </w:tr>
      <w:tr w:rsidR="003B66F5" w:rsidRPr="00680864" w14:paraId="3FBFDDE3" w14:textId="77777777" w:rsidTr="00DF094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0CBECEB" w14:textId="52A3A05C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</w:t>
            </w:r>
            <w:r w:rsidR="003F351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รายงาน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(IBNR)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A4CBAB4" w14:textId="6A59761C" w:rsidR="001F74FD" w:rsidRPr="00680864" w:rsidRDefault="00DF0942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2FC5F48" w14:textId="2E8D053D" w:rsidR="001F74FD" w:rsidRPr="00680864" w:rsidRDefault="00DF0942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(20,255)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E8563" w14:textId="6DBDBFD9" w:rsidR="001F74FD" w:rsidRPr="00680864" w:rsidRDefault="00DF0942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43,75</w:t>
            </w:r>
            <w:r w:rsidR="00DA157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B66F5" w:rsidRPr="00680864" w14:paraId="17670A37" w14:textId="77777777" w:rsidTr="003F35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28392" w14:textId="05150F67" w:rsidR="001F74FD" w:rsidRPr="00680864" w:rsidRDefault="00DF094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5FCEED" w14:textId="1A2804AD" w:rsidR="001F74FD" w:rsidRPr="00680864" w:rsidRDefault="00DF0942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(115,201)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B462" w14:textId="7C8FFBCF" w:rsidR="001F74FD" w:rsidRPr="00680864" w:rsidRDefault="00DF0942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153,38</w:t>
            </w:r>
            <w:r w:rsidR="00DA157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B66F5" w:rsidRPr="00680864" w14:paraId="700BF980" w14:textId="77777777" w:rsidTr="00E3525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21D7B" w14:textId="13FCA63B" w:rsidR="001F74FD" w:rsidRPr="00680864" w:rsidRDefault="00DF094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3FCED" w14:textId="3C51D8FF" w:rsidR="001F74FD" w:rsidRPr="00680864" w:rsidRDefault="00DF094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(170,325)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F063" w14:textId="5C5869CA" w:rsidR="001F74FD" w:rsidRPr="00680864" w:rsidRDefault="00DF094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155,990</w:t>
            </w:r>
          </w:p>
        </w:tc>
      </w:tr>
      <w:tr w:rsidR="003B66F5" w:rsidRPr="001E5DF6" w14:paraId="74610ED5" w14:textId="77777777" w:rsidTr="003F35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546C3C30" w14:textId="5E81E7AB" w:rsidR="001F74FD" w:rsidRPr="00680864" w:rsidRDefault="00DF094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594,897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198E155" w14:textId="44350657" w:rsidR="001F74FD" w:rsidRPr="00680864" w:rsidRDefault="00DF0942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(285,526)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78FB6" w14:textId="5E2DE807" w:rsidR="001F74FD" w:rsidRPr="00680864" w:rsidRDefault="00DF094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309,37</w:t>
            </w:r>
            <w:r w:rsidR="00DA15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4F004355" w14:textId="2DDB1539" w:rsidR="00942E45" w:rsidRPr="00942E45" w:rsidRDefault="003B66F5" w:rsidP="008F2FD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vanish/>
          <w:sz w:val="28"/>
          <w:szCs w:val="28"/>
          <w:cs/>
        </w:rPr>
        <w:br w:type="textWrapping" w:clear="all"/>
      </w:r>
    </w:p>
    <w:p w14:paraId="75D0B899" w14:textId="77777777" w:rsidR="00942E45" w:rsidRPr="00942E45" w:rsidRDefault="00942E45" w:rsidP="008F2FD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C9487FA" w14:textId="77777777" w:rsidR="00942E45" w:rsidRPr="00942E45" w:rsidRDefault="00942E45" w:rsidP="008F2FD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1B680AF" w14:textId="77777777" w:rsidR="00942E45" w:rsidRPr="00942E45" w:rsidRDefault="00942E45" w:rsidP="008F2FD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24A8AD1" w14:textId="77777777" w:rsidR="00785CC1" w:rsidRDefault="00785CC1" w:rsidP="00785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CF692F4" w14:textId="77777777" w:rsidR="00785CC1" w:rsidRDefault="00785CC1" w:rsidP="00785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0A62323" w14:textId="3244FF9F" w:rsidR="00785CC1" w:rsidRDefault="00785CC1" w:rsidP="00785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C0F4570" w14:textId="77777777" w:rsidR="00FA4ECF" w:rsidRDefault="00FA4ECF" w:rsidP="00785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pPr w:leftFromText="180" w:rightFromText="180" w:vertAnchor="text" w:tblpX="450" w:tblpY="1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1350"/>
        <w:gridCol w:w="270"/>
        <w:gridCol w:w="1350"/>
        <w:gridCol w:w="270"/>
        <w:gridCol w:w="1350"/>
      </w:tblGrid>
      <w:tr w:rsidR="00785CC1" w:rsidRPr="005067F3" w14:paraId="0C834060" w14:textId="77777777" w:rsidTr="009462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4E2738C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E77945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85CC1" w:rsidRPr="005067F3" w14:paraId="4DECFEAC" w14:textId="77777777" w:rsidTr="009462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2496A22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75796A39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85CC1" w:rsidRPr="005067F3" w14:paraId="70508C48" w14:textId="77777777" w:rsidTr="009462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7F2F0F7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FD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678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1004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33D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408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51EBB42D" w14:textId="77777777" w:rsidTr="009462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D229A4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1E11" w14:textId="77777777" w:rsidR="00785CC1" w:rsidRPr="003B66F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3E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BE88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51C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22F9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67ABEE03" w14:textId="77777777" w:rsidTr="009462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A6BF6CA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AE7986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3670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5681A04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F31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AAB4613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785CC1" w:rsidRPr="005067F3" w14:paraId="4927AA59" w14:textId="77777777" w:rsidTr="009462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E240" w14:textId="77777777" w:rsidR="00785CC1" w:rsidRPr="005067F3" w:rsidRDefault="00785CC1" w:rsidP="0094629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B28013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8360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6DEF01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6DD3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12893D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283AF0B5" w14:textId="77777777" w:rsidTr="009462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BEF339" w14:textId="77777777" w:rsidR="00785CC1" w:rsidRPr="005067F3" w:rsidRDefault="00785CC1" w:rsidP="0094629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8591D8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165,830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8F7E4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AB94D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554B">
              <w:rPr>
                <w:rFonts w:asciiTheme="majorBidi" w:hAnsiTheme="majorBidi" w:cstheme="majorBidi"/>
                <w:sz w:val="28"/>
                <w:szCs w:val="28"/>
              </w:rPr>
              <w:t>84,198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37FC9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A206E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81,63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85CC1" w:rsidRPr="005067F3" w14:paraId="4FF38770" w14:textId="77777777" w:rsidTr="009462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3113F0" w14:textId="77777777" w:rsidR="00785CC1" w:rsidRPr="005067F3" w:rsidRDefault="00785CC1" w:rsidP="0094629E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รายงาน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(IBNR)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DD6C345" w14:textId="77777777" w:rsidR="00785CC1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0DE2E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58,822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20D7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E6B40C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554B">
              <w:rPr>
                <w:rFonts w:asciiTheme="majorBidi" w:hAnsiTheme="majorBidi" w:cstheme="majorBidi"/>
                <w:sz w:val="28"/>
                <w:szCs w:val="28"/>
              </w:rPr>
              <w:t>19,303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F5F7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FB1E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39,519</w:t>
            </w:r>
          </w:p>
        </w:tc>
      </w:tr>
      <w:tr w:rsidR="00785CC1" w:rsidRPr="005067F3" w14:paraId="070EEF39" w14:textId="77777777" w:rsidTr="009462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9FAFD9" w14:textId="77777777" w:rsidR="00785CC1" w:rsidRPr="005067F3" w:rsidRDefault="00785CC1" w:rsidP="0094629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A01B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224,652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0497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5FCD86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554B">
              <w:rPr>
                <w:rFonts w:asciiTheme="majorBidi" w:hAnsiTheme="majorBidi" w:cstheme="majorBidi"/>
                <w:sz w:val="28"/>
                <w:szCs w:val="28"/>
              </w:rPr>
              <w:t>103,501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5F5A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D917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121,15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85CC1" w:rsidRPr="005067F3" w14:paraId="25E11901" w14:textId="77777777" w:rsidTr="009462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2FC0318" w14:textId="77777777" w:rsidR="00785CC1" w:rsidRPr="005067F3" w:rsidRDefault="00785CC1" w:rsidP="0094629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0FA20E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320,681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8FA54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38637A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(106,063)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CF592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A8FE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214,61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85CC1" w:rsidRPr="006342B5" w14:paraId="39D86063" w14:textId="77777777" w:rsidTr="009462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F13D" w14:textId="77777777" w:rsidR="00785CC1" w:rsidRPr="00287A7B" w:rsidRDefault="00785CC1" w:rsidP="0094629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7A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B9B7BA3" w14:textId="77777777" w:rsidR="00785CC1" w:rsidRPr="006342B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30B2F" w14:textId="77777777" w:rsidR="00785CC1" w:rsidRPr="006342B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F30E45E" w14:textId="77777777" w:rsidR="00785CC1" w:rsidRPr="006342B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(209,564)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598E7" w14:textId="77777777" w:rsidR="00785CC1" w:rsidRPr="006342B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7BCF3" w14:textId="77777777" w:rsidR="00785CC1" w:rsidRPr="006342B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</w:tbl>
    <w:p w14:paraId="6C497280" w14:textId="303FB049" w:rsidR="009B41EA" w:rsidRPr="00B276C7" w:rsidRDefault="00F26ADA" w:rsidP="00BC4E91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 w:hanging="547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40AE92B9" w14:textId="77777777" w:rsidR="00BC4E91" w:rsidRPr="00BC4E91" w:rsidRDefault="00BC4E91" w:rsidP="008F2FD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619F6D0" w14:textId="77777777" w:rsidR="00BC4E91" w:rsidRPr="00BC4E91" w:rsidRDefault="00BC4E91" w:rsidP="008F2FD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CA2741A" w14:textId="77777777" w:rsidR="00BC4E91" w:rsidRPr="00BC4E91" w:rsidRDefault="00BC4E91" w:rsidP="008F2FD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D070645" w14:textId="77777777" w:rsidR="00BC4E91" w:rsidRPr="00BC4E91" w:rsidRDefault="00BC4E91" w:rsidP="008F2FD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7BEFB2E" w14:textId="77777777" w:rsidR="00BC4E91" w:rsidRPr="00BC4E91" w:rsidRDefault="00BC4E91" w:rsidP="008F2FD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4FE3759" w14:textId="77777777" w:rsidR="00BC4E91" w:rsidRPr="00BC4E91" w:rsidRDefault="00BC4E91" w:rsidP="008F2FD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A63C33A" w14:textId="77777777" w:rsidR="00BC4E91" w:rsidRPr="00BC4E91" w:rsidRDefault="00BC4E91" w:rsidP="008F2FD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DC79BFB" w14:textId="77777777" w:rsidR="00BC4E91" w:rsidRPr="00BC4E91" w:rsidRDefault="00BC4E91" w:rsidP="008F2FD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72D36CF" w14:textId="77777777" w:rsidR="00BC4E91" w:rsidRPr="00BC4E91" w:rsidRDefault="00BC4E91" w:rsidP="008F2FD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BCEAACA" w14:textId="77777777" w:rsidR="00BC4E91" w:rsidRPr="00BC4E91" w:rsidRDefault="00BC4E91" w:rsidP="008F2FD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9EF1522" w14:textId="77777777" w:rsidR="00BC4E91" w:rsidRPr="00BC4E91" w:rsidRDefault="00BC4E91" w:rsidP="008F2FD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CCA6C0A" w14:textId="77777777" w:rsidR="00BC4E91" w:rsidRPr="00BC4E91" w:rsidRDefault="00BC4E91" w:rsidP="008F2FD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BB59400" w14:textId="77777777" w:rsidR="00BC4E91" w:rsidRPr="00BC4E91" w:rsidRDefault="00BC4E91" w:rsidP="008F2FD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0BB2B9C" w14:textId="77777777" w:rsidR="00BC4E91" w:rsidRPr="00BC4E91" w:rsidRDefault="00BC4E91" w:rsidP="008F2FD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C6021DE" w14:textId="77777777" w:rsidR="00BC4E91" w:rsidRPr="00BC4E91" w:rsidRDefault="00BC4E91" w:rsidP="008F2FD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3A6CB03" w14:textId="77777777" w:rsidR="00BC4E91" w:rsidRPr="00BC4E91" w:rsidRDefault="00BC4E91" w:rsidP="008F2FD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E07C7CF" w14:textId="77777777" w:rsidR="00BC4E91" w:rsidRPr="00BC4E91" w:rsidRDefault="00BC4E91" w:rsidP="008F2FD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555B360" w14:textId="77777777" w:rsidR="00BC4E91" w:rsidRPr="00BC4E91" w:rsidRDefault="00BC4E91" w:rsidP="008F2FD3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8BA836C" w14:textId="04D126AD" w:rsidR="00F26ADA" w:rsidRPr="00BC4E91" w:rsidRDefault="00F26ADA" w:rsidP="008F2FD3">
      <w:pPr>
        <w:pStyle w:val="ListParagraph"/>
        <w:numPr>
          <w:ilvl w:val="2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C4E91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17871" w:rsidRPr="00824832" w14:paraId="6B18476B" w14:textId="77777777" w:rsidTr="0089321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F454B" w:rsidRPr="00824832" w14:paraId="52D16C0B" w14:textId="77777777" w:rsidTr="0089321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DC62196" w14:textId="5BD0FE42" w:rsidR="006F454B" w:rsidRPr="00824832" w:rsidRDefault="006F454B" w:rsidP="0038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50348DD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A0F2A2B" w14:textId="28D06EF2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F454B" w:rsidRPr="00824832" w14:paraId="674A02F9" w14:textId="77777777" w:rsidTr="00E3525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07F52995" w:rsidR="006F454B" w:rsidRPr="00824832" w:rsidRDefault="006F454B" w:rsidP="006F454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A4149" w14:textId="11282833" w:rsidR="006F454B" w:rsidRPr="005578BD" w:rsidRDefault="003B66F5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224,652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C0F75" w14:textId="44C70950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8BD">
              <w:rPr>
                <w:rFonts w:asciiTheme="majorBidi" w:hAnsiTheme="majorBidi" w:cstheme="majorBidi"/>
                <w:sz w:val="28"/>
                <w:szCs w:val="28"/>
              </w:rPr>
              <w:t>353,268</w:t>
            </w:r>
          </w:p>
        </w:tc>
      </w:tr>
      <w:tr w:rsidR="006F454B" w:rsidRPr="00824832" w14:paraId="4A78417F" w14:textId="77777777" w:rsidTr="0089321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2763A416" w:rsidR="006F454B" w:rsidRPr="00824832" w:rsidRDefault="006F454B" w:rsidP="006F454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78EE62" w14:textId="3EF28BA9" w:rsidR="006F454B" w:rsidRPr="00824832" w:rsidRDefault="00763645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348,519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123B44" w14:textId="4A716F46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6C87">
              <w:rPr>
                <w:rFonts w:asciiTheme="majorBidi" w:hAnsiTheme="majorBidi" w:cstheme="majorBidi"/>
                <w:sz w:val="28"/>
                <w:szCs w:val="28"/>
              </w:rPr>
              <w:t>234,705</w:t>
            </w:r>
          </w:p>
        </w:tc>
      </w:tr>
      <w:tr w:rsidR="006F454B" w:rsidRPr="00824832" w14:paraId="284A68EA" w14:textId="77777777" w:rsidTr="0089321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7A25CE74" w:rsidR="006F454B" w:rsidRPr="00824832" w:rsidRDefault="006F454B" w:rsidP="006F454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การเปลี่ยนแปลงประมาณการสินไหมทดแทนที่เกิดขึ้นในปีและ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1F33CB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814540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54B" w:rsidRPr="00824832" w14:paraId="1E4977BC" w14:textId="77777777" w:rsidTr="0089321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6F454B" w:rsidRPr="00824832" w:rsidRDefault="006F454B" w:rsidP="006F454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1DB0AC" w14:textId="08BD0EDA" w:rsidR="006F454B" w:rsidRPr="00824832" w:rsidRDefault="000632E3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5187E" w14:textId="6B9BD4F4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C87">
              <w:rPr>
                <w:rFonts w:asciiTheme="majorBidi" w:hAnsiTheme="majorBidi" w:cstheme="majorBidi"/>
                <w:sz w:val="28"/>
                <w:szCs w:val="28"/>
              </w:rPr>
              <w:t>29,816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454B" w:rsidRPr="00824832" w14:paraId="57F1A935" w14:textId="77777777" w:rsidTr="00E3525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1F04433B" w:rsidR="006F454B" w:rsidRPr="00824832" w:rsidRDefault="006F454B" w:rsidP="006F454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EFC21" w14:textId="15104F3A" w:rsidR="006F454B" w:rsidRPr="00824832" w:rsidRDefault="000632E3" w:rsidP="0076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3645">
              <w:rPr>
                <w:rFonts w:asciiTheme="majorBidi" w:hAnsiTheme="majorBidi" w:cstheme="majorBidi"/>
                <w:sz w:val="28"/>
                <w:szCs w:val="28"/>
              </w:rPr>
              <w:t>309,774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E222B" w14:textId="096996E1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C87">
              <w:rPr>
                <w:rFonts w:asciiTheme="majorBidi" w:hAnsiTheme="majorBidi" w:cstheme="majorBidi"/>
                <w:sz w:val="28"/>
                <w:szCs w:val="28"/>
              </w:rPr>
              <w:t>333,505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454B" w:rsidRPr="00824832" w14:paraId="3C084676" w14:textId="77777777" w:rsidTr="0089321A">
        <w:trPr>
          <w:trHeight w:val="39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5B8EE653" w:rsidR="006F454B" w:rsidRPr="00824832" w:rsidRDefault="006F454B" w:rsidP="006F454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1A9202AE" w:rsidR="006F454B" w:rsidRPr="00824832" w:rsidRDefault="000632E3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203C575F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224,652</w:t>
            </w:r>
          </w:p>
        </w:tc>
      </w:tr>
    </w:tbl>
    <w:p w14:paraId="2483E8C6" w14:textId="77777777" w:rsidR="00F26ADA" w:rsidRPr="00B276C7" w:rsidRDefault="00F26ADA" w:rsidP="008F2FD3">
      <w:pPr>
        <w:pStyle w:val="ListParagraph"/>
        <w:numPr>
          <w:ilvl w:val="2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17871" w:rsidRPr="00824832" w14:paraId="133B2F80" w14:textId="77777777" w:rsidTr="0089321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F454B" w:rsidRPr="00824832" w14:paraId="0205F0D8" w14:textId="77777777" w:rsidTr="00E3525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CB413DE" w14:textId="68CAF935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AE364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6A278EC" w14:textId="6BDBF295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F454B" w:rsidRPr="00824832" w14:paraId="39E41AFD" w14:textId="77777777" w:rsidTr="00A35B68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3D1C4E89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0B5C0" w14:textId="4C9AE852" w:rsidR="006F454B" w:rsidRPr="001C2919" w:rsidRDefault="003B66F5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EEAD8" w14:textId="517D9A2F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919">
              <w:rPr>
                <w:rFonts w:ascii="Angsana New" w:hAnsi="Angsana New"/>
                <w:sz w:val="28"/>
                <w:szCs w:val="28"/>
              </w:rPr>
              <w:t>192,949</w:t>
            </w:r>
          </w:p>
        </w:tc>
      </w:tr>
      <w:tr w:rsidR="006F454B" w:rsidRPr="00824832" w14:paraId="78771F23" w14:textId="77777777" w:rsidTr="0089321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0E5B2DFB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5E9000AF" w:rsidR="006F454B" w:rsidRPr="00824832" w:rsidRDefault="006069EC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665,503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03019021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507,287</w:t>
            </w:r>
          </w:p>
        </w:tc>
      </w:tr>
      <w:tr w:rsidR="006F454B" w:rsidRPr="00824832" w14:paraId="1FB88A99" w14:textId="77777777" w:rsidTr="0089321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0375A0AB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FD466" w14:textId="55772D90" w:rsidR="006F454B" w:rsidRPr="00824832" w:rsidRDefault="006069EC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(659,869)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0396AF" w14:textId="03EE5822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(379,555)</w:t>
            </w:r>
          </w:p>
        </w:tc>
      </w:tr>
      <w:tr w:rsidR="006F454B" w:rsidRPr="00824832" w14:paraId="49B6A3A7" w14:textId="77777777" w:rsidTr="0089321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1195B922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E28570C" w14:textId="581BCE0B" w:rsidR="006F454B" w:rsidRPr="00824832" w:rsidRDefault="006069EC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326,315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F981DA9" w14:textId="46E98FD4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320,681</w:t>
            </w:r>
          </w:p>
        </w:tc>
      </w:tr>
    </w:tbl>
    <w:p w14:paraId="06C522DB" w14:textId="77777777" w:rsidR="00BC4E91" w:rsidRPr="00BC4E91" w:rsidRDefault="00BC4E91" w:rsidP="008F2FD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622E355" w14:textId="77777777" w:rsidR="00BC4E91" w:rsidRPr="00BC4E91" w:rsidRDefault="00BC4E91" w:rsidP="008F2FD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67B4F7B" w14:textId="77777777" w:rsidR="00BC4E91" w:rsidRPr="00BC4E91" w:rsidRDefault="00BC4E91" w:rsidP="008F2FD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738E48E" w14:textId="77777777" w:rsidR="00BC4E91" w:rsidRPr="00BC4E91" w:rsidRDefault="00BC4E91" w:rsidP="008F2FD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08A7B36" w14:textId="77777777" w:rsidR="00BC4E91" w:rsidRPr="00BC4E91" w:rsidRDefault="00BC4E91" w:rsidP="008F2FD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718B315" w14:textId="77777777" w:rsidR="00BC4E91" w:rsidRPr="00BC4E91" w:rsidRDefault="00BC4E91" w:rsidP="008F2FD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709ECAB" w14:textId="77777777" w:rsidR="00BC4E91" w:rsidRPr="00BC4E91" w:rsidRDefault="00BC4E91" w:rsidP="008F2FD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C4A6E7D" w14:textId="77777777" w:rsidR="00BC4E91" w:rsidRPr="00BC4E91" w:rsidRDefault="00BC4E91" w:rsidP="008F2FD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F993BD6" w14:textId="77777777" w:rsidR="00BC4E91" w:rsidRPr="00BC4E91" w:rsidRDefault="00BC4E91" w:rsidP="008F2FD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D42B4B2" w14:textId="77777777" w:rsidR="00BC4E91" w:rsidRPr="00BC4E91" w:rsidRDefault="00BC4E91" w:rsidP="008F2FD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01B09B4" w14:textId="77777777" w:rsidR="00BC4E91" w:rsidRPr="00BC4E91" w:rsidRDefault="00BC4E91" w:rsidP="008F2FD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3F515A6" w14:textId="77777777" w:rsidR="00BC4E91" w:rsidRPr="00BC4E91" w:rsidRDefault="00BC4E91" w:rsidP="008F2FD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C67BD0A" w14:textId="77777777" w:rsidR="00BC4E91" w:rsidRPr="00BC4E91" w:rsidRDefault="00BC4E91" w:rsidP="008F2FD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6E0F522" w14:textId="77777777" w:rsidR="00BC4E91" w:rsidRPr="00BC4E91" w:rsidRDefault="00BC4E91" w:rsidP="008F2FD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C88A434" w14:textId="77777777" w:rsidR="00BC4E91" w:rsidRPr="00BC4E91" w:rsidRDefault="00BC4E91" w:rsidP="008F2FD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623B231" w14:textId="77777777" w:rsidR="00BC4E91" w:rsidRPr="00BC4E91" w:rsidRDefault="00BC4E91" w:rsidP="008F2FD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BFB36A9" w14:textId="77777777" w:rsidR="00BC4E91" w:rsidRPr="00BC4E91" w:rsidRDefault="00BC4E91" w:rsidP="008F2FD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D3BF446" w14:textId="77777777" w:rsidR="00BC4E91" w:rsidRPr="00BC4E91" w:rsidRDefault="00BC4E91" w:rsidP="008F2FD3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61C1EA4" w14:textId="0C3A8262" w:rsidR="0089321A" w:rsidRDefault="0089321A" w:rsidP="008932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left="792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BA8B43B" w14:textId="521711FA" w:rsidR="00E304F6" w:rsidRDefault="00E304F6" w:rsidP="008932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left="792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516A366" w14:textId="3ADE2F7B" w:rsidR="00FA0D75" w:rsidRPr="00E304F6" w:rsidRDefault="00E304F6" w:rsidP="001437C6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    </w:t>
      </w:r>
      <w:r w:rsidR="00FA0D75" w:rsidRPr="00E304F6">
        <w:rPr>
          <w:rFonts w:asciiTheme="majorBidi" w:hAnsiTheme="majorBidi" w:cstheme="majorBidi"/>
          <w:b/>
          <w:bCs/>
          <w:sz w:val="28"/>
          <w:szCs w:val="28"/>
          <w:cs/>
        </w:rPr>
        <w:t>ตารางพัฒนาการค่าสินไหมทดแทน</w:t>
      </w:r>
    </w:p>
    <w:p w14:paraId="7281D84E" w14:textId="77777777" w:rsidR="00FA0D75" w:rsidRPr="00FA0D75" w:rsidRDefault="00FA0D75" w:rsidP="00206E70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4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2F71519" w14:textId="77777777" w:rsidR="00BC4E91" w:rsidRPr="00BC4E91" w:rsidRDefault="00BC4E91" w:rsidP="008F2FD3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0872571" w14:textId="0310FC63" w:rsidR="00FA0D75" w:rsidRPr="00E304F6" w:rsidRDefault="00FA0D75" w:rsidP="001437C6">
      <w:pPr>
        <w:pStyle w:val="ListParagraph"/>
        <w:numPr>
          <w:ilvl w:val="2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left="547" w:right="403" w:hanging="547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304F6">
        <w:rPr>
          <w:rFonts w:asciiTheme="majorBidi" w:hAnsiTheme="majorBidi" w:cstheme="majorBidi"/>
          <w:b/>
          <w:bCs/>
          <w:sz w:val="28"/>
          <w:szCs w:val="28"/>
          <w:cs/>
        </w:rPr>
        <w:t>ตารางค่าสินไหมทดแทนก่อนการประกันภัยต่อ</w:t>
      </w:r>
    </w:p>
    <w:tbl>
      <w:tblPr>
        <w:tblW w:w="990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86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990"/>
      </w:tblGrid>
      <w:tr w:rsidR="005B04F0" w:rsidRPr="00BF63C1" w14:paraId="5FFBF68D" w14:textId="77777777" w:rsidTr="009E69BD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1524C00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D3A4AC2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3"/>
            <w:tcBorders>
              <w:top w:val="nil"/>
              <w:left w:val="nil"/>
              <w:right w:val="nil"/>
            </w:tcBorders>
          </w:tcPr>
          <w:p w14:paraId="6052B523" w14:textId="0F065478" w:rsidR="005B04F0" w:rsidRPr="00BF63C1" w:rsidRDefault="001C2919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="005B04F0"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F454B" w:rsidRPr="00BF63C1" w14:paraId="6086B4C8" w14:textId="77777777" w:rsidTr="009E69BD"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E5C35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D94470D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6C76A9D8" w14:textId="1F9851BD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7D0B7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F5EA182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0C66AA35" w14:textId="732930C5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99C6CA6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6100FB63" w14:textId="68F4086C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DB8F20F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3B2B1546" w14:textId="4E34CEE9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EDBE096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5443E99B" w14:textId="26ECA66E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C65B6C0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7520BC9D" w14:textId="6C35EA8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3F0BD36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59782EE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F454B" w:rsidRPr="00BF63C1" w14:paraId="7665FF22" w14:textId="77777777" w:rsidTr="009E69BD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6EAE2E5B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B354508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61401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F5A4ADF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7250E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5554DF8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D12A9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8E1C910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B6BB1" w14:textId="36995594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A8F28F6" w14:textId="77777777" w:rsidR="006F454B" w:rsidRPr="00BF63C1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34007" w14:textId="1FB9D126" w:rsidR="006F454B" w:rsidRPr="00BF63C1" w:rsidRDefault="006F454B" w:rsidP="006F454B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05C4480" w14:textId="77777777" w:rsidR="006F454B" w:rsidRPr="00BF63C1" w:rsidRDefault="006F454B" w:rsidP="006F454B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CDB5D" w14:textId="74A60279" w:rsidR="006F454B" w:rsidRPr="00BF63C1" w:rsidRDefault="006F454B" w:rsidP="006F454B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E3831D0" w14:textId="77777777" w:rsidR="006F454B" w:rsidRPr="00BF63C1" w:rsidRDefault="006F454B" w:rsidP="006F454B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BC6C9" w14:textId="77777777" w:rsidR="006F454B" w:rsidRPr="00BF63C1" w:rsidRDefault="006F454B" w:rsidP="006F454B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51B0B" w:rsidRPr="00BF63C1" w14:paraId="1EA843CD" w14:textId="77777777" w:rsidTr="009E69BD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1F9ADB1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2894056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5DF57" w14:textId="40C4FF74" w:rsidR="00B51B0B" w:rsidRPr="006E6094" w:rsidRDefault="00B51B0B" w:rsidP="00B51B0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51B0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273,973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5B3A4" w14:textId="77777777" w:rsidR="00B51B0B" w:rsidRPr="006E6094" w:rsidRDefault="00B51B0B" w:rsidP="00B51B0B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98CC5" w14:textId="348A8A9E" w:rsidR="00B51B0B" w:rsidRPr="006E6094" w:rsidRDefault="00B51B0B" w:rsidP="00B51B0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438,577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A3484" w14:textId="77777777" w:rsidR="00B51B0B" w:rsidRPr="006E6094" w:rsidRDefault="00B51B0B" w:rsidP="00B51B0B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D625A" w14:textId="41F4A33E" w:rsidR="00B51B0B" w:rsidRPr="006E6094" w:rsidRDefault="00B51B0B" w:rsidP="00AA0C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628,309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2EB98" w14:textId="77777777" w:rsidR="00B51B0B" w:rsidRPr="006E6094" w:rsidRDefault="00B51B0B" w:rsidP="00AA0C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4D1FB" w14:textId="6127652D" w:rsidR="00B51B0B" w:rsidRPr="006E6094" w:rsidRDefault="00B51B0B" w:rsidP="00AA0C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433,968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840A8" w14:textId="77777777" w:rsidR="00B51B0B" w:rsidRPr="006E6094" w:rsidRDefault="00B51B0B" w:rsidP="00AA0C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548E5" w14:textId="661C773B" w:rsidR="00B51B0B" w:rsidRPr="006E6094" w:rsidRDefault="00B51B0B" w:rsidP="00AA0C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267,0</w:t>
            </w:r>
            <w:r w:rsidR="007D0B7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CA4732" w14:textId="77777777" w:rsidR="00B51B0B" w:rsidRPr="00BF63C1" w:rsidRDefault="00B51B0B" w:rsidP="00B51B0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F1A0002" w14:textId="5D2672EA" w:rsidR="00B51B0B" w:rsidRPr="00BF63C1" w:rsidRDefault="00AA352C" w:rsidP="00B51B0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418,930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37F4B6F" w14:textId="77777777" w:rsidR="00B51B0B" w:rsidRPr="00BF63C1" w:rsidRDefault="00B51B0B" w:rsidP="00B51B0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7D9ACB" w14:textId="66ECE07E" w:rsidR="00B51B0B" w:rsidRPr="00BF63C1" w:rsidRDefault="00B51B0B" w:rsidP="00B51B0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51B0B" w:rsidRPr="00BF63C1" w14:paraId="3C1774BF" w14:textId="77777777" w:rsidTr="009E69BD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83DD216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6B15BD4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C9295" w14:textId="7F4C246D" w:rsidR="00B51B0B" w:rsidRPr="006E6094" w:rsidRDefault="00B51B0B" w:rsidP="00B51B0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51B0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400,346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02B4E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A2C9F" w14:textId="5506B6FA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563,951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EAF13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F212D" w14:textId="7DA685F5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545,818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89ACF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7BA69" w14:textId="5594BCC0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403,2</w:t>
            </w:r>
            <w:r w:rsidR="007D0B7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7255C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124BE" w14:textId="14DFD94C" w:rsidR="00B51B0B" w:rsidRPr="006E6094" w:rsidRDefault="00B51B0B" w:rsidP="00AA0C2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2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259,957</w:t>
            </w: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7B838E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072EC93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3EAA556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D5973B" w14:textId="286D41C1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51B0B" w:rsidRPr="00BF63C1" w14:paraId="14C8877A" w14:textId="77777777" w:rsidTr="009E69BD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6AE693B5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BD7C2B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4960" w14:textId="56CA7841" w:rsidR="00B51B0B" w:rsidRPr="006E6094" w:rsidRDefault="00B51B0B" w:rsidP="00B51B0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51B0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423,408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8B3DA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89315" w14:textId="29099331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526,714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F3AC8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F06A9" w14:textId="4EA9FEC1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482,48</w:t>
            </w:r>
            <w:r w:rsidR="007D0B7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F72D6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555BB" w14:textId="6D9B0D95" w:rsidR="00B51B0B" w:rsidRPr="006E6094" w:rsidRDefault="00B51B0B" w:rsidP="00AA0C2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350,586</w:t>
            </w: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6C68A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B93A6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6EBEFEB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45FCF15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9821C3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53F41B" w14:textId="028045E2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51B0B" w:rsidRPr="00BF63C1" w14:paraId="19FC35D0" w14:textId="77777777" w:rsidTr="009E69BD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6C021ABA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7C82F62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E85F6" w14:textId="7427E87E" w:rsidR="00B51B0B" w:rsidRPr="006E6094" w:rsidRDefault="00B51B0B" w:rsidP="00B51B0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51B0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419,247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61386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7B765" w14:textId="258C92EB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509,84</w:t>
            </w:r>
            <w:r w:rsidR="007D0B7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394F9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71B40" w14:textId="351ACCF1" w:rsidR="00B51B0B" w:rsidRPr="006E6094" w:rsidRDefault="00B51B0B" w:rsidP="00AA0C2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480,541</w:t>
            </w: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D5DC2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2D0D0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1A6A3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2846C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88EE878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D791724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97987DB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5DDD36" w14:textId="0E05AE7F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51B0B" w:rsidRPr="00BF63C1" w14:paraId="584E3EF4" w14:textId="77777777" w:rsidTr="009E69BD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BA93431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5442E85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95B64" w14:textId="6F40B63A" w:rsidR="00B51B0B" w:rsidRPr="006E6094" w:rsidRDefault="00B51B0B" w:rsidP="00B51B0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51B0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419,677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3D236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43502" w14:textId="597FFFD3" w:rsidR="00B51B0B" w:rsidRPr="006E6094" w:rsidRDefault="00B51B0B" w:rsidP="00AA0C2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511,184</w:t>
            </w: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2944B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00A24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1DB85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F725A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2DC69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E6956" w14:textId="77777777" w:rsidR="00B51B0B" w:rsidRPr="006E6094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91BBCC5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82591B4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5392D0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34091C" w14:textId="0B03E4E1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51B0B" w:rsidRPr="00BF63C1" w14:paraId="67ED754E" w14:textId="77777777" w:rsidTr="009E69BD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CD1F0EE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D14AF95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0A7CC" w14:textId="209BC89B" w:rsidR="00B51B0B" w:rsidRPr="00BF63C1" w:rsidRDefault="00B51B0B" w:rsidP="00B51B0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51B0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416,826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751E738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02C54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9517C51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AF530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33CEA09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B2C90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3199396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FC453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45B6E07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9067D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39AE4AA" w14:textId="77777777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34652" w14:textId="2F7052B2" w:rsidR="00B51B0B" w:rsidRPr="00BF63C1" w:rsidRDefault="00B51B0B" w:rsidP="00B51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42441" w:rsidRPr="00BF63C1" w14:paraId="230275AA" w14:textId="77777777" w:rsidTr="009E69BD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5D39DF6" w14:textId="1AC9DF70" w:rsidR="00342441" w:rsidRPr="00BF63C1" w:rsidRDefault="00342441" w:rsidP="0034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25FB81D" w14:textId="77777777" w:rsidR="00342441" w:rsidRPr="00BF63C1" w:rsidRDefault="00342441" w:rsidP="0034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710E4" w14:textId="4525A57B" w:rsidR="00342441" w:rsidRPr="00BF63C1" w:rsidRDefault="00B51B0B" w:rsidP="00342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416,826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FEB4D" w14:textId="77777777" w:rsidR="00342441" w:rsidRPr="006E6094" w:rsidRDefault="00342441" w:rsidP="0034244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28ECF" w14:textId="3C647DC3" w:rsidR="00342441" w:rsidRPr="00BF63C1" w:rsidRDefault="00B51B0B" w:rsidP="00342441">
            <w:pPr>
              <w:tabs>
                <w:tab w:val="clear" w:pos="680"/>
                <w:tab w:val="left" w:pos="72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511,184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D90FD" w14:textId="77777777" w:rsidR="00342441" w:rsidRPr="006E6094" w:rsidRDefault="00342441" w:rsidP="0034244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00212" w14:textId="72249E72" w:rsidR="00342441" w:rsidRPr="00BF63C1" w:rsidRDefault="00B51B0B" w:rsidP="00342441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480,541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C1CF2" w14:textId="77777777" w:rsidR="00342441" w:rsidRPr="00BF63C1" w:rsidRDefault="00342441" w:rsidP="00342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F306D" w14:textId="7D0C0A7E" w:rsidR="00342441" w:rsidRPr="00BF63C1" w:rsidRDefault="00B51B0B" w:rsidP="00342441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350,</w:t>
            </w:r>
            <w:r w:rsidR="00CA475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1AE80" w14:textId="77777777" w:rsidR="00342441" w:rsidRPr="00BF63C1" w:rsidRDefault="00342441" w:rsidP="00342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0235E" w14:textId="02E88528" w:rsidR="00342441" w:rsidRPr="00BF63C1" w:rsidRDefault="00CA4751" w:rsidP="00342441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259,957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98FD6" w14:textId="77777777" w:rsidR="00342441" w:rsidRPr="00BF63C1" w:rsidRDefault="00342441" w:rsidP="00342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FD18B" w14:textId="2F98ED3E" w:rsidR="00342441" w:rsidRPr="00BF63C1" w:rsidRDefault="00AA352C" w:rsidP="00342441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418,930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6B94E" w14:textId="77777777" w:rsidR="00342441" w:rsidRPr="00BF63C1" w:rsidRDefault="00342441" w:rsidP="00342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FD030" w14:textId="7CDE5726" w:rsidR="00342441" w:rsidRPr="00BF63C1" w:rsidRDefault="00AA352C" w:rsidP="00342441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2,438,024</w:t>
            </w:r>
          </w:p>
        </w:tc>
      </w:tr>
      <w:tr w:rsidR="00342441" w:rsidRPr="00BF63C1" w14:paraId="1AE7C6EA" w14:textId="77777777" w:rsidTr="009E69BD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068C563" w14:textId="77777777" w:rsidR="00342441" w:rsidRPr="00BF63C1" w:rsidRDefault="00342441" w:rsidP="0034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E693D82" w14:textId="77777777" w:rsidR="00342441" w:rsidRPr="00BF63C1" w:rsidRDefault="00342441" w:rsidP="0034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66697632" w14:textId="338B750B" w:rsidR="00342441" w:rsidRPr="00BF63C1" w:rsidRDefault="00B51B0B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(416,822)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6E8516C" w14:textId="57C3C26D" w:rsidR="00342441" w:rsidRPr="006E6094" w:rsidRDefault="00342441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4988A6B4" w14:textId="55804341" w:rsidR="00342441" w:rsidRPr="00BF63C1" w:rsidRDefault="00B51B0B" w:rsidP="006E6094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(510,210)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A7014A5" w14:textId="0C06C28B" w:rsidR="00342441" w:rsidRPr="006E6094" w:rsidRDefault="00342441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58D4BBD5" w14:textId="66127A5F" w:rsidR="00342441" w:rsidRPr="00BF63C1" w:rsidRDefault="00B51B0B" w:rsidP="006E6094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(477,020)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436B590" w14:textId="7A61F408" w:rsidR="00342441" w:rsidRPr="00BF63C1" w:rsidRDefault="00342441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71E057AF" w14:textId="67F24E09" w:rsidR="00342441" w:rsidRPr="00BF63C1" w:rsidRDefault="00CA4751" w:rsidP="006E6094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(348,569)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690D6E0" w14:textId="1ADBD730" w:rsidR="00342441" w:rsidRPr="00BF63C1" w:rsidRDefault="00342441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3D90246B" w14:textId="2929CD05" w:rsidR="00342441" w:rsidRPr="00BF63C1" w:rsidRDefault="009E69BD" w:rsidP="006E6094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(217,032)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DD1FCED" w14:textId="7EDAFEB6" w:rsidR="00342441" w:rsidRPr="00BF63C1" w:rsidRDefault="00342441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5BE10B0E" w14:textId="557CA4CD" w:rsidR="00342441" w:rsidRPr="00BF63C1" w:rsidRDefault="009E69BD" w:rsidP="006E6094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(215,960)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371F4B2" w14:textId="326A87C0" w:rsidR="00342441" w:rsidRPr="00BF63C1" w:rsidRDefault="00342441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5C53DFD" w14:textId="0904F962" w:rsidR="00342441" w:rsidRPr="00BF63C1" w:rsidRDefault="009E69BD" w:rsidP="00AD07BE">
            <w:pPr>
              <w:tabs>
                <w:tab w:val="clear" w:pos="907"/>
                <w:tab w:val="clear" w:pos="1644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D07B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(2,185,613)</w:t>
            </w:r>
          </w:p>
        </w:tc>
      </w:tr>
      <w:tr w:rsidR="00342441" w:rsidRPr="00BF63C1" w14:paraId="014CC879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8C6B4BB" w14:textId="77777777" w:rsidR="00342441" w:rsidRPr="00BF63C1" w:rsidRDefault="00342441" w:rsidP="0034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A104CD8" w14:textId="77777777" w:rsidR="00342441" w:rsidRPr="00BF63C1" w:rsidRDefault="00342441" w:rsidP="0034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2E60A4F4" w14:textId="59AE89FF" w:rsidR="00342441" w:rsidRPr="00BF63C1" w:rsidRDefault="00B51B0B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4FE1B" w14:textId="77777777" w:rsidR="00342441" w:rsidRPr="006E6094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70B52700" w14:textId="1AE79E51" w:rsidR="00342441" w:rsidRPr="00BF63C1" w:rsidRDefault="00B51B0B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18FE" w14:textId="77777777" w:rsidR="00342441" w:rsidRPr="006E6094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2F19BAFD" w14:textId="0E57BBF4" w:rsidR="00342441" w:rsidRPr="00BF63C1" w:rsidRDefault="00B51B0B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3,521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75959" w14:textId="77777777" w:rsidR="00342441" w:rsidRPr="00BF63C1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459B7237" w14:textId="445A9F78" w:rsidR="00342441" w:rsidRPr="00BF63C1" w:rsidRDefault="00CA475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2,017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97B5F" w14:textId="77777777" w:rsidR="00342441" w:rsidRPr="00BF63C1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0A7EF216" w14:textId="6F074086" w:rsidR="00342441" w:rsidRPr="00BF63C1" w:rsidRDefault="009E69BD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42,925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9F229" w14:textId="77777777" w:rsidR="00342441" w:rsidRPr="00BF63C1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556BE343" w14:textId="510812CE" w:rsidR="00342441" w:rsidRPr="00BF63C1" w:rsidRDefault="00AA352C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202,970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6FA6F69" w14:textId="77777777" w:rsidR="00342441" w:rsidRPr="00BF63C1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090E276" w14:textId="52A3855E" w:rsidR="00342441" w:rsidRPr="00BF63C1" w:rsidRDefault="00AA352C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252,411</w:t>
            </w:r>
          </w:p>
        </w:tc>
      </w:tr>
      <w:tr w:rsidR="00E72627" w:rsidRPr="00BF63C1" w14:paraId="6826C5E6" w14:textId="77777777" w:rsidTr="00E72627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5D64299C" w14:textId="20712537" w:rsidR="00E72627" w:rsidRPr="00BF63C1" w:rsidRDefault="00E72627" w:rsidP="0034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การ</w:t>
            </w:r>
            <w:r w:rsidR="00AA0C23"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ประกันภัยต่อตามสัญญา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9D2820" w14:textId="77777777" w:rsidR="00E72627" w:rsidRPr="00BF63C1" w:rsidRDefault="00E72627" w:rsidP="0034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94764" w14:textId="77777777" w:rsidR="00E72627" w:rsidRDefault="00E72627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49329" w14:textId="77777777" w:rsidR="00E72627" w:rsidRPr="006E6094" w:rsidRDefault="00E72627" w:rsidP="006E609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E387A" w14:textId="77777777" w:rsidR="00E72627" w:rsidRDefault="00E72627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97D16" w14:textId="77777777" w:rsidR="00E72627" w:rsidRPr="006E6094" w:rsidRDefault="00E72627" w:rsidP="006E609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07A86" w14:textId="77777777" w:rsidR="00E72627" w:rsidRDefault="00E72627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95619" w14:textId="77777777" w:rsidR="00E72627" w:rsidRPr="00BF63C1" w:rsidRDefault="00E72627" w:rsidP="006E609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8DAD0" w14:textId="77777777" w:rsidR="00E72627" w:rsidRDefault="00E72627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F66C2" w14:textId="77777777" w:rsidR="00E72627" w:rsidRPr="00BF63C1" w:rsidRDefault="00E72627" w:rsidP="006E609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5EA6E" w14:textId="77777777" w:rsidR="00E72627" w:rsidRDefault="00E72627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F6284" w14:textId="77777777" w:rsidR="00E72627" w:rsidRPr="00BF63C1" w:rsidRDefault="00E72627" w:rsidP="006E609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332A7" w14:textId="77777777" w:rsidR="00E72627" w:rsidRDefault="00E72627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FAFC31" w14:textId="77777777" w:rsidR="00E72627" w:rsidRPr="00BF63C1" w:rsidRDefault="00E72627" w:rsidP="006E609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A9E79A" w14:textId="4ACD72CA" w:rsidR="00E72627" w:rsidRDefault="00AA352C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479</w:t>
            </w:r>
          </w:p>
        </w:tc>
      </w:tr>
      <w:tr w:rsidR="00342441" w:rsidRPr="00BF63C1" w14:paraId="30E82327" w14:textId="77777777" w:rsidTr="009E69BD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9B38A51" w14:textId="77777777" w:rsidR="00342441" w:rsidRPr="00E72627" w:rsidRDefault="00342441" w:rsidP="0034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7CE46C0" w14:textId="77777777" w:rsidR="00342441" w:rsidRPr="00E72627" w:rsidRDefault="00342441" w:rsidP="0034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F7D2CC2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02AF5CE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B24A5D2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7FA35CA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4EE71AE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8BFE3F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7A58F27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571A3F6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3ABD136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185CAFA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4C8A1CC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FF40C2A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83873D" w14:textId="116CCCFD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42441" w:rsidRPr="00BF63C1" w14:paraId="692A1CB3" w14:textId="77777777" w:rsidTr="009E69BD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54994989" w14:textId="72972099" w:rsidR="00342441" w:rsidRPr="00E72627" w:rsidRDefault="00BB52A8" w:rsidP="0034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342441" w:rsidRPr="00E72627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7A6F9B8" w14:textId="77777777" w:rsidR="00342441" w:rsidRPr="00E72627" w:rsidRDefault="00342441" w:rsidP="0034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BC6BF5D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2A8437B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C31805A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215DF26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C1EA892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F35B4F1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A6B5B77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3A0BCDE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87A8C48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06474C3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8DFFEB6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43B437E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9038D" w14:textId="44092389" w:rsidR="00342441" w:rsidRPr="00E72627" w:rsidRDefault="009E69BD" w:rsidP="006E609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15,692</w:t>
            </w:r>
          </w:p>
        </w:tc>
      </w:tr>
      <w:tr w:rsidR="00342441" w:rsidRPr="00BF63C1" w14:paraId="01FAE4D6" w14:textId="77777777" w:rsidTr="009E69BD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F9BEF20" w14:textId="77777777" w:rsidR="00342441" w:rsidRPr="00E72627" w:rsidRDefault="00342441" w:rsidP="0034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C3147E8" w14:textId="77777777" w:rsidR="00342441" w:rsidRPr="00E72627" w:rsidRDefault="00342441" w:rsidP="0034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9A092B5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028F44E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E314A47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3FB3585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7412435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916C684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9CA97CF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C2EC294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8EB9490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0AF2843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AA864EA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9341EED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35398" w14:textId="77777777" w:rsidR="00342441" w:rsidRPr="00E72627" w:rsidRDefault="00342441" w:rsidP="006E609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42441" w:rsidRPr="00BF63C1" w14:paraId="3EE92950" w14:textId="77777777" w:rsidTr="009E69BD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129878A" w14:textId="77777777" w:rsidR="00342441" w:rsidRPr="00E72627" w:rsidRDefault="00342441" w:rsidP="0034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141698B" w14:textId="77777777" w:rsidR="00342441" w:rsidRPr="00E72627" w:rsidRDefault="00342441" w:rsidP="0034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57AAAA6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DF18224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51A6A3C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16A3A64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34EE9D1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6CC873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952AF3A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41940E6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7DBA913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0F1F893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DD9DB7F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C6648A" w14:textId="77777777" w:rsidR="00342441" w:rsidRPr="00E72627" w:rsidRDefault="00342441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0BCDF5" w14:textId="5BE03628" w:rsidR="00342441" w:rsidRPr="00E72627" w:rsidRDefault="00942CED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268,582</w:t>
            </w:r>
          </w:p>
        </w:tc>
      </w:tr>
    </w:tbl>
    <w:p w14:paraId="45C29F7A" w14:textId="5561EDA3" w:rsidR="00942E45" w:rsidRDefault="00942E45" w:rsidP="005B04F0"/>
    <w:p w14:paraId="15022BAD" w14:textId="0F5235E3" w:rsidR="00E72627" w:rsidRDefault="00E72627" w:rsidP="005B04F0"/>
    <w:p w14:paraId="27453096" w14:textId="77777777" w:rsidR="001437C6" w:rsidRDefault="001437C6" w:rsidP="005B04F0"/>
    <w:p w14:paraId="2465A503" w14:textId="77777777" w:rsidR="001437C6" w:rsidRDefault="001437C6" w:rsidP="005B04F0"/>
    <w:p w14:paraId="6A78389B" w14:textId="77777777" w:rsidR="001437C6" w:rsidRDefault="001437C6" w:rsidP="005B04F0"/>
    <w:p w14:paraId="21208E51" w14:textId="77777777" w:rsidR="001437C6" w:rsidRDefault="001437C6" w:rsidP="005B04F0"/>
    <w:p w14:paraId="79008480" w14:textId="77777777" w:rsidR="001437C6" w:rsidRDefault="001437C6" w:rsidP="005B04F0"/>
    <w:p w14:paraId="23E822DB" w14:textId="77777777" w:rsidR="001437C6" w:rsidRDefault="001437C6" w:rsidP="005B04F0"/>
    <w:p w14:paraId="1B8DE4E2" w14:textId="77777777" w:rsidR="001437C6" w:rsidRDefault="001437C6" w:rsidP="005B04F0"/>
    <w:p w14:paraId="2D9263DB" w14:textId="77777777" w:rsidR="001437C6" w:rsidRDefault="001437C6" w:rsidP="005B04F0"/>
    <w:p w14:paraId="640D9369" w14:textId="77777777" w:rsidR="001437C6" w:rsidRDefault="001437C6" w:rsidP="005B04F0"/>
    <w:p w14:paraId="77DD0E97" w14:textId="77777777" w:rsidR="001437C6" w:rsidRDefault="001437C6" w:rsidP="005B04F0"/>
    <w:p w14:paraId="7685A2D3" w14:textId="77777777" w:rsidR="001437C6" w:rsidRDefault="001437C6" w:rsidP="005B04F0"/>
    <w:p w14:paraId="7FC46F1C" w14:textId="77777777" w:rsidR="001437C6" w:rsidRDefault="001437C6" w:rsidP="005B04F0"/>
    <w:p w14:paraId="2DE78C1F" w14:textId="77777777" w:rsidR="001437C6" w:rsidRDefault="001437C6" w:rsidP="005B04F0"/>
    <w:p w14:paraId="26F739FC" w14:textId="77777777" w:rsidR="001437C6" w:rsidRDefault="001437C6" w:rsidP="005B04F0"/>
    <w:p w14:paraId="75783F47" w14:textId="77777777" w:rsidR="001437C6" w:rsidRDefault="001437C6" w:rsidP="005B04F0"/>
    <w:p w14:paraId="2120729E" w14:textId="77777777" w:rsidR="001437C6" w:rsidRDefault="001437C6" w:rsidP="005B04F0"/>
    <w:p w14:paraId="74D9D98F" w14:textId="77777777" w:rsidR="001437C6" w:rsidRDefault="001437C6" w:rsidP="005B04F0"/>
    <w:p w14:paraId="647C2BB2" w14:textId="77777777" w:rsidR="001437C6" w:rsidRDefault="001437C6" w:rsidP="005B04F0"/>
    <w:p w14:paraId="0AA54979" w14:textId="77777777" w:rsidR="001437C6" w:rsidRDefault="001437C6" w:rsidP="005B04F0"/>
    <w:p w14:paraId="02005976" w14:textId="77777777" w:rsidR="001437C6" w:rsidRDefault="001437C6" w:rsidP="005B04F0"/>
    <w:p w14:paraId="6274C7AD" w14:textId="77777777" w:rsidR="001437C6" w:rsidRDefault="001437C6" w:rsidP="005B04F0"/>
    <w:p w14:paraId="351D2073" w14:textId="77777777" w:rsidR="001437C6" w:rsidRDefault="001437C6" w:rsidP="005B04F0"/>
    <w:p w14:paraId="3972BC23" w14:textId="77777777" w:rsidR="001437C6" w:rsidRDefault="001437C6" w:rsidP="005B04F0"/>
    <w:p w14:paraId="01A854D3" w14:textId="77777777" w:rsidR="001437C6" w:rsidRDefault="001437C6" w:rsidP="005B04F0"/>
    <w:p w14:paraId="31CAC86B" w14:textId="77777777" w:rsidR="001437C6" w:rsidRDefault="001437C6" w:rsidP="005B04F0">
      <w:pPr>
        <w:rPr>
          <w:cs/>
        </w:rPr>
      </w:pPr>
    </w:p>
    <w:tbl>
      <w:tblPr>
        <w:tblW w:w="98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86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900"/>
      </w:tblGrid>
      <w:tr w:rsidR="006F454B" w:rsidRPr="00BF63C1" w14:paraId="7F2AD1DA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14C7EFF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B0E8C3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13"/>
            <w:tcBorders>
              <w:top w:val="nil"/>
              <w:left w:val="nil"/>
              <w:right w:val="nil"/>
            </w:tcBorders>
          </w:tcPr>
          <w:p w14:paraId="03DE3884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F454B" w:rsidRPr="00BF63C1" w14:paraId="4F1832DC" w14:textId="77777777" w:rsidTr="00AD07BE"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1975A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5D8149D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6D9B985C" w14:textId="07D55E89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51705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530ECA6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40F34D15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0E101FC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6315F4D7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C5EC335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3A739FB2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0C24888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38654D38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1501F95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19D86BF3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B2146F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C6A0EB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F454B" w:rsidRPr="00BF63C1" w14:paraId="76B53E80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6E63F371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7F27DF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8294631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27697C6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AA955D5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D4E8A1F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9159484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BEF49D9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5F0BEA8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FCF0F0B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580F4F0" w14:textId="77777777" w:rsidR="006F454B" w:rsidRPr="00BF63C1" w:rsidRDefault="006F454B" w:rsidP="00A1161C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F4149CB" w14:textId="77777777" w:rsidR="006F454B" w:rsidRPr="00BF63C1" w:rsidRDefault="006F454B" w:rsidP="00A1161C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6B8C9D6" w14:textId="77777777" w:rsidR="006F454B" w:rsidRPr="00BF63C1" w:rsidRDefault="006F454B" w:rsidP="00A1161C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23EF75" w14:textId="77777777" w:rsidR="006F454B" w:rsidRPr="00BF63C1" w:rsidRDefault="006F454B" w:rsidP="00A1161C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A637BE" w14:textId="77777777" w:rsidR="006F454B" w:rsidRPr="00BF63C1" w:rsidRDefault="006F454B" w:rsidP="00A1161C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72627" w:rsidRPr="00BF63C1" w14:paraId="79C48442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22BA379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2B0CE1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19A0F39" w14:textId="0F03A9BA" w:rsidR="00E72627" w:rsidRPr="00E72627" w:rsidRDefault="00E72627" w:rsidP="00E7262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405,677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E46BE5E" w14:textId="77777777" w:rsidR="00E72627" w:rsidRPr="009E69BD" w:rsidRDefault="00E72627" w:rsidP="00E7262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B0212FB" w14:textId="77777777" w:rsidR="00E72627" w:rsidRPr="00E72627" w:rsidRDefault="00E72627" w:rsidP="00E7262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273,973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9F2AAF" w14:textId="77777777" w:rsidR="00E72627" w:rsidRPr="00E72627" w:rsidRDefault="00E72627" w:rsidP="00E7262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A354D06" w14:textId="77777777" w:rsidR="00E72627" w:rsidRPr="00E72627" w:rsidRDefault="00E72627" w:rsidP="00E7262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438,577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9D8A3AA" w14:textId="77777777" w:rsidR="00E72627" w:rsidRPr="00E72627" w:rsidRDefault="00E72627" w:rsidP="00E726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70B8B59" w14:textId="77777777" w:rsidR="00E72627" w:rsidRPr="00E72627" w:rsidRDefault="00E72627" w:rsidP="00E7262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628,309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0ED9FF6" w14:textId="77777777" w:rsidR="00E72627" w:rsidRPr="00E72627" w:rsidRDefault="00E72627" w:rsidP="00E726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71E76E9" w14:textId="77777777" w:rsidR="00E72627" w:rsidRPr="00E72627" w:rsidRDefault="00E72627" w:rsidP="00E7262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433,968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6C49A9E" w14:textId="77777777" w:rsidR="00E72627" w:rsidRPr="00E72627" w:rsidRDefault="00E72627" w:rsidP="00E726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F6C6E4B" w14:textId="790D9B79" w:rsidR="00E72627" w:rsidRPr="00E72627" w:rsidRDefault="00E72627" w:rsidP="00E7262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267,047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DD03DB6" w14:textId="77777777" w:rsidR="00E72627" w:rsidRPr="00BF63C1" w:rsidRDefault="00E72627" w:rsidP="00E726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DC62BB" w14:textId="77777777" w:rsidR="00E72627" w:rsidRPr="00BF63C1" w:rsidRDefault="00E72627" w:rsidP="00E726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72627" w:rsidRPr="00BF63C1" w14:paraId="111C29F2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312E080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63B402E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A19E89A" w14:textId="1287DE71" w:rsidR="00E72627" w:rsidRPr="00E72627" w:rsidRDefault="00E72627" w:rsidP="00E7262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586,315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EFD15C8" w14:textId="77777777" w:rsidR="00E72627" w:rsidRPr="009E69BD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96CF1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400,346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C151C16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0E35D38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563,951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D7C1666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C73ED7E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545,818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66ADB95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C76B0AE" w14:textId="0A75572C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403,244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064DCFA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87E2D87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A54B32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4264A6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72627" w:rsidRPr="00BF63C1" w14:paraId="0A523298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081E323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1F36E5D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2DDA58D" w14:textId="585916A7" w:rsidR="00E72627" w:rsidRPr="00E72627" w:rsidRDefault="00E72627" w:rsidP="00E7262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583,422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C24E74E" w14:textId="77777777" w:rsidR="00E72627" w:rsidRPr="009E69BD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ECA6BA9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423,408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6910171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3F13E18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526,714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8E7E3E1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31DFB52" w14:textId="49A5F550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482,481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03F1E54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07B5670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6AFA99B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C0A6B82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CB5B83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82ADCC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72627" w:rsidRPr="00BF63C1" w14:paraId="47F778AB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E6BAFA3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3DBF74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FE6AAAB" w14:textId="27C576A9" w:rsidR="00E72627" w:rsidRPr="00E72627" w:rsidRDefault="00E72627" w:rsidP="00E7262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588,263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F2E40AF" w14:textId="77777777" w:rsidR="00E72627" w:rsidRPr="009E69BD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C7435E5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419,247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1444E23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476542E" w14:textId="32032AE9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509,84</w:t>
            </w:r>
            <w:r w:rsidR="00942C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A883CC7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79096DB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0F80D00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71790BD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E189766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074FDBE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3374C1F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7022E4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72627" w:rsidRPr="00BF63C1" w14:paraId="0E1B9DD6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BDD0B10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9FE67EF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FE6373B" w14:textId="2DAA5B67" w:rsidR="00E72627" w:rsidRPr="00E72627" w:rsidRDefault="00E72627" w:rsidP="00E7262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585,490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DE1B27E" w14:textId="77777777" w:rsidR="00E72627" w:rsidRPr="009E69BD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689605D" w14:textId="7EA9B97E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419,677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F42D2C3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19C49CD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3C7F179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78B0C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2EE07E7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0B1F9C5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C7ADAA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55E4E51" w14:textId="77777777" w:rsidR="00E72627" w:rsidRPr="00E72627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DEF410E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9FA8CD" w14:textId="77777777" w:rsidR="00E72627" w:rsidRPr="00BF63C1" w:rsidRDefault="00E72627" w:rsidP="008D473E">
            <w:pPr>
              <w:tabs>
                <w:tab w:val="clear" w:pos="227"/>
                <w:tab w:val="clear" w:pos="454"/>
                <w:tab w:val="clear" w:pos="680"/>
                <w:tab w:val="left" w:pos="747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72627" w:rsidRPr="00BF63C1" w14:paraId="4995440A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5482DAA8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B0B368C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878B2" w14:textId="2A96FF7F" w:rsidR="00E72627" w:rsidRPr="00E72627" w:rsidRDefault="00E72627" w:rsidP="00E7262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585,106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97B045A" w14:textId="77777777" w:rsidR="00E72627" w:rsidRPr="009E69BD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2D9AC" w14:textId="77777777" w:rsidR="00E72627" w:rsidRPr="009E69BD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E456150" w14:textId="77777777" w:rsidR="00E72627" w:rsidRPr="009E69BD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3455B" w14:textId="77777777" w:rsidR="00E72627" w:rsidRPr="009E69BD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78814F" w14:textId="77777777" w:rsidR="00E72627" w:rsidRPr="009E69BD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597F4" w14:textId="77777777" w:rsidR="00E72627" w:rsidRPr="009E69BD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9A346D4" w14:textId="77777777" w:rsidR="00E72627" w:rsidRPr="009E69BD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10F08" w14:textId="77777777" w:rsidR="00E72627" w:rsidRPr="009E69BD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00A5B7B" w14:textId="77777777" w:rsidR="00E72627" w:rsidRPr="009E69BD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452A8" w14:textId="77777777" w:rsidR="00E72627" w:rsidRPr="009E69BD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BC3A9C2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45030" w14:textId="77777777" w:rsidR="00E72627" w:rsidRPr="00BF63C1" w:rsidRDefault="00E72627" w:rsidP="00E72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F454B" w:rsidRPr="00BF63C1" w14:paraId="59FB5D0D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E5FFE2F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3A74703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C1456" w14:textId="6AAB75F1" w:rsidR="006F454B" w:rsidRPr="00BF63C1" w:rsidRDefault="00E72627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585,106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4DD56" w14:textId="77777777" w:rsidR="006F454B" w:rsidRPr="00BF63C1" w:rsidRDefault="006F454B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C31FD" w14:textId="5FBA1EDB" w:rsidR="006F454B" w:rsidRPr="00BF63C1" w:rsidRDefault="006F454B" w:rsidP="006E6094">
            <w:pPr>
              <w:tabs>
                <w:tab w:val="clear" w:pos="680"/>
                <w:tab w:val="left" w:pos="72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419,67</w:t>
            </w:r>
            <w:r w:rsid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69998" w14:textId="77777777" w:rsidR="006F454B" w:rsidRPr="00BF63C1" w:rsidRDefault="006F454B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F1829" w14:textId="25468D78" w:rsidR="006F454B" w:rsidRPr="00BF63C1" w:rsidRDefault="006F454B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509,84</w:t>
            </w:r>
            <w:r w:rsid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EC2B9" w14:textId="77777777" w:rsidR="006F454B" w:rsidRPr="00BF63C1" w:rsidRDefault="006F454B" w:rsidP="006E60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1075A" w14:textId="131F5DBA" w:rsidR="006F454B" w:rsidRPr="00BF63C1" w:rsidRDefault="006F454B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482,48</w:t>
            </w:r>
            <w:r w:rsid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3E0DD" w14:textId="77777777" w:rsidR="006F454B" w:rsidRPr="00BF63C1" w:rsidRDefault="006F454B" w:rsidP="006E60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6379C" w14:textId="41C2E375" w:rsidR="006F454B" w:rsidRPr="00BF63C1" w:rsidRDefault="006F454B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403,2</w:t>
            </w:r>
            <w:r w:rsid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00D6D" w14:textId="77777777" w:rsidR="006F454B" w:rsidRPr="00BF63C1" w:rsidRDefault="006F454B" w:rsidP="006E60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FD973" w14:textId="69736669" w:rsidR="006F454B" w:rsidRPr="00BF63C1" w:rsidRDefault="006F454B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267,0</w:t>
            </w:r>
            <w:r w:rsid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5FC39" w14:textId="77777777" w:rsidR="006F454B" w:rsidRPr="00BF63C1" w:rsidRDefault="006F454B" w:rsidP="006E60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A02D5" w14:textId="4BE8BF78" w:rsidR="006F454B" w:rsidRPr="00BF63C1" w:rsidRDefault="00E72627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6F454B"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667</w:t>
            </w:r>
            <w:r w:rsidR="006F454B"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397</w:t>
            </w:r>
          </w:p>
        </w:tc>
      </w:tr>
      <w:tr w:rsidR="006F454B" w:rsidRPr="00BF63C1" w14:paraId="68EA239A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B2D93FE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E9329B3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2EB39B3C" w14:textId="18C424B1" w:rsidR="006F454B" w:rsidRPr="00BF63C1" w:rsidRDefault="006F454B" w:rsidP="006E6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61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578,660</w:t>
            </w: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B571328" w14:textId="77777777" w:rsidR="006F454B" w:rsidRPr="00BF63C1" w:rsidRDefault="006F454B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1686AE84" w14:textId="77777777" w:rsidR="006F454B" w:rsidRPr="00BF63C1" w:rsidRDefault="006F454B" w:rsidP="006E6094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(416,517)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7E1AE48" w14:textId="77777777" w:rsidR="006F454B" w:rsidRPr="00BF63C1" w:rsidRDefault="006F454B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37E7E011" w14:textId="77777777" w:rsidR="006F454B" w:rsidRPr="00BF63C1" w:rsidRDefault="006F454B" w:rsidP="006E6094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(507,185)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58BB2D5" w14:textId="77777777" w:rsidR="006F454B" w:rsidRPr="00BF63C1" w:rsidRDefault="006F454B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6B587A3B" w14:textId="77777777" w:rsidR="006F454B" w:rsidRPr="00BF63C1" w:rsidRDefault="006F454B" w:rsidP="006E6094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(476,222)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C561601" w14:textId="77777777" w:rsidR="006F454B" w:rsidRPr="00BF63C1" w:rsidRDefault="006F454B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4D9705D8" w14:textId="77777777" w:rsidR="006F454B" w:rsidRPr="00BF63C1" w:rsidRDefault="006F454B" w:rsidP="006E6094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(341,016)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5C8155F" w14:textId="77777777" w:rsidR="006F454B" w:rsidRPr="00BF63C1" w:rsidRDefault="006F454B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57E8B88C" w14:textId="4B34255D" w:rsidR="006F454B" w:rsidRPr="00BF63C1" w:rsidRDefault="006F454B" w:rsidP="006E6094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(137,88</w:t>
            </w:r>
            <w:r w:rsid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5FCC74D" w14:textId="77777777" w:rsidR="006F454B" w:rsidRPr="00BF63C1" w:rsidRDefault="006F454B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D7692CA" w14:textId="340C0A9F" w:rsidR="006F454B" w:rsidRPr="00BF63C1" w:rsidRDefault="006F454B" w:rsidP="006E6094">
            <w:pPr>
              <w:tabs>
                <w:tab w:val="clear" w:pos="907"/>
                <w:tab w:val="clear" w:pos="1644"/>
              </w:tabs>
              <w:spacing w:line="240" w:lineRule="auto"/>
              <w:ind w:left="-70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457</w:t>
            </w: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481</w:t>
            </w: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6F454B" w:rsidRPr="00BF63C1" w14:paraId="782A934C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964AB13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603F9D4" w14:textId="77777777" w:rsidR="006F454B" w:rsidRPr="00BF63C1" w:rsidRDefault="006F454B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019412A9" w14:textId="5AF6317C" w:rsidR="006F454B" w:rsidRPr="00BF63C1" w:rsidRDefault="00E72627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6,446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C8C4D" w14:textId="77777777" w:rsidR="006F454B" w:rsidRPr="00BF63C1" w:rsidRDefault="006F454B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18BF3494" w14:textId="36767B0E" w:rsidR="006F454B" w:rsidRPr="00BF63C1" w:rsidRDefault="006F454B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3,16</w:t>
            </w:r>
            <w:r w:rsid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0BF22" w14:textId="77777777" w:rsidR="006F454B" w:rsidRPr="00BF63C1" w:rsidRDefault="006F454B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06C167BD" w14:textId="12FCF193" w:rsidR="006F454B" w:rsidRPr="00BF63C1" w:rsidRDefault="006F454B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2,65</w:t>
            </w:r>
            <w:r w:rsid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57A94" w14:textId="77777777" w:rsidR="006F454B" w:rsidRPr="00BF63C1" w:rsidRDefault="006F454B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012C4D19" w14:textId="5A6EEB0A" w:rsidR="006F454B" w:rsidRPr="00BF63C1" w:rsidRDefault="006F454B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6,2</w:t>
            </w:r>
            <w:r w:rsid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65695" w14:textId="77777777" w:rsidR="006F454B" w:rsidRPr="00BF63C1" w:rsidRDefault="006F454B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718442D5" w14:textId="342089B1" w:rsidR="006F454B" w:rsidRPr="00BF63C1" w:rsidRDefault="006F454B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62,2</w:t>
            </w:r>
            <w:r w:rsid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4CD44" w14:textId="77777777" w:rsidR="006F454B" w:rsidRPr="00BF63C1" w:rsidRDefault="006F454B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254390E2" w14:textId="6F733226" w:rsidR="006F454B" w:rsidRPr="00BF63C1" w:rsidRDefault="006F454B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129,</w:t>
            </w:r>
            <w:r w:rsid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C19E639" w14:textId="77777777" w:rsidR="006F454B" w:rsidRPr="00BF63C1" w:rsidRDefault="006F454B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8A1F46B" w14:textId="7D9716E7" w:rsidR="006F454B" w:rsidRPr="00BF63C1" w:rsidRDefault="006F454B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09</w:t>
            </w: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916</w:t>
            </w:r>
          </w:p>
        </w:tc>
      </w:tr>
      <w:tr w:rsidR="00BE3F16" w:rsidRPr="00BF63C1" w14:paraId="127A06E3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5140AD93" w14:textId="2349A2A9" w:rsidR="00BE3F16" w:rsidRPr="00E72627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ปีอุบัติเหตุ </w:t>
            </w:r>
            <w:r>
              <w:rPr>
                <w:rFonts w:asciiTheme="majorBidi" w:hAnsiTheme="majorBidi"/>
                <w:sz w:val="26"/>
                <w:szCs w:val="26"/>
              </w:rPr>
              <w:t>2556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และก่อนหน้า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94FB5D2" w14:textId="77777777" w:rsidR="00BE3F16" w:rsidRPr="00BF63C1" w:rsidRDefault="00BE3F16" w:rsidP="00A11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F15D3" w14:textId="77777777" w:rsidR="00BE3F16" w:rsidRDefault="00BE3F16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52600" w14:textId="77777777" w:rsidR="00BE3F16" w:rsidRPr="00BF63C1" w:rsidRDefault="00BE3F16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FD2D9" w14:textId="77777777" w:rsidR="00BE3F16" w:rsidRPr="00BF63C1" w:rsidRDefault="00BE3F16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8AA9F" w14:textId="77777777" w:rsidR="00BE3F16" w:rsidRPr="00BF63C1" w:rsidRDefault="00BE3F16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65CCC" w14:textId="77777777" w:rsidR="00BE3F16" w:rsidRPr="00BF63C1" w:rsidRDefault="00BE3F16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2B914" w14:textId="77777777" w:rsidR="00BE3F16" w:rsidRPr="00BF63C1" w:rsidRDefault="00BE3F16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0C3B" w14:textId="77777777" w:rsidR="00BE3F16" w:rsidRPr="00BF63C1" w:rsidRDefault="00BE3F16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916B6" w14:textId="77777777" w:rsidR="00BE3F16" w:rsidRPr="00BF63C1" w:rsidRDefault="00BE3F16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937E3" w14:textId="77777777" w:rsidR="00BE3F16" w:rsidRPr="00BF63C1" w:rsidRDefault="00BE3F16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1A4ED" w14:textId="77777777" w:rsidR="00BE3F16" w:rsidRPr="00BF63C1" w:rsidRDefault="00BE3F16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11169" w14:textId="77777777" w:rsidR="00BE3F16" w:rsidRPr="00BF63C1" w:rsidRDefault="00BE3F16" w:rsidP="006E609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55B68C" w14:textId="77777777" w:rsidR="00BE3F16" w:rsidRPr="00BF63C1" w:rsidRDefault="00BE3F16" w:rsidP="006E609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48E4B1" w14:textId="15A7C96A" w:rsidR="00BE3F16" w:rsidRDefault="00DA372A" w:rsidP="00DA372A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</w:t>
            </w:r>
            <w:r w:rsidR="008F460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01</w:t>
            </w:r>
          </w:p>
        </w:tc>
      </w:tr>
      <w:tr w:rsidR="008F460C" w:rsidRPr="00BF63C1" w14:paraId="5BEC292F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FD61838" w14:textId="59FEEC90" w:rsidR="008F460C" w:rsidRPr="00E72627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ประกันภัยต่อตามสัญญา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36BD750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FF008" w14:textId="77777777" w:rsidR="008F460C" w:rsidRDefault="008F460C" w:rsidP="008F460C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81FD3" w14:textId="77777777" w:rsidR="008F460C" w:rsidRPr="00BF63C1" w:rsidRDefault="008F460C" w:rsidP="008F460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9AEFA" w14:textId="77777777" w:rsidR="008F460C" w:rsidRPr="00BF63C1" w:rsidRDefault="008F460C" w:rsidP="008F460C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A980B" w14:textId="77777777" w:rsidR="008F460C" w:rsidRPr="00BF63C1" w:rsidRDefault="008F460C" w:rsidP="008F460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7B510" w14:textId="77777777" w:rsidR="008F460C" w:rsidRPr="00BF63C1" w:rsidRDefault="008F460C" w:rsidP="008F460C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A0333" w14:textId="77777777" w:rsidR="008F460C" w:rsidRPr="00BF63C1" w:rsidRDefault="008F460C" w:rsidP="008F460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993F2" w14:textId="77777777" w:rsidR="008F460C" w:rsidRPr="00BF63C1" w:rsidRDefault="008F460C" w:rsidP="008F460C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D6B46" w14:textId="77777777" w:rsidR="008F460C" w:rsidRPr="00BF63C1" w:rsidRDefault="008F460C" w:rsidP="008F460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95DC2" w14:textId="77777777" w:rsidR="008F460C" w:rsidRPr="00BF63C1" w:rsidRDefault="008F460C" w:rsidP="008F460C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EA2BC" w14:textId="77777777" w:rsidR="008F460C" w:rsidRPr="00BF63C1" w:rsidRDefault="008F460C" w:rsidP="008F460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5D62B" w14:textId="77777777" w:rsidR="008F460C" w:rsidRPr="00BF63C1" w:rsidRDefault="008F460C" w:rsidP="008F460C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4C62197" w14:textId="77777777" w:rsidR="008F460C" w:rsidRPr="00BF63C1" w:rsidRDefault="008F460C" w:rsidP="008F460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035BF9" w14:textId="60E69F7A" w:rsidR="008F460C" w:rsidRDefault="008F460C" w:rsidP="008F460C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</w:t>
            </w:r>
          </w:p>
        </w:tc>
      </w:tr>
      <w:tr w:rsidR="008F460C" w:rsidRPr="00BF63C1" w14:paraId="4DA80AD3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461B024" w14:textId="734991A2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2AF0D5A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09FF8FC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41F935E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A657A5B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213BC8B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A34DEEA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958763E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1BD346A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290A524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21C3FBA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0C5A0C1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8B4F250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0C0DDFA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107D6A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460C" w:rsidRPr="00BF63C1" w14:paraId="51F19FCF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2B41249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12E4CA5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83F0C6A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5CC1A5E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21C7C83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9E18ACC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C96B2D0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C56B566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579C9BE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C3D66FF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AA530D6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E4F404E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162E3E0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9CCE5D0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92373" w14:textId="77777777" w:rsidR="008F460C" w:rsidRPr="00BF63C1" w:rsidRDefault="008F460C" w:rsidP="008F460C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12,563</w:t>
            </w:r>
          </w:p>
        </w:tc>
      </w:tr>
      <w:tr w:rsidR="008F460C" w:rsidRPr="00BF63C1" w14:paraId="2D3F1947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D8CA868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8258050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1B8516F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718D709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EFE213A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64D874F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74CC859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7AEF8B0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E87699A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BEB27D6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7643659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A85ECF8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EE0AA81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BF9EA7C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565CC" w14:textId="77777777" w:rsidR="008F460C" w:rsidRPr="00BF63C1" w:rsidRDefault="008F460C" w:rsidP="008F460C">
            <w:pPr>
              <w:spacing w:line="240" w:lineRule="auto"/>
              <w:ind w:right="58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F460C" w:rsidRPr="00BF63C1" w14:paraId="17F7704F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68B98E49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BF63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1946A07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5B44A6A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0977D02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EA3678E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DC88467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08C711C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6DC053A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1C17BE7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6BB343F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6D01AF1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8A68963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7F15BEE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1607F72" w14:textId="77777777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0604EB" w14:textId="6E0B71B5" w:rsidR="008F460C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BF63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224,65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</w:t>
            </w:r>
          </w:p>
        </w:tc>
      </w:tr>
    </w:tbl>
    <w:p w14:paraId="18FE3131" w14:textId="2E8C8963" w:rsidR="00EA4652" w:rsidRDefault="00EA4652" w:rsidP="00C41C21">
      <w:pPr>
        <w:pStyle w:val="ListParagraph"/>
        <w:numPr>
          <w:ilvl w:val="2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47" w:right="403" w:hanging="547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B1E7F">
        <w:rPr>
          <w:rFonts w:asciiTheme="majorBidi" w:hAnsiTheme="majorBidi" w:cstheme="majorBidi"/>
          <w:b/>
          <w:bCs/>
          <w:sz w:val="28"/>
          <w:szCs w:val="28"/>
          <w:cs/>
        </w:rPr>
        <w:t>ตารางค่าสินไหมทดแทน</w:t>
      </w:r>
      <w:r w:rsidR="00342441">
        <w:rPr>
          <w:rFonts w:asciiTheme="majorBidi" w:hAnsiTheme="majorBidi" w:cstheme="majorBidi" w:hint="cs"/>
          <w:b/>
          <w:bCs/>
          <w:sz w:val="28"/>
          <w:szCs w:val="28"/>
          <w:cs/>
        </w:rPr>
        <w:t>หลังการประกันภัยต่อ</w:t>
      </w:r>
    </w:p>
    <w:tbl>
      <w:tblPr>
        <w:tblW w:w="98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86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900"/>
      </w:tblGrid>
      <w:tr w:rsidR="00615AD4" w:rsidRPr="00615AD4" w14:paraId="5A0DE915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30F5DBE" w14:textId="77777777" w:rsidR="00615AD4" w:rsidRPr="00BF63C1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F8C0576" w14:textId="77777777" w:rsidR="00615AD4" w:rsidRPr="00BF63C1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13"/>
            <w:tcBorders>
              <w:top w:val="nil"/>
              <w:left w:val="nil"/>
              <w:right w:val="nil"/>
            </w:tcBorders>
          </w:tcPr>
          <w:p w14:paraId="59BA45A0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15AD4" w:rsidRPr="00615AD4" w14:paraId="2ADD72AB" w14:textId="77777777" w:rsidTr="00AD07BE"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3C24A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5316DCC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744DE793" w14:textId="31847A55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7D0B7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BB9E2A5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5538B1AD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B051CAD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0E2A0918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DAB9516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3A83761D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056F998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03B22BDE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549897C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512C4FD5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BFF8CE6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CD2A53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15AD4" w:rsidRPr="00615AD4" w14:paraId="63DCB15E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C84CCA9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DAC2E42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78307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0EA7058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4C0C7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EC45FD7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DBB3B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24B7A7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646C0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8F51FBA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ECC3B" w14:textId="77777777" w:rsidR="00615AD4" w:rsidRPr="00615AD4" w:rsidRDefault="00615AD4" w:rsidP="007D0B7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7DCCFA" w14:textId="77777777" w:rsidR="00615AD4" w:rsidRPr="00615AD4" w:rsidRDefault="00615AD4" w:rsidP="007D0B7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D489E" w14:textId="77777777" w:rsidR="00615AD4" w:rsidRPr="00615AD4" w:rsidRDefault="00615AD4" w:rsidP="007D0B7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347BF45" w14:textId="77777777" w:rsidR="00615AD4" w:rsidRPr="00615AD4" w:rsidRDefault="00615AD4" w:rsidP="007D0B7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1AD29" w14:textId="77777777" w:rsidR="00615AD4" w:rsidRPr="00615AD4" w:rsidRDefault="00615AD4" w:rsidP="007D0B7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615AD4" w14:paraId="2321A7DD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48D5B30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DEFF376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EA74" w14:textId="5B6B1ECB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140,172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E5642" w14:textId="77777777" w:rsidR="00615AD4" w:rsidRPr="00615AD4" w:rsidRDefault="00615AD4" w:rsidP="00615AD4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FEDF5" w14:textId="28257F74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217,695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88A87" w14:textId="77777777" w:rsidR="00615AD4" w:rsidRPr="00615AD4" w:rsidRDefault="00615AD4" w:rsidP="00615AD4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70B34" w14:textId="654C2A10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329,736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5792C" w14:textId="77777777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65810" w14:textId="5053CD40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248,829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D37CE" w14:textId="77777777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29315" w14:textId="45B34E8A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147,8</w:t>
            </w:r>
            <w:r w:rsidR="007D0B70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6515DC6" w14:textId="77777777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A876A45" w14:textId="49EEEB77" w:rsidR="00615AD4" w:rsidRPr="00615AD4" w:rsidRDefault="00DA372A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230,060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8049DC8" w14:textId="77777777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25A46D" w14:textId="77777777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615AD4" w14:paraId="646AFEA5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5D31A0F3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3F8780C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2422B" w14:textId="50A6BF44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208,226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15559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3F632" w14:textId="4F0D6698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290,569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8C537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2B2C9" w14:textId="540C7DD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296,608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1A0C4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12738" w14:textId="6DDFB804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230,5</w:t>
            </w:r>
            <w:r w:rsidR="007D0B70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9A42AB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C8438" w14:textId="3E3D6633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145,229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16939F9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CE1F95F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288B47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73ED7E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615AD4" w14:paraId="61D172D0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7B7F427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71E71CE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0CC92" w14:textId="46AD1BE0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212,823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4C39F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188A6" w14:textId="4E7F23B9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282,155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412A3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BB1E3" w14:textId="07C0EFF1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264,38</w:t>
            </w:r>
            <w:r w:rsidR="007D0B7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40D8F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8F45A" w14:textId="08856F92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202,937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2EC85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8A3A0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A0A0DE4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EC3925C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FD2A58A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25A254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615AD4" w14:paraId="31EF029C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B2E90F8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47C5A28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B5EC3" w14:textId="1D655B5D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212,134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F3B74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8981A" w14:textId="3686C7CB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276,448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FD172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2DE82" w14:textId="3074B50D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263,276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ECE69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159ED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3B362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5B216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EBDB6A9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F151B82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7CD00DA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A66EA1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615AD4" w14:paraId="58E2262C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943F8A2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A63025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1FEB8" w14:textId="6286598D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212,275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5954F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DE7F1" w14:textId="7697A7ED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277,375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7E649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A6146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2A3B4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F1218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61D87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792B8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1046C0B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1B1BB9D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A7732CD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E4C839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615AD4" w14:paraId="27E6D127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6DF3C60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D1C1945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26992" w14:textId="5A65BD76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211,976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998E977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17BDA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D3963B0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23CC3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D1FF46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AF2A1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87AC7ED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4CD34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5511257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97443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12E1452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E4981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615AD4" w14:paraId="6EEAF991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5CF27F3C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E08183B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67DCD" w14:textId="193E02E2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211,976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510AA" w14:textId="77777777" w:rsidR="00615AD4" w:rsidRPr="00615AD4" w:rsidRDefault="00615AD4" w:rsidP="00615AD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D38E1" w14:textId="7C5B5752" w:rsidR="00615AD4" w:rsidRPr="00615AD4" w:rsidRDefault="00615AD4" w:rsidP="00615AD4">
            <w:pPr>
              <w:tabs>
                <w:tab w:val="clear" w:pos="680"/>
                <w:tab w:val="left" w:pos="72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277,375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BD187" w14:textId="77777777" w:rsidR="00615AD4" w:rsidRPr="00615AD4" w:rsidRDefault="00615AD4" w:rsidP="00615AD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1EDF4" w14:textId="30A37097" w:rsidR="00615AD4" w:rsidRPr="00615AD4" w:rsidRDefault="00615AD4" w:rsidP="00615AD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263,276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26F2C" w14:textId="77777777" w:rsidR="00615AD4" w:rsidRPr="00615AD4" w:rsidRDefault="00615AD4" w:rsidP="00615A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FDA67" w14:textId="2332B6F8" w:rsidR="00615AD4" w:rsidRPr="00615AD4" w:rsidRDefault="00615AD4" w:rsidP="00615AD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202,937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A7F14" w14:textId="77777777" w:rsidR="00615AD4" w:rsidRPr="00615AD4" w:rsidRDefault="00615AD4" w:rsidP="00615A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9FE0E" w14:textId="44C34D98" w:rsidR="00615AD4" w:rsidRPr="00615AD4" w:rsidRDefault="00615AD4" w:rsidP="00615AD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145,229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4261E" w14:textId="77777777" w:rsidR="00615AD4" w:rsidRPr="00615AD4" w:rsidRDefault="00615AD4" w:rsidP="00615A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72E3B" w14:textId="48757803" w:rsidR="00615AD4" w:rsidRPr="00615AD4" w:rsidRDefault="00DA372A" w:rsidP="00615AD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230,060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56567" w14:textId="77777777" w:rsidR="00615AD4" w:rsidRPr="00615AD4" w:rsidRDefault="00615AD4" w:rsidP="00615A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FDD57" w14:textId="51ECF548" w:rsidR="00615AD4" w:rsidRPr="00615AD4" w:rsidRDefault="00DA372A" w:rsidP="00615AD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1,330,853</w:t>
            </w:r>
          </w:p>
        </w:tc>
      </w:tr>
      <w:tr w:rsidR="00615AD4" w:rsidRPr="00615AD4" w14:paraId="4EE79ED7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7751AE6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295C0B2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0E5004" w14:textId="47F5190B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(211,974)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0A443" w14:textId="77777777" w:rsidR="00615AD4" w:rsidRPr="00615AD4" w:rsidRDefault="00615AD4" w:rsidP="00615AD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4A6D16" w14:textId="3078842F" w:rsidR="00615AD4" w:rsidRPr="00615AD4" w:rsidRDefault="00615AD4" w:rsidP="00615AD4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(276,848)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7E185" w14:textId="77777777" w:rsidR="00615AD4" w:rsidRPr="00615AD4" w:rsidRDefault="00615AD4" w:rsidP="00615AD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A3A72D" w14:textId="655328D9" w:rsidR="00615AD4" w:rsidRPr="00615AD4" w:rsidRDefault="00615AD4" w:rsidP="00615AD4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(262,462)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12690" w14:textId="77777777" w:rsidR="00615AD4" w:rsidRPr="00615AD4" w:rsidRDefault="00615AD4" w:rsidP="00615AD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414B83" w14:textId="03596FC9" w:rsidR="00615AD4" w:rsidRPr="00615AD4" w:rsidRDefault="00615AD4" w:rsidP="00615AD4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(201,785)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ABB54" w14:textId="77777777" w:rsidR="00615AD4" w:rsidRPr="00615AD4" w:rsidRDefault="00615AD4" w:rsidP="00615AD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F15E16" w14:textId="1FDD5F77" w:rsidR="00615AD4" w:rsidRPr="00615AD4" w:rsidRDefault="00615AD4" w:rsidP="00615AD4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(120,</w:t>
            </w:r>
            <w:r w:rsidR="007D0B70">
              <w:rPr>
                <w:rFonts w:asciiTheme="majorBidi" w:hAnsiTheme="majorBidi" w:cstheme="majorBidi"/>
                <w:sz w:val="26"/>
                <w:szCs w:val="26"/>
              </w:rPr>
              <w:t>614</w:t>
            </w:r>
            <w:r w:rsidRPr="00615A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319EE" w14:textId="77777777" w:rsidR="00615AD4" w:rsidRPr="00615AD4" w:rsidRDefault="00615AD4" w:rsidP="00615AD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F69230" w14:textId="0785090F" w:rsidR="00615AD4" w:rsidRPr="00615AD4" w:rsidRDefault="00615AD4" w:rsidP="00615AD4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(120,028)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2DCEF" w14:textId="77777777" w:rsidR="00615AD4" w:rsidRPr="00615AD4" w:rsidRDefault="00615AD4" w:rsidP="00615AD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76F277B7" w14:textId="7B840935" w:rsidR="00615AD4" w:rsidRPr="00AD07BE" w:rsidRDefault="00615AD4" w:rsidP="007D0B70">
            <w:pPr>
              <w:tabs>
                <w:tab w:val="clear" w:pos="907"/>
                <w:tab w:val="clear" w:pos="1644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D07B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(1,193,711)</w:t>
            </w:r>
          </w:p>
        </w:tc>
      </w:tr>
      <w:tr w:rsidR="00615AD4" w:rsidRPr="00615AD4" w14:paraId="05FFFEB0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6C58595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2A2790D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E0AABFC" w14:textId="2A79EDB1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4A83B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66CD6E" w14:textId="008AF4CF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527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3C150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7BF76C" w14:textId="03C1CB1D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FD084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7F091B" w14:textId="751EEBF6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1,152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D30A5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8FE9A1" w14:textId="021B300C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24,615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2AE76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EBD110" w14:textId="0F11C546" w:rsidR="00615AD4" w:rsidRPr="00615AD4" w:rsidRDefault="00DA372A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110,032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037BE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1D274147" w14:textId="0375A17C" w:rsidR="00615AD4" w:rsidRPr="00615AD4" w:rsidRDefault="00DA372A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137,142</w:t>
            </w:r>
          </w:p>
        </w:tc>
      </w:tr>
      <w:tr w:rsidR="00615AD4" w:rsidRPr="00615AD4" w14:paraId="5AE93340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425650B" w14:textId="421E732F" w:rsidR="00615AD4" w:rsidRPr="00615AD4" w:rsidRDefault="00AA0C23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ประกันภัยต่อตามสัญญา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9A21DE1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11422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E3C90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61C7C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6F0E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433CC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3DD0F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46FBC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F7B62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D0A4A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06863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17DF3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9A0E7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E9EA6" w14:textId="529C737E" w:rsidR="00615AD4" w:rsidRPr="00615AD4" w:rsidRDefault="00DA372A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8F460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15AD4" w:rsidRPr="00615AD4" w14:paraId="17A17570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114A02B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F5177BF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36BCA55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93DE097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5DDE629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CD37C8D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85DF5E6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7AF801A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2D22F8D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477005A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4554527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64AB571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B1FACCF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935454E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B0C5D0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615AD4" w14:paraId="0782BD5F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822F7FF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090AEDA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990CA65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2B15F6E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9A6D786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0A72457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72A16B0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4B54C29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A377BCA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D94C560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F6501A4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0FCBD87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AFFD2CA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34654D8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1A48F" w14:textId="1EB4E93B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15,692</w:t>
            </w:r>
          </w:p>
        </w:tc>
      </w:tr>
      <w:tr w:rsidR="00615AD4" w:rsidRPr="00615AD4" w14:paraId="5B10A8E9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DA79A90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1E150DD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BE8243A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3C274CD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607AAFF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F37E044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DA34C33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CAEFC8B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01B4D4A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2710631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5077ED0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B98B274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C02CB28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2388E28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25917" w14:textId="77777777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615AD4" w14:paraId="47282DF9" w14:textId="77777777" w:rsidTr="00AD07BE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92CDF84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615AD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987A1DF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359B677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3B9AD86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542D3A8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FBEB60A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25A6796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144CA0C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707FF0E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8D0ADFA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8AF2D42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36803DC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868E251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BF1DA3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E0B263" w14:textId="693DEB50" w:rsidR="00615AD4" w:rsidRPr="00615AD4" w:rsidRDefault="008F460C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153,381</w:t>
            </w:r>
          </w:p>
        </w:tc>
      </w:tr>
    </w:tbl>
    <w:p w14:paraId="607F746D" w14:textId="7CD2EC4D" w:rsidR="00615AD4" w:rsidRDefault="00615AD4" w:rsidP="00615A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auto"/>
        <w:ind w:left="54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8" w:name="_GoBack"/>
      <w:bookmarkEnd w:id="8"/>
    </w:p>
    <w:tbl>
      <w:tblPr>
        <w:tblW w:w="990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86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990"/>
      </w:tblGrid>
      <w:tr w:rsidR="00615AD4" w:rsidRPr="00615AD4" w14:paraId="563397C1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6580A936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3E87CD3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3"/>
            <w:tcBorders>
              <w:top w:val="nil"/>
              <w:left w:val="nil"/>
              <w:right w:val="nil"/>
            </w:tcBorders>
          </w:tcPr>
          <w:p w14:paraId="590955F6" w14:textId="77777777" w:rsidR="00615AD4" w:rsidRPr="00615AD4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15AD4" w:rsidRPr="00615AD4" w14:paraId="52D8A225" w14:textId="77777777" w:rsidTr="007D0B70"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1BBB4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9AB425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FFDBB6C" w14:textId="4255CAF9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3E6A0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40BD8C1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458738A2" w14:textId="00180E09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F94747E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D45F737" w14:textId="4B19D882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029D31E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0F951372" w14:textId="7925B4B4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517C578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5BFF6A41" w14:textId="25FB3A8A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09C1B66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FD40574" w14:textId="0012B2F0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3E1EE1B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D788023" w14:textId="5FA369DE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15AD4" w:rsidRPr="00615AD4" w14:paraId="22396D66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5BD140B4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5AC1C60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6C94054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1B5ABDB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18EEC7E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31361E2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99EF937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2CB6BDA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0F55EDD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04527DE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817327D" w14:textId="77777777" w:rsidR="00615AD4" w:rsidRPr="00615AD4" w:rsidRDefault="00615AD4" w:rsidP="00615AD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CF899C9" w14:textId="77777777" w:rsidR="00615AD4" w:rsidRPr="00615AD4" w:rsidRDefault="00615AD4" w:rsidP="00615AD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8308C95" w14:textId="77777777" w:rsidR="00615AD4" w:rsidRPr="00615AD4" w:rsidRDefault="00615AD4" w:rsidP="00615AD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98E24CA" w14:textId="77777777" w:rsidR="00615AD4" w:rsidRPr="00615AD4" w:rsidRDefault="00615AD4" w:rsidP="00615AD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26528A" w14:textId="77777777" w:rsidR="00615AD4" w:rsidRPr="00615AD4" w:rsidRDefault="00615AD4" w:rsidP="00615AD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BF63C1" w14:paraId="5D9CA3BF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0269FCD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4CD225D" w14:textId="77777777" w:rsidR="00615AD4" w:rsidRP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CAC07AD" w14:textId="6A51541A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202,558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EAF5309" w14:textId="77777777" w:rsidR="00615AD4" w:rsidRPr="00615AD4" w:rsidRDefault="00615AD4" w:rsidP="00615AD4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15C49" w14:textId="1E2C7045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140,172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00E1219" w14:textId="77777777" w:rsidR="00615AD4" w:rsidRPr="00615AD4" w:rsidRDefault="00615AD4" w:rsidP="00615AD4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6D8F7B1" w14:textId="70E03204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217,695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CA2F407" w14:textId="77777777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2788943" w14:textId="62B5E421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329,736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5368538" w14:textId="77777777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7A15976" w14:textId="7E16D516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248,829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3F1CC7A" w14:textId="77777777" w:rsidR="00615AD4" w:rsidRPr="00615AD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E3E182D" w14:textId="1F1A8412" w:rsidR="00615AD4" w:rsidRPr="00BF63C1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147,850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321E22" w14:textId="77777777" w:rsidR="00615AD4" w:rsidRPr="00BF63C1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BAE980" w14:textId="77777777" w:rsidR="00615AD4" w:rsidRPr="00BF63C1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BF63C1" w14:paraId="7A222678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5D42C4D4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585EF2D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E357C58" w14:textId="383F4CE3" w:rsidR="00615AD4" w:rsidRPr="006E609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296,393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4F0247E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BB4DE86" w14:textId="086BF950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208,226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4C991F8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3F1C862" w14:textId="3A1996AE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290,569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DA14A05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FA16361" w14:textId="2CDF1041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296,608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D6E579A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D23A735" w14:textId="2734EFDE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230,529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BD26443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15D272C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DB48BBE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61B9D1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BF63C1" w14:paraId="18C66644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B2AB57F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08182E9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387D9D9" w14:textId="004046A1" w:rsidR="00615AD4" w:rsidRPr="006E609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296,210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DBD0BF7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880AF33" w14:textId="51623760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212,823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BCDEF07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657D81A" w14:textId="702BDEF8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282,155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30A4154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B78EBDD" w14:textId="04DF310E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264,384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8FD478B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7AE6A34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2D040A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F00C17B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0B8153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6D0785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BF63C1" w14:paraId="01AA4F2A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E4DF63A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FEBD966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5FFFF15" w14:textId="49D92AA2" w:rsidR="00615AD4" w:rsidRPr="006E609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297,477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8E9D172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D14F654" w14:textId="1FD3DE58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212,134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83ACE5A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30B4ABB" w14:textId="588488E8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276,448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33EC152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B5B61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23D63FD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831D340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A821F22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CF12FDF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BC653A7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841F1C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BF63C1" w14:paraId="08E5165F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DABB780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FABA103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64CCAAE" w14:textId="61B531FA" w:rsidR="00615AD4" w:rsidRPr="006E6094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297,444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B083FD7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685F1A6" w14:textId="038F0219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212,275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B943F47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14C55B2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8804B69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CD9A208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429F12A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8158D15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DD23AA4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5208185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B1579ED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F32BD4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BF63C1" w14:paraId="4226E290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5797F062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AEDD071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26E06" w14:textId="417C1C95" w:rsidR="00615AD4" w:rsidRPr="00BF63C1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297,255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B23901B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C30EE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1CDDB21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C2B19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7EE3B12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CFBFA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F3B88E0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ED829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0B76E1D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84AD7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12C010E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1661B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BF63C1" w14:paraId="7815EB82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68CE9676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86F1923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43F9D" w14:textId="1FF6030F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297,255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93317" w14:textId="77777777" w:rsidR="00615AD4" w:rsidRPr="006E6094" w:rsidRDefault="00615AD4" w:rsidP="00615AD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9D703" w14:textId="205EF2F0" w:rsidR="00615AD4" w:rsidRPr="00BF63C1" w:rsidRDefault="00615AD4" w:rsidP="00615AD4">
            <w:pPr>
              <w:tabs>
                <w:tab w:val="clear" w:pos="680"/>
                <w:tab w:val="left" w:pos="72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212,275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A903E" w14:textId="77777777" w:rsidR="00615AD4" w:rsidRPr="006E6094" w:rsidRDefault="00615AD4" w:rsidP="00615AD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C61A1" w14:textId="4B7613AE" w:rsidR="00615AD4" w:rsidRPr="00BF63C1" w:rsidRDefault="00615AD4" w:rsidP="00615AD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276,448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A45CB" w14:textId="77777777" w:rsidR="00615AD4" w:rsidRPr="00BF63C1" w:rsidRDefault="00615AD4" w:rsidP="00615A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42A3A" w14:textId="5A2DB099" w:rsidR="00615AD4" w:rsidRPr="00BF63C1" w:rsidRDefault="00615AD4" w:rsidP="00615AD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264,384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4D6BA" w14:textId="77777777" w:rsidR="00615AD4" w:rsidRPr="00BF63C1" w:rsidRDefault="00615AD4" w:rsidP="00615A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E7E60" w14:textId="20BD2D2A" w:rsidR="00615AD4" w:rsidRPr="00BF63C1" w:rsidRDefault="00615AD4" w:rsidP="00615AD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230,529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31CCA" w14:textId="77777777" w:rsidR="00615AD4" w:rsidRPr="00BF63C1" w:rsidRDefault="00615AD4" w:rsidP="00615A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44B25" w14:textId="38C8E7D3" w:rsidR="00615AD4" w:rsidRPr="00BF63C1" w:rsidRDefault="00615AD4" w:rsidP="00615AD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147,850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3BB83" w14:textId="77777777" w:rsidR="00615AD4" w:rsidRPr="00BF63C1" w:rsidRDefault="00615AD4" w:rsidP="00615A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D47BD" w14:textId="5656DF52" w:rsidR="00615AD4" w:rsidRPr="00BF63C1" w:rsidRDefault="00615AD4" w:rsidP="00615AD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1,428,741</w:t>
            </w:r>
          </w:p>
        </w:tc>
      </w:tr>
      <w:tr w:rsidR="00615AD4" w:rsidRPr="00BF63C1" w14:paraId="1D1892EA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BF8CFDC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34B3205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center"/>
          </w:tcPr>
          <w:p w14:paraId="46CAB079" w14:textId="00A08E81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(296,829)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0F6CF" w14:textId="77777777" w:rsidR="00615AD4" w:rsidRPr="006E6094" w:rsidRDefault="00615AD4" w:rsidP="00615AD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center"/>
          </w:tcPr>
          <w:p w14:paraId="19694FC6" w14:textId="2E51129C" w:rsidR="00615AD4" w:rsidRPr="00BF63C1" w:rsidRDefault="00615AD4" w:rsidP="00615AD4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(211,798)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619F8" w14:textId="77777777" w:rsidR="00615AD4" w:rsidRPr="006E6094" w:rsidRDefault="00615AD4" w:rsidP="00615AD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center"/>
          </w:tcPr>
          <w:p w14:paraId="68BF4464" w14:textId="7C038C46" w:rsidR="00615AD4" w:rsidRPr="00BF63C1" w:rsidRDefault="00615AD4" w:rsidP="00615AD4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(275,720)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F8F91" w14:textId="77777777" w:rsidR="00615AD4" w:rsidRPr="00BF63C1" w:rsidRDefault="00615AD4" w:rsidP="00615AD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center"/>
          </w:tcPr>
          <w:p w14:paraId="46235BFB" w14:textId="600FF138" w:rsidR="00615AD4" w:rsidRPr="00BF63C1" w:rsidRDefault="00615AD4" w:rsidP="00615AD4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(261,528)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C8FC3" w14:textId="77777777" w:rsidR="00615AD4" w:rsidRPr="00BF63C1" w:rsidRDefault="00615AD4" w:rsidP="00615AD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center"/>
          </w:tcPr>
          <w:p w14:paraId="0C74150B" w14:textId="1A762FFB" w:rsidR="00615AD4" w:rsidRPr="00BF63C1" w:rsidRDefault="00615AD4" w:rsidP="00615AD4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(197,921)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7FB5F" w14:textId="77777777" w:rsidR="00615AD4" w:rsidRPr="00BF63C1" w:rsidRDefault="00615AD4" w:rsidP="00615AD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center"/>
          </w:tcPr>
          <w:p w14:paraId="36534414" w14:textId="0E046DF9" w:rsidR="00615AD4" w:rsidRPr="00BF63C1" w:rsidRDefault="00615AD4" w:rsidP="00615AD4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(76,863)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78191" w14:textId="77777777" w:rsidR="00615AD4" w:rsidRPr="00BF63C1" w:rsidRDefault="00615AD4" w:rsidP="00615AD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24E26A66" w14:textId="035B5C02" w:rsidR="00615AD4" w:rsidRPr="00BF63C1" w:rsidRDefault="00615AD4" w:rsidP="00615AD4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(1,320,659)</w:t>
            </w:r>
          </w:p>
        </w:tc>
      </w:tr>
      <w:tr w:rsidR="00615AD4" w:rsidRPr="00BF63C1" w14:paraId="270D168A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52C8D5E7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DC2CFE9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35AF2B69" w14:textId="144FD144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426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12819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3F0C0F77" w14:textId="2A1D21E4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477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A0D8A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18A641A6" w14:textId="22436604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728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140F7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25961E65" w14:textId="3074155C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2,856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8DA4B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537B1B4E" w14:textId="50A17B43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32,608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351AF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29F171F4" w14:textId="25C38724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70,987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D6D24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4E40CD34" w14:textId="5D65EE5F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108,082 </w:t>
            </w:r>
          </w:p>
        </w:tc>
      </w:tr>
      <w:tr w:rsidR="00615AD4" w:rsidRPr="00BF63C1" w14:paraId="4D631D2F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B565CEE" w14:textId="75831863" w:rsidR="00615AD4" w:rsidRPr="00BF63C1" w:rsidRDefault="008F460C" w:rsidP="008F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ปีอุบัติเหตุ </w:t>
            </w:r>
            <w:r>
              <w:rPr>
                <w:rFonts w:asciiTheme="majorBidi" w:hAnsiTheme="majorBidi"/>
                <w:sz w:val="26"/>
                <w:szCs w:val="26"/>
              </w:rPr>
              <w:t>2556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และก่อนหน้า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B37E9DB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B1356C5" w14:textId="77777777" w:rsid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F47FBB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1D523AA" w14:textId="77777777" w:rsid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8C61EFA" w14:textId="77777777" w:rsidR="00615AD4" w:rsidRPr="006E609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39F3E13" w14:textId="77777777" w:rsid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F1D5643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3832FD0" w14:textId="77777777" w:rsid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CE38D9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467A118" w14:textId="77777777" w:rsid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9BDB66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43CD56A" w14:textId="77777777" w:rsidR="00615AD4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CD3F290" w14:textId="77777777" w:rsidR="00615AD4" w:rsidRPr="00BF63C1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0D5AD9" w14:textId="07570632" w:rsidR="00615AD4" w:rsidRDefault="008F460C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434</w:t>
            </w:r>
          </w:p>
        </w:tc>
      </w:tr>
      <w:tr w:rsidR="008F460C" w:rsidRPr="00BF63C1" w14:paraId="6ADDC704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C896432" w14:textId="0C9A43AB" w:rsidR="008F460C" w:rsidRPr="00E72627" w:rsidRDefault="008F460C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ประกันภัยต่อตามสัญญา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DD57EE7" w14:textId="77777777" w:rsidR="008F460C" w:rsidRPr="00BF63C1" w:rsidRDefault="008F460C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27218E2" w14:textId="77777777" w:rsidR="008F460C" w:rsidRDefault="008F460C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E3170CC" w14:textId="77777777" w:rsidR="008F460C" w:rsidRPr="006E6094" w:rsidRDefault="008F460C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9C150C6" w14:textId="77777777" w:rsidR="008F460C" w:rsidRDefault="008F460C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8448FC7" w14:textId="77777777" w:rsidR="008F460C" w:rsidRPr="006E6094" w:rsidRDefault="008F460C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94C8296" w14:textId="77777777" w:rsidR="008F460C" w:rsidRDefault="008F460C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73A7E4C" w14:textId="77777777" w:rsidR="008F460C" w:rsidRPr="00BF63C1" w:rsidRDefault="008F460C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A0C003B" w14:textId="77777777" w:rsidR="008F460C" w:rsidRDefault="008F460C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9718A04" w14:textId="77777777" w:rsidR="008F460C" w:rsidRPr="00BF63C1" w:rsidRDefault="008F460C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3C85FDE" w14:textId="77777777" w:rsidR="008F460C" w:rsidRDefault="008F460C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12AC21" w14:textId="77777777" w:rsidR="008F460C" w:rsidRPr="00BF63C1" w:rsidRDefault="008F460C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C6237B7" w14:textId="77777777" w:rsidR="008F460C" w:rsidRDefault="008F460C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F005D7E" w14:textId="77777777" w:rsidR="008F460C" w:rsidRPr="00BF63C1" w:rsidRDefault="008F460C" w:rsidP="00615AD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0F87E9" w14:textId="30954FD5" w:rsidR="008F460C" w:rsidRDefault="008F460C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72</w:t>
            </w:r>
          </w:p>
        </w:tc>
      </w:tr>
      <w:tr w:rsidR="00615AD4" w:rsidRPr="00BF63C1" w14:paraId="65F910C3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A0BE07A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AF6696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7FF6028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B18CC4D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16283C9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667962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54B6363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830D568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477EE25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7F7C27A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6ECB5A2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200F6AB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A03F0D7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43B1F2D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27EE98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BF63C1" w14:paraId="1913EC82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F04F6FD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72627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C83FBD7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E6115DD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D907FF3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B895DBF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FDE6BBD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2D7F52B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1E565B7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87BD0F5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10C18AD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81B7E3D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1C6B863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F9C79B8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0F653D3" w14:textId="77777777" w:rsidR="00615AD4" w:rsidRPr="00E72627" w:rsidRDefault="00615AD4" w:rsidP="00615A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A802D" w14:textId="27EAE3E9" w:rsidR="00615AD4" w:rsidRPr="00E72627" w:rsidRDefault="00615AD4" w:rsidP="00615AD4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7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12,563</w:t>
            </w:r>
          </w:p>
        </w:tc>
      </w:tr>
      <w:tr w:rsidR="00615AD4" w:rsidRPr="00BF63C1" w14:paraId="41621E37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C64F201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7A4E277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B90D3EF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E1F5676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344B027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D26A65A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EC8B0E6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437381A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5702167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9BE2BBC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FA0916D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DF80366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EA7432F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1C947D4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55D1F" w14:textId="77777777" w:rsidR="00615AD4" w:rsidRPr="00E72627" w:rsidRDefault="00615AD4" w:rsidP="007D0B70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15AD4" w:rsidRPr="00BF63C1" w14:paraId="09B875AB" w14:textId="77777777" w:rsidTr="007D0B70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6C2E0768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CDF2268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737D2E9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3A31A66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3388827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ACC3CD9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8473442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EACC99B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5BEFBEE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AD38AEA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085085B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A9E3A44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32E06D0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7C8432C" w14:textId="77777777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C5DCE7" w14:textId="7096489C" w:rsidR="00615AD4" w:rsidRPr="00E72627" w:rsidRDefault="00615AD4" w:rsidP="007D0B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121,15</w:t>
            </w:r>
            <w:r w:rsidR="003E6A0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</w:p>
        </w:tc>
      </w:tr>
    </w:tbl>
    <w:p w14:paraId="6E8C9275" w14:textId="3D859D6F" w:rsidR="00CE1E2A" w:rsidRPr="00523C4D" w:rsidRDefault="00CE1E2A" w:rsidP="009C40E8">
      <w:pPr>
        <w:pStyle w:val="FSNoteNumbered"/>
        <w:numPr>
          <w:ilvl w:val="0"/>
          <w:numId w:val="0"/>
        </w:numPr>
        <w:spacing w:before="120" w:after="120"/>
        <w:ind w:left="540"/>
        <w:rPr>
          <w:rFonts w:asciiTheme="majorBidi" w:hAnsiTheme="majorBidi"/>
          <w:b/>
          <w:bCs/>
          <w:u w:val="none"/>
          <w:cs/>
        </w:rPr>
      </w:pPr>
      <w:r w:rsidRPr="00523C4D">
        <w:rPr>
          <w:rFonts w:asciiTheme="majorBidi" w:hAnsiTheme="majorBidi"/>
          <w:b/>
          <w:bCs/>
          <w:u w:val="none"/>
          <w:cs/>
        </w:rPr>
        <w:t>วิธีการและข้อสมมติ</w:t>
      </w:r>
    </w:p>
    <w:p w14:paraId="2AA97663" w14:textId="1ADBE6F6" w:rsidR="00CE1E2A" w:rsidRDefault="00CE1E2A" w:rsidP="009C40E8">
      <w:pPr>
        <w:pStyle w:val="FSNoteNumbered"/>
        <w:numPr>
          <w:ilvl w:val="0"/>
          <w:numId w:val="0"/>
        </w:numPr>
        <w:spacing w:before="120" w:after="120"/>
        <w:ind w:left="540"/>
        <w:rPr>
          <w:rFonts w:asciiTheme="majorBidi" w:hAnsiTheme="majorBidi"/>
          <w:u w:val="none"/>
          <w:cs/>
        </w:rPr>
      </w:pPr>
      <w:r w:rsidRPr="00CE1E2A">
        <w:rPr>
          <w:rFonts w:asciiTheme="majorBidi" w:hAnsiTheme="majorBidi"/>
          <w:u w:val="none"/>
          <w:cs/>
        </w:rPr>
        <w:t>วิธีการและข้อสมมติที่ใช้ในการประมาณมูลค่าหนี้สินจากสัญญาประกันภัย - สำรองค่าสินไหมทดแทนและค่าสินไหมทดแทนค้างจ่ายทั้งก่อนและหลังการประกันภัยต่อ มีดังนี้</w:t>
      </w:r>
    </w:p>
    <w:p w14:paraId="4B9EE5E0" w14:textId="41665B74" w:rsidR="00CE1E2A" w:rsidRDefault="00CE1E2A" w:rsidP="006E6094">
      <w:pPr>
        <w:pStyle w:val="FSNoteNumbered"/>
        <w:numPr>
          <w:ilvl w:val="0"/>
          <w:numId w:val="23"/>
        </w:numPr>
        <w:spacing w:before="120" w:after="120"/>
        <w:rPr>
          <w:rFonts w:asciiTheme="majorBidi" w:hAnsiTheme="majorBidi"/>
          <w:u w:val="none"/>
          <w:cs/>
        </w:rPr>
      </w:pPr>
      <w:r w:rsidRPr="00CE1E2A">
        <w:rPr>
          <w:rFonts w:asciiTheme="majorBidi" w:hAnsiTheme="majorBidi"/>
          <w:u w:val="none"/>
          <w:cs/>
        </w:rPr>
        <w:t>ประมาณการสำรองค่าสินไหมทดแทน</w:t>
      </w:r>
    </w:p>
    <w:p w14:paraId="209A9E63" w14:textId="2B27C7F5" w:rsidR="00CE1E2A" w:rsidRDefault="00342441" w:rsidP="006E6094">
      <w:pPr>
        <w:pStyle w:val="FSNoteNumbered"/>
        <w:numPr>
          <w:ilvl w:val="1"/>
          <w:numId w:val="23"/>
        </w:numPr>
        <w:spacing w:before="120" w:after="120"/>
        <w:ind w:left="1170" w:hanging="270"/>
        <w:rPr>
          <w:rFonts w:asciiTheme="majorBidi" w:hAnsiTheme="majorBidi"/>
          <w:u w:val="none"/>
          <w:cs/>
        </w:rPr>
      </w:pPr>
      <w:r>
        <w:rPr>
          <w:rFonts w:asciiTheme="majorBidi" w:hAnsiTheme="majorBidi"/>
          <w:u w:val="none"/>
          <w:cs/>
        </w:rPr>
        <w:t>การรับประกันภัยโดยตรง</w:t>
      </w:r>
      <w:r w:rsidR="003A0876" w:rsidRPr="003A0876">
        <w:rPr>
          <w:rFonts w:asciiTheme="majorBidi" w:hAnsiTheme="majorBidi"/>
          <w:u w:val="none"/>
          <w:cs/>
        </w:rPr>
        <w:t>และการรับประกันภัยต่อเฉพาะราย</w:t>
      </w:r>
    </w:p>
    <w:p w14:paraId="662798E2" w14:textId="7BC03FCE" w:rsidR="00670F8E" w:rsidRDefault="00670F8E" w:rsidP="009C40E8">
      <w:pPr>
        <w:pStyle w:val="FSNoteNumbered"/>
        <w:numPr>
          <w:ilvl w:val="0"/>
          <w:numId w:val="0"/>
        </w:numPr>
        <w:spacing w:before="120" w:after="120"/>
        <w:ind w:left="1170"/>
        <w:rPr>
          <w:rFonts w:asciiTheme="majorBidi" w:hAnsiTheme="majorBidi"/>
          <w:u w:val="none"/>
          <w:cs/>
        </w:rPr>
      </w:pPr>
      <w:r w:rsidRPr="00670F8E">
        <w:rPr>
          <w:rFonts w:asciiTheme="majorBidi" w:hAnsiTheme="majorBidi"/>
          <w:u w:val="none"/>
          <w:cs/>
        </w:rPr>
        <w:t xml:space="preserve">บริษัทใช้วิธีการทางคณิตศาสตร์ประกันภัย </w:t>
      </w:r>
      <w:r>
        <w:rPr>
          <w:rFonts w:asciiTheme="majorBidi" w:hAnsiTheme="majorBidi"/>
          <w:u w:val="none"/>
          <w:lang w:val="en-US"/>
        </w:rPr>
        <w:t>3</w:t>
      </w:r>
      <w:r w:rsidRPr="00670F8E">
        <w:rPr>
          <w:rFonts w:asciiTheme="majorBidi" w:hAnsiTheme="majorBidi"/>
          <w:u w:val="none"/>
          <w:cs/>
        </w:rPr>
        <w:t xml:space="preserve"> วิธีดังนี้</w:t>
      </w:r>
    </w:p>
    <w:p w14:paraId="62AC69A9" w14:textId="199DD785" w:rsidR="00DD7A7A" w:rsidRPr="00DD7A7A" w:rsidRDefault="00DD7A7A" w:rsidP="008F2FD3">
      <w:pPr>
        <w:pStyle w:val="FSNoteNumbered"/>
        <w:numPr>
          <w:ilvl w:val="1"/>
          <w:numId w:val="38"/>
        </w:numPr>
        <w:tabs>
          <w:tab w:val="left" w:pos="1530"/>
        </w:tabs>
        <w:spacing w:before="0" w:after="120"/>
        <w:ind w:left="1530"/>
        <w:rPr>
          <w:rFonts w:asciiTheme="majorBidi" w:hAnsiTheme="majorBidi"/>
          <w:u w:val="none"/>
          <w:cs/>
        </w:rPr>
      </w:pPr>
      <w:r w:rsidRPr="00DD7A7A">
        <w:rPr>
          <w:rFonts w:asciiTheme="majorBidi" w:hAnsiTheme="majorBidi"/>
          <w:u w:val="none"/>
          <w:cs/>
        </w:rPr>
        <w:t>วิธีบันไดลูกโซ่ (Chain Ladder) สำหรับข้อมูลค่าสินไหมทดแทนจ่ายและค่าสินไหมทดแทนที่เกิดขึ้น</w:t>
      </w:r>
    </w:p>
    <w:p w14:paraId="0B5E6F62" w14:textId="7F6E8DD2" w:rsidR="00DD7A7A" w:rsidRPr="00DD7A7A" w:rsidRDefault="00DD7A7A" w:rsidP="008F2FD3">
      <w:pPr>
        <w:pStyle w:val="FSNoteNumbered"/>
        <w:numPr>
          <w:ilvl w:val="1"/>
          <w:numId w:val="38"/>
        </w:numPr>
        <w:tabs>
          <w:tab w:val="left" w:pos="1530"/>
        </w:tabs>
        <w:spacing w:before="0" w:after="120"/>
        <w:ind w:left="1530"/>
        <w:rPr>
          <w:rFonts w:asciiTheme="majorBidi" w:hAnsiTheme="majorBidi"/>
          <w:u w:val="none"/>
          <w:cs/>
        </w:rPr>
      </w:pPr>
      <w:r w:rsidRPr="008D2DBB">
        <w:rPr>
          <w:rFonts w:asciiTheme="majorBidi" w:hAnsiTheme="majorBidi"/>
          <w:u w:val="none"/>
          <w:cs/>
        </w:rPr>
        <w:t>วิธีเบอร์นฮุตเตอร์เฟอร์กูสัน (Bornhuetter-Ferguson method หรือ “BF”) สำหรับข้อมูลสินไหมทดแทนจ่าย</w:t>
      </w:r>
      <w:r w:rsidRPr="00731A1F">
        <w:rPr>
          <w:rFonts w:asciiTheme="majorBidi" w:hAnsiTheme="majorBidi"/>
          <w:u w:val="none"/>
          <w:cs/>
        </w:rPr>
        <w:t>และค่า</w:t>
      </w:r>
      <w:r w:rsidRPr="00DD7A7A">
        <w:rPr>
          <w:rFonts w:asciiTheme="majorBidi" w:hAnsiTheme="majorBidi"/>
          <w:u w:val="none"/>
          <w:cs/>
        </w:rPr>
        <w:t>สินไหมทดแทนที่เกิดขึ้น</w:t>
      </w:r>
    </w:p>
    <w:p w14:paraId="195CAB1D" w14:textId="7FF9F8D5" w:rsidR="00670F8E" w:rsidRDefault="00DD7A7A" w:rsidP="008F2FD3">
      <w:pPr>
        <w:pStyle w:val="FSNoteNumbered"/>
        <w:numPr>
          <w:ilvl w:val="1"/>
          <w:numId w:val="38"/>
        </w:numPr>
        <w:tabs>
          <w:tab w:val="left" w:pos="1530"/>
        </w:tabs>
        <w:spacing w:before="0" w:after="120"/>
        <w:ind w:left="1530"/>
        <w:rPr>
          <w:rFonts w:asciiTheme="majorBidi" w:hAnsiTheme="majorBidi"/>
          <w:u w:val="none"/>
          <w:cs/>
        </w:rPr>
      </w:pPr>
      <w:r w:rsidRPr="00DD7A7A">
        <w:rPr>
          <w:rFonts w:asciiTheme="majorBidi" w:hAnsiTheme="majorBidi"/>
          <w:u w:val="none"/>
          <w:cs/>
        </w:rPr>
        <w:t>วิธีค่าคาดหวังอัตราส่วนค่าสินไหมทดแทน (Expected Loss Ratio หรือ “ELR”)</w:t>
      </w:r>
    </w:p>
    <w:p w14:paraId="1D2E856C" w14:textId="04F648B3" w:rsidR="00523C4D" w:rsidRDefault="00754A66" w:rsidP="009C40E8">
      <w:pPr>
        <w:pStyle w:val="FSNoteNumbered"/>
        <w:numPr>
          <w:ilvl w:val="0"/>
          <w:numId w:val="0"/>
        </w:numPr>
        <w:spacing w:before="0" w:after="120"/>
        <w:ind w:left="117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โดยปกติบริษัทใช้วิธี Chain Ladder ในการประมาณมูลค่าสินไหมทดแทนที่เกิดขึ้น ซึ่งถูกพิจารณาว่าเป็นวิธีที่ดีที่สุด ในขณะที่วิธี BF และ ELR จะถูกนำมาปรับใช้ตามความเหมาะสม แล้วแต่กรณี</w:t>
      </w:r>
    </w:p>
    <w:p w14:paraId="4B777954" w14:textId="77777777" w:rsidR="001437C6" w:rsidRDefault="001437C6" w:rsidP="00754A66">
      <w:pPr>
        <w:pStyle w:val="FSNoteNumbered"/>
        <w:numPr>
          <w:ilvl w:val="0"/>
          <w:numId w:val="0"/>
        </w:numPr>
        <w:spacing w:before="0" w:after="120"/>
        <w:ind w:left="1170"/>
        <w:rPr>
          <w:rFonts w:asciiTheme="majorBidi" w:hAnsiTheme="majorBidi"/>
          <w:spacing w:val="2"/>
          <w:u w:val="none"/>
          <w:cs/>
        </w:rPr>
      </w:pPr>
    </w:p>
    <w:p w14:paraId="4176634B" w14:textId="77777777" w:rsidR="001437C6" w:rsidRDefault="001437C6" w:rsidP="00754A66">
      <w:pPr>
        <w:pStyle w:val="FSNoteNumbered"/>
        <w:numPr>
          <w:ilvl w:val="0"/>
          <w:numId w:val="0"/>
        </w:numPr>
        <w:spacing w:before="0" w:after="120"/>
        <w:ind w:left="1170"/>
        <w:rPr>
          <w:rFonts w:asciiTheme="majorBidi" w:hAnsiTheme="majorBidi"/>
          <w:spacing w:val="2"/>
          <w:u w:val="none"/>
          <w:cs/>
        </w:rPr>
      </w:pPr>
    </w:p>
    <w:p w14:paraId="75CC193F" w14:textId="77777777" w:rsidR="001437C6" w:rsidRDefault="001437C6" w:rsidP="00754A66">
      <w:pPr>
        <w:pStyle w:val="FSNoteNumbered"/>
        <w:numPr>
          <w:ilvl w:val="0"/>
          <w:numId w:val="0"/>
        </w:numPr>
        <w:spacing w:before="0" w:after="120"/>
        <w:ind w:left="1170"/>
        <w:rPr>
          <w:rFonts w:asciiTheme="majorBidi" w:hAnsiTheme="majorBidi"/>
          <w:spacing w:val="2"/>
          <w:u w:val="none"/>
          <w:cs/>
        </w:rPr>
      </w:pPr>
    </w:p>
    <w:p w14:paraId="4B5976C4" w14:textId="00AA7BCE" w:rsidR="00754A66" w:rsidRDefault="00754A66" w:rsidP="00754A66">
      <w:pPr>
        <w:pStyle w:val="FSNoteNumbered"/>
        <w:numPr>
          <w:ilvl w:val="0"/>
          <w:numId w:val="0"/>
        </w:numPr>
        <w:spacing w:before="0" w:after="120"/>
        <w:ind w:left="1170"/>
        <w:rPr>
          <w:rFonts w:asciiTheme="majorBidi" w:hAnsiTheme="majorBidi"/>
          <w:u w:val="none"/>
          <w:cs/>
        </w:rPr>
      </w:pPr>
      <w:r w:rsidRPr="008D2DBB">
        <w:rPr>
          <w:rFonts w:asciiTheme="majorBidi" w:hAnsiTheme="majorBidi"/>
          <w:spacing w:val="2"/>
          <w:u w:val="none"/>
          <w:cs/>
        </w:rPr>
        <w:lastRenderedPageBreak/>
        <w:t>ในการคัดเลือกปัจจัยการพัฒนาค่าสินไหมทดแทน (Loss Development Factors หรือ “LDF”) คำนึงถึงรูปแบบ</w:t>
      </w:r>
      <w:r w:rsidRPr="008D2DBB">
        <w:rPr>
          <w:rFonts w:asciiTheme="majorBidi" w:hAnsiTheme="majorBidi"/>
          <w:spacing w:val="-4"/>
          <w:u w:val="none"/>
          <w:cs/>
        </w:rPr>
        <w:t>การจ่ายค่าสินไหมทดแทนและค่าสินไหมที่เกิดขึ้นในอดีต โดยทั่วไปการเลือกปัจจัยการพัฒนาค่าสินไหมทดแทนนั้น</w:t>
      </w:r>
      <w:r w:rsidRPr="00754A66">
        <w:rPr>
          <w:rFonts w:asciiTheme="majorBidi" w:hAnsiTheme="majorBidi"/>
          <w:u w:val="none"/>
          <w:cs/>
        </w:rPr>
        <w:t>จะขึ้นอยู่กับปัจจัยการพัฒนาค่าสินไหมทดแทนโดยเฉลี่ยต่าง ๆ ของแต่ละปี บริษัทอาจพิจารณาไม่รวมรายการที่อาจไม่เหมาะสม เช่น รายการที่ไม่ได้สะท้อนถึงการเปล</w:t>
      </w:r>
      <w:r w:rsidR="008D2DBB">
        <w:rPr>
          <w:rFonts w:asciiTheme="majorBidi" w:hAnsiTheme="majorBidi"/>
          <w:u w:val="none"/>
          <w:cs/>
        </w:rPr>
        <w:t>ี่ยนแปลงในการดำเนินงานของบริษัท</w:t>
      </w:r>
      <w:r w:rsidRPr="00754A66">
        <w:rPr>
          <w:rFonts w:asciiTheme="majorBidi" w:hAnsiTheme="majorBidi"/>
          <w:u w:val="none"/>
          <w:cs/>
        </w:rPr>
        <w:t>หรือรายการที่ถูกบิดเบือนโดยค่าสินไหมทดแทนขนาดใหญ่ที่มีจำนวนที่เป็นสาระสำคัญ และรายการที่มีความแตกต่างจากแนวโน้มของอัตราส่วนในช่วงที่ผ่านมา</w:t>
      </w:r>
    </w:p>
    <w:p w14:paraId="5305BCE2" w14:textId="422E250E" w:rsidR="00754A66" w:rsidRDefault="00754A66" w:rsidP="00754A66">
      <w:pPr>
        <w:pStyle w:val="FSNoteNumbered"/>
        <w:numPr>
          <w:ilvl w:val="0"/>
          <w:numId w:val="0"/>
        </w:numPr>
        <w:spacing w:before="0" w:after="120"/>
        <w:ind w:left="117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บริษัทได้มีการพิจารณาทั้งปัจจัยเชิงคุณภาพและเชิงปริมาณในการคัดเลือกปัจจัยการพัฒนาค่าสินไหมทดแทน เพื่อให้การคำนวณสำรองค่าสินไหมทดแทนสะท้อนถึงหนี้สินที่เหมาะสมของบริษัท ณ วันสิ้นรอบระยะเวลารายงาน</w:t>
      </w:r>
    </w:p>
    <w:p w14:paraId="177E5733" w14:textId="0988BE29" w:rsidR="00754A66" w:rsidRPr="00754A66" w:rsidRDefault="00754A66" w:rsidP="006E6094">
      <w:pPr>
        <w:pStyle w:val="FSNoteNumbered"/>
        <w:numPr>
          <w:ilvl w:val="1"/>
          <w:numId w:val="23"/>
        </w:numPr>
        <w:spacing w:before="120" w:after="120"/>
        <w:ind w:left="1170" w:hanging="270"/>
        <w:jc w:val="left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การรับประกันภัยต่อตามสัญญา</w:t>
      </w:r>
    </w:p>
    <w:p w14:paraId="1BCDB870" w14:textId="2B722476" w:rsidR="008D2DBB" w:rsidRDefault="00754A66" w:rsidP="00BE3F16">
      <w:pPr>
        <w:pStyle w:val="FSNoteNumbered"/>
        <w:numPr>
          <w:ilvl w:val="0"/>
          <w:numId w:val="0"/>
        </w:numPr>
        <w:spacing w:before="0" w:after="120"/>
        <w:ind w:left="1170"/>
        <w:rPr>
          <w:cs/>
        </w:rPr>
      </w:pPr>
      <w:r w:rsidRPr="00754A66">
        <w:rPr>
          <w:rFonts w:asciiTheme="majorBidi" w:hAnsiTheme="majorBidi"/>
          <w:u w:val="none"/>
          <w:cs/>
        </w:rPr>
        <w:t>บริษัทใช้วิธีการพื้นฐานในการประมาณสำรองค่าสินไหมทดแทนสำหรับธุรกิจการรับประกันภัยต่อตามสัญญา โดยมีข้อสมมติว่าสัดส่วนของสำรองค่าสินไหมทดแทนสำหรับงานรับประกันภัยต่อตามสัญญามีลักษณะคล้ายกับงานรับประกันภัยโดยตรงและงานรับประกันภัยต่อเฉพาะราย ดังนั้น บริษัทจึงเลือกร้อยละของค่าสินไหมทดแทนค้างจ่ายมาใช้ในการประมาณการสำรองค่าสินไหมทดแทนของงานรับประกันภัยต่อตามสัญญา</w:t>
      </w:r>
      <w:r w:rsidRPr="00754A66">
        <w:rPr>
          <w:cs/>
        </w:rPr>
        <w:t xml:space="preserve"> </w:t>
      </w:r>
    </w:p>
    <w:p w14:paraId="204EC92E" w14:textId="54D86CF1" w:rsidR="00754A66" w:rsidRDefault="00754A66" w:rsidP="006E6094">
      <w:pPr>
        <w:pStyle w:val="FSNoteNumbered"/>
        <w:numPr>
          <w:ilvl w:val="0"/>
          <w:numId w:val="23"/>
        </w:numPr>
        <w:spacing w:before="120" w:after="12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การประมาณการค่าใช้จ่ายในการจัดการสินไหมทดแทนที่ไม่สามารถจัดสรรได้</w:t>
      </w:r>
    </w:p>
    <w:p w14:paraId="0CF3A523" w14:textId="1A310101" w:rsidR="00754A66" w:rsidRPr="008D2DBB" w:rsidRDefault="00754A66" w:rsidP="009C40E8">
      <w:pPr>
        <w:pStyle w:val="FSNoteNumbered"/>
        <w:numPr>
          <w:ilvl w:val="0"/>
          <w:numId w:val="0"/>
        </w:numPr>
        <w:tabs>
          <w:tab w:val="left" w:pos="900"/>
        </w:tabs>
        <w:spacing w:before="120" w:after="120"/>
        <w:ind w:left="90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 xml:space="preserve">การประมาณการค่าใช้จ่ายในการจัดการสินไหมทดแทนที่ไม่สามารถจัดสรรได้ (Unallocated Loss Adjustment Expenses - </w:t>
      </w:r>
      <w:r w:rsidRPr="009C40E8">
        <w:rPr>
          <w:rFonts w:asciiTheme="majorBidi" w:hAnsiTheme="majorBidi"/>
          <w:spacing w:val="-8"/>
          <w:u w:val="none"/>
          <w:cs/>
        </w:rPr>
        <w:t>ULAE) บริษัทพิจารณาค่าใช้จ่ายที่เกิดขึ้นจริงมาทำการวิเคราะห์เพื่อประมาณการค่าใช้จ่ายของฝ่ายสินไหม ซึ่งการ</w:t>
      </w:r>
      <w:r w:rsidRPr="008D2DBB">
        <w:rPr>
          <w:rFonts w:asciiTheme="majorBidi" w:hAnsiTheme="majorBidi"/>
          <w:u w:val="none"/>
          <w:cs/>
        </w:rPr>
        <w:t>ประมาณการค่าใช้จ่ายที่ไม่สามารถจัดสรรได้นี้จะพิจารณาจากอัตราส่วนของค่าใช้จ่ายที่ไม่สามารถจัดสรรได้ต่อค่าเฉลี่ยของค่าความเสียหายที่จ่ายซึ่งอยู่บนข้อสมมติที่ว่าค่าใช้จ่ายที่ไม่สามารถจัดสรรได้จะเกิดขึ้นจำนวนครึ่งหนึ่งเมื่อมีการรายงานความ</w:t>
      </w:r>
      <w:r w:rsidR="008D2DBB">
        <w:rPr>
          <w:rFonts w:asciiTheme="majorBidi" w:hAnsiTheme="majorBidi"/>
          <w:u w:val="none"/>
          <w:cs/>
        </w:rPr>
        <w:t>เสียหาย</w:t>
      </w:r>
      <w:r w:rsidRPr="008D2DBB">
        <w:rPr>
          <w:rFonts w:asciiTheme="majorBidi" w:hAnsiTheme="majorBidi"/>
          <w:u w:val="none"/>
          <w:cs/>
        </w:rPr>
        <w:t>และเกิดขึ้นอีกครึ่งหนึ่งเมื่อมีการจ่ายค่าความเสียหายนั้น</w:t>
      </w:r>
    </w:p>
    <w:p w14:paraId="1875F66D" w14:textId="77777777" w:rsidR="00754A66" w:rsidRDefault="00754A66" w:rsidP="009C40E8">
      <w:pPr>
        <w:pStyle w:val="FSNoteNumbered"/>
        <w:numPr>
          <w:ilvl w:val="0"/>
          <w:numId w:val="0"/>
        </w:numPr>
        <w:tabs>
          <w:tab w:val="left" w:pos="900"/>
        </w:tabs>
        <w:spacing w:before="120" w:after="120"/>
        <w:ind w:left="90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อัตราส่วนค่าใช้จ่ายในการจัดการสินไหมทดแทนที่ไม่สามารถจัดสรรได้ ได้ถูกแยกพิจารณาระหว่างงานรับประกันภัยรถยนต์ (Motor) และงานรับประกันภัยที่ไม่ใช่รถยนต์ (Non-Motor) และจะถูกนำไปประยุกต์ใช้กับค่าประมาณการที่ดี</w:t>
      </w:r>
      <w:r w:rsidRPr="00AB0303">
        <w:rPr>
          <w:rFonts w:asciiTheme="majorBidi" w:hAnsiTheme="majorBidi"/>
          <w:spacing w:val="6"/>
          <w:u w:val="none"/>
          <w:cs/>
        </w:rPr>
        <w:t>ที่สุดของหนี้สินค่าสินไหมทดแทนรวมเพื่อประมาณการสำรองค่าใช้จ่ายที่ไม่สามารถจัดสรรได้สำหรับหนี้สิน</w:t>
      </w:r>
      <w:r w:rsidRPr="00754A66">
        <w:rPr>
          <w:rFonts w:asciiTheme="majorBidi" w:hAnsiTheme="majorBidi"/>
          <w:u w:val="none"/>
          <w:cs/>
        </w:rPr>
        <w:t>ค่าสินไหมทดแทน</w:t>
      </w:r>
    </w:p>
    <w:p w14:paraId="4003BBC4" w14:textId="007B6342" w:rsidR="00754A66" w:rsidRDefault="00754A66" w:rsidP="009C40E8">
      <w:pPr>
        <w:pStyle w:val="FSNoteNumbered"/>
        <w:numPr>
          <w:ilvl w:val="0"/>
          <w:numId w:val="0"/>
        </w:numPr>
        <w:tabs>
          <w:tab w:val="left" w:pos="900"/>
        </w:tabs>
        <w:spacing w:before="120" w:after="120"/>
        <w:ind w:left="90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การประมาณการค่าใช้จ่ายที่ไม่สามารถจัดสรรได้คำนวณจากอัตราส่วนค่าใช้จ่ายที่ไม่สามารถจัดสรรได้มาคูณกับครึ่งหนึ่ง</w:t>
      </w:r>
      <w:r w:rsidRPr="009C40E8">
        <w:rPr>
          <w:rFonts w:asciiTheme="majorBidi" w:hAnsiTheme="majorBidi"/>
          <w:spacing w:val="6"/>
          <w:u w:val="none"/>
          <w:cs/>
        </w:rPr>
        <w:t>ของสำรองค่าสินไหมทดแทนและค่าสินไหมทดแทนค้างจ่าย รวมกับอัตราส่วนค่าใช้จ่ายที่ไม่สามารถจัดสรรได้คูณกับค่า</w:t>
      </w:r>
      <w:r w:rsidRPr="00754A66">
        <w:rPr>
          <w:rFonts w:asciiTheme="majorBidi" w:hAnsiTheme="majorBidi"/>
          <w:u w:val="none"/>
          <w:cs/>
        </w:rPr>
        <w:t>สินไหมที่เกิดขึ้นแล้วแต่ยังไม่ได้รับรายงาน</w:t>
      </w:r>
    </w:p>
    <w:p w14:paraId="56A3F88F" w14:textId="3EC157A2" w:rsidR="00F26ADA" w:rsidRPr="008B5A70" w:rsidRDefault="00F26ADA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B5A70">
        <w:rPr>
          <w:b/>
          <w:bCs/>
          <w:u w:val="none"/>
          <w:cs/>
        </w:rPr>
        <w:t>เจ้าหนี้บริษัทประกันภัยต่อ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17871" w:rsidRPr="00824832" w14:paraId="1719BE15" w14:textId="77777777" w:rsidTr="006E6094">
        <w:trPr>
          <w:trHeight w:val="387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824832" w14:paraId="52DC400B" w14:textId="77777777" w:rsidTr="006E609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400F18" w14:textId="2F000B5A" w:rsidR="004D4623" w:rsidRPr="00824832" w:rsidRDefault="004D4623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454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8FEA6E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214836" w14:textId="51FDD71D" w:rsidR="004D4623" w:rsidRPr="00824832" w:rsidRDefault="004D4623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454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F454B" w:rsidRPr="00824832" w14:paraId="6B51D0E0" w14:textId="77777777" w:rsidTr="006E609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6F454B" w:rsidRPr="00824832" w:rsidRDefault="006F454B" w:rsidP="006F454B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3DBC68F1" w:rsidR="006F454B" w:rsidRPr="00824832" w:rsidRDefault="006069EC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165,183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6F454B" w:rsidRPr="008D2DBB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488FA724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100,617</w:t>
            </w:r>
          </w:p>
        </w:tc>
      </w:tr>
      <w:tr w:rsidR="006F454B" w:rsidRPr="00824832" w14:paraId="7F7DFE6A" w14:textId="77777777" w:rsidTr="006E609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6F454B" w:rsidRPr="00824832" w:rsidRDefault="006F454B" w:rsidP="006F454B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0012C371" w:rsidR="006F454B" w:rsidRPr="00824832" w:rsidRDefault="006069EC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4852D470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86,703</w:t>
            </w:r>
          </w:p>
        </w:tc>
      </w:tr>
      <w:tr w:rsidR="006F454B" w:rsidRPr="00824832" w14:paraId="2DE4CCB3" w14:textId="77777777" w:rsidTr="006E609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6F454B" w:rsidRPr="00824832" w:rsidRDefault="006F454B" w:rsidP="006F454B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FA75439" w14:textId="7966F4A1" w:rsidR="006F454B" w:rsidRPr="00824832" w:rsidRDefault="006069EC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B969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6D34B" w14:textId="74DF6D56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187,320</w:t>
            </w:r>
          </w:p>
        </w:tc>
      </w:tr>
    </w:tbl>
    <w:p w14:paraId="3D8DAA99" w14:textId="77777777" w:rsidR="00FB6885" w:rsidRPr="00824832" w:rsidRDefault="00FB6885" w:rsidP="00FB6885">
      <w:pPr>
        <w:pStyle w:val="FSNoteNumbered"/>
        <w:numPr>
          <w:ilvl w:val="0"/>
          <w:numId w:val="0"/>
        </w:numPr>
        <w:spacing w:before="0" w:after="120"/>
        <w:ind w:left="446"/>
        <w:rPr>
          <w:rFonts w:asciiTheme="majorBidi" w:hAnsiTheme="majorBidi"/>
          <w:sz w:val="2"/>
          <w:szCs w:val="2"/>
          <w:u w:val="none"/>
          <w:cs/>
        </w:rPr>
      </w:pPr>
    </w:p>
    <w:p w14:paraId="03F60D5B" w14:textId="54ED85B4" w:rsidR="008647D7" w:rsidRPr="00CB549F" w:rsidRDefault="0076608F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CB549F">
        <w:rPr>
          <w:rFonts w:hint="cs"/>
          <w:b/>
          <w:bCs/>
          <w:u w:val="none"/>
          <w:cs/>
        </w:rPr>
        <w:lastRenderedPageBreak/>
        <w:t>ภาระผูกพัน</w:t>
      </w:r>
      <w:r w:rsidRPr="00CB549F">
        <w:rPr>
          <w:b/>
          <w:bCs/>
          <w:u w:val="none"/>
          <w:cs/>
        </w:rPr>
        <w:t>ผลประโยชน์พนักงาน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940"/>
        <w:gridCol w:w="1440"/>
        <w:gridCol w:w="270"/>
        <w:gridCol w:w="1440"/>
      </w:tblGrid>
      <w:tr w:rsidR="00CE608E" w:rsidRPr="00C661D0" w14:paraId="36721C0E" w14:textId="77777777" w:rsidTr="008D2DBB">
        <w:tc>
          <w:tcPr>
            <w:tcW w:w="5940" w:type="dxa"/>
          </w:tcPr>
          <w:p w14:paraId="116B0619" w14:textId="77777777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30883635"/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6BC317BA" w14:textId="3BDB6ABC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41303" w:rsidRPr="00C661D0" w14:paraId="10803226" w14:textId="77777777" w:rsidTr="008D2DBB">
        <w:tc>
          <w:tcPr>
            <w:tcW w:w="5940" w:type="dxa"/>
          </w:tcPr>
          <w:p w14:paraId="78CE8B73" w14:textId="77777777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C8B43D" w14:textId="254A3D90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B74C91" w14:textId="77777777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0150A9" w14:textId="64DB182D" w:rsidR="00741303" w:rsidRPr="00C661D0" w:rsidRDefault="00741303" w:rsidP="00741303">
            <w:pPr>
              <w:tabs>
                <w:tab w:val="left" w:pos="504"/>
              </w:tabs>
              <w:overflowPunct w:val="0"/>
              <w:autoSpaceDE w:val="0"/>
              <w:autoSpaceDN w:val="0"/>
              <w:adjustRightInd w:val="0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41303" w:rsidRPr="00C661D0" w14:paraId="73B37609" w14:textId="77777777" w:rsidTr="008D2DBB">
        <w:tc>
          <w:tcPr>
            <w:tcW w:w="5940" w:type="dxa"/>
          </w:tcPr>
          <w:p w14:paraId="52AB04B3" w14:textId="171645CC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ภาระผูกพัน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 ณ วันที่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B9C86" w14:textId="3B09C504" w:rsidR="00741303" w:rsidRPr="00C661D0" w:rsidRDefault="008D2DBB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DBB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8D2D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2DBB">
              <w:rPr>
                <w:rFonts w:asciiTheme="majorBidi" w:hAnsiTheme="majorBidi"/>
                <w:sz w:val="28"/>
                <w:szCs w:val="28"/>
                <w:cs/>
              </w:rPr>
              <w:t>813</w:t>
            </w:r>
          </w:p>
        </w:tc>
        <w:tc>
          <w:tcPr>
            <w:tcW w:w="270" w:type="dxa"/>
          </w:tcPr>
          <w:p w14:paraId="05E0290A" w14:textId="231841A8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AF5743" w14:textId="32F02E11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12,279</w:t>
            </w:r>
          </w:p>
        </w:tc>
      </w:tr>
      <w:tr w:rsidR="00741303" w:rsidRPr="00C661D0" w14:paraId="6A7C57BE" w14:textId="77777777" w:rsidTr="008D2DBB">
        <w:tc>
          <w:tcPr>
            <w:tcW w:w="5940" w:type="dxa"/>
          </w:tcPr>
          <w:p w14:paraId="46C42929" w14:textId="77777777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337050AE" w14:textId="4F8C9D29" w:rsidR="00741303" w:rsidRPr="00C661D0" w:rsidRDefault="00101DF7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1,218</w:t>
            </w:r>
          </w:p>
        </w:tc>
        <w:tc>
          <w:tcPr>
            <w:tcW w:w="270" w:type="dxa"/>
          </w:tcPr>
          <w:p w14:paraId="6E6BE754" w14:textId="10D0C05C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240262" w14:textId="5A2B8472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3,006</w:t>
            </w:r>
          </w:p>
        </w:tc>
      </w:tr>
      <w:tr w:rsidR="00741303" w:rsidRPr="00C661D0" w14:paraId="6D40C2DF" w14:textId="77777777" w:rsidTr="008D2DBB">
        <w:tc>
          <w:tcPr>
            <w:tcW w:w="5940" w:type="dxa"/>
          </w:tcPr>
          <w:p w14:paraId="3F3F14D3" w14:textId="77777777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</w:tcPr>
          <w:p w14:paraId="3C215E98" w14:textId="74D20A8D" w:rsidR="00741303" w:rsidRPr="00C661D0" w:rsidRDefault="00101DF7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0EC5B4" w14:textId="76D3F315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66726E" w14:textId="4F5CA2CB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1,202</w:t>
            </w:r>
          </w:p>
        </w:tc>
      </w:tr>
      <w:tr w:rsidR="00741303" w:rsidRPr="00C661D0" w14:paraId="152B1929" w14:textId="77777777" w:rsidTr="008D2DBB">
        <w:tc>
          <w:tcPr>
            <w:tcW w:w="5940" w:type="dxa"/>
          </w:tcPr>
          <w:p w14:paraId="6880C7D7" w14:textId="77777777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3D1789C2" w14:textId="5A7CE446" w:rsidR="00741303" w:rsidRPr="00C661D0" w:rsidRDefault="00101DF7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270" w:type="dxa"/>
          </w:tcPr>
          <w:p w14:paraId="2F7F736D" w14:textId="6736D1B2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854814" w14:textId="77EFE957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</w:tr>
      <w:tr w:rsidR="00741303" w:rsidRPr="00C661D0" w14:paraId="1FAB6521" w14:textId="77777777" w:rsidTr="008D2DBB">
        <w:tc>
          <w:tcPr>
            <w:tcW w:w="5940" w:type="dxa"/>
          </w:tcPr>
          <w:p w14:paraId="7BE36EEE" w14:textId="0A64493F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ผลประโยชน์พนักงานเมื่อเกษียณอายุจ่ายระหว่างปี</w:t>
            </w:r>
          </w:p>
        </w:tc>
        <w:tc>
          <w:tcPr>
            <w:tcW w:w="1440" w:type="dxa"/>
          </w:tcPr>
          <w:p w14:paraId="5F23A528" w14:textId="7A4344AA" w:rsidR="00741303" w:rsidRPr="00C661D0" w:rsidRDefault="00101DF7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(3,576)</w:t>
            </w:r>
          </w:p>
        </w:tc>
        <w:tc>
          <w:tcPr>
            <w:tcW w:w="270" w:type="dxa"/>
          </w:tcPr>
          <w:p w14:paraId="7583E3BE" w14:textId="77777777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C4E5A9" w14:textId="733D22CD" w:rsidR="00741303" w:rsidRPr="005D629E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(1,073)</w:t>
            </w:r>
          </w:p>
        </w:tc>
      </w:tr>
      <w:tr w:rsidR="00741303" w:rsidRPr="00C661D0" w14:paraId="20DC6CD7" w14:textId="77777777" w:rsidTr="00B9692B">
        <w:tc>
          <w:tcPr>
            <w:tcW w:w="5940" w:type="dxa"/>
          </w:tcPr>
          <w:p w14:paraId="260892FF" w14:textId="77777777" w:rsidR="00B9692B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284AED">
              <w:rPr>
                <w:rFonts w:asciiTheme="majorBidi" w:hAnsiTheme="majorBidi"/>
                <w:sz w:val="28"/>
                <w:szCs w:val="28"/>
                <w:cs/>
              </w:rPr>
              <w:t>ผล</w:t>
            </w:r>
            <w:r w:rsidR="00B9692B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284AED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="00B9692B">
              <w:rPr>
                <w:rFonts w:asciiTheme="majorBidi" w:hAnsiTheme="majorBidi"/>
                <w:sz w:val="28"/>
                <w:szCs w:val="28"/>
              </w:rPr>
              <w:t xml:space="preserve">) </w:t>
            </w:r>
            <w:r w:rsidR="00B9692B"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284AED">
              <w:rPr>
                <w:rFonts w:asciiTheme="majorBidi" w:hAnsiTheme="majorBidi"/>
                <w:sz w:val="28"/>
                <w:szCs w:val="28"/>
                <w:cs/>
              </w:rPr>
              <w:t>จากการวัดมูลค่าใหม่ของผลประโยชน์พนักงาน</w:t>
            </w:r>
          </w:p>
          <w:p w14:paraId="6DFF0CF7" w14:textId="2CB66CD8" w:rsidR="00741303" w:rsidRPr="00C661D0" w:rsidRDefault="00B9692B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</w:t>
            </w:r>
            <w:r w:rsidR="00741303" w:rsidRPr="00284AED">
              <w:rPr>
                <w:rFonts w:asciiTheme="majorBidi" w:hAnsiTheme="majorBidi"/>
                <w:sz w:val="28"/>
                <w:szCs w:val="28"/>
                <w:cs/>
              </w:rPr>
              <w:t>ที่กำหนดไว้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A14987" w14:textId="38EBBC4F" w:rsidR="00741303" w:rsidRPr="00C661D0" w:rsidRDefault="00101DF7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1,894</w:t>
            </w:r>
          </w:p>
        </w:tc>
        <w:tc>
          <w:tcPr>
            <w:tcW w:w="270" w:type="dxa"/>
            <w:vAlign w:val="bottom"/>
          </w:tcPr>
          <w:p w14:paraId="028EC33F" w14:textId="77777777" w:rsidR="00741303" w:rsidRPr="00C661D0" w:rsidRDefault="00741303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E4FD76" w14:textId="3F77F6EB" w:rsidR="00741303" w:rsidRPr="005D629E" w:rsidRDefault="00741303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(8,963)</w:t>
            </w:r>
          </w:p>
        </w:tc>
      </w:tr>
      <w:tr w:rsidR="00741303" w:rsidRPr="00B43A1F" w14:paraId="6E8FB3F7" w14:textId="77777777" w:rsidTr="008D2DBB">
        <w:tc>
          <w:tcPr>
            <w:tcW w:w="5940" w:type="dxa"/>
          </w:tcPr>
          <w:p w14:paraId="3170F0F8" w14:textId="0D79453F" w:rsidR="00741303" w:rsidRPr="00C661D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ภาระผูกพัน</w:t>
            </w: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ผลประโยชน์พนักงาน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F7453B0" w14:textId="46A3EA8E" w:rsidR="00741303" w:rsidRPr="008B5A70" w:rsidRDefault="00101DF7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6,454</w:t>
            </w:r>
          </w:p>
        </w:tc>
        <w:tc>
          <w:tcPr>
            <w:tcW w:w="270" w:type="dxa"/>
          </w:tcPr>
          <w:p w14:paraId="54D920FA" w14:textId="4B0CA720" w:rsidR="00741303" w:rsidRPr="00CE608E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E702030" w14:textId="0FE4A503" w:rsidR="00741303" w:rsidRPr="008B5A70" w:rsidRDefault="00741303" w:rsidP="0074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6,813</w:t>
            </w:r>
          </w:p>
        </w:tc>
      </w:tr>
    </w:tbl>
    <w:bookmarkEnd w:id="9"/>
    <w:p w14:paraId="19F80577" w14:textId="194A2CD9" w:rsidR="002A7E20" w:rsidRPr="00FA2175" w:rsidRDefault="002A7E20" w:rsidP="009F53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A2175">
        <w:rPr>
          <w:rFonts w:ascii="Angsana New" w:hAnsi="Angsana New"/>
          <w:sz w:val="28"/>
          <w:szCs w:val="28"/>
          <w:cs/>
        </w:rPr>
        <w:t>จำนวนค่าใช้จ่ายที่รับรู้ในงบกำไรขาดทุนเบ็ดเสร็จ</w:t>
      </w:r>
      <w:r w:rsidR="00082E64" w:rsidRPr="00FA2175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082E64" w:rsidRPr="00FA2175">
        <w:rPr>
          <w:rFonts w:ascii="Angsana New" w:hAnsi="Angsana New"/>
          <w:sz w:val="28"/>
          <w:szCs w:val="28"/>
        </w:rPr>
        <w:t>31</w:t>
      </w:r>
      <w:r w:rsidR="00082E64" w:rsidRPr="00FA217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82E64" w:rsidRPr="00FA2175">
        <w:rPr>
          <w:rFonts w:ascii="Angsana New" w:hAnsi="Angsana New"/>
          <w:sz w:val="28"/>
          <w:szCs w:val="28"/>
        </w:rPr>
        <w:t>256</w:t>
      </w:r>
      <w:r w:rsidR="008C7BE4">
        <w:rPr>
          <w:rFonts w:ascii="Angsana New" w:hAnsi="Angsana New"/>
          <w:sz w:val="28"/>
          <w:szCs w:val="28"/>
        </w:rPr>
        <w:t>3</w:t>
      </w:r>
      <w:r w:rsidR="00082E64" w:rsidRPr="00FA2175">
        <w:rPr>
          <w:rFonts w:ascii="Angsana New" w:hAnsi="Angsana New"/>
          <w:sz w:val="28"/>
          <w:szCs w:val="28"/>
        </w:rPr>
        <w:t xml:space="preserve"> </w:t>
      </w:r>
      <w:r w:rsidR="009A77C0" w:rsidRPr="00FA2175">
        <w:rPr>
          <w:rFonts w:ascii="Angsana New" w:hAnsi="Angsana New" w:hint="cs"/>
          <w:sz w:val="28"/>
          <w:szCs w:val="28"/>
          <w:cs/>
        </w:rPr>
        <w:t xml:space="preserve">และ </w:t>
      </w:r>
      <w:r w:rsidR="009A77C0" w:rsidRPr="00FA2175">
        <w:rPr>
          <w:rFonts w:ascii="Angsana New" w:hAnsi="Angsana New"/>
          <w:sz w:val="28"/>
          <w:szCs w:val="28"/>
        </w:rPr>
        <w:t>256</w:t>
      </w:r>
      <w:r w:rsidR="008C7BE4">
        <w:rPr>
          <w:rFonts w:ascii="Angsana New" w:hAnsi="Angsana New"/>
          <w:sz w:val="28"/>
          <w:szCs w:val="28"/>
        </w:rPr>
        <w:t>2</w:t>
      </w:r>
      <w:r w:rsidR="009A77C0" w:rsidRPr="00FA2175">
        <w:rPr>
          <w:rFonts w:ascii="Angsana New" w:hAnsi="Angsana New"/>
          <w:sz w:val="28"/>
          <w:szCs w:val="28"/>
        </w:rPr>
        <w:t xml:space="preserve"> </w:t>
      </w:r>
      <w:r w:rsidRPr="00FA2175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630"/>
        <w:gridCol w:w="1440"/>
        <w:gridCol w:w="270"/>
        <w:gridCol w:w="1440"/>
      </w:tblGrid>
      <w:tr w:rsidR="00987ECB" w:rsidRPr="00C661D0" w14:paraId="43571F3F" w14:textId="77777777" w:rsidTr="008D2DB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F66E16" w14:textId="77777777" w:rsidR="00987ECB" w:rsidRPr="00C661D0" w:rsidRDefault="00987ECB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4B2090" w14:textId="3793E0FB" w:rsidR="00987ECB" w:rsidRPr="00C661D0" w:rsidRDefault="00987ECB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EA2340" w14:textId="258B6A89" w:rsidR="00987ECB" w:rsidRPr="00C661D0" w:rsidRDefault="00987ECB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26BFA" w:rsidRPr="00C661D0" w14:paraId="7B34A03C" w14:textId="77777777" w:rsidTr="008D2DB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B688B8" w14:textId="77777777" w:rsidR="00726BFA" w:rsidRPr="00C661D0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5208E3" w14:textId="57969F68" w:rsidR="00726BFA" w:rsidRPr="00C661D0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1FB469F" w14:textId="410CE490" w:rsidR="00726BFA" w:rsidRPr="00C661D0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13348" w14:textId="77777777" w:rsidR="00726BFA" w:rsidRPr="00C661D0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7A90BC1" w14:textId="2BA8B104" w:rsidR="00726BFA" w:rsidRPr="00C661D0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26BFA" w:rsidRPr="00C661D0" w14:paraId="113AD63D" w14:textId="77777777" w:rsidTr="008D2DB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CF415AF" w14:textId="2ADE0CE7" w:rsidR="00726BFA" w:rsidRPr="00AD2D75" w:rsidRDefault="00EB601C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รับรู้ใน</w:t>
            </w:r>
            <w:r w:rsidR="00726BFA" w:rsidRPr="00AD2D7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ขาดทุนสำหรับ</w:t>
            </w:r>
            <w:r w:rsidR="00726BFA" w:rsidRPr="00AD2D75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4B0B18" w14:textId="77777777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F9843" w14:textId="77777777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510EFF" w14:textId="77777777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B8F925" w14:textId="77777777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6BFA" w:rsidRPr="00C661D0" w14:paraId="183647E7" w14:textId="77777777" w:rsidTr="008D2DB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93994D0" w14:textId="77777777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AD2D7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D2D7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460D8E" w14:textId="4A0867DC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F450EF" w14:textId="008F5F39" w:rsidR="00726BFA" w:rsidRPr="008B5A70" w:rsidRDefault="00DF5646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D1D377" w14:textId="77777777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AA52C5" w14:textId="4EF071A2" w:rsidR="00726BFA" w:rsidRPr="008B5A70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sz w:val="28"/>
                <w:szCs w:val="28"/>
              </w:rPr>
              <w:t>3,006</w:t>
            </w:r>
          </w:p>
        </w:tc>
      </w:tr>
      <w:tr w:rsidR="00726BFA" w:rsidRPr="00C661D0" w14:paraId="291061F3" w14:textId="77777777" w:rsidTr="008D2DB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7137D1" w14:textId="77777777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2D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ต้นทุนบริการในอดีต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EB5BC9" w14:textId="76254EC0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C71245" w14:textId="22AA8F4C" w:rsidR="00726BFA" w:rsidRPr="008B5A70" w:rsidRDefault="00B9692B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496A4" w14:textId="77777777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E3E68D" w14:textId="49010C45" w:rsidR="00726BFA" w:rsidRPr="008B5A70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sz w:val="28"/>
                <w:szCs w:val="28"/>
              </w:rPr>
              <w:t>1,202</w:t>
            </w:r>
          </w:p>
        </w:tc>
      </w:tr>
      <w:tr w:rsidR="00726BFA" w:rsidRPr="00C661D0" w14:paraId="5305AF88" w14:textId="77777777" w:rsidTr="008D2DB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48A7FFD" w14:textId="77777777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AD2D7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D2D7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055E04" w14:textId="29DB8FA7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41759E" w14:textId="693A1E25" w:rsidR="00726BFA" w:rsidRPr="008B5A70" w:rsidRDefault="00DF5646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4A02EC" w14:textId="77777777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5EC703" w14:textId="716FDAAC" w:rsidR="00726BFA" w:rsidRPr="008B5A70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</w:tr>
      <w:tr w:rsidR="00726BFA" w:rsidRPr="00C661D0" w14:paraId="213D6DA5" w14:textId="77777777" w:rsidTr="008D2DB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C2BCE66" w14:textId="69E5E21F" w:rsidR="00726BFA" w:rsidRPr="00AD2D75" w:rsidRDefault="00726BFA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2D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รับรู้ใน</w:t>
            </w:r>
            <w:r w:rsidRPr="00AD2D7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AD2D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ขาดทุนเบ็ดเสร็จอื่นสำหรับ</w:t>
            </w:r>
            <w:r w:rsidRPr="00AD2D7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4AF1B3D" w14:textId="77777777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AF24" w14:textId="77777777" w:rsidR="00726BFA" w:rsidRPr="008B5A70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91DCB5" w14:textId="77777777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E36B" w14:textId="56D4E478" w:rsidR="00726BFA" w:rsidRPr="008B5A70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6BFA" w:rsidRPr="00C661D0" w14:paraId="5DB4DF14" w14:textId="77777777" w:rsidTr="008D2DBB">
        <w:trPr>
          <w:trHeight w:val="33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CB135B2" w14:textId="77777777" w:rsidR="00B9692B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89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AD2D75">
              <w:rPr>
                <w:rFonts w:asciiTheme="majorBidi" w:hAnsiTheme="majorBidi"/>
                <w:sz w:val="28"/>
                <w:szCs w:val="28"/>
                <w:cs/>
              </w:rPr>
              <w:t>ผล</w:t>
            </w:r>
            <w:r w:rsidR="00B9692B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AD2D75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="00B9692B">
              <w:rPr>
                <w:rFonts w:asciiTheme="majorBidi" w:hAnsiTheme="majorBidi"/>
                <w:sz w:val="28"/>
                <w:szCs w:val="28"/>
              </w:rPr>
              <w:t xml:space="preserve">) </w:t>
            </w:r>
            <w:r w:rsidR="00B9692B"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AD2D75">
              <w:rPr>
                <w:rFonts w:asciiTheme="majorBidi" w:hAnsiTheme="majorBidi"/>
                <w:sz w:val="28"/>
                <w:szCs w:val="28"/>
                <w:cs/>
              </w:rPr>
              <w:t>จากการวัดมูลค่าใหม่ของผลประโยชน์พนักงาน</w:t>
            </w:r>
          </w:p>
          <w:p w14:paraId="4CA40A76" w14:textId="4C7E1337" w:rsidR="00726BFA" w:rsidRPr="00AD2D75" w:rsidRDefault="00B9692B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</w:t>
            </w:r>
            <w:r w:rsidR="00726BFA" w:rsidRPr="00AD2D75">
              <w:rPr>
                <w:rFonts w:asciiTheme="majorBidi" w:hAnsiTheme="majorBidi"/>
                <w:sz w:val="28"/>
                <w:szCs w:val="28"/>
                <w:cs/>
              </w:rPr>
              <w:t>ที่กำหนดไว้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AAEDEA3" w14:textId="77777777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89717" w14:textId="75A35A1D" w:rsidR="00726BFA" w:rsidRPr="008B5A70" w:rsidRDefault="00DF5646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0900E7" w14:textId="77777777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9CEC" w14:textId="2C791CB6" w:rsidR="00726BFA" w:rsidRPr="008B5A70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sz w:val="28"/>
                <w:szCs w:val="28"/>
              </w:rPr>
              <w:t>(8,963)</w:t>
            </w:r>
          </w:p>
        </w:tc>
      </w:tr>
      <w:tr w:rsidR="00726BFA" w:rsidRPr="005067F3" w14:paraId="7E880A45" w14:textId="77777777" w:rsidTr="008D2DB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5C09C2A" w14:textId="77777777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2D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B17B4A" w14:textId="686BB528" w:rsidR="00726BFA" w:rsidRPr="00AD2D75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09DA9977" w14:textId="6D8E91FC" w:rsidR="00726BFA" w:rsidRPr="008B5A70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E250D" w14:textId="77777777" w:rsidR="00726BFA" w:rsidRPr="008B5A70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45202DC0" w14:textId="231C8A77" w:rsidR="00726BFA" w:rsidRPr="008B5A70" w:rsidRDefault="00726BFA" w:rsidP="00726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477"/>
                <w:tab w:val="right" w:pos="95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4,393</w:t>
            </w:r>
            <w:r w:rsidRPr="008B5A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058AD7B0" w14:textId="3B7848D1" w:rsidR="00FD1109" w:rsidRDefault="00FD1109" w:rsidP="009F53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AD2D75">
        <w:rPr>
          <w:rFonts w:asciiTheme="majorBidi" w:hAnsiTheme="majorBidi"/>
          <w:sz w:val="28"/>
          <w:szCs w:val="28"/>
          <w:cs/>
        </w:rPr>
        <w:t>ผล</w:t>
      </w:r>
      <w:r w:rsidR="00B9692B">
        <w:rPr>
          <w:rFonts w:asciiTheme="majorBidi" w:hAnsiTheme="majorBidi"/>
          <w:sz w:val="28"/>
          <w:szCs w:val="28"/>
        </w:rPr>
        <w:t xml:space="preserve"> </w:t>
      </w:r>
      <w:r w:rsidR="00B9692B" w:rsidRPr="00B9692B">
        <w:rPr>
          <w:rFonts w:asciiTheme="majorBidi" w:hAnsiTheme="majorBidi"/>
          <w:sz w:val="28"/>
          <w:szCs w:val="28"/>
          <w:cs/>
        </w:rPr>
        <w:t>(กำไร) ขาดทุน</w:t>
      </w:r>
      <w:r w:rsidRPr="00AD2D75">
        <w:rPr>
          <w:rFonts w:asciiTheme="majorBidi" w:hAnsiTheme="majorBidi"/>
          <w:sz w:val="28"/>
          <w:szCs w:val="28"/>
          <w:cs/>
        </w:rPr>
        <w:t>จากการวัดมูลค่าใหม่ของผลประโยชน์พนักงานที่กำหนดไว้</w:t>
      </w:r>
      <w:r>
        <w:rPr>
          <w:rFonts w:asciiTheme="majorBidi" w:hAnsiTheme="majorBidi" w:hint="cs"/>
          <w:sz w:val="28"/>
          <w:szCs w:val="28"/>
          <w:cs/>
        </w:rPr>
        <w:t>ประกอบด้วย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630"/>
        <w:gridCol w:w="1440"/>
        <w:gridCol w:w="270"/>
        <w:gridCol w:w="1440"/>
      </w:tblGrid>
      <w:tr w:rsidR="00204E8F" w:rsidRPr="00C661D0" w14:paraId="4AD9D18D" w14:textId="77777777" w:rsidTr="008D2DB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865EEDC" w14:textId="77777777" w:rsidR="00204E8F" w:rsidRPr="00C661D0" w:rsidRDefault="00204E8F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893A59" w14:textId="77777777" w:rsidR="00204E8F" w:rsidRPr="00C661D0" w:rsidRDefault="00204E8F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904CA9" w14:textId="77777777" w:rsidR="00204E8F" w:rsidRPr="00C661D0" w:rsidRDefault="00204E8F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BD21FE" w:rsidRPr="00C661D0" w14:paraId="28C3C040" w14:textId="77777777" w:rsidTr="008D2DB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148E61E" w14:textId="77777777" w:rsidR="00BD21FE" w:rsidRPr="00C661D0" w:rsidRDefault="00BD21FE" w:rsidP="00BD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B0C2DA" w14:textId="77777777" w:rsidR="00BD21FE" w:rsidRPr="00C661D0" w:rsidRDefault="00BD21FE" w:rsidP="00BD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FD048" w14:textId="35E0B490" w:rsidR="00BD21FE" w:rsidRPr="00C661D0" w:rsidRDefault="00BD21FE" w:rsidP="00BD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61EA5" w14:textId="77777777" w:rsidR="00BD21FE" w:rsidRPr="00C661D0" w:rsidRDefault="00BD21FE" w:rsidP="00BD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E2542A" w14:textId="681D4DC6" w:rsidR="00BD21FE" w:rsidRPr="00C661D0" w:rsidRDefault="00BD21FE" w:rsidP="00BD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9692B" w:rsidRPr="00AD2D75" w14:paraId="7CF46BD1" w14:textId="77777777" w:rsidTr="008D2DB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8B32DCA" w14:textId="530E193A" w:rsidR="00B9692B" w:rsidRPr="00204E8F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204E8F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การปรับปรุงประสบการณ์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F096B9" w14:textId="77777777" w:rsidR="00B9692B" w:rsidRPr="00AD2D75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DFE6" w14:textId="67DA6C7F" w:rsidR="00B9692B" w:rsidRPr="00AD2D75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41FDF" w14:textId="77777777" w:rsidR="00B9692B" w:rsidRPr="00AD2D75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77305" w14:textId="1F09A829" w:rsidR="00B9692B" w:rsidRPr="00AD2D75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(9,916)</w:t>
            </w:r>
          </w:p>
        </w:tc>
      </w:tr>
      <w:tr w:rsidR="00B9692B" w:rsidRPr="008B5A70" w14:paraId="0BC27AD2" w14:textId="77777777" w:rsidTr="008D2DB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7D92B6F" w14:textId="66E79052" w:rsidR="00B9692B" w:rsidRPr="00AD2D75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1641A90" w14:textId="77777777" w:rsidR="00B9692B" w:rsidRPr="00AD2D75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5BECF7" w14:textId="1305BEDF" w:rsidR="00B9692B" w:rsidRPr="008B5A70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9E93DF" w14:textId="77777777" w:rsidR="00B9692B" w:rsidRPr="00AD2D75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BD18B" w14:textId="1760AE80" w:rsidR="00B9692B" w:rsidRPr="008B5A70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(437)</w:t>
            </w:r>
          </w:p>
        </w:tc>
      </w:tr>
      <w:tr w:rsidR="00B9692B" w:rsidRPr="008B5A70" w14:paraId="028A509D" w14:textId="77777777" w:rsidTr="008D2DB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EEE7C0B" w14:textId="02BECE1A" w:rsidR="00B9692B" w:rsidRPr="00AD2D75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197CD9" w14:textId="77777777" w:rsidR="00B9692B" w:rsidRPr="00AD2D75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77C48" w14:textId="45193EAE" w:rsidR="00B9692B" w:rsidRPr="008B5A70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C79BC3" w14:textId="77777777" w:rsidR="00B9692B" w:rsidRPr="00AD2D75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F7E3A" w14:textId="42659722" w:rsidR="00B9692B" w:rsidRPr="008B5A70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1,390</w:t>
            </w:r>
          </w:p>
        </w:tc>
      </w:tr>
      <w:tr w:rsidR="00B9692B" w:rsidRPr="008B5A70" w14:paraId="0A507823" w14:textId="77777777" w:rsidTr="008D2DB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F434CD6" w14:textId="1FA45A4A" w:rsidR="00B9692B" w:rsidRPr="00AD2D75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AD2D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3E77142" w14:textId="77777777" w:rsidR="00B9692B" w:rsidRPr="00AD2D75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0AE59" w14:textId="069BEC09" w:rsidR="00B9692B" w:rsidRPr="00204E8F" w:rsidRDefault="00B9692B" w:rsidP="00FF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5D36BE" w14:textId="77777777" w:rsidR="00B9692B" w:rsidRPr="00AD2D75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09E986" w14:textId="669858E7" w:rsidR="00B9692B" w:rsidRPr="00204E8F" w:rsidRDefault="00B9692B" w:rsidP="00B9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4E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(8,963)</w:t>
            </w:r>
          </w:p>
        </w:tc>
      </w:tr>
    </w:tbl>
    <w:p w14:paraId="31F18065" w14:textId="77777777" w:rsidR="001437C6" w:rsidRDefault="001437C6" w:rsidP="00082E6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18D77BEF" w14:textId="77777777" w:rsidR="001437C6" w:rsidRDefault="001437C6" w:rsidP="00082E6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1DBA401D" w14:textId="77777777" w:rsidR="001437C6" w:rsidRDefault="001437C6" w:rsidP="00082E6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43FEEC02" w14:textId="02387654" w:rsidR="00761E74" w:rsidRPr="00082E64" w:rsidRDefault="00761E74" w:rsidP="00082E6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082E64">
        <w:rPr>
          <w:rFonts w:ascii="Angsana New" w:hAnsi="Angsana New"/>
          <w:spacing w:val="-6"/>
          <w:sz w:val="28"/>
          <w:szCs w:val="28"/>
          <w:cs/>
        </w:rPr>
        <w:lastRenderedPageBreak/>
        <w:t>ข้อสมมติฐานในการประมาณการตามหลักคณิตศาสตร์ประกันภัย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150"/>
        <w:gridCol w:w="270"/>
        <w:gridCol w:w="3150"/>
      </w:tblGrid>
      <w:tr w:rsidR="008C7BE4" w:rsidRPr="00C661D0" w14:paraId="7FEAD22E" w14:textId="77777777" w:rsidTr="008C7BE4">
        <w:tc>
          <w:tcPr>
            <w:tcW w:w="2880" w:type="dxa"/>
          </w:tcPr>
          <w:p w14:paraId="25B0D4C8" w14:textId="77777777" w:rsidR="008C7BE4" w:rsidRPr="00C661D0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0BDFBE26" w14:textId="731F9E01" w:rsidR="008C7BE4" w:rsidRPr="00C661D0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18E61D7" w14:textId="77777777" w:rsidR="008C7BE4" w:rsidRPr="00C661D0" w:rsidRDefault="008C7BE4" w:rsidP="008C7BE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4FE4BDB9" w14:textId="54C159F6" w:rsidR="008C7BE4" w:rsidRPr="00C661D0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C7BE4" w:rsidRPr="00C661D0" w14:paraId="4036A777" w14:textId="77777777" w:rsidTr="008C7BE4">
        <w:tc>
          <w:tcPr>
            <w:tcW w:w="2880" w:type="dxa"/>
          </w:tcPr>
          <w:p w14:paraId="6E8E1A88" w14:textId="77777777" w:rsidR="008C7BE4" w:rsidRPr="00C661D0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3150" w:type="dxa"/>
          </w:tcPr>
          <w:p w14:paraId="5C9CBBEE" w14:textId="47F9803F" w:rsidR="008C7BE4" w:rsidRPr="00790D59" w:rsidRDefault="008C7BE4" w:rsidP="008C7BE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D5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="00DF5646" w:rsidRPr="00790D5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790D59" w:rsidRPr="00790D59">
              <w:rPr>
                <w:rFonts w:asciiTheme="majorBidi" w:hAnsiTheme="majorBidi" w:cstheme="majorBidi"/>
                <w:sz w:val="28"/>
                <w:szCs w:val="28"/>
              </w:rPr>
              <w:t>.16</w:t>
            </w:r>
            <w:r w:rsidRPr="00790D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03E2824A" w14:textId="77777777" w:rsidR="008C7BE4" w:rsidRPr="00C661D0" w:rsidRDefault="008C7BE4" w:rsidP="008C7BE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14:paraId="1A4F7A96" w14:textId="18A51DAB" w:rsidR="008C7BE4" w:rsidRPr="00C661D0" w:rsidRDefault="008C7BE4" w:rsidP="008C7BE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2D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AD2D75">
              <w:rPr>
                <w:rFonts w:asciiTheme="majorBidi" w:hAnsiTheme="majorBidi" w:cstheme="majorBidi"/>
                <w:sz w:val="28"/>
                <w:szCs w:val="28"/>
              </w:rPr>
              <w:t xml:space="preserve">1.54 </w:t>
            </w:r>
            <w:r w:rsidRPr="00AD2D75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8C7BE4" w:rsidRPr="00C661D0" w14:paraId="2CD77E58" w14:textId="77777777" w:rsidTr="008C7BE4">
        <w:tc>
          <w:tcPr>
            <w:tcW w:w="2880" w:type="dxa"/>
          </w:tcPr>
          <w:p w14:paraId="0BC34CA9" w14:textId="77777777" w:rsidR="008C7BE4" w:rsidRPr="00C661D0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3150" w:type="dxa"/>
          </w:tcPr>
          <w:p w14:paraId="5E60AD5C" w14:textId="49B9BE70" w:rsidR="008C7BE4" w:rsidRPr="00790D59" w:rsidRDefault="008C7BE4" w:rsidP="008C7BE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D5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="00790D59" w:rsidRPr="00790D59">
              <w:rPr>
                <w:rFonts w:asciiTheme="majorBidi" w:hAnsiTheme="majorBidi" w:cstheme="majorBidi"/>
                <w:sz w:val="28"/>
                <w:szCs w:val="28"/>
              </w:rPr>
              <w:t xml:space="preserve"> 3 </w:t>
            </w:r>
            <w:r w:rsidRPr="00790D59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</w:tcPr>
          <w:p w14:paraId="3DE78494" w14:textId="77777777" w:rsidR="008C7BE4" w:rsidRPr="00C661D0" w:rsidRDefault="008C7BE4" w:rsidP="008C7BE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0F5EADE2" w14:textId="116FE0CC" w:rsidR="008C7BE4" w:rsidRPr="00C661D0" w:rsidRDefault="008C7BE4" w:rsidP="008C7BE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2D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AD2D7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D2D75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8C7BE4" w:rsidRPr="00C661D0" w14:paraId="026C4AE4" w14:textId="77777777" w:rsidTr="008C7BE4">
        <w:tc>
          <w:tcPr>
            <w:tcW w:w="2880" w:type="dxa"/>
          </w:tcPr>
          <w:p w14:paraId="4657C0E7" w14:textId="20422B38" w:rsidR="008C7BE4" w:rsidRPr="00C661D0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3150" w:type="dxa"/>
          </w:tcPr>
          <w:p w14:paraId="2F9034FC" w14:textId="76CC8DE7" w:rsidR="008C7BE4" w:rsidRPr="00790D59" w:rsidRDefault="008C7BE4" w:rsidP="008C7BE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D5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="00790D59" w:rsidRPr="00790D59">
              <w:rPr>
                <w:rFonts w:asciiTheme="majorBidi" w:hAnsiTheme="majorBidi" w:cstheme="majorBidi"/>
                <w:sz w:val="28"/>
                <w:szCs w:val="28"/>
              </w:rPr>
              <w:t xml:space="preserve"> 10 - 25</w:t>
            </w:r>
            <w:r w:rsidRPr="00790D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4A4D83EF" w14:textId="77777777" w:rsidR="008C7BE4" w:rsidRPr="00C661D0" w:rsidRDefault="008C7BE4" w:rsidP="008C7BE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70D5E816" w14:textId="0C0FA404" w:rsidR="008C7BE4" w:rsidRDefault="008C7BE4" w:rsidP="008C7BE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10 - 20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8C7BE4" w:rsidRPr="00C661D0" w14:paraId="4592065E" w14:textId="77777777" w:rsidTr="008C7BE4">
        <w:tc>
          <w:tcPr>
            <w:tcW w:w="2880" w:type="dxa"/>
          </w:tcPr>
          <w:p w14:paraId="6216C76A" w14:textId="77777777" w:rsidR="008C7BE4" w:rsidRPr="00C661D0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อัตราการเสียชีวิต</w:t>
            </w:r>
          </w:p>
        </w:tc>
        <w:tc>
          <w:tcPr>
            <w:tcW w:w="3150" w:type="dxa"/>
          </w:tcPr>
          <w:p w14:paraId="1EED185C" w14:textId="77777777" w:rsidR="008C7BE4" w:rsidRPr="00A5151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15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ตามตารางอัตรามรณะปี </w:t>
            </w:r>
            <w:r w:rsidRPr="00A5151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A515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08CC35A7" w14:textId="77777777" w:rsidR="008C7BE4" w:rsidRPr="00C661D0" w:rsidRDefault="008C7BE4" w:rsidP="008C7BE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7721584E" w14:textId="4F13DFE1" w:rsidR="008C7BE4" w:rsidRPr="00C661D0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2D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ตามตารางอัตรามรณะปี </w:t>
            </w:r>
            <w:r w:rsidRPr="00AD2D7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AD2D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8C7BE4" w:rsidRPr="005067F3" w14:paraId="4EA03F81" w14:textId="77777777" w:rsidTr="008C7BE4">
        <w:tc>
          <w:tcPr>
            <w:tcW w:w="2880" w:type="dxa"/>
          </w:tcPr>
          <w:p w14:paraId="0E0B1620" w14:textId="77777777" w:rsidR="008C7BE4" w:rsidRPr="00C661D0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อัตราการทุพพลภาพ</w:t>
            </w:r>
          </w:p>
        </w:tc>
        <w:tc>
          <w:tcPr>
            <w:tcW w:w="3150" w:type="dxa"/>
          </w:tcPr>
          <w:p w14:paraId="5A5C7229" w14:textId="77777777" w:rsidR="008C7BE4" w:rsidRPr="00A51516" w:rsidRDefault="008C7BE4" w:rsidP="008C7BE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15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A5151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A515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ของตารางอัตรามรณะปี </w:t>
            </w:r>
            <w:r w:rsidRPr="00A5151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27947300" w14:textId="77777777" w:rsidR="008C7BE4" w:rsidRPr="00C661D0" w:rsidRDefault="008C7BE4" w:rsidP="008C7BE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B59F392" w14:textId="48809DF1" w:rsidR="008C7BE4" w:rsidRPr="00C661D0" w:rsidRDefault="008C7BE4" w:rsidP="008C7BE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ของตารางอัตรามรณะปี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</w:tbl>
    <w:p w14:paraId="2EAC20F9" w14:textId="77777777" w:rsidR="00CD24CB" w:rsidRDefault="00CD24CB" w:rsidP="00713B32">
      <w:pPr>
        <w:rPr>
          <w:rFonts w:cs="Arial"/>
          <w:cs/>
          <w:lang w:val="th-TH"/>
        </w:rPr>
      </w:pPr>
    </w:p>
    <w:p w14:paraId="1C79C67A" w14:textId="172D7F8B" w:rsidR="00CD24CB" w:rsidRPr="00827B27" w:rsidRDefault="00CD24CB" w:rsidP="00F048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/>
        <w:jc w:val="thaiDistribute"/>
        <w:textAlignment w:val="baseline"/>
        <w:rPr>
          <w:rFonts w:ascii="Angsana New" w:hAnsi="Angsana New"/>
          <w:i/>
          <w:iCs/>
          <w:spacing w:val="-6"/>
          <w:sz w:val="28"/>
          <w:szCs w:val="28"/>
        </w:rPr>
      </w:pPr>
      <w:r w:rsidRPr="00827B27">
        <w:rPr>
          <w:rFonts w:ascii="Angsana New" w:hAnsi="Angsana New"/>
          <w:i/>
          <w:iCs/>
          <w:spacing w:val="-6"/>
          <w:sz w:val="28"/>
          <w:szCs w:val="28"/>
          <w:cs/>
        </w:rPr>
        <w:t>การทดสอบความอ่อนไหว</w:t>
      </w:r>
    </w:p>
    <w:p w14:paraId="600D81E4" w14:textId="42C351F8" w:rsidR="00827B27" w:rsidRDefault="00827B27" w:rsidP="00827B2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827B27">
        <w:rPr>
          <w:rFonts w:ascii="Angsana New" w:hAnsi="Angsana New"/>
          <w:spacing w:val="-6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 ๆ คงที่ จะมี</w:t>
      </w:r>
      <w:r w:rsidRPr="00CD5735">
        <w:rPr>
          <w:rFonts w:ascii="Angsana New" w:hAnsi="Angsana New"/>
          <w:spacing w:val="-6"/>
          <w:sz w:val="28"/>
          <w:szCs w:val="28"/>
          <w:cs/>
        </w:rPr>
        <w:t>ผลกระทบต่อ</w:t>
      </w:r>
      <w:r w:rsidR="00AF2B7D" w:rsidRPr="00CD5735">
        <w:rPr>
          <w:rFonts w:asciiTheme="majorBidi" w:eastAsia="MS Mincho" w:hAnsiTheme="majorBidi" w:hint="cs"/>
          <w:sz w:val="28"/>
          <w:szCs w:val="28"/>
          <w:cs/>
        </w:rPr>
        <w:t>ภาระผูกพัน</w:t>
      </w:r>
      <w:r w:rsidRPr="00CD5735">
        <w:rPr>
          <w:rFonts w:ascii="Angsana New" w:hAnsi="Angsana New"/>
          <w:spacing w:val="-6"/>
          <w:sz w:val="28"/>
          <w:szCs w:val="28"/>
          <w:cs/>
        </w:rPr>
        <w:t>ผลประโยชน์</w:t>
      </w:r>
      <w:r w:rsidRPr="00827B27">
        <w:rPr>
          <w:rFonts w:ascii="Angsana New" w:hAnsi="Angsana New"/>
          <w:spacing w:val="-6"/>
          <w:sz w:val="28"/>
          <w:szCs w:val="28"/>
          <w:cs/>
        </w:rPr>
        <w:t>พนักงานเมื่อเกษียณอายุ</w:t>
      </w:r>
      <w:r w:rsidR="00AF2B7D">
        <w:rPr>
          <w:rFonts w:ascii="Angsana New" w:hAnsi="Angsana New" w:hint="cs"/>
          <w:spacing w:val="-6"/>
          <w:sz w:val="28"/>
          <w:szCs w:val="28"/>
          <w:cs/>
        </w:rPr>
        <w:t>ตามที่</w:t>
      </w:r>
      <w:r w:rsidRPr="00827B27">
        <w:rPr>
          <w:rFonts w:ascii="Angsana New" w:hAnsi="Angsana New"/>
          <w:spacing w:val="-6"/>
          <w:sz w:val="28"/>
          <w:szCs w:val="28"/>
          <w:cs/>
        </w:rPr>
        <w:t>แสดงไว้ในตารางด้านล่าง</w:t>
      </w:r>
    </w:p>
    <w:tbl>
      <w:tblPr>
        <w:tblW w:w="909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450"/>
        <w:gridCol w:w="990"/>
        <w:gridCol w:w="270"/>
        <w:gridCol w:w="1440"/>
        <w:gridCol w:w="270"/>
        <w:gridCol w:w="1080"/>
        <w:gridCol w:w="270"/>
        <w:gridCol w:w="1530"/>
      </w:tblGrid>
      <w:tr w:rsidR="00827B27" w:rsidRPr="00C904AC" w14:paraId="544BCA51" w14:textId="77777777" w:rsidTr="008D2DBB">
        <w:trPr>
          <w:tblHeader/>
        </w:trPr>
        <w:tc>
          <w:tcPr>
            <w:tcW w:w="2790" w:type="dxa"/>
          </w:tcPr>
          <w:p w14:paraId="3418DA55" w14:textId="77777777" w:rsidR="00827B27" w:rsidRPr="00C904AC" w:rsidRDefault="00827B27" w:rsidP="009E1A63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387CADF8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2ADAB0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145260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A90ECE" w14:textId="1C1368CD" w:rsidR="00827B27" w:rsidRPr="00C904AC" w:rsidRDefault="00AF2B7D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270" w:type="dxa"/>
          </w:tcPr>
          <w:p w14:paraId="67A9DE2F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D99BF" w14:textId="77777777" w:rsidR="00827B27" w:rsidRPr="00C904AC" w:rsidRDefault="00827B27" w:rsidP="009E1A63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C02B12" w14:textId="77777777" w:rsidR="00827B27" w:rsidRPr="00C904AC" w:rsidRDefault="00827B27" w:rsidP="009E1A63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54146F4" w14:textId="5AA8081C" w:rsidR="00827B27" w:rsidRPr="00C904AC" w:rsidRDefault="00AF2B7D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ภาระผูกพัน</w:t>
            </w:r>
          </w:p>
        </w:tc>
      </w:tr>
      <w:tr w:rsidR="00827B27" w:rsidRPr="00C904AC" w14:paraId="0427A5F1" w14:textId="77777777" w:rsidTr="008D2DBB">
        <w:trPr>
          <w:tblHeader/>
        </w:trPr>
        <w:tc>
          <w:tcPr>
            <w:tcW w:w="2790" w:type="dxa"/>
          </w:tcPr>
          <w:p w14:paraId="7A9D70CB" w14:textId="77777777" w:rsidR="00827B27" w:rsidRPr="00C904AC" w:rsidRDefault="00827B27" w:rsidP="009E1A63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04FD271E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D257AD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67A8760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A84DB6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24B9FECF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710DD0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2BAA66" w14:textId="77777777" w:rsidR="00827B27" w:rsidRPr="00C904AC" w:rsidRDefault="00827B27" w:rsidP="009E1A63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034C9A0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827B27" w:rsidRPr="00C904AC" w14:paraId="4C0978B1" w14:textId="77777777" w:rsidTr="008D2DBB">
        <w:trPr>
          <w:tblHeader/>
        </w:trPr>
        <w:tc>
          <w:tcPr>
            <w:tcW w:w="2790" w:type="dxa"/>
          </w:tcPr>
          <w:p w14:paraId="2A44C8B6" w14:textId="77777777" w:rsidR="00827B27" w:rsidRPr="00C904AC" w:rsidRDefault="00827B27" w:rsidP="009E1A63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2BD4BDD8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83C523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ข้อสมมติที่</w:t>
            </w:r>
          </w:p>
        </w:tc>
        <w:tc>
          <w:tcPr>
            <w:tcW w:w="270" w:type="dxa"/>
          </w:tcPr>
          <w:p w14:paraId="292E9600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3D4002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270" w:type="dxa"/>
          </w:tcPr>
          <w:p w14:paraId="77CD8DE6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C9B674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ข้อสมมติที่</w:t>
            </w:r>
          </w:p>
        </w:tc>
        <w:tc>
          <w:tcPr>
            <w:tcW w:w="270" w:type="dxa"/>
          </w:tcPr>
          <w:p w14:paraId="0C694A66" w14:textId="77777777" w:rsidR="00827B27" w:rsidRPr="00C904AC" w:rsidRDefault="00827B27" w:rsidP="009E1A63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E57DEC1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827B27" w:rsidRPr="00C904AC" w14:paraId="0E64C155" w14:textId="77777777" w:rsidTr="008D2DBB">
        <w:trPr>
          <w:tblHeader/>
        </w:trPr>
        <w:tc>
          <w:tcPr>
            <w:tcW w:w="2790" w:type="dxa"/>
          </w:tcPr>
          <w:p w14:paraId="2267EB54" w14:textId="77777777" w:rsidR="00827B27" w:rsidRPr="00C904AC" w:rsidRDefault="00827B27" w:rsidP="009E1A63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07BBC4DE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7C39D6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70" w:type="dxa"/>
          </w:tcPr>
          <w:p w14:paraId="3DC3A1A1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1C83FE" w14:textId="0D1D854C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02006D56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6F2959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70" w:type="dxa"/>
          </w:tcPr>
          <w:p w14:paraId="74922282" w14:textId="77777777" w:rsidR="00827B27" w:rsidRPr="00C904AC" w:rsidRDefault="00827B27" w:rsidP="009E1A63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42CAA4" w14:textId="408F5D98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827B27" w:rsidRPr="00C904AC" w14:paraId="5B8C85BF" w14:textId="77777777" w:rsidTr="008D2DBB">
        <w:tc>
          <w:tcPr>
            <w:tcW w:w="2790" w:type="dxa"/>
          </w:tcPr>
          <w:p w14:paraId="653F1752" w14:textId="48CEC9E2" w:rsidR="00827B27" w:rsidRPr="00C904AC" w:rsidRDefault="00827B27" w:rsidP="009E1A63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904A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</w:t>
            </w:r>
            <w:r w:rsidR="008C7BE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50" w:type="dxa"/>
          </w:tcPr>
          <w:p w14:paraId="406E9E2C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B6E1B6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DFA40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766242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A4654D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CF2753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24414B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E99F2E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827B27" w:rsidRPr="00C904AC" w14:paraId="509463F5" w14:textId="77777777" w:rsidTr="008D2DBB">
        <w:tc>
          <w:tcPr>
            <w:tcW w:w="2790" w:type="dxa"/>
          </w:tcPr>
          <w:p w14:paraId="38F3C8A7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450" w:type="dxa"/>
          </w:tcPr>
          <w:p w14:paraId="7B658774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0A76B7" w14:textId="5839A31E" w:rsidR="00827B27" w:rsidRPr="00C904AC" w:rsidRDefault="00DD0EBF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+1%</w:t>
            </w:r>
          </w:p>
        </w:tc>
        <w:tc>
          <w:tcPr>
            <w:tcW w:w="270" w:type="dxa"/>
          </w:tcPr>
          <w:p w14:paraId="0978EA7A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EC8134C" w14:textId="6DF56BAE" w:rsidR="00827B27" w:rsidRPr="00C904AC" w:rsidRDefault="00790D59" w:rsidP="0079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(265)</w:t>
            </w:r>
          </w:p>
        </w:tc>
        <w:tc>
          <w:tcPr>
            <w:tcW w:w="270" w:type="dxa"/>
          </w:tcPr>
          <w:p w14:paraId="5C99532A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1860EE" w14:textId="24595895" w:rsidR="00827B27" w:rsidRPr="00C904AC" w:rsidRDefault="00DD0EBF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-1%</w:t>
            </w:r>
          </w:p>
        </w:tc>
        <w:tc>
          <w:tcPr>
            <w:tcW w:w="270" w:type="dxa"/>
          </w:tcPr>
          <w:p w14:paraId="1F4B48CE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34BF1C" w14:textId="208459B0" w:rsidR="00827B27" w:rsidRPr="00C904AC" w:rsidRDefault="00790D59" w:rsidP="0079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</w:tr>
      <w:tr w:rsidR="00827B27" w:rsidRPr="00C904AC" w14:paraId="53C55690" w14:textId="77777777" w:rsidTr="008D2DBB">
        <w:tc>
          <w:tcPr>
            <w:tcW w:w="2790" w:type="dxa"/>
            <w:hideMark/>
          </w:tcPr>
          <w:p w14:paraId="67CB9AD6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450" w:type="dxa"/>
          </w:tcPr>
          <w:p w14:paraId="08FFEA66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CFF8AF" w14:textId="1EAC32A0" w:rsidR="00827B27" w:rsidRPr="00C904AC" w:rsidRDefault="00DD0EBF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+1%</w:t>
            </w:r>
          </w:p>
        </w:tc>
        <w:tc>
          <w:tcPr>
            <w:tcW w:w="270" w:type="dxa"/>
          </w:tcPr>
          <w:p w14:paraId="3184432B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118A2F" w14:textId="1E1E91B6" w:rsidR="00827B27" w:rsidRPr="00C904AC" w:rsidRDefault="00790D59" w:rsidP="0079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70" w:type="dxa"/>
          </w:tcPr>
          <w:p w14:paraId="4DEF0471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8A34F2" w14:textId="0F9E9671" w:rsidR="00827B27" w:rsidRPr="00C904AC" w:rsidRDefault="00DD0EBF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-1%</w:t>
            </w:r>
          </w:p>
        </w:tc>
        <w:tc>
          <w:tcPr>
            <w:tcW w:w="270" w:type="dxa"/>
          </w:tcPr>
          <w:p w14:paraId="021E1636" w14:textId="77777777" w:rsidR="00827B27" w:rsidRPr="00C904AC" w:rsidRDefault="00827B27" w:rsidP="009E1A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46D77A" w14:textId="6EDD8FB0" w:rsidR="00827B27" w:rsidRPr="00C904AC" w:rsidRDefault="00790D59" w:rsidP="0079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(243)</w:t>
            </w:r>
          </w:p>
        </w:tc>
      </w:tr>
      <w:tr w:rsidR="00827B27" w:rsidRPr="00C904AC" w14:paraId="6D66A4F7" w14:textId="77777777" w:rsidTr="008D2DBB">
        <w:tc>
          <w:tcPr>
            <w:tcW w:w="2790" w:type="dxa"/>
          </w:tcPr>
          <w:p w14:paraId="5496AABA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450" w:type="dxa"/>
          </w:tcPr>
          <w:p w14:paraId="3320884C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19A694" w14:textId="4F1EDCEC" w:rsidR="00827B27" w:rsidRPr="00C904AC" w:rsidRDefault="00DD0EBF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+1%</w:t>
            </w:r>
          </w:p>
        </w:tc>
        <w:tc>
          <w:tcPr>
            <w:tcW w:w="270" w:type="dxa"/>
          </w:tcPr>
          <w:p w14:paraId="2D181C83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110A8F88" w14:textId="4EE258EC" w:rsidR="00827B27" w:rsidRPr="00C904AC" w:rsidRDefault="00790D59" w:rsidP="0079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(326)</w:t>
            </w:r>
          </w:p>
        </w:tc>
        <w:tc>
          <w:tcPr>
            <w:tcW w:w="270" w:type="dxa"/>
          </w:tcPr>
          <w:p w14:paraId="5D3118E4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94BD6B" w14:textId="51FE1822" w:rsidR="00827B27" w:rsidRPr="00C904AC" w:rsidRDefault="00DD0EBF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-1%</w:t>
            </w:r>
          </w:p>
        </w:tc>
        <w:tc>
          <w:tcPr>
            <w:tcW w:w="270" w:type="dxa"/>
          </w:tcPr>
          <w:p w14:paraId="48337C80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A3C110A" w14:textId="04063B3C" w:rsidR="00827B27" w:rsidRPr="00C904AC" w:rsidRDefault="00790D59" w:rsidP="0079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</w:tr>
      <w:tr w:rsidR="003C4A9D" w:rsidRPr="00C904AC" w14:paraId="0D0DCE2D" w14:textId="77777777" w:rsidTr="008D2DBB">
        <w:tc>
          <w:tcPr>
            <w:tcW w:w="2790" w:type="dxa"/>
          </w:tcPr>
          <w:p w14:paraId="15D38D25" w14:textId="5972BFC0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อายุคาดเฉลี่ย</w:t>
            </w:r>
          </w:p>
        </w:tc>
        <w:tc>
          <w:tcPr>
            <w:tcW w:w="450" w:type="dxa"/>
          </w:tcPr>
          <w:p w14:paraId="6FDA9031" w14:textId="77777777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DA9A25" w14:textId="6A07CF89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+1%</w:t>
            </w:r>
          </w:p>
        </w:tc>
        <w:tc>
          <w:tcPr>
            <w:tcW w:w="270" w:type="dxa"/>
          </w:tcPr>
          <w:p w14:paraId="1358381D" w14:textId="77777777" w:rsidR="003C4A9D" w:rsidRPr="00C904AC" w:rsidRDefault="003C4A9D" w:rsidP="003C4A9D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3A6D6CA1" w14:textId="58B91277" w:rsidR="003C4A9D" w:rsidRPr="00C904AC" w:rsidRDefault="00790D59" w:rsidP="0079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(1,258)</w:t>
            </w:r>
          </w:p>
        </w:tc>
        <w:tc>
          <w:tcPr>
            <w:tcW w:w="270" w:type="dxa"/>
          </w:tcPr>
          <w:p w14:paraId="12ED29E4" w14:textId="77777777" w:rsidR="003C4A9D" w:rsidRPr="00C904AC" w:rsidRDefault="003C4A9D" w:rsidP="003C4A9D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CDBA8" w14:textId="61931FD7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-1%</w:t>
            </w:r>
          </w:p>
        </w:tc>
        <w:tc>
          <w:tcPr>
            <w:tcW w:w="270" w:type="dxa"/>
          </w:tcPr>
          <w:p w14:paraId="7E338EF9" w14:textId="77777777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00E996" w14:textId="56BCB336" w:rsidR="003C4A9D" w:rsidRPr="00C904AC" w:rsidRDefault="00790D59" w:rsidP="0079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</w:tr>
      <w:tr w:rsidR="003C4A9D" w:rsidRPr="00C904AC" w14:paraId="09271714" w14:textId="77777777" w:rsidTr="008D2DBB">
        <w:trPr>
          <w:trHeight w:val="207"/>
        </w:trPr>
        <w:tc>
          <w:tcPr>
            <w:tcW w:w="2790" w:type="dxa"/>
          </w:tcPr>
          <w:p w14:paraId="6C7AD800" w14:textId="77777777" w:rsidR="003C4A9D" w:rsidRPr="00F04813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450" w:type="dxa"/>
          </w:tcPr>
          <w:p w14:paraId="3FBD6CAA" w14:textId="77777777" w:rsidR="003C4A9D" w:rsidRPr="00F04813" w:rsidRDefault="003C4A9D" w:rsidP="003C4A9D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0" w:type="dxa"/>
          </w:tcPr>
          <w:p w14:paraId="60FE888D" w14:textId="77777777" w:rsidR="003C4A9D" w:rsidRPr="00F04813" w:rsidRDefault="003C4A9D" w:rsidP="003C4A9D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70" w:type="dxa"/>
          </w:tcPr>
          <w:p w14:paraId="1FC97E6A" w14:textId="77777777" w:rsidR="003C4A9D" w:rsidRPr="00F04813" w:rsidRDefault="003C4A9D" w:rsidP="003C4A9D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highlight w:val="yellow"/>
              </w:rPr>
            </w:pPr>
          </w:p>
        </w:tc>
        <w:tc>
          <w:tcPr>
            <w:tcW w:w="1440" w:type="dxa"/>
          </w:tcPr>
          <w:p w14:paraId="10035F49" w14:textId="77777777" w:rsidR="003C4A9D" w:rsidRPr="00F04813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C6B1E87" w14:textId="77777777" w:rsidR="003C4A9D" w:rsidRPr="00F04813" w:rsidRDefault="003C4A9D" w:rsidP="003C4A9D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647F04EC" w14:textId="77777777" w:rsidR="003C4A9D" w:rsidRPr="00F04813" w:rsidRDefault="003C4A9D" w:rsidP="003C4A9D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70" w:type="dxa"/>
          </w:tcPr>
          <w:p w14:paraId="77ECB084" w14:textId="77777777" w:rsidR="003C4A9D" w:rsidRPr="00F04813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530" w:type="dxa"/>
          </w:tcPr>
          <w:p w14:paraId="4E3CAF8A" w14:textId="77777777" w:rsidR="003C4A9D" w:rsidRPr="00F04813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</w:rPr>
            </w:pPr>
          </w:p>
        </w:tc>
      </w:tr>
      <w:tr w:rsidR="008C7BE4" w:rsidRPr="00C904AC" w14:paraId="51E9FF44" w14:textId="77777777" w:rsidTr="008D2DBB">
        <w:tc>
          <w:tcPr>
            <w:tcW w:w="2790" w:type="dxa"/>
            <w:hideMark/>
          </w:tcPr>
          <w:p w14:paraId="54FEE4E3" w14:textId="4F59B4A5" w:rsidR="008C7BE4" w:rsidRPr="00C904AC" w:rsidRDefault="008C7BE4" w:rsidP="008C7BE4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904A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450" w:type="dxa"/>
          </w:tcPr>
          <w:p w14:paraId="519FCB2E" w14:textId="77777777" w:rsidR="008C7BE4" w:rsidRPr="00C904AC" w:rsidRDefault="008C7BE4" w:rsidP="008C7BE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428111" w14:textId="77777777" w:rsidR="008C7BE4" w:rsidRPr="00C904AC" w:rsidRDefault="008C7BE4" w:rsidP="008C7BE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5E75D0" w14:textId="77777777" w:rsidR="008C7BE4" w:rsidRPr="00C904AC" w:rsidRDefault="008C7BE4" w:rsidP="008C7BE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DAAA85" w14:textId="77777777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CC70C1" w14:textId="77777777" w:rsidR="008C7BE4" w:rsidRPr="00C904AC" w:rsidRDefault="008C7BE4" w:rsidP="008C7BE4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0E7E0C" w14:textId="77777777" w:rsidR="008C7BE4" w:rsidRPr="00C904AC" w:rsidRDefault="008C7BE4" w:rsidP="008C7BE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065558" w14:textId="77777777" w:rsidR="008C7BE4" w:rsidRPr="00C904AC" w:rsidRDefault="008C7BE4" w:rsidP="008C7BE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804F9A4" w14:textId="77777777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7BE4" w:rsidRPr="00C904AC" w14:paraId="583D9516" w14:textId="77777777" w:rsidTr="008D2DBB">
        <w:tc>
          <w:tcPr>
            <w:tcW w:w="2790" w:type="dxa"/>
          </w:tcPr>
          <w:p w14:paraId="18F2A2C1" w14:textId="77777777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450" w:type="dxa"/>
          </w:tcPr>
          <w:p w14:paraId="2F5A91CB" w14:textId="77777777" w:rsidR="008C7BE4" w:rsidRPr="00C904AC" w:rsidRDefault="008C7BE4" w:rsidP="008C7BE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97DDC1" w14:textId="19F75C4F" w:rsidR="008C7BE4" w:rsidRPr="00C904AC" w:rsidRDefault="008C7BE4" w:rsidP="008C7BE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+1%</w:t>
            </w:r>
          </w:p>
        </w:tc>
        <w:tc>
          <w:tcPr>
            <w:tcW w:w="270" w:type="dxa"/>
          </w:tcPr>
          <w:p w14:paraId="1D231A1E" w14:textId="77777777" w:rsidR="008C7BE4" w:rsidRPr="00C904AC" w:rsidRDefault="008C7BE4" w:rsidP="008C7BE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6ADC50A" w14:textId="423D38BD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(259)</w:t>
            </w:r>
          </w:p>
        </w:tc>
        <w:tc>
          <w:tcPr>
            <w:tcW w:w="270" w:type="dxa"/>
          </w:tcPr>
          <w:p w14:paraId="336D1029" w14:textId="77777777" w:rsidR="008C7BE4" w:rsidRPr="00C904AC" w:rsidRDefault="008C7BE4" w:rsidP="008C7BE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11D493" w14:textId="10794606" w:rsidR="008C7BE4" w:rsidRPr="00C904AC" w:rsidRDefault="008C7BE4" w:rsidP="008C7BE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-1%</w:t>
            </w:r>
          </w:p>
        </w:tc>
        <w:tc>
          <w:tcPr>
            <w:tcW w:w="270" w:type="dxa"/>
          </w:tcPr>
          <w:p w14:paraId="191509E2" w14:textId="77777777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28EDF4" w14:textId="249E961F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8C7BE4" w:rsidRPr="00C904AC" w14:paraId="6BD6ADBA" w14:textId="77777777" w:rsidTr="008D2DBB">
        <w:tc>
          <w:tcPr>
            <w:tcW w:w="2790" w:type="dxa"/>
            <w:hideMark/>
          </w:tcPr>
          <w:p w14:paraId="4D8D58F7" w14:textId="77777777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450" w:type="dxa"/>
          </w:tcPr>
          <w:p w14:paraId="429ACBC1" w14:textId="77777777" w:rsidR="008C7BE4" w:rsidRPr="00C904AC" w:rsidRDefault="008C7BE4" w:rsidP="008C7BE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8784A7" w14:textId="44828E6A" w:rsidR="008C7BE4" w:rsidRPr="00C904AC" w:rsidRDefault="008C7BE4" w:rsidP="008C7BE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+1%</w:t>
            </w:r>
          </w:p>
        </w:tc>
        <w:tc>
          <w:tcPr>
            <w:tcW w:w="270" w:type="dxa"/>
          </w:tcPr>
          <w:p w14:paraId="34F8D6D5" w14:textId="77777777" w:rsidR="008C7BE4" w:rsidRPr="00C904AC" w:rsidRDefault="008C7BE4" w:rsidP="008C7BE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566CE4" w14:textId="5A595484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270" w:type="dxa"/>
          </w:tcPr>
          <w:p w14:paraId="139C338F" w14:textId="77777777" w:rsidR="008C7BE4" w:rsidRPr="00C904AC" w:rsidRDefault="008C7BE4" w:rsidP="008C7BE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72A86C" w14:textId="5FECCD91" w:rsidR="008C7BE4" w:rsidRPr="00C904AC" w:rsidRDefault="008C7BE4" w:rsidP="008C7BE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-1%</w:t>
            </w:r>
          </w:p>
        </w:tc>
        <w:tc>
          <w:tcPr>
            <w:tcW w:w="270" w:type="dxa"/>
          </w:tcPr>
          <w:p w14:paraId="4BB42F45" w14:textId="77777777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A864374" w14:textId="33F92412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(237)</w:t>
            </w:r>
          </w:p>
        </w:tc>
      </w:tr>
      <w:tr w:rsidR="008C7BE4" w:rsidRPr="00C904AC" w14:paraId="3A29D9C7" w14:textId="77777777" w:rsidTr="008D2DBB">
        <w:tc>
          <w:tcPr>
            <w:tcW w:w="2790" w:type="dxa"/>
          </w:tcPr>
          <w:p w14:paraId="25D3AAB0" w14:textId="77777777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450" w:type="dxa"/>
          </w:tcPr>
          <w:p w14:paraId="4447EDFD" w14:textId="77777777" w:rsidR="008C7BE4" w:rsidRPr="00C904AC" w:rsidRDefault="008C7BE4" w:rsidP="008C7BE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81EAC3" w14:textId="54CC682C" w:rsidR="008C7BE4" w:rsidRPr="00C904AC" w:rsidRDefault="008C7BE4" w:rsidP="008C7BE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+1%</w:t>
            </w:r>
          </w:p>
        </w:tc>
        <w:tc>
          <w:tcPr>
            <w:tcW w:w="270" w:type="dxa"/>
          </w:tcPr>
          <w:p w14:paraId="11180B3E" w14:textId="77777777" w:rsidR="008C7BE4" w:rsidRPr="00C904AC" w:rsidRDefault="008C7BE4" w:rsidP="008C7BE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273F92D" w14:textId="6CA67E86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(321)</w:t>
            </w:r>
          </w:p>
        </w:tc>
        <w:tc>
          <w:tcPr>
            <w:tcW w:w="270" w:type="dxa"/>
          </w:tcPr>
          <w:p w14:paraId="162B2145" w14:textId="77777777" w:rsidR="008C7BE4" w:rsidRPr="00C904AC" w:rsidRDefault="008C7BE4" w:rsidP="008C7BE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A81974" w14:textId="198B31A1" w:rsidR="008C7BE4" w:rsidRPr="00C904AC" w:rsidRDefault="008C7BE4" w:rsidP="008C7BE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-1%</w:t>
            </w:r>
          </w:p>
        </w:tc>
        <w:tc>
          <w:tcPr>
            <w:tcW w:w="270" w:type="dxa"/>
          </w:tcPr>
          <w:p w14:paraId="3EE53242" w14:textId="77777777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9C5F3E0" w14:textId="50F0432B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C7BE4" w:rsidRPr="00C904AC" w14:paraId="017251F7" w14:textId="77777777" w:rsidTr="008D2DBB">
        <w:tc>
          <w:tcPr>
            <w:tcW w:w="2790" w:type="dxa"/>
          </w:tcPr>
          <w:p w14:paraId="72947571" w14:textId="77777777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อายุคาดเฉลี่ย</w:t>
            </w:r>
          </w:p>
        </w:tc>
        <w:tc>
          <w:tcPr>
            <w:tcW w:w="450" w:type="dxa"/>
          </w:tcPr>
          <w:p w14:paraId="446A5B33" w14:textId="77777777" w:rsidR="008C7BE4" w:rsidRPr="00C904AC" w:rsidRDefault="008C7BE4" w:rsidP="008C7BE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3983C7" w14:textId="38758504" w:rsidR="008C7BE4" w:rsidRPr="00C904AC" w:rsidRDefault="008C7BE4" w:rsidP="008C7BE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+1%</w:t>
            </w:r>
          </w:p>
        </w:tc>
        <w:tc>
          <w:tcPr>
            <w:tcW w:w="270" w:type="dxa"/>
          </w:tcPr>
          <w:p w14:paraId="1C813160" w14:textId="77777777" w:rsidR="008C7BE4" w:rsidRPr="00C904AC" w:rsidRDefault="008C7BE4" w:rsidP="008C7BE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234FFFAD" w14:textId="3EBA377B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(1,346)</w:t>
            </w:r>
          </w:p>
        </w:tc>
        <w:tc>
          <w:tcPr>
            <w:tcW w:w="270" w:type="dxa"/>
          </w:tcPr>
          <w:p w14:paraId="4F10547B" w14:textId="77777777" w:rsidR="008C7BE4" w:rsidRPr="00C904AC" w:rsidRDefault="008C7BE4" w:rsidP="008C7BE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85DB35" w14:textId="5E62D8D3" w:rsidR="008C7BE4" w:rsidRPr="00C904AC" w:rsidRDefault="008C7BE4" w:rsidP="008C7BE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-1%</w:t>
            </w:r>
          </w:p>
        </w:tc>
        <w:tc>
          <w:tcPr>
            <w:tcW w:w="270" w:type="dxa"/>
          </w:tcPr>
          <w:p w14:paraId="6A376900" w14:textId="77777777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C422A7" w14:textId="527B3450" w:rsidR="008C7BE4" w:rsidRPr="00C904AC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1,282</w:t>
            </w:r>
          </w:p>
        </w:tc>
      </w:tr>
    </w:tbl>
    <w:p w14:paraId="0D3A6C88" w14:textId="77777777" w:rsidR="001437C6" w:rsidRDefault="001437C6" w:rsidP="001437C6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  <w:cs/>
        </w:rPr>
      </w:pPr>
    </w:p>
    <w:p w14:paraId="156268A3" w14:textId="77777777" w:rsidR="001437C6" w:rsidRDefault="001437C6" w:rsidP="001437C6">
      <w:pPr>
        <w:rPr>
          <w:rFonts w:cs="Arial"/>
          <w:cs/>
          <w:lang w:val="th-TH"/>
        </w:rPr>
      </w:pPr>
    </w:p>
    <w:p w14:paraId="7B54F6C6" w14:textId="77777777" w:rsidR="001437C6" w:rsidRDefault="001437C6" w:rsidP="001437C6">
      <w:pPr>
        <w:rPr>
          <w:rFonts w:cs="Arial"/>
          <w:cs/>
          <w:lang w:val="th-TH"/>
        </w:rPr>
      </w:pPr>
    </w:p>
    <w:p w14:paraId="058C07AA" w14:textId="77777777" w:rsidR="001437C6" w:rsidRDefault="001437C6" w:rsidP="001437C6">
      <w:pPr>
        <w:rPr>
          <w:rFonts w:cs="Arial"/>
          <w:cs/>
          <w:lang w:val="th-TH"/>
        </w:rPr>
      </w:pPr>
    </w:p>
    <w:p w14:paraId="680EB070" w14:textId="77777777" w:rsidR="001437C6" w:rsidRDefault="001437C6" w:rsidP="001437C6">
      <w:pPr>
        <w:rPr>
          <w:rFonts w:cs="Arial"/>
          <w:cs/>
          <w:lang w:val="th-TH"/>
        </w:rPr>
      </w:pPr>
    </w:p>
    <w:p w14:paraId="1693B4EC" w14:textId="77777777" w:rsidR="001437C6" w:rsidRDefault="001437C6" w:rsidP="001437C6">
      <w:pPr>
        <w:rPr>
          <w:rFonts w:cs="Arial"/>
          <w:cs/>
          <w:lang w:val="th-TH"/>
        </w:rPr>
      </w:pPr>
    </w:p>
    <w:p w14:paraId="3B907B5B" w14:textId="77777777" w:rsidR="001437C6" w:rsidRDefault="001437C6" w:rsidP="001437C6">
      <w:pPr>
        <w:rPr>
          <w:rFonts w:cs="Arial"/>
          <w:cs/>
          <w:lang w:val="th-TH"/>
        </w:rPr>
      </w:pPr>
    </w:p>
    <w:p w14:paraId="30D91FB0" w14:textId="77777777" w:rsidR="001437C6" w:rsidRDefault="001437C6" w:rsidP="001437C6">
      <w:pPr>
        <w:rPr>
          <w:rFonts w:cs="Arial"/>
          <w:cs/>
          <w:lang w:val="th-TH"/>
        </w:rPr>
      </w:pPr>
    </w:p>
    <w:p w14:paraId="14A15D4F" w14:textId="77777777" w:rsidR="001437C6" w:rsidRPr="001437C6" w:rsidRDefault="001437C6" w:rsidP="001437C6">
      <w:pPr>
        <w:rPr>
          <w:rFonts w:cs="Arial"/>
          <w:cs/>
          <w:lang w:val="th-TH"/>
        </w:rPr>
      </w:pPr>
    </w:p>
    <w:p w14:paraId="4834B5BC" w14:textId="10A5721B" w:rsidR="005704D7" w:rsidRPr="00E64F7F" w:rsidRDefault="005704D7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E64F7F">
        <w:rPr>
          <w:b/>
          <w:bCs/>
          <w:u w:val="none"/>
          <w:cs/>
        </w:rPr>
        <w:lastRenderedPageBreak/>
        <w:t xml:space="preserve">ภาษีเงินได้รอการตัดบัญชี </w:t>
      </w:r>
    </w:p>
    <w:p w14:paraId="292CC93C" w14:textId="26088FFC" w:rsidR="000C0E90" w:rsidRPr="00824832" w:rsidRDefault="004C0A49" w:rsidP="00CD24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รายได้</w:t>
      </w:r>
      <w:r w:rsidR="006E6094">
        <w:rPr>
          <w:rFonts w:ascii="Angsana New" w:hAnsi="Angsana New"/>
          <w:sz w:val="28"/>
          <w:szCs w:val="28"/>
        </w:rPr>
        <w:t xml:space="preserve"> </w:t>
      </w:r>
      <w:r w:rsidR="006E6094">
        <w:rPr>
          <w:rFonts w:ascii="Angsana New" w:hAnsi="Angsana New" w:hint="cs"/>
          <w:sz w:val="28"/>
          <w:szCs w:val="28"/>
          <w:cs/>
        </w:rPr>
        <w:t xml:space="preserve">(ค่าใช้จ่าย) </w:t>
      </w:r>
      <w:r w:rsidR="000125B2" w:rsidRPr="00824832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CF06C6">
        <w:rPr>
          <w:rFonts w:ascii="Angsana New" w:hAnsi="Angsana New" w:hint="cs"/>
          <w:sz w:val="28"/>
          <w:szCs w:val="28"/>
          <w:cs/>
        </w:rPr>
        <w:t>ปี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F06C6">
        <w:rPr>
          <w:rFonts w:ascii="Angsana New" w:hAnsi="Angsana New"/>
          <w:sz w:val="28"/>
          <w:szCs w:val="28"/>
        </w:rPr>
        <w:t xml:space="preserve">31 </w:t>
      </w:r>
      <w:r w:rsidR="00CF06C6">
        <w:rPr>
          <w:rFonts w:ascii="Angsana New" w:hAnsi="Angsana New" w:hint="cs"/>
          <w:sz w:val="28"/>
          <w:szCs w:val="28"/>
          <w:cs/>
        </w:rPr>
        <w:t>ธันวาคม</w:t>
      </w:r>
      <w:r w:rsidR="0096735A" w:rsidRPr="00824832">
        <w:rPr>
          <w:rFonts w:ascii="Angsana New" w:hAnsi="Angsana New"/>
          <w:sz w:val="28"/>
          <w:szCs w:val="28"/>
          <w:cs/>
        </w:rPr>
        <w:t xml:space="preserve"> </w:t>
      </w:r>
      <w:r w:rsidR="0096735A" w:rsidRPr="00824832">
        <w:rPr>
          <w:rFonts w:ascii="Angsana New" w:hAnsi="Angsana New"/>
          <w:sz w:val="28"/>
          <w:szCs w:val="28"/>
        </w:rPr>
        <w:t>256</w:t>
      </w:r>
      <w:r w:rsidR="008C7BE4">
        <w:rPr>
          <w:rFonts w:ascii="Angsana New" w:hAnsi="Angsana New"/>
          <w:sz w:val="28"/>
          <w:szCs w:val="28"/>
        </w:rPr>
        <w:t>3</w:t>
      </w:r>
      <w:r w:rsidR="0096735A" w:rsidRPr="00824832">
        <w:rPr>
          <w:rFonts w:ascii="Angsana New" w:hAnsi="Angsana New"/>
          <w:sz w:val="28"/>
          <w:szCs w:val="28"/>
        </w:rPr>
        <w:t xml:space="preserve"> 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และ </w:t>
      </w:r>
      <w:r w:rsidR="000C0E90" w:rsidRPr="00824832">
        <w:rPr>
          <w:rFonts w:ascii="Angsana New" w:hAnsi="Angsana New"/>
          <w:sz w:val="28"/>
          <w:szCs w:val="28"/>
        </w:rPr>
        <w:t>256</w:t>
      </w:r>
      <w:r w:rsidR="008C7BE4">
        <w:rPr>
          <w:rFonts w:ascii="Angsana New" w:hAnsi="Angsana New"/>
          <w:sz w:val="28"/>
          <w:szCs w:val="28"/>
        </w:rPr>
        <w:t>2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252"/>
        <w:gridCol w:w="270"/>
        <w:gridCol w:w="270"/>
        <w:gridCol w:w="1080"/>
        <w:gridCol w:w="1440"/>
        <w:gridCol w:w="270"/>
        <w:gridCol w:w="1440"/>
      </w:tblGrid>
      <w:tr w:rsidR="0002626C" w:rsidRPr="00824832" w14:paraId="41D23CF6" w14:textId="77777777" w:rsidTr="008D2DB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630D7C4" w14:textId="77777777" w:rsidR="0002626C" w:rsidRPr="00824832" w:rsidRDefault="0002626C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F842BF" w14:textId="30E8F0B1" w:rsidR="0002626C" w:rsidRPr="00824832" w:rsidRDefault="0002626C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D2534C" w14:textId="7366936F" w:rsidR="0002626C" w:rsidRPr="00824832" w:rsidRDefault="0002626C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8C7BE4" w:rsidRPr="00824832" w14:paraId="1D740C77" w14:textId="77777777" w:rsidTr="008D2DB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7F03B626" w14:textId="77777777" w:rsidR="008C7BE4" w:rsidRPr="00824832" w:rsidRDefault="008C7BE4" w:rsidP="008C7BE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C6FCD3C" w14:textId="577E7420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215355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6CA3B" w14:textId="25CCA906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091812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6ED2DD3" w14:textId="66C17BE6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3D5D7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2F58F1" w14:textId="12CF7E6E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</w:tr>
      <w:tr w:rsidR="008C7BE4" w:rsidRPr="00824832" w14:paraId="6FA866C3" w14:textId="77777777" w:rsidTr="008D2DB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080EEEE6" w14:textId="77777777" w:rsidR="008C7BE4" w:rsidRPr="00824832" w:rsidRDefault="008C7BE4" w:rsidP="008C7BE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B3D6" w14:textId="2939D2D5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D3011D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B6B6" w14:textId="377D101D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1443A7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427D9" w14:textId="054B74D0" w:rsidR="008C7BE4" w:rsidRPr="00824832" w:rsidRDefault="00737CCD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982EF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90A8CB" w14:textId="3FB5E5F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C7BE4" w:rsidRPr="00824832" w14:paraId="799759AF" w14:textId="77777777" w:rsidTr="008D2DB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2A7B2819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183B" w14:textId="2A59FBBD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45E69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6A6DB" w14:textId="53E00692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8BE8B1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A8C92" w14:textId="678156B7" w:rsidR="008C7BE4" w:rsidRPr="00824832" w:rsidRDefault="00737CCD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(27,879)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9F6E58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8ED61" w14:textId="0CC4D62A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121,907</w:t>
            </w:r>
          </w:p>
        </w:tc>
      </w:tr>
      <w:tr w:rsidR="008C7BE4" w:rsidRPr="00824832" w14:paraId="5695D926" w14:textId="77777777" w:rsidTr="008D2DB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E58784C" w14:textId="1FA0B3A7" w:rsidR="008C7BE4" w:rsidRPr="00824832" w:rsidRDefault="008C7BE4" w:rsidP="008C7BE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="006E60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(ค่าใช้จ่าย) 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BE0D6" w14:textId="591B4AA4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BD5ACA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EA8C" w14:textId="5468E74E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42DDAB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3EB6AC" w14:textId="5AAA998D" w:rsidR="008C7BE4" w:rsidRPr="00DA7B7F" w:rsidRDefault="00737CCD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7C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(27,879)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F2BE41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7967F5" w14:textId="4638FF5D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A7B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121,907</w:t>
            </w:r>
          </w:p>
        </w:tc>
      </w:tr>
    </w:tbl>
    <w:p w14:paraId="4DB87B05" w14:textId="61764A2C" w:rsidR="00B67966" w:rsidRPr="0002626C" w:rsidRDefault="00B67966" w:rsidP="0002626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3058B7">
        <w:rPr>
          <w:rFonts w:ascii="Angsana New" w:hAnsi="Angsana New"/>
          <w:sz w:val="28"/>
          <w:szCs w:val="28"/>
          <w:cs/>
        </w:rPr>
        <w:t>รายการกระทบยอดจำนว</w:t>
      </w:r>
      <w:r w:rsidR="00841AF8" w:rsidRPr="003058B7">
        <w:rPr>
          <w:rFonts w:ascii="Angsana New" w:hAnsi="Angsana New"/>
          <w:sz w:val="28"/>
          <w:szCs w:val="28"/>
          <w:cs/>
        </w:rPr>
        <w:t>นเงินระหว่างรายได้</w:t>
      </w:r>
      <w:r w:rsidR="00CA414E" w:rsidRPr="003058B7">
        <w:rPr>
          <w:rFonts w:ascii="Angsana New" w:hAnsi="Angsana New" w:hint="cs"/>
          <w:sz w:val="28"/>
          <w:szCs w:val="28"/>
          <w:cs/>
        </w:rPr>
        <w:t xml:space="preserve"> (ค่าใช้จ่าย) </w:t>
      </w:r>
      <w:r w:rsidRPr="003058B7">
        <w:rPr>
          <w:rFonts w:ascii="Angsana New" w:hAnsi="Angsana New"/>
          <w:sz w:val="28"/>
          <w:szCs w:val="28"/>
          <w:cs/>
        </w:rPr>
        <w:t>ภาษีเงินได้กับผลคูณของขาดทุนทางบัญชีโดยใช้อัตราภาษีสำหรับ</w:t>
      </w:r>
      <w:r w:rsidR="00511855" w:rsidRPr="003058B7">
        <w:rPr>
          <w:rFonts w:ascii="Angsana New" w:hAnsi="Angsana New" w:hint="cs"/>
          <w:sz w:val="28"/>
          <w:szCs w:val="28"/>
          <w:cs/>
        </w:rPr>
        <w:t>ปี</w:t>
      </w:r>
      <w:r w:rsidRPr="003058B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11855" w:rsidRPr="003058B7">
        <w:rPr>
          <w:rFonts w:ascii="Angsana New" w:hAnsi="Angsana New"/>
          <w:sz w:val="28"/>
          <w:szCs w:val="28"/>
        </w:rPr>
        <w:t>31</w:t>
      </w:r>
      <w:r w:rsidR="0096735A" w:rsidRPr="003058B7">
        <w:rPr>
          <w:rFonts w:ascii="Angsana New" w:hAnsi="Angsana New"/>
          <w:sz w:val="28"/>
          <w:szCs w:val="28"/>
        </w:rPr>
        <w:t xml:space="preserve"> </w:t>
      </w:r>
      <w:r w:rsidR="00511855" w:rsidRPr="003058B7">
        <w:rPr>
          <w:rFonts w:ascii="Angsana New" w:hAnsi="Angsana New" w:hint="cs"/>
          <w:sz w:val="28"/>
          <w:szCs w:val="28"/>
          <w:cs/>
        </w:rPr>
        <w:t>ธันวาคม</w:t>
      </w:r>
      <w:r w:rsidR="0096735A" w:rsidRPr="003058B7">
        <w:rPr>
          <w:rFonts w:ascii="Angsana New" w:hAnsi="Angsana New"/>
          <w:sz w:val="28"/>
          <w:szCs w:val="28"/>
          <w:cs/>
        </w:rPr>
        <w:t xml:space="preserve"> </w:t>
      </w:r>
      <w:r w:rsidR="0096735A" w:rsidRPr="003058B7">
        <w:rPr>
          <w:rFonts w:ascii="Angsana New" w:hAnsi="Angsana New"/>
          <w:sz w:val="28"/>
          <w:szCs w:val="28"/>
        </w:rPr>
        <w:t>256</w:t>
      </w:r>
      <w:r w:rsidR="008C7BE4">
        <w:rPr>
          <w:rFonts w:ascii="Angsana New" w:hAnsi="Angsana New"/>
          <w:sz w:val="28"/>
          <w:szCs w:val="28"/>
        </w:rPr>
        <w:t>3</w:t>
      </w:r>
      <w:r w:rsidR="0096735A" w:rsidRPr="003058B7">
        <w:rPr>
          <w:rFonts w:ascii="Angsana New" w:hAnsi="Angsana New"/>
          <w:sz w:val="28"/>
          <w:szCs w:val="28"/>
        </w:rPr>
        <w:t xml:space="preserve"> </w:t>
      </w:r>
      <w:r w:rsidRPr="003058B7">
        <w:rPr>
          <w:rFonts w:ascii="Angsana New" w:hAnsi="Angsana New"/>
          <w:sz w:val="28"/>
          <w:szCs w:val="28"/>
          <w:cs/>
        </w:rPr>
        <w:t xml:space="preserve">และ </w:t>
      </w:r>
      <w:r w:rsidRPr="003058B7">
        <w:rPr>
          <w:rFonts w:ascii="Angsana New" w:hAnsi="Angsana New"/>
          <w:sz w:val="28"/>
          <w:szCs w:val="28"/>
        </w:rPr>
        <w:t>256</w:t>
      </w:r>
      <w:r w:rsidR="008C7BE4">
        <w:rPr>
          <w:rFonts w:ascii="Angsana New" w:hAnsi="Angsana New"/>
          <w:sz w:val="28"/>
          <w:szCs w:val="28"/>
        </w:rPr>
        <w:t>2</w:t>
      </w:r>
      <w:r w:rsidRPr="003058B7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05"/>
        <w:gridCol w:w="250"/>
        <w:gridCol w:w="265"/>
        <w:gridCol w:w="250"/>
        <w:gridCol w:w="470"/>
        <w:gridCol w:w="1440"/>
        <w:gridCol w:w="270"/>
        <w:gridCol w:w="1440"/>
      </w:tblGrid>
      <w:tr w:rsidR="00511855" w:rsidRPr="00824832" w14:paraId="53354E32" w14:textId="77777777" w:rsidTr="008D2DBB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39543E17" w14:textId="77777777" w:rsidR="00511855" w:rsidRPr="00824832" w:rsidRDefault="00511855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944FDC" w14:textId="211208E3" w:rsidR="00511855" w:rsidRPr="00824832" w:rsidRDefault="00511855" w:rsidP="003F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DED8EF" w14:textId="4BEBB957" w:rsidR="00511855" w:rsidRPr="00824832" w:rsidRDefault="00511855" w:rsidP="003F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8C7BE4" w:rsidRPr="00824832" w14:paraId="499F29E8" w14:textId="77777777" w:rsidTr="008D2DBB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4897A496" w14:textId="77777777" w:rsidR="008C7BE4" w:rsidRPr="00824832" w:rsidRDefault="008C7BE4" w:rsidP="008C7BE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C91EFD2" w14:textId="148EA9AA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05AA499F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0D715D3" w14:textId="1CA22C6A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066D4148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6E23ED" w14:textId="53556D1C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4FA7D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A5A83" w14:textId="3841AD2B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</w:tr>
      <w:tr w:rsidR="008C7BE4" w:rsidRPr="00824832" w14:paraId="51400C42" w14:textId="77777777" w:rsidTr="008D2DBB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A178CB5" w14:textId="77777777" w:rsidR="008C7BE4" w:rsidRPr="00824832" w:rsidRDefault="008C7BE4" w:rsidP="008C7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ขาดทุนก่อนภาษี</w:t>
            </w: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47DFD61" w14:textId="317AED2F" w:rsidR="008C7BE4" w:rsidRPr="00824832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06E555F" w14:textId="77777777" w:rsidR="008C7BE4" w:rsidRPr="00824832" w:rsidRDefault="008C7BE4" w:rsidP="008C7BE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3CDDCFA" w14:textId="400F995A" w:rsidR="008C7BE4" w:rsidRPr="00824832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4BA336E4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D9B06" w14:textId="0383E6B1" w:rsidR="008C7BE4" w:rsidRPr="00824832" w:rsidRDefault="00BD27D3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(74,619)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118FD" w14:textId="77777777" w:rsidR="008C7BE4" w:rsidRPr="00824832" w:rsidRDefault="008C7BE4" w:rsidP="008C7BE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18534A" w14:textId="05A161AD" w:rsidR="008C7BE4" w:rsidRPr="00824832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(175,668)</w:t>
            </w:r>
          </w:p>
        </w:tc>
      </w:tr>
      <w:tr w:rsidR="008C7BE4" w:rsidRPr="00824832" w14:paraId="6C68475C" w14:textId="77777777" w:rsidTr="008D2DBB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212319AB" w14:textId="77777777" w:rsidR="008C7BE4" w:rsidRPr="00824832" w:rsidRDefault="008C7BE4" w:rsidP="008C7BE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A9C78DB" w14:textId="77777777" w:rsidR="008C7BE4" w:rsidRPr="00824832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FD54B31" w14:textId="77777777" w:rsidR="008C7BE4" w:rsidRPr="00824832" w:rsidRDefault="008C7BE4" w:rsidP="008C7BE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4B26446" w14:textId="77777777" w:rsidR="008C7BE4" w:rsidRPr="00824832" w:rsidRDefault="008C7BE4" w:rsidP="008C7BE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7ABDCA96" w14:textId="77777777" w:rsidR="008C7BE4" w:rsidRPr="00824832" w:rsidRDefault="008C7BE4" w:rsidP="008C7BE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11D1C1" w14:textId="77777777" w:rsidR="008C7BE4" w:rsidRPr="00824832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A8BD4A" w14:textId="77777777" w:rsidR="008C7BE4" w:rsidRPr="00824832" w:rsidRDefault="008C7BE4" w:rsidP="008C7BE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72BA78" w14:textId="1EE396AD" w:rsidR="008C7BE4" w:rsidRPr="00824832" w:rsidRDefault="008C7BE4" w:rsidP="008C7BE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7BE4" w:rsidRPr="00824832" w14:paraId="744FDB6D" w14:textId="77777777" w:rsidTr="008D2DBB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7869658" w14:textId="77777777" w:rsidR="008C7BE4" w:rsidRPr="00824832" w:rsidRDefault="008C7BE4" w:rsidP="008C7BE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2ACFA" w14:textId="517FBA09" w:rsidR="008C7BE4" w:rsidRPr="002F10E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A1CC" w14:textId="77777777" w:rsidR="008C7BE4" w:rsidRPr="002F10E6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60B0A" w14:textId="53E9F598" w:rsidR="008C7BE4" w:rsidRPr="002F10E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274A5" w14:textId="77777777" w:rsidR="008C7BE4" w:rsidRPr="002F10E6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1BB15" w14:textId="7635C1EE" w:rsidR="008C7BE4" w:rsidRPr="002F10E6" w:rsidRDefault="00BD27D3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BFA3" w14:textId="77777777" w:rsidR="008C7BE4" w:rsidRPr="002F10E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B419" w14:textId="25F3CB24" w:rsidR="008C7BE4" w:rsidRPr="002F10E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35,134</w:t>
            </w:r>
          </w:p>
        </w:tc>
      </w:tr>
      <w:tr w:rsidR="008C7BE4" w:rsidRPr="00824832" w14:paraId="7A8407FE" w14:textId="77777777" w:rsidTr="008D2DBB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36A1D537" w14:textId="77777777" w:rsidR="008C7BE4" w:rsidRPr="00824832" w:rsidRDefault="008C7BE4" w:rsidP="008C7BE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797D791E" w14:textId="77777777" w:rsidR="008C7BE4" w:rsidRPr="00824832" w:rsidRDefault="008C7BE4" w:rsidP="008C7BE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C6171" w14:textId="19E53AAB" w:rsidR="008C7BE4" w:rsidRPr="002F10E6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31B78" w14:textId="77777777" w:rsidR="008C7BE4" w:rsidRPr="002F10E6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1A841" w14:textId="2C10C1BD" w:rsidR="008C7BE4" w:rsidRPr="002F10E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0A166" w14:textId="77777777" w:rsidR="008C7BE4" w:rsidRPr="002F10E6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CB374" w14:textId="075DB90E" w:rsidR="008C7BE4" w:rsidRPr="0015053D" w:rsidRDefault="00BD27D3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D241D" w14:textId="77777777" w:rsidR="008C7BE4" w:rsidRPr="002F10E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1E23" w14:textId="626827E6" w:rsidR="008C7BE4" w:rsidRPr="002F10E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053D">
              <w:rPr>
                <w:rFonts w:asciiTheme="majorBidi" w:eastAsia="Cordia New" w:hAnsiTheme="majorBidi" w:cstheme="majorBidi"/>
                <w:sz w:val="28"/>
                <w:szCs w:val="28"/>
              </w:rPr>
              <w:t>7,198</w:t>
            </w:r>
          </w:p>
        </w:tc>
      </w:tr>
      <w:tr w:rsidR="008C7BE4" w:rsidRPr="00824832" w14:paraId="077EAB31" w14:textId="77777777" w:rsidTr="008D2DBB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36338EF7" w14:textId="77777777" w:rsidR="008C7BE4" w:rsidRPr="00824832" w:rsidRDefault="008C7BE4" w:rsidP="008C7BE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ภาษีเงินได้รอการตัดบัญช</w:t>
            </w: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ีที่รับรู้ในปี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5E96" w14:textId="7E28DC05" w:rsidR="008C7BE4" w:rsidRPr="002F10E6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99DEB" w14:textId="77777777" w:rsidR="008C7BE4" w:rsidRPr="002F10E6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4345" w14:textId="0A085EC8" w:rsidR="008C7BE4" w:rsidRPr="002F10E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D947E" w14:textId="77777777" w:rsidR="008C7BE4" w:rsidRPr="002F10E6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68B4D" w14:textId="1AAF8053" w:rsidR="008C7BE4" w:rsidRPr="0015053D" w:rsidRDefault="00BD27D3" w:rsidP="009F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(27,</w:t>
            </w:r>
            <w:r w:rsidR="009F2877">
              <w:rPr>
                <w:rFonts w:asciiTheme="majorBidi" w:eastAsia="Cordia New" w:hAnsiTheme="majorBidi" w:cstheme="majorBidi"/>
                <w:sz w:val="28"/>
                <w:szCs w:val="28"/>
              </w:rPr>
              <w:t>879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AE79C" w14:textId="77777777" w:rsidR="008C7BE4" w:rsidRPr="002F10E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40EF6" w14:textId="43B5D6EC" w:rsidR="008C7BE4" w:rsidRPr="002F10E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053D">
              <w:rPr>
                <w:rFonts w:asciiTheme="majorBidi" w:eastAsia="Cordia New" w:hAnsiTheme="majorBidi" w:cstheme="majorBidi"/>
                <w:sz w:val="28"/>
                <w:szCs w:val="28"/>
              </w:rPr>
              <w:t>85,593</w:t>
            </w:r>
          </w:p>
        </w:tc>
      </w:tr>
      <w:tr w:rsidR="008C7BE4" w:rsidRPr="00824832" w14:paraId="7369A5E1" w14:textId="77777777" w:rsidTr="008D2DBB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217A36A4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ผลขาดทุนทางภาษีที่รับรู้เป็น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</w:t>
            </w:r>
          </w:p>
          <w:p w14:paraId="688F0220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16994" w14:textId="54B13D49" w:rsidR="008C7BE4" w:rsidRPr="002F10E6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C3872" w14:textId="77777777" w:rsidR="008C7BE4" w:rsidRPr="002F10E6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E338B" w14:textId="008DA2F5" w:rsidR="008C7BE4" w:rsidRPr="002F10E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C5C4B" w14:textId="77777777" w:rsidR="008C7BE4" w:rsidRPr="002F10E6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DB2BE" w14:textId="44FBDA62" w:rsidR="008C7BE4" w:rsidRPr="0015053D" w:rsidRDefault="00BD27D3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E27D" w14:textId="77777777" w:rsidR="008C7BE4" w:rsidRPr="002F10E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3A97A" w14:textId="376B7060" w:rsidR="008C7BE4" w:rsidRPr="002F10E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053D">
              <w:rPr>
                <w:rFonts w:asciiTheme="majorBidi" w:eastAsia="Cordia New" w:hAnsiTheme="majorBidi" w:cstheme="majorBidi"/>
                <w:sz w:val="28"/>
                <w:szCs w:val="28"/>
              </w:rPr>
              <w:t>36,314</w:t>
            </w:r>
          </w:p>
        </w:tc>
      </w:tr>
      <w:tr w:rsidR="008C7BE4" w:rsidRPr="00824832" w14:paraId="19C367FF" w14:textId="77777777" w:rsidTr="008D2DBB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70A59D4" w14:textId="7777777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5060F" w14:textId="583F39F6" w:rsidR="008C7BE4" w:rsidRPr="002F10E6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66AF5" w14:textId="77777777" w:rsidR="008C7BE4" w:rsidRPr="002F10E6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A21F5FF" w14:textId="759E62BF" w:rsidR="008C7BE4" w:rsidRPr="002F10E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70BEE" w14:textId="77777777" w:rsidR="008C7BE4" w:rsidRPr="002F10E6" w:rsidRDefault="008C7BE4" w:rsidP="008C7B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19090" w14:textId="25122AAC" w:rsidR="008C7BE4" w:rsidRPr="0015053D" w:rsidRDefault="00BD27D3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(15,835)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3BBC0" w14:textId="77777777" w:rsidR="008C7BE4" w:rsidRPr="002F10E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6B3FA" w14:textId="4950DC14" w:rsidR="008C7BE4" w:rsidRPr="002F10E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053D">
              <w:rPr>
                <w:rFonts w:asciiTheme="majorBidi" w:eastAsia="Cordia New" w:hAnsiTheme="majorBidi" w:cstheme="majorBidi"/>
                <w:sz w:val="28"/>
                <w:szCs w:val="28"/>
              </w:rPr>
              <w:t>(42,332)</w:t>
            </w:r>
          </w:p>
        </w:tc>
      </w:tr>
      <w:tr w:rsidR="008C7BE4" w:rsidRPr="005067F3" w14:paraId="04187FA3" w14:textId="77777777" w:rsidTr="008D2DBB">
        <w:trPr>
          <w:trHeight w:val="422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87963F2" w14:textId="29AAACE7" w:rsidR="008C7BE4" w:rsidRPr="00824832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="006E60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(ค่าใช้จ่าย) 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C3199" w14:textId="5F0650E2" w:rsidR="008C7BE4" w:rsidRPr="00FA79F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D07AFFE" w14:textId="77777777" w:rsidR="008C7BE4" w:rsidRPr="00FA79F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9551" w14:textId="0C9F86E2" w:rsidR="008C7BE4" w:rsidRPr="00FA79F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5728096F" w14:textId="77777777" w:rsidR="008C7BE4" w:rsidRPr="00FA79F6" w:rsidRDefault="008C7BE4" w:rsidP="008C7BE4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FECC54" w14:textId="379E1CCD" w:rsidR="008C7BE4" w:rsidRPr="0015053D" w:rsidRDefault="009F2877" w:rsidP="009F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(27,879</w:t>
            </w:r>
            <w:r w:rsidR="00BD27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186AA" w14:textId="77777777" w:rsidR="008C7BE4" w:rsidRPr="00FA79F6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C7DA8F" w14:textId="300E58B3" w:rsidR="008C7BE4" w:rsidRPr="007D700A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1505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121,907</w:t>
            </w:r>
          </w:p>
        </w:tc>
      </w:tr>
    </w:tbl>
    <w:p w14:paraId="50ACD1D9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0FB3FFC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1D26B56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06C6BFA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A773653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A6C0C8E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E2A8DD6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9B68EC7" w14:textId="77777777" w:rsidR="00996AEB" w:rsidRDefault="00996AE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1901418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6F91E91" w14:textId="77777777" w:rsidR="00613D8F" w:rsidRDefault="00613D8F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E5420B" w14:textId="77B2CAF7" w:rsidR="005704D7" w:rsidRPr="00E4284A" w:rsidRDefault="005704D7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lastRenderedPageBreak/>
        <w:t>รายละเอียดของ</w:t>
      </w:r>
      <w:bookmarkStart w:id="10" w:name="OLE_LINK1"/>
      <w:bookmarkStart w:id="11" w:name="OLE_LINK2"/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10"/>
      <w:bookmarkEnd w:id="11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2B5A95" w:rsidRPr="00E4284A">
        <w:rPr>
          <w:rFonts w:ascii="Angsana New" w:hAnsi="Angsana New"/>
          <w:sz w:val="28"/>
          <w:szCs w:val="28"/>
        </w:rPr>
        <w:t>31</w:t>
      </w:r>
      <w:r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120AA5" w:rsidRPr="0096735A">
        <w:rPr>
          <w:rFonts w:ascii="Angsana New" w:hAnsi="Angsana New"/>
          <w:sz w:val="28"/>
          <w:szCs w:val="28"/>
        </w:rPr>
        <w:t>256</w:t>
      </w:r>
      <w:r w:rsidR="008C7BE4">
        <w:rPr>
          <w:rFonts w:ascii="Angsana New" w:hAnsi="Angsana New"/>
          <w:sz w:val="28"/>
          <w:szCs w:val="28"/>
        </w:rPr>
        <w:t>3</w:t>
      </w:r>
      <w:r w:rsidR="00120AA5">
        <w:rPr>
          <w:rFonts w:ascii="Angsana New" w:hAnsi="Angsana New"/>
          <w:sz w:val="28"/>
          <w:szCs w:val="28"/>
        </w:rPr>
        <w:t xml:space="preserve"> </w:t>
      </w:r>
      <w:r w:rsidR="00120AA5" w:rsidRPr="00E4284A">
        <w:rPr>
          <w:rFonts w:ascii="Angsana New" w:hAnsi="Angsana New"/>
          <w:sz w:val="28"/>
          <w:szCs w:val="28"/>
          <w:cs/>
        </w:rPr>
        <w:t>และ</w:t>
      </w:r>
      <w:r w:rsidR="008D2DBB">
        <w:rPr>
          <w:rFonts w:ascii="Angsana New" w:hAnsi="Angsana New" w:hint="cs"/>
          <w:sz w:val="28"/>
          <w:szCs w:val="28"/>
          <w:cs/>
        </w:rPr>
        <w:t xml:space="preserve"> </w:t>
      </w:r>
      <w:r w:rsidR="00943DB5" w:rsidRPr="00E4284A">
        <w:rPr>
          <w:rFonts w:ascii="Angsana New" w:hAnsi="Angsana New"/>
          <w:sz w:val="28"/>
          <w:szCs w:val="28"/>
        </w:rPr>
        <w:t>256</w:t>
      </w:r>
      <w:r w:rsidR="008C7BE4">
        <w:rPr>
          <w:rFonts w:ascii="Angsana New" w:hAnsi="Angsana New"/>
          <w:sz w:val="28"/>
          <w:szCs w:val="28"/>
        </w:rPr>
        <w:t>2</w:t>
      </w:r>
      <w:r w:rsidR="00943DB5"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270"/>
        <w:gridCol w:w="1350"/>
        <w:gridCol w:w="270"/>
        <w:gridCol w:w="900"/>
        <w:gridCol w:w="270"/>
        <w:gridCol w:w="1080"/>
        <w:gridCol w:w="270"/>
        <w:gridCol w:w="990"/>
      </w:tblGrid>
      <w:tr w:rsidR="008D2DBB" w:rsidRPr="003B2DFD" w14:paraId="7C8AD95D" w14:textId="77777777" w:rsidTr="008D2DBB">
        <w:trPr>
          <w:tblHeader/>
        </w:trPr>
        <w:tc>
          <w:tcPr>
            <w:tcW w:w="2880" w:type="dxa"/>
          </w:tcPr>
          <w:p w14:paraId="5CF96DBA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9"/>
            <w:tcBorders>
              <w:bottom w:val="single" w:sz="4" w:space="0" w:color="auto"/>
            </w:tcBorders>
          </w:tcPr>
          <w:p w14:paraId="67F35182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D2DBB" w:rsidRPr="003B2DFD" w14:paraId="3DD1E755" w14:textId="77777777" w:rsidTr="008D2DBB">
        <w:trPr>
          <w:tblHeader/>
        </w:trPr>
        <w:tc>
          <w:tcPr>
            <w:tcW w:w="2880" w:type="dxa"/>
          </w:tcPr>
          <w:p w14:paraId="75C1CFA0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7471D4B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3B9CF0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000831A" w14:textId="77777777" w:rsidR="008D2DBB" w:rsidRPr="003B2DFD" w:rsidRDefault="008D2DBB" w:rsidP="008D2DBB">
            <w:pPr>
              <w:tabs>
                <w:tab w:val="clear" w:pos="227"/>
                <w:tab w:val="clear" w:pos="907"/>
                <w:tab w:val="left" w:pos="0"/>
                <w:tab w:val="left" w:pos="1062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</w:t>
            </w:r>
          </w:p>
          <w:p w14:paraId="2EB21CBE" w14:textId="77777777" w:rsidR="008D2DBB" w:rsidRPr="003B2DFD" w:rsidRDefault="008D2DBB" w:rsidP="008D2DBB">
            <w:pPr>
              <w:tabs>
                <w:tab w:val="clear" w:pos="227"/>
                <w:tab w:val="clear" w:pos="907"/>
                <w:tab w:val="left" w:pos="106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การนำมาตรฐาน</w:t>
            </w:r>
          </w:p>
          <w:p w14:paraId="02056385" w14:textId="77777777" w:rsidR="008D2DBB" w:rsidRPr="003B2DFD" w:rsidRDefault="008D2DBB" w:rsidP="008D2DBB">
            <w:pPr>
              <w:tabs>
                <w:tab w:val="clear" w:pos="227"/>
                <w:tab w:val="clear" w:pos="907"/>
                <w:tab w:val="left" w:pos="106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การรายงาน</w:t>
            </w:r>
          </w:p>
          <w:p w14:paraId="23C792F3" w14:textId="77777777" w:rsidR="008D2DBB" w:rsidRPr="003B2DFD" w:rsidRDefault="008D2DBB" w:rsidP="008D2DBB">
            <w:pPr>
              <w:tabs>
                <w:tab w:val="clear" w:pos="227"/>
                <w:tab w:val="clear" w:pos="907"/>
                <w:tab w:val="left" w:pos="106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ทางการเงินใหม่</w:t>
            </w:r>
          </w:p>
          <w:p w14:paraId="3A5D3F82" w14:textId="77777777" w:rsidR="008D2DBB" w:rsidRPr="003B2DFD" w:rsidRDefault="008D2DBB" w:rsidP="008D2DBB">
            <w:pPr>
              <w:tabs>
                <w:tab w:val="clear" w:pos="227"/>
                <w:tab w:val="clear" w:pos="907"/>
                <w:tab w:val="left" w:pos="106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มาถือปฏิบัติ</w:t>
            </w:r>
          </w:p>
          <w:p w14:paraId="265A36CB" w14:textId="77777777" w:rsidR="008D2DBB" w:rsidRPr="003B2DFD" w:rsidRDefault="008D2DBB" w:rsidP="008D2DBB">
            <w:pPr>
              <w:tabs>
                <w:tab w:val="clear" w:pos="227"/>
                <w:tab w:val="clear" w:pos="907"/>
                <w:tab w:val="left" w:pos="0"/>
                <w:tab w:val="left" w:pos="1062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(หมายเหตุ</w:t>
            </w:r>
            <w:r w:rsidRPr="003B2DFD">
              <w:rPr>
                <w:rFonts w:asciiTheme="majorBidi" w:hAnsiTheme="majorBidi" w:cstheme="majorBidi"/>
                <w:sz w:val="26"/>
                <w:szCs w:val="26"/>
              </w:rPr>
              <w:t xml:space="preserve"> 4.2)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F4D80B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65111714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AF487C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7C9E4D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2DBB" w:rsidRPr="003B2DFD" w14:paraId="0DF9D839" w14:textId="77777777" w:rsidTr="008D2DBB">
        <w:trPr>
          <w:tblHeader/>
        </w:trPr>
        <w:tc>
          <w:tcPr>
            <w:tcW w:w="2880" w:type="dxa"/>
          </w:tcPr>
          <w:p w14:paraId="38A48F5B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C1C69FB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1A8672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9A48919" w14:textId="77777777" w:rsidR="008D2DBB" w:rsidRPr="003B2DFD" w:rsidRDefault="008D2DBB" w:rsidP="008D2DBB">
            <w:pPr>
              <w:tabs>
                <w:tab w:val="clear" w:pos="227"/>
                <w:tab w:val="clear" w:pos="907"/>
                <w:tab w:val="left" w:pos="0"/>
                <w:tab w:val="left" w:pos="1062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82C5B14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78AEBD51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</w:tcPr>
          <w:p w14:paraId="62A1CF53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49B8994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2DBB" w:rsidRPr="003B2DFD" w14:paraId="68C97048" w14:textId="77777777" w:rsidTr="008D2DBB">
        <w:trPr>
          <w:tblHeader/>
        </w:trPr>
        <w:tc>
          <w:tcPr>
            <w:tcW w:w="2880" w:type="dxa"/>
          </w:tcPr>
          <w:p w14:paraId="44E8B416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517E5E" w14:textId="7D5D422D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0769B5D7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7D71BCD6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F6665BE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D135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</w:t>
            </w: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  <w:p w14:paraId="1EBBDE62" w14:textId="4A663176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6E609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4F204F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72DD8" w14:textId="51AD83E9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กำไรขาดทุนเบ็ดเสร็จอื่นสำหรับ</w:t>
            </w:r>
            <w:r w:rsidR="006E609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8C6ABB0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B527EC" w14:textId="7DC0B660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8D2DBB" w:rsidRPr="003B2DFD" w14:paraId="7F56ACA7" w14:textId="77777777" w:rsidTr="008D2DBB">
        <w:tc>
          <w:tcPr>
            <w:tcW w:w="2880" w:type="dxa"/>
          </w:tcPr>
          <w:p w14:paraId="12E57B69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BC2B49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D55594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440E23C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33FEF9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DC974DD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4953D65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610FE0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AAE973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CAE241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2DBB" w:rsidRPr="003B2DFD" w14:paraId="598D1CD2" w14:textId="77777777" w:rsidTr="008D2DBB">
        <w:tc>
          <w:tcPr>
            <w:tcW w:w="2880" w:type="dxa"/>
          </w:tcPr>
          <w:p w14:paraId="3B2A8917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</w:tcPr>
          <w:p w14:paraId="69DA0C19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48,876</w:t>
            </w:r>
          </w:p>
        </w:tc>
        <w:tc>
          <w:tcPr>
            <w:tcW w:w="270" w:type="dxa"/>
          </w:tcPr>
          <w:p w14:paraId="6D0F05A1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57D690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CF53DD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D1215E" w14:textId="104EC298" w:rsidR="008D2DBB" w:rsidRPr="003B2DFD" w:rsidRDefault="00163234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(17,645)</w:t>
            </w:r>
          </w:p>
        </w:tc>
        <w:tc>
          <w:tcPr>
            <w:tcW w:w="270" w:type="dxa"/>
          </w:tcPr>
          <w:p w14:paraId="15FA1C6C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2105B8" w14:textId="7593C2A6" w:rsidR="008D2DBB" w:rsidRPr="003B2DFD" w:rsidRDefault="00C56C56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8E53D50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6DD4E4" w14:textId="409F588F" w:rsidR="008D2DBB" w:rsidRPr="003B2DFD" w:rsidRDefault="00C56C56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31,231</w:t>
            </w:r>
          </w:p>
        </w:tc>
      </w:tr>
      <w:tr w:rsidR="008D2DBB" w:rsidRPr="003B2DFD" w14:paraId="632EC9C2" w14:textId="77777777" w:rsidTr="00C56C56">
        <w:tc>
          <w:tcPr>
            <w:tcW w:w="2880" w:type="dxa"/>
          </w:tcPr>
          <w:p w14:paraId="15979702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การปรับมูลค่ายุติธรรมของสินทรัพย์</w:t>
            </w:r>
          </w:p>
          <w:p w14:paraId="7388DEB9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ทางการเงิน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วัดมูลค่ายุติธรรม</w:t>
            </w:r>
          </w:p>
          <w:p w14:paraId="64D5457B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ผ่าน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39FBBD04" w14:textId="77777777" w:rsidR="008D2DBB" w:rsidRPr="003B2DFD" w:rsidRDefault="008D2DBB" w:rsidP="00C5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</w:t>
            </w:r>
          </w:p>
        </w:tc>
        <w:tc>
          <w:tcPr>
            <w:tcW w:w="270" w:type="dxa"/>
            <w:vAlign w:val="bottom"/>
          </w:tcPr>
          <w:p w14:paraId="098F2463" w14:textId="77777777" w:rsidR="008D2DBB" w:rsidRPr="003B2DFD" w:rsidRDefault="008D2DBB" w:rsidP="00C5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73ACF3" w14:textId="77777777" w:rsidR="008D2DBB" w:rsidRPr="003B2DFD" w:rsidRDefault="008D2DBB" w:rsidP="00C5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7BECEF4" w14:textId="77777777" w:rsidR="008D2DBB" w:rsidRPr="003B2DFD" w:rsidRDefault="008D2DBB" w:rsidP="00C5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1636F8" w14:textId="3C154256" w:rsidR="008D2DBB" w:rsidRPr="003B2DFD" w:rsidRDefault="00C56C56" w:rsidP="00C5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54770C9" w14:textId="77777777" w:rsidR="008D2DBB" w:rsidRPr="003B2DFD" w:rsidRDefault="008D2DBB" w:rsidP="00C5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BE7456" w14:textId="403051CC" w:rsidR="008D2DBB" w:rsidRPr="003B2DFD" w:rsidRDefault="00C56C56" w:rsidP="0043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354A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4581CC40" w14:textId="77777777" w:rsidR="008D2DBB" w:rsidRPr="003B2DFD" w:rsidRDefault="008D2DBB" w:rsidP="00C5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859841" w14:textId="73D599D8" w:rsidR="008D2DBB" w:rsidRPr="003B2DFD" w:rsidRDefault="00C56C56" w:rsidP="0043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54A9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8D2DBB" w:rsidRPr="003B2DFD" w14:paraId="733F2CA5" w14:textId="77777777" w:rsidTr="008D2DBB">
        <w:tc>
          <w:tcPr>
            <w:tcW w:w="2880" w:type="dxa"/>
          </w:tcPr>
          <w:p w14:paraId="14FEF0A5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การปรับมูลค่ายุติธรรมของสินทรัพย์</w:t>
            </w:r>
          </w:p>
          <w:p w14:paraId="1362A344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ทางการเงิน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วัดมูลค่ายุติธรรม</w:t>
            </w:r>
          </w:p>
          <w:p w14:paraId="4A1E1975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 xml:space="preserve">   ผ่าน</w:t>
            </w: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900" w:type="dxa"/>
            <w:vAlign w:val="bottom"/>
          </w:tcPr>
          <w:p w14:paraId="7FC3685B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875682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0E7EFD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2A6781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D1B787" w14:textId="5AC13DD5" w:rsidR="008D2DBB" w:rsidRPr="003B2DFD" w:rsidRDefault="00C56C56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70" w:type="dxa"/>
            <w:vAlign w:val="bottom"/>
          </w:tcPr>
          <w:p w14:paraId="1D7A6CAB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A79F8E" w14:textId="426DE839" w:rsidR="008D2DBB" w:rsidRPr="003B2DFD" w:rsidRDefault="00C56C56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5A0F6B5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255BCA" w14:textId="0D72B65D" w:rsidR="008D2DBB" w:rsidRPr="003B2DFD" w:rsidRDefault="00C56C56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8D2DBB" w:rsidRPr="003B2DFD" w14:paraId="28832F13" w14:textId="77777777" w:rsidTr="00C56C56">
        <w:tc>
          <w:tcPr>
            <w:tcW w:w="2880" w:type="dxa"/>
          </w:tcPr>
          <w:p w14:paraId="59A0B518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เงินสำรองสำหรับเบี้ยประกันภัย</w:t>
            </w:r>
          </w:p>
          <w:p w14:paraId="05503D01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ที่ยังไม่ถือเป็นรายได้</w:t>
            </w:r>
          </w:p>
        </w:tc>
        <w:tc>
          <w:tcPr>
            <w:tcW w:w="900" w:type="dxa"/>
            <w:vAlign w:val="bottom"/>
          </w:tcPr>
          <w:p w14:paraId="7240F653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16,663</w:t>
            </w:r>
          </w:p>
        </w:tc>
        <w:tc>
          <w:tcPr>
            <w:tcW w:w="270" w:type="dxa"/>
          </w:tcPr>
          <w:p w14:paraId="4136B960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726F04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19CFCF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460CA5" w14:textId="04CAD798" w:rsidR="008D2DBB" w:rsidRPr="003B2DFD" w:rsidRDefault="00C56C56" w:rsidP="008D2DB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(10,780)</w:t>
            </w:r>
          </w:p>
        </w:tc>
        <w:tc>
          <w:tcPr>
            <w:tcW w:w="270" w:type="dxa"/>
            <w:vAlign w:val="bottom"/>
          </w:tcPr>
          <w:p w14:paraId="2F5FE49E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D2509A" w14:textId="74BD9278" w:rsidR="008D2DBB" w:rsidRPr="003B2DFD" w:rsidRDefault="00C56C56" w:rsidP="00C5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B6AD731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CE7C4B" w14:textId="27A904E6" w:rsidR="008D2DBB" w:rsidRPr="003B2DFD" w:rsidRDefault="00C56C56" w:rsidP="008D2DB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5,883</w:t>
            </w:r>
          </w:p>
        </w:tc>
      </w:tr>
      <w:tr w:rsidR="008D2DBB" w:rsidRPr="003B2DFD" w14:paraId="48F7CC41" w14:textId="77777777" w:rsidTr="008D2DBB">
        <w:trPr>
          <w:trHeight w:val="720"/>
        </w:trPr>
        <w:tc>
          <w:tcPr>
            <w:tcW w:w="2880" w:type="dxa"/>
          </w:tcPr>
          <w:p w14:paraId="4BB1BFF9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สำรองค่าสินไหมทดแทนที่เกิดขึ้นแล้ว</w:t>
            </w:r>
          </w:p>
          <w:p w14:paraId="7D1E85A6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แต่ยังไม่ได้รับรายงาน </w:t>
            </w:r>
            <w:r w:rsidRPr="003B2DFD">
              <w:rPr>
                <w:rFonts w:asciiTheme="majorBidi" w:eastAsia="Cordia New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900" w:type="dxa"/>
            <w:vAlign w:val="bottom"/>
          </w:tcPr>
          <w:p w14:paraId="16FA3B7A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5,391</w:t>
            </w:r>
          </w:p>
        </w:tc>
        <w:tc>
          <w:tcPr>
            <w:tcW w:w="270" w:type="dxa"/>
            <w:vAlign w:val="bottom"/>
          </w:tcPr>
          <w:p w14:paraId="18C868B3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656967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C896E1B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F51EBE9" w14:textId="1A2DB669" w:rsidR="008D2DBB" w:rsidRPr="003B2DFD" w:rsidRDefault="00C56C56" w:rsidP="008D2DB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270" w:type="dxa"/>
            <w:vAlign w:val="bottom"/>
          </w:tcPr>
          <w:p w14:paraId="24D404EA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CD527B" w14:textId="66BB9F3A" w:rsidR="008D2DBB" w:rsidRPr="003B2DFD" w:rsidRDefault="00C56C56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3E231D9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9EFA5F" w14:textId="75E95604" w:rsidR="008D2DBB" w:rsidRPr="003B2DFD" w:rsidRDefault="00C56C56" w:rsidP="008D2DB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5,612</w:t>
            </w:r>
          </w:p>
        </w:tc>
      </w:tr>
      <w:tr w:rsidR="008D2DBB" w:rsidRPr="003B2DFD" w14:paraId="4D852BDB" w14:textId="77777777" w:rsidTr="008D2DBB">
        <w:tc>
          <w:tcPr>
            <w:tcW w:w="2880" w:type="dxa"/>
          </w:tcPr>
          <w:p w14:paraId="6563A6DD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>สำรองค่าใช้จ่ายในการจัดการ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 xml:space="preserve">  </w:t>
            </w:r>
          </w:p>
          <w:p w14:paraId="3B05508A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 xml:space="preserve">   สินไหมทดแทนที่ยังไม่ได้จัดสรร 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br/>
              <w:t xml:space="preserve">   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</w:rPr>
              <w:t>(ULAE)</w:t>
            </w:r>
          </w:p>
        </w:tc>
        <w:tc>
          <w:tcPr>
            <w:tcW w:w="900" w:type="dxa"/>
            <w:vAlign w:val="bottom"/>
          </w:tcPr>
          <w:p w14:paraId="55EF9952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2,513</w:t>
            </w:r>
          </w:p>
        </w:tc>
        <w:tc>
          <w:tcPr>
            <w:tcW w:w="270" w:type="dxa"/>
            <w:vAlign w:val="bottom"/>
          </w:tcPr>
          <w:p w14:paraId="63D9BACD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E02669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C2E5F1D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03B49F" w14:textId="4BF32016" w:rsidR="008D2DBB" w:rsidRPr="003B2DFD" w:rsidRDefault="00C56C56" w:rsidP="008D2DB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270" w:type="dxa"/>
            <w:vAlign w:val="bottom"/>
          </w:tcPr>
          <w:p w14:paraId="7B3536D6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85B258" w14:textId="4922DB1C" w:rsidR="008D2DBB" w:rsidRPr="003B2DFD" w:rsidRDefault="00C56C56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B17A485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0F7841" w14:textId="593CA952" w:rsidR="008D2DBB" w:rsidRPr="003B2DFD" w:rsidRDefault="00C56C56" w:rsidP="008D2DB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3,138</w:t>
            </w:r>
          </w:p>
        </w:tc>
      </w:tr>
      <w:tr w:rsidR="008D2DBB" w:rsidRPr="003B2DFD" w14:paraId="1065CBE4" w14:textId="77777777" w:rsidTr="008D2DBB">
        <w:tc>
          <w:tcPr>
            <w:tcW w:w="2880" w:type="dxa"/>
          </w:tcPr>
          <w:p w14:paraId="08F04D06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900" w:type="dxa"/>
            <w:vAlign w:val="bottom"/>
          </w:tcPr>
          <w:p w14:paraId="05C79834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1,363</w:t>
            </w:r>
          </w:p>
        </w:tc>
        <w:tc>
          <w:tcPr>
            <w:tcW w:w="270" w:type="dxa"/>
          </w:tcPr>
          <w:p w14:paraId="5526BF22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7F56B0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2D87E4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7C2E328" w14:textId="3A99A18D" w:rsidR="008D2DBB" w:rsidRPr="003B2DFD" w:rsidRDefault="004354A9" w:rsidP="00C56C5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(451)</w:t>
            </w:r>
          </w:p>
        </w:tc>
        <w:tc>
          <w:tcPr>
            <w:tcW w:w="270" w:type="dxa"/>
            <w:vAlign w:val="bottom"/>
          </w:tcPr>
          <w:p w14:paraId="0A91719E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C06616" w14:textId="13CB873C" w:rsidR="008D2DBB" w:rsidRPr="003B2DFD" w:rsidRDefault="004354A9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270" w:type="dxa"/>
            <w:vAlign w:val="bottom"/>
          </w:tcPr>
          <w:p w14:paraId="5819097F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8E2D1E" w14:textId="001AD7DD" w:rsidR="008D2DBB" w:rsidRPr="003B2DFD" w:rsidRDefault="00C56C56" w:rsidP="004354A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1,29</w:t>
            </w:r>
            <w:r w:rsidR="004354A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</w:tr>
      <w:tr w:rsidR="008D2DBB" w:rsidRPr="003B2DFD" w14:paraId="2F6FF720" w14:textId="77777777" w:rsidTr="008D2DBB">
        <w:tc>
          <w:tcPr>
            <w:tcW w:w="2880" w:type="dxa"/>
          </w:tcPr>
          <w:p w14:paraId="2C4BA433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6FF1B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36,314</w:t>
            </w:r>
          </w:p>
        </w:tc>
        <w:tc>
          <w:tcPr>
            <w:tcW w:w="270" w:type="dxa"/>
          </w:tcPr>
          <w:p w14:paraId="74D5B30E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4310DA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EA6345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F335F" w14:textId="790DC09F" w:rsidR="008D2DBB" w:rsidRPr="003B2DFD" w:rsidRDefault="00C56C56" w:rsidP="008D2DB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D928D2A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E734C" w14:textId="1FA395EA" w:rsidR="008D2DBB" w:rsidRPr="003B2DFD" w:rsidRDefault="00C56C56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8DA324E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8B260" w14:textId="61BAF91D" w:rsidR="008D2DBB" w:rsidRPr="003B2DFD" w:rsidRDefault="00C56C56" w:rsidP="008D2DB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36,314</w:t>
            </w:r>
          </w:p>
        </w:tc>
      </w:tr>
      <w:tr w:rsidR="008D2DBB" w:rsidRPr="003B2DFD" w14:paraId="38B1218A" w14:textId="77777777" w:rsidTr="008D2DBB">
        <w:tc>
          <w:tcPr>
            <w:tcW w:w="2880" w:type="dxa"/>
          </w:tcPr>
          <w:p w14:paraId="75684FFA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1235B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111,212</w:t>
            </w:r>
          </w:p>
        </w:tc>
        <w:tc>
          <w:tcPr>
            <w:tcW w:w="270" w:type="dxa"/>
          </w:tcPr>
          <w:p w14:paraId="1B462584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9E90E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0EAF75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DC83C" w14:textId="26DC0B54" w:rsidR="008D2DBB" w:rsidRPr="003B2DFD" w:rsidRDefault="004354A9" w:rsidP="004354A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(28,019</w:t>
            </w:r>
            <w:r w:rsidR="00C56C5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AA7907F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F24C9" w14:textId="1E481EBA" w:rsidR="008D2DBB" w:rsidRPr="003B2DFD" w:rsidRDefault="004354A9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406</w:t>
            </w:r>
          </w:p>
        </w:tc>
        <w:tc>
          <w:tcPr>
            <w:tcW w:w="270" w:type="dxa"/>
            <w:vAlign w:val="bottom"/>
          </w:tcPr>
          <w:p w14:paraId="52132C41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958F8E" w14:textId="5E50162D" w:rsidR="008D2DBB" w:rsidRPr="003B2DFD" w:rsidRDefault="00C56C56" w:rsidP="00C56C5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83,599</w:t>
            </w:r>
          </w:p>
        </w:tc>
      </w:tr>
      <w:tr w:rsidR="008D2DBB" w:rsidRPr="003B2DFD" w14:paraId="418B4753" w14:textId="77777777" w:rsidTr="008D2DBB">
        <w:tc>
          <w:tcPr>
            <w:tcW w:w="2880" w:type="dxa"/>
          </w:tcPr>
          <w:p w14:paraId="7E6074A2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677252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999D36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311043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149A6B0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8CB1AA" w14:textId="77777777" w:rsidR="008D2DBB" w:rsidRPr="003B2DFD" w:rsidRDefault="008D2DBB" w:rsidP="008D2DB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8886D1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A90BBD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344FC3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E4E0A8" w14:textId="77777777" w:rsidR="008D2DBB" w:rsidRPr="003B2DFD" w:rsidRDefault="008D2DBB" w:rsidP="008D2DB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D2DBB" w:rsidRPr="003B2DFD" w14:paraId="5337FDEF" w14:textId="77777777" w:rsidTr="008D2DBB">
        <w:tc>
          <w:tcPr>
            <w:tcW w:w="2880" w:type="dxa"/>
          </w:tcPr>
          <w:p w14:paraId="173C2122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FD0FE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919097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64D57D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5ECDB6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06ACE4" w14:textId="77777777" w:rsidR="008D2DBB" w:rsidRPr="003B2DFD" w:rsidRDefault="008D2DBB" w:rsidP="008D2DB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235E46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E48D27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E0801EE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3F15E7" w14:textId="77777777" w:rsidR="008D2DBB" w:rsidRPr="003B2DFD" w:rsidRDefault="008D2DBB" w:rsidP="008D2DB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D2DBB" w:rsidRPr="003B2DFD" w14:paraId="371920F5" w14:textId="77777777" w:rsidTr="008D2DBB">
        <w:tc>
          <w:tcPr>
            <w:tcW w:w="2880" w:type="dxa"/>
          </w:tcPr>
          <w:p w14:paraId="26158A73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00" w:type="dxa"/>
          </w:tcPr>
          <w:p w14:paraId="236D2257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(10,296)</w:t>
            </w:r>
          </w:p>
        </w:tc>
        <w:tc>
          <w:tcPr>
            <w:tcW w:w="270" w:type="dxa"/>
          </w:tcPr>
          <w:p w14:paraId="2CCB1ECD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6964FC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53C819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305BE5" w14:textId="6B3BA71F" w:rsidR="008D2DBB" w:rsidRPr="00F861E7" w:rsidRDefault="00796934" w:rsidP="00F861E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270" w:type="dxa"/>
            <w:vAlign w:val="bottom"/>
          </w:tcPr>
          <w:p w14:paraId="784240EC" w14:textId="77777777" w:rsidR="008D2DBB" w:rsidRPr="00F861E7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C18AAF" w14:textId="68B7EF84" w:rsidR="008D2DBB" w:rsidRPr="00F861E7" w:rsidRDefault="00F861E7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BF2133F" w14:textId="77777777" w:rsidR="008D2DBB" w:rsidRPr="00F861E7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D93027" w14:textId="619FF426" w:rsidR="008D2DBB" w:rsidRPr="00F861E7" w:rsidRDefault="00796934" w:rsidP="008D2DB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861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10,156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8D2DBB" w:rsidRPr="003B2DFD" w14:paraId="3C446DC2" w14:textId="77777777" w:rsidTr="00436E9C">
        <w:tc>
          <w:tcPr>
            <w:tcW w:w="2880" w:type="dxa"/>
          </w:tcPr>
          <w:p w14:paraId="5A123A35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การปรับมูลค่ายุติธรรมของสินทรัพย์</w:t>
            </w:r>
          </w:p>
          <w:p w14:paraId="084FEFFB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ทางการเงิน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วัดมูลค่ายุติธรรม</w:t>
            </w:r>
          </w:p>
          <w:p w14:paraId="7DB612CC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ผ่าน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C192A" w14:textId="77777777" w:rsidR="008D2DBB" w:rsidRDefault="008D2DBB" w:rsidP="00436E9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E5E403D" w14:textId="77777777" w:rsidR="008D2DBB" w:rsidRPr="003B2DFD" w:rsidRDefault="008D2DBB" w:rsidP="0043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D35827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98A89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(13,002)</w:t>
            </w:r>
          </w:p>
        </w:tc>
        <w:tc>
          <w:tcPr>
            <w:tcW w:w="270" w:type="dxa"/>
          </w:tcPr>
          <w:p w14:paraId="087496B8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C6D3D4" w14:textId="30561FF1" w:rsidR="008D2DBB" w:rsidRPr="00436E9C" w:rsidRDefault="00F861E7" w:rsidP="008D2DB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36E9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5B954B2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F2DAB4" w14:textId="11B3AC74" w:rsidR="008D2DBB" w:rsidRPr="003B2DFD" w:rsidRDefault="00377082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6,348</w:t>
            </w:r>
          </w:p>
        </w:tc>
        <w:tc>
          <w:tcPr>
            <w:tcW w:w="270" w:type="dxa"/>
            <w:vAlign w:val="bottom"/>
          </w:tcPr>
          <w:p w14:paraId="5CBCDB0B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2C22EB" w14:textId="4E8BAB5F" w:rsidR="008D2DBB" w:rsidRPr="003B2DFD" w:rsidRDefault="00796934" w:rsidP="0037708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3770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6,654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8D2DBB" w:rsidRPr="003B2DFD" w14:paraId="679940F1" w14:textId="77777777" w:rsidTr="008D2DBB">
        <w:tc>
          <w:tcPr>
            <w:tcW w:w="2880" w:type="dxa"/>
          </w:tcPr>
          <w:p w14:paraId="283383E5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7A88E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(10,296)</w:t>
            </w:r>
          </w:p>
        </w:tc>
        <w:tc>
          <w:tcPr>
            <w:tcW w:w="270" w:type="dxa"/>
          </w:tcPr>
          <w:p w14:paraId="4CEA2A8C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F2A54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(13,002)</w:t>
            </w:r>
          </w:p>
        </w:tc>
        <w:tc>
          <w:tcPr>
            <w:tcW w:w="270" w:type="dxa"/>
          </w:tcPr>
          <w:p w14:paraId="19B7C0D2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CE5C5" w14:textId="3D408260" w:rsidR="008D2DBB" w:rsidRPr="003B2DFD" w:rsidRDefault="00796934" w:rsidP="008D2DB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140</w:t>
            </w:r>
          </w:p>
        </w:tc>
        <w:tc>
          <w:tcPr>
            <w:tcW w:w="270" w:type="dxa"/>
            <w:vAlign w:val="bottom"/>
          </w:tcPr>
          <w:p w14:paraId="21B79A39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44684" w14:textId="4BC8515F" w:rsidR="008D2DBB" w:rsidRPr="003B2DFD" w:rsidRDefault="00377082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6,348</w:t>
            </w:r>
          </w:p>
        </w:tc>
        <w:tc>
          <w:tcPr>
            <w:tcW w:w="270" w:type="dxa"/>
            <w:vAlign w:val="bottom"/>
          </w:tcPr>
          <w:p w14:paraId="0831E636" w14:textId="77777777" w:rsidR="008D2DBB" w:rsidRPr="003B2DFD" w:rsidRDefault="008D2DBB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95831" w14:textId="5965151D" w:rsidR="008D2DBB" w:rsidRPr="003B2DFD" w:rsidRDefault="00796934" w:rsidP="0037708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="0037708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16,810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337EF892" w14:textId="61380457" w:rsidR="00E66649" w:rsidRDefault="00E66649"/>
    <w:p w14:paraId="7B12B794" w14:textId="77777777" w:rsidR="004C3013" w:rsidRDefault="004C3013" w:rsidP="00996AE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819A034" w14:textId="77777777" w:rsidR="004C3013" w:rsidRDefault="004C3013" w:rsidP="00996AE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A23B30C" w14:textId="77777777" w:rsidR="004C3013" w:rsidRDefault="004C3013" w:rsidP="00996AE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315F5BA" w14:textId="0A77D374" w:rsidR="00BD008C" w:rsidRDefault="00996AEB" w:rsidP="00BD00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96AEB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Pr="00996AEB">
        <w:rPr>
          <w:rFonts w:ascii="Angsana New" w:hAnsi="Angsana New"/>
          <w:sz w:val="28"/>
          <w:szCs w:val="28"/>
        </w:rPr>
        <w:t xml:space="preserve">31 </w:t>
      </w:r>
      <w:r w:rsidRPr="00996AE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996AEB">
        <w:rPr>
          <w:rFonts w:ascii="Angsana New" w:hAnsi="Angsana New"/>
          <w:sz w:val="28"/>
          <w:szCs w:val="28"/>
        </w:rPr>
        <w:t xml:space="preserve">2563 </w:t>
      </w:r>
      <w:r w:rsidRPr="00996AEB">
        <w:rPr>
          <w:rFonts w:ascii="Angsana New" w:hAnsi="Angsana New"/>
          <w:sz w:val="28"/>
          <w:szCs w:val="28"/>
          <w:cs/>
        </w:rPr>
        <w:t>บริษัทมีขาดทุนทางภาษีที่ยังไม่ได้ใช้</w:t>
      </w:r>
      <w:r w:rsidRPr="00436E9C">
        <w:rPr>
          <w:rFonts w:ascii="Angsana New" w:hAnsi="Angsana New"/>
          <w:sz w:val="28"/>
          <w:szCs w:val="28"/>
          <w:cs/>
        </w:rPr>
        <w:t>จำนวน</w:t>
      </w:r>
      <w:r w:rsidR="00436E9C" w:rsidRPr="00436E9C">
        <w:rPr>
          <w:rFonts w:ascii="Angsana New" w:hAnsi="Angsana New" w:hint="cs"/>
          <w:sz w:val="28"/>
          <w:szCs w:val="28"/>
          <w:cs/>
        </w:rPr>
        <w:t xml:space="preserve"> </w:t>
      </w:r>
      <w:r w:rsidR="00436E9C" w:rsidRPr="00436E9C">
        <w:rPr>
          <w:rFonts w:ascii="Angsana New" w:hAnsi="Angsana New"/>
          <w:sz w:val="28"/>
          <w:szCs w:val="28"/>
        </w:rPr>
        <w:t>76.8</w:t>
      </w:r>
      <w:r w:rsidRPr="00436E9C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9F53F5">
        <w:rPr>
          <w:rFonts w:ascii="Angsana New" w:hAnsi="Angsana New"/>
          <w:sz w:val="28"/>
          <w:szCs w:val="28"/>
        </w:rPr>
        <w:t xml:space="preserve">31 </w:t>
      </w:r>
      <w:r w:rsidR="009F53F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436E9C">
        <w:rPr>
          <w:rFonts w:ascii="Angsana New" w:hAnsi="Angsana New"/>
          <w:sz w:val="28"/>
          <w:szCs w:val="28"/>
        </w:rPr>
        <w:t xml:space="preserve">2562: </w:t>
      </w:r>
      <w:r w:rsidR="00436E9C" w:rsidRPr="00436E9C">
        <w:rPr>
          <w:rFonts w:ascii="Angsana New" w:hAnsi="Angsana New"/>
          <w:sz w:val="28"/>
          <w:szCs w:val="28"/>
        </w:rPr>
        <w:t xml:space="preserve">17.8 </w:t>
      </w:r>
      <w:r w:rsidRPr="00436E9C">
        <w:rPr>
          <w:rFonts w:ascii="Angsana New" w:hAnsi="Angsana New"/>
          <w:sz w:val="28"/>
          <w:szCs w:val="28"/>
          <w:cs/>
        </w:rPr>
        <w:t>ล้านบาท) ที่บริษัท</w:t>
      </w:r>
      <w:r w:rsidRPr="00996AEB">
        <w:rPr>
          <w:rFonts w:ascii="Angsana New" w:hAnsi="Angsana New"/>
          <w:sz w:val="28"/>
          <w:szCs w:val="28"/>
          <w:cs/>
        </w:rPr>
        <w:t>ไม่ได้บันทึกสินทรัพย์ภาษีเงินได้รอการตัดบัญชี เนื่องจากบริษัทพิจารณาแล้วเห็นว่าบริษัท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 w:rsidR="00BD008C">
        <w:rPr>
          <w:rFonts w:ascii="Angsana New" w:hAnsi="Angsana New"/>
          <w:sz w:val="28"/>
          <w:szCs w:val="28"/>
        </w:rPr>
        <w:t xml:space="preserve"> </w:t>
      </w:r>
    </w:p>
    <w:p w14:paraId="3B923CCF" w14:textId="2C80CA25" w:rsidR="00996AEB" w:rsidRDefault="00996AEB" w:rsidP="009F53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36E9C">
        <w:rPr>
          <w:rFonts w:ascii="Angsana New" w:hAnsi="Angsana New"/>
          <w:sz w:val="28"/>
          <w:szCs w:val="28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996AEB" w:rsidRPr="001E7A5A" w14:paraId="02163763" w14:textId="77777777" w:rsidTr="0094629E">
        <w:trPr>
          <w:trHeight w:val="389"/>
        </w:trPr>
        <w:tc>
          <w:tcPr>
            <w:tcW w:w="5940" w:type="dxa"/>
          </w:tcPr>
          <w:p w14:paraId="7433AF62" w14:textId="77777777" w:rsidR="00996AEB" w:rsidRPr="001E7A5A" w:rsidRDefault="00996AEB" w:rsidP="0094629E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7DDC28CD" w14:textId="77777777" w:rsidR="00996AEB" w:rsidRPr="001E7A5A" w:rsidRDefault="00996AEB" w:rsidP="0094629E">
            <w:pPr>
              <w:tabs>
                <w:tab w:val="clear" w:pos="454"/>
                <w:tab w:val="left" w:pos="459"/>
              </w:tabs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F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96AEB" w:rsidRPr="001E7A5A" w14:paraId="39944C92" w14:textId="77777777" w:rsidTr="0094629E">
        <w:trPr>
          <w:trHeight w:val="389"/>
        </w:trPr>
        <w:tc>
          <w:tcPr>
            <w:tcW w:w="5940" w:type="dxa"/>
          </w:tcPr>
          <w:p w14:paraId="29578EA2" w14:textId="77777777" w:rsidR="00996AEB" w:rsidRPr="001E7A5A" w:rsidRDefault="00996AEB" w:rsidP="0094629E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07A324" w14:textId="77777777" w:rsidR="00996AEB" w:rsidRPr="003D0C47" w:rsidRDefault="00996AEB" w:rsidP="0094629E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030A4EBC" w14:textId="77777777" w:rsidR="00996AEB" w:rsidRPr="003D0C47" w:rsidRDefault="00996AEB" w:rsidP="0094629E">
            <w:pPr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7B2DAE" w14:textId="77777777" w:rsidR="00996AEB" w:rsidRPr="003D0C47" w:rsidRDefault="00996AEB" w:rsidP="0094629E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SimSun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996AEB" w:rsidRPr="001E7A5A" w14:paraId="068B5E30" w14:textId="77777777" w:rsidTr="0094629E">
        <w:trPr>
          <w:trHeight w:val="389"/>
        </w:trPr>
        <w:tc>
          <w:tcPr>
            <w:tcW w:w="5940" w:type="dxa"/>
            <w:vAlign w:val="bottom"/>
          </w:tcPr>
          <w:p w14:paraId="094A5E26" w14:textId="59800EAC" w:rsidR="00996AEB" w:rsidRPr="00192845" w:rsidRDefault="00192845" w:rsidP="0094629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996AEB"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FFFFFF"/>
          </w:tcPr>
          <w:p w14:paraId="050A9ADF" w14:textId="4528D893" w:rsidR="00996AEB" w:rsidRPr="00F34280" w:rsidRDefault="00436E9C" w:rsidP="0094629E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17,789</w:t>
            </w:r>
          </w:p>
        </w:tc>
        <w:tc>
          <w:tcPr>
            <w:tcW w:w="270" w:type="dxa"/>
          </w:tcPr>
          <w:p w14:paraId="02E3FFEF" w14:textId="77777777" w:rsidR="00996AEB" w:rsidRPr="001E7A5A" w:rsidRDefault="00996AEB" w:rsidP="0094629E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DE19A9" w14:textId="16FB99A6" w:rsidR="00996AEB" w:rsidRDefault="00436E9C" w:rsidP="0094629E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17,789</w:t>
            </w:r>
          </w:p>
        </w:tc>
      </w:tr>
      <w:tr w:rsidR="00996AEB" w:rsidRPr="001E7A5A" w14:paraId="6836F04D" w14:textId="77777777" w:rsidTr="0094629E">
        <w:trPr>
          <w:trHeight w:val="389"/>
        </w:trPr>
        <w:tc>
          <w:tcPr>
            <w:tcW w:w="5940" w:type="dxa"/>
          </w:tcPr>
          <w:p w14:paraId="2BA9104F" w14:textId="3D4B10F2" w:rsidR="00996AEB" w:rsidRPr="00192845" w:rsidRDefault="00192845" w:rsidP="0094629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996AEB"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FFFFFF"/>
          </w:tcPr>
          <w:p w14:paraId="0FE37B5F" w14:textId="4B096501" w:rsidR="00996AEB" w:rsidRPr="0024682E" w:rsidRDefault="00436E9C" w:rsidP="0094629E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59,032</w:t>
            </w:r>
          </w:p>
        </w:tc>
        <w:tc>
          <w:tcPr>
            <w:tcW w:w="270" w:type="dxa"/>
          </w:tcPr>
          <w:p w14:paraId="2500A8BB" w14:textId="77777777" w:rsidR="00996AEB" w:rsidRPr="001E7A5A" w:rsidRDefault="00996AEB" w:rsidP="0094629E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55D0C6" w14:textId="4D42313F" w:rsidR="00996AEB" w:rsidRPr="00A9158A" w:rsidRDefault="00436E9C" w:rsidP="0094629E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6AEB" w:rsidRPr="001E7A5A" w14:paraId="7046DDC4" w14:textId="77777777" w:rsidTr="0094629E">
        <w:trPr>
          <w:trHeight w:val="389"/>
        </w:trPr>
        <w:tc>
          <w:tcPr>
            <w:tcW w:w="5940" w:type="dxa"/>
          </w:tcPr>
          <w:p w14:paraId="01B5EB43" w14:textId="137F5564" w:rsidR="00996AEB" w:rsidRPr="001E7A5A" w:rsidRDefault="00436E9C" w:rsidP="0094629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B0F11A7" w14:textId="4274BCE4" w:rsidR="00996AEB" w:rsidRPr="00F34280" w:rsidRDefault="00436E9C" w:rsidP="0094629E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76,821</w:t>
            </w:r>
          </w:p>
        </w:tc>
        <w:tc>
          <w:tcPr>
            <w:tcW w:w="270" w:type="dxa"/>
          </w:tcPr>
          <w:p w14:paraId="4C2502DE" w14:textId="77777777" w:rsidR="00996AEB" w:rsidRPr="001E7A5A" w:rsidRDefault="00996AEB" w:rsidP="0094629E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EBEF44" w14:textId="7F6823B6" w:rsidR="00996AEB" w:rsidRPr="001E7A5A" w:rsidRDefault="00436E9C" w:rsidP="0094629E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17,789</w:t>
            </w:r>
          </w:p>
        </w:tc>
      </w:tr>
    </w:tbl>
    <w:p w14:paraId="4E8B75E0" w14:textId="77777777" w:rsidR="0029154B" w:rsidRPr="00CB549F" w:rsidRDefault="0029154B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CB549F">
        <w:rPr>
          <w:b/>
          <w:bCs/>
          <w:u w:val="none"/>
          <w:cs/>
        </w:rPr>
        <w:t>หนี้สินอื่น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17871" w:rsidRPr="00DC3DDD" w14:paraId="32DF6C48" w14:textId="77777777" w:rsidTr="00996AEB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735F26F" w14:textId="77777777" w:rsidR="0029154B" w:rsidRPr="00DC3DDD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4BA277EC" w14:textId="77777777" w:rsidR="0029154B" w:rsidRPr="00DC3DDD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DC3DDD" w14:paraId="7FB906F3" w14:textId="77777777" w:rsidTr="00996AEB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049CDF0" w14:textId="77777777" w:rsidR="00B67966" w:rsidRPr="00DC3DDD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A6E4A79" w14:textId="6A29746F" w:rsidR="00B67966" w:rsidRPr="00DC3DDD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FF71" w14:textId="77777777" w:rsidR="00B67966" w:rsidRPr="00DC3DDD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6F352B7" w14:textId="42D97277" w:rsidR="00B67966" w:rsidRPr="00DC3DDD" w:rsidRDefault="00B67966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7BE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C7BE4" w:rsidRPr="00DC3DDD" w14:paraId="050C57B6" w14:textId="77777777" w:rsidTr="00996AEB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84C9BA0" w14:textId="6376A87F" w:rsidR="008C7BE4" w:rsidRPr="00DC3DDD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3300" w14:textId="49FC07A0" w:rsidR="008C7BE4" w:rsidRPr="00DC3DDD" w:rsidRDefault="00D4074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E053CE" w14:textId="77777777" w:rsidR="008C7BE4" w:rsidRPr="00DC3DDD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FBC047" w14:textId="4D9540D8" w:rsidR="008C7BE4" w:rsidRPr="00DC3DDD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12,086</w:t>
            </w:r>
          </w:p>
        </w:tc>
      </w:tr>
      <w:tr w:rsidR="008C7BE4" w:rsidRPr="00DC3DDD" w14:paraId="7EB3C6CA" w14:textId="77777777" w:rsidTr="00996AEB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58D9498" w14:textId="3C6481B9" w:rsidR="008C7BE4" w:rsidRPr="00DC3DDD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เจ้าหนี้กองทุนสมทบ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A5CE4" w14:textId="3CAD10D7" w:rsidR="008C7BE4" w:rsidRPr="00DC3DDD" w:rsidRDefault="00D4074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A7038" w14:textId="77777777" w:rsidR="008C7BE4" w:rsidRPr="00DC3DDD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4FE291" w14:textId="0E2DBEE1" w:rsidR="008C7BE4" w:rsidRPr="00DC3DDD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12,632</w:t>
            </w:r>
          </w:p>
        </w:tc>
      </w:tr>
      <w:tr w:rsidR="008C7BE4" w:rsidRPr="00DC3DDD" w14:paraId="679AC34C" w14:textId="77777777" w:rsidTr="00996AEB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1DE25B9" w14:textId="5CFD9FEF" w:rsidR="008C7BE4" w:rsidRPr="00DC3DDD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5A0B3D" w14:textId="566BD9A0" w:rsidR="008C7BE4" w:rsidRPr="00DC3DDD" w:rsidRDefault="00D4074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E059D" w14:textId="77777777" w:rsidR="008C7BE4" w:rsidRPr="00DC3DDD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DA4BCD" w14:textId="08FB5189" w:rsidR="008C7BE4" w:rsidRPr="00DC3DDD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8,689</w:t>
            </w:r>
          </w:p>
        </w:tc>
      </w:tr>
      <w:tr w:rsidR="008C7BE4" w:rsidRPr="00DC3DDD" w14:paraId="7CC4241B" w14:textId="77777777" w:rsidTr="00996AEB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C9BB751" w14:textId="41DBD1EF" w:rsidR="008C7BE4" w:rsidRPr="00DC3DDD" w:rsidRDefault="008C7BE4" w:rsidP="000F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E9C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20112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27B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F3B50" w:rsidRPr="002C27B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27BD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D4A990" w14:textId="2CA10132" w:rsidR="008C7BE4" w:rsidRDefault="00CF37B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7A055B" w14:textId="77777777" w:rsidR="008C7BE4" w:rsidRPr="00DC3DDD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2C3A44" w14:textId="2C739EA8" w:rsidR="008C7BE4" w:rsidRPr="00DC3DDD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7BE4" w:rsidRPr="00DC3DDD" w14:paraId="48FE748C" w14:textId="77777777" w:rsidTr="00996AEB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E554F95" w14:textId="1932D1CF" w:rsidR="008C7BE4" w:rsidRPr="00DC3DDD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DAFC64" w14:textId="0288C0F2" w:rsidR="008C7BE4" w:rsidRDefault="00D4074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16C82" w14:textId="77777777" w:rsidR="008C7BE4" w:rsidRPr="00DC3DDD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C8B72" w14:textId="6A9A5B1C" w:rsidR="008C7BE4" w:rsidRPr="00DC3DDD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4,831</w:t>
            </w:r>
          </w:p>
        </w:tc>
      </w:tr>
      <w:tr w:rsidR="008C7BE4" w:rsidRPr="005067F3" w14:paraId="2B139C90" w14:textId="77777777" w:rsidTr="00996AEB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74333EB" w14:textId="77777777" w:rsidR="008C7BE4" w:rsidRPr="00DC3DDD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282B9B22" w14:textId="535EB404" w:rsidR="008C7BE4" w:rsidRPr="00DC3DDD" w:rsidRDefault="00D4074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35,814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3C3F" w14:textId="77777777" w:rsidR="008C7BE4" w:rsidRPr="00DC3DDD" w:rsidRDefault="008C7BE4" w:rsidP="008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A730F01" w14:textId="2E9906AB" w:rsidR="008C7BE4" w:rsidRPr="00713B32" w:rsidRDefault="00B503F2" w:rsidP="00B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3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38,238</w:t>
            </w:r>
          </w:p>
        </w:tc>
      </w:tr>
    </w:tbl>
    <w:p w14:paraId="1F533854" w14:textId="2B1D72F5" w:rsidR="008C7BE4" w:rsidRDefault="006E6094" w:rsidP="009F53F5">
      <w:pPr>
        <w:pStyle w:val="FSNoteNumbered"/>
        <w:numPr>
          <w:ilvl w:val="1"/>
          <w:numId w:val="37"/>
        </w:numPr>
        <w:spacing w:before="120" w:after="120"/>
        <w:ind w:left="446" w:hanging="446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 xml:space="preserve"> </w:t>
      </w:r>
      <w:r w:rsidR="000F3B50" w:rsidRPr="000F3B50">
        <w:rPr>
          <w:b/>
          <w:bCs/>
          <w:u w:val="none"/>
          <w:cs/>
        </w:rPr>
        <w:t>หนี้สินตามสัญญาเช่า</w:t>
      </w:r>
    </w:p>
    <w:p w14:paraId="56A4A284" w14:textId="41AF5472" w:rsidR="008C7BE4" w:rsidRDefault="000F3B50" w:rsidP="009F53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3B50">
        <w:rPr>
          <w:rFonts w:ascii="Angsana New" w:hAnsi="Angsana New"/>
          <w:sz w:val="28"/>
          <w:szCs w:val="28"/>
          <w:cs/>
        </w:rPr>
        <w:t>รายละเอียดตามอายุคงเหลือของหนี้สินตามสัญญาเช่า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650"/>
        <w:gridCol w:w="1440"/>
      </w:tblGrid>
      <w:tr w:rsidR="000F3B50" w:rsidRPr="00E34BE6" w14:paraId="1CDBB695" w14:textId="77777777" w:rsidTr="00E9551E">
        <w:trPr>
          <w:trHeight w:val="389"/>
          <w:tblHeader/>
        </w:trPr>
        <w:tc>
          <w:tcPr>
            <w:tcW w:w="7650" w:type="dxa"/>
          </w:tcPr>
          <w:p w14:paraId="162955DD" w14:textId="77777777" w:rsidR="000F3B50" w:rsidRPr="00E34BE6" w:rsidRDefault="000F3B50" w:rsidP="005137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FB190" w14:textId="77777777" w:rsidR="000F3B50" w:rsidRPr="00E34BE6" w:rsidRDefault="000F3B50" w:rsidP="005137C0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7F80">
              <w:rPr>
                <w:rFonts w:asciiTheme="majorBidi" w:hAnsiTheme="majorBidi"/>
                <w:sz w:val="28"/>
                <w:szCs w:val="28"/>
                <w:cs/>
              </w:rPr>
              <w:t>พันบาท</w:t>
            </w:r>
          </w:p>
        </w:tc>
      </w:tr>
      <w:tr w:rsidR="000F3B50" w:rsidRPr="00E34BE6" w14:paraId="5CA43EFE" w14:textId="77777777" w:rsidTr="00E9551E">
        <w:trPr>
          <w:trHeight w:val="389"/>
          <w:tblHeader/>
        </w:trPr>
        <w:tc>
          <w:tcPr>
            <w:tcW w:w="7650" w:type="dxa"/>
          </w:tcPr>
          <w:p w14:paraId="33F840BB" w14:textId="77777777" w:rsidR="000F3B50" w:rsidRPr="00E34BE6" w:rsidRDefault="000F3B50" w:rsidP="005137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80E2A" w14:textId="39BC36D5" w:rsidR="000F3B50" w:rsidRPr="00E34BE6" w:rsidRDefault="000F3B50" w:rsidP="005137C0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F3B50" w:rsidRPr="00E34BE6" w14:paraId="00A935A3" w14:textId="77777777" w:rsidTr="00B503F2">
        <w:trPr>
          <w:trHeight w:val="389"/>
        </w:trPr>
        <w:tc>
          <w:tcPr>
            <w:tcW w:w="7650" w:type="dxa"/>
            <w:shd w:val="clear" w:color="auto" w:fill="auto"/>
            <w:vAlign w:val="bottom"/>
            <w:hideMark/>
          </w:tcPr>
          <w:p w14:paraId="24117908" w14:textId="77777777" w:rsidR="000F3B50" w:rsidRPr="00E34BE6" w:rsidRDefault="000F3B50" w:rsidP="000F3B50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EAD1" w14:textId="77777777" w:rsidR="000F3B50" w:rsidRPr="00E34BE6" w:rsidRDefault="000F3B50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3B50" w:rsidRPr="00E34BE6" w14:paraId="48153142" w14:textId="77777777" w:rsidTr="00B503F2">
        <w:trPr>
          <w:trHeight w:val="389"/>
        </w:trPr>
        <w:tc>
          <w:tcPr>
            <w:tcW w:w="7650" w:type="dxa"/>
            <w:shd w:val="clear" w:color="auto" w:fill="auto"/>
            <w:vAlign w:val="bottom"/>
            <w:hideMark/>
          </w:tcPr>
          <w:p w14:paraId="767B5C4B" w14:textId="77777777" w:rsidR="000F3B50" w:rsidRPr="00E34BE6" w:rsidRDefault="000F3B50" w:rsidP="000F3B50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75909E48" w14:textId="6125D32D" w:rsidR="000F3B50" w:rsidRPr="007969A5" w:rsidRDefault="00C17CCF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3,554</w:t>
            </w:r>
          </w:p>
        </w:tc>
      </w:tr>
      <w:tr w:rsidR="000F3B50" w:rsidRPr="00E34BE6" w14:paraId="0E0D39E0" w14:textId="77777777" w:rsidTr="00B503F2">
        <w:trPr>
          <w:trHeight w:val="389"/>
        </w:trPr>
        <w:tc>
          <w:tcPr>
            <w:tcW w:w="7650" w:type="dxa"/>
            <w:shd w:val="clear" w:color="auto" w:fill="auto"/>
            <w:hideMark/>
          </w:tcPr>
          <w:p w14:paraId="700F899D" w14:textId="77777777" w:rsidR="000F3B50" w:rsidRPr="00E34BE6" w:rsidRDefault="000F3B50" w:rsidP="000F3B50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ระหว่าง 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-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  <w:r w:rsidRPr="000379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1F1F47AB" w14:textId="50A5DE06" w:rsidR="000F3B50" w:rsidRPr="007969A5" w:rsidRDefault="00C17CCF" w:rsidP="00C1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2,869</w:t>
            </w:r>
          </w:p>
        </w:tc>
      </w:tr>
      <w:tr w:rsidR="000F3B50" w:rsidRPr="00E34BE6" w14:paraId="70F36665" w14:textId="77777777" w:rsidTr="00B503F2">
        <w:trPr>
          <w:trHeight w:val="389"/>
        </w:trPr>
        <w:tc>
          <w:tcPr>
            <w:tcW w:w="7650" w:type="dxa"/>
            <w:shd w:val="clear" w:color="auto" w:fill="auto"/>
            <w:hideMark/>
          </w:tcPr>
          <w:p w14:paraId="2C71F62E" w14:textId="77777777" w:rsidR="000F3B50" w:rsidRPr="00E34BE6" w:rsidRDefault="000F3B50" w:rsidP="000F3B50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ระหว่าง 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-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  <w:r w:rsidRPr="000379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AFE1835" w14:textId="7EA2B369" w:rsidR="000F3B50" w:rsidRPr="007969A5" w:rsidRDefault="00C17CCF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</w:tr>
      <w:tr w:rsidR="000F3B50" w:rsidRPr="00E34BE6" w14:paraId="06F86D49" w14:textId="77777777" w:rsidTr="00B503F2">
        <w:trPr>
          <w:trHeight w:val="389"/>
        </w:trPr>
        <w:tc>
          <w:tcPr>
            <w:tcW w:w="7650" w:type="dxa"/>
            <w:shd w:val="clear" w:color="auto" w:fill="auto"/>
            <w:vAlign w:val="bottom"/>
          </w:tcPr>
          <w:p w14:paraId="44AC12EC" w14:textId="77777777" w:rsidR="000F3B50" w:rsidRPr="00E34BE6" w:rsidRDefault="000F3B50" w:rsidP="000F3B50">
            <w:pPr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EC6AC" w14:textId="064375D5" w:rsidR="000F3B50" w:rsidRPr="007969A5" w:rsidRDefault="00C17CCF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6,552</w:t>
            </w:r>
          </w:p>
        </w:tc>
      </w:tr>
      <w:tr w:rsidR="000F3B50" w:rsidRPr="004C3013" w14:paraId="2C2BB1CE" w14:textId="77777777" w:rsidTr="004C3013">
        <w:trPr>
          <w:trHeight w:val="105"/>
        </w:trPr>
        <w:tc>
          <w:tcPr>
            <w:tcW w:w="7650" w:type="dxa"/>
            <w:shd w:val="clear" w:color="auto" w:fill="auto"/>
            <w:vAlign w:val="bottom"/>
          </w:tcPr>
          <w:p w14:paraId="038530DC" w14:textId="77777777" w:rsidR="009F53F5" w:rsidRPr="004C3013" w:rsidRDefault="009F53F5" w:rsidP="00E9551E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02943" w14:textId="77777777" w:rsidR="000F3B50" w:rsidRPr="004C3013" w:rsidRDefault="000F3B5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0F3B50" w:rsidRPr="00E34BE6" w14:paraId="5C1C5A3C" w14:textId="77777777" w:rsidTr="00B503F2">
        <w:trPr>
          <w:trHeight w:val="389"/>
        </w:trPr>
        <w:tc>
          <w:tcPr>
            <w:tcW w:w="7650" w:type="dxa"/>
            <w:shd w:val="clear" w:color="auto" w:fill="auto"/>
            <w:vAlign w:val="bottom"/>
            <w:hideMark/>
          </w:tcPr>
          <w:p w14:paraId="2350E3BC" w14:textId="77777777" w:rsidR="000F3B50" w:rsidRPr="00E34BE6" w:rsidRDefault="000F3B50" w:rsidP="000F3B50">
            <w:pPr>
              <w:tabs>
                <w:tab w:val="left" w:pos="851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แบ่งเป็น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vAlign w:val="bottom"/>
          </w:tcPr>
          <w:p w14:paraId="713D6A1A" w14:textId="0D181EA4" w:rsidR="000F3B50" w:rsidRPr="007969A5" w:rsidRDefault="00C17CCF" w:rsidP="00C1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6,937</w:t>
            </w:r>
          </w:p>
        </w:tc>
      </w:tr>
      <w:tr w:rsidR="000F3B50" w:rsidRPr="00E34BE6" w14:paraId="3B2ADD8C" w14:textId="77777777" w:rsidTr="00B503F2">
        <w:trPr>
          <w:trHeight w:val="389"/>
        </w:trPr>
        <w:tc>
          <w:tcPr>
            <w:tcW w:w="7650" w:type="dxa"/>
            <w:shd w:val="clear" w:color="auto" w:fill="auto"/>
            <w:vAlign w:val="bottom"/>
            <w:hideMark/>
          </w:tcPr>
          <w:p w14:paraId="46BE9420" w14:textId="77777777" w:rsidR="000F3B50" w:rsidRPr="00E34BE6" w:rsidRDefault="000F3B50" w:rsidP="000F3B50">
            <w:pPr>
              <w:ind w:left="540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571C9" w14:textId="1DD59EBB" w:rsidR="000F3B50" w:rsidRPr="007969A5" w:rsidRDefault="00C17CCF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(385)</w:t>
            </w:r>
          </w:p>
        </w:tc>
      </w:tr>
      <w:tr w:rsidR="000F3B50" w:rsidRPr="00E34BE6" w14:paraId="508BABE2" w14:textId="77777777" w:rsidTr="00B503F2">
        <w:trPr>
          <w:trHeight w:val="389"/>
        </w:trPr>
        <w:tc>
          <w:tcPr>
            <w:tcW w:w="7650" w:type="dxa"/>
            <w:shd w:val="clear" w:color="auto" w:fill="auto"/>
            <w:vAlign w:val="bottom"/>
          </w:tcPr>
          <w:p w14:paraId="7682202B" w14:textId="77777777" w:rsidR="000F3B50" w:rsidRPr="00E34BE6" w:rsidRDefault="000F3B50" w:rsidP="000F3B50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9096E" w14:textId="79FF6F52" w:rsidR="000F3B50" w:rsidRPr="007969A5" w:rsidRDefault="00C17CCF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6,552</w:t>
            </w:r>
          </w:p>
        </w:tc>
      </w:tr>
    </w:tbl>
    <w:p w14:paraId="7E477FC3" w14:textId="63D08CFC" w:rsidR="000F3B50" w:rsidRDefault="000F3B50" w:rsidP="00E9551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96AEB">
        <w:rPr>
          <w:rFonts w:ascii="Angsana New" w:hAnsi="Angsana New"/>
          <w:spacing w:val="-4"/>
          <w:sz w:val="28"/>
          <w:szCs w:val="28"/>
          <w:cs/>
        </w:rPr>
        <w:t xml:space="preserve">สำหรับสำหรับปีสิ้นสุดวันที่ </w:t>
      </w:r>
      <w:r w:rsidRPr="00996AEB">
        <w:rPr>
          <w:rFonts w:ascii="Angsana New" w:hAnsi="Angsana New"/>
          <w:spacing w:val="-4"/>
          <w:sz w:val="28"/>
          <w:szCs w:val="28"/>
        </w:rPr>
        <w:t>31</w:t>
      </w:r>
      <w:r w:rsidRPr="00996AEB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996AEB">
        <w:rPr>
          <w:rFonts w:ascii="Angsana New" w:hAnsi="Angsana New"/>
          <w:spacing w:val="-4"/>
          <w:sz w:val="28"/>
          <w:szCs w:val="28"/>
        </w:rPr>
        <w:t>2563</w:t>
      </w:r>
      <w:r w:rsidRPr="00996AEB">
        <w:rPr>
          <w:rFonts w:ascii="Angsana New" w:hAnsi="Angsana New"/>
          <w:spacing w:val="-4"/>
          <w:sz w:val="28"/>
          <w:szCs w:val="28"/>
          <w:cs/>
        </w:rPr>
        <w:t xml:space="preserve"> ดอกเบี้ยจ่ายจากหนี้สินตามสัญญาเช่าจำนวน </w:t>
      </w:r>
      <w:r w:rsidRPr="00996AEB">
        <w:rPr>
          <w:rFonts w:ascii="Angsana New" w:hAnsi="Angsana New"/>
          <w:spacing w:val="-4"/>
          <w:sz w:val="28"/>
          <w:szCs w:val="28"/>
        </w:rPr>
        <w:t>0.</w:t>
      </w:r>
      <w:r w:rsidR="00C17CCF" w:rsidRPr="00996AEB">
        <w:rPr>
          <w:rFonts w:ascii="Angsana New" w:hAnsi="Angsana New"/>
          <w:spacing w:val="-4"/>
          <w:sz w:val="28"/>
          <w:szCs w:val="28"/>
        </w:rPr>
        <w:t>5</w:t>
      </w:r>
      <w:r w:rsidRPr="00996AEB">
        <w:rPr>
          <w:rFonts w:ascii="Angsana New" w:hAnsi="Angsana New"/>
          <w:spacing w:val="-4"/>
          <w:sz w:val="28"/>
          <w:szCs w:val="28"/>
        </w:rPr>
        <w:t xml:space="preserve"> </w:t>
      </w:r>
      <w:r w:rsidRPr="00996AEB">
        <w:rPr>
          <w:rFonts w:ascii="Angsana New" w:hAnsi="Angsana New"/>
          <w:spacing w:val="-4"/>
          <w:sz w:val="28"/>
          <w:szCs w:val="28"/>
          <w:cs/>
        </w:rPr>
        <w:t>ล้านบาท แสดงเป็นส่วนหนึ่ง</w:t>
      </w:r>
      <w:r w:rsidRPr="00C17CCF">
        <w:rPr>
          <w:rFonts w:ascii="Angsana New" w:hAnsi="Angsana New"/>
          <w:sz w:val="28"/>
          <w:szCs w:val="28"/>
          <w:cs/>
        </w:rPr>
        <w:t>ของ “ค่าใช้จ่ายในการดำเนินงาน” ในงบกำไรขาดทุนเบ็ดเสร็จ</w:t>
      </w:r>
    </w:p>
    <w:p w14:paraId="2B70E7DF" w14:textId="77777777" w:rsidR="00183132" w:rsidRPr="00C2109E" w:rsidRDefault="00183132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C2109E">
        <w:rPr>
          <w:b/>
          <w:bCs/>
          <w:u w:val="none"/>
          <w:cs/>
        </w:rPr>
        <w:lastRenderedPageBreak/>
        <w:t>ทุนเรือนหุ้น</w:t>
      </w:r>
    </w:p>
    <w:p w14:paraId="257C207E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25F74A62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1AED4574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1B8E414B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3B6B9F08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2AC0C602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4078F4DF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B56E70D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4FEAC7F8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D0664CF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95652BB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FB0C1BF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3B05B94B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65A2444A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1D22C71E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5A3D8384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04EB52F2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52D9C848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07E55F1B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057E4656" w14:textId="77777777" w:rsidR="000403BD" w:rsidRPr="00824832" w:rsidRDefault="000403BD" w:rsidP="006E6094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076273D4" w14:textId="77777777" w:rsidR="00FD0ABD" w:rsidRPr="00FD0ABD" w:rsidRDefault="00FD0ABD" w:rsidP="001D013F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07"/>
        <w:contextualSpacing w:val="0"/>
        <w:jc w:val="thaiDistribute"/>
        <w:rPr>
          <w:rFonts w:ascii="Angsana New" w:hAnsi="Angsana New"/>
          <w:spacing w:val="8"/>
          <w:sz w:val="28"/>
          <w:szCs w:val="28"/>
        </w:rPr>
      </w:pP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FD0ABD">
        <w:rPr>
          <w:rFonts w:ascii="Angsana New" w:hAnsi="Angsana New"/>
          <w:spacing w:val="8"/>
          <w:sz w:val="28"/>
          <w:szCs w:val="28"/>
        </w:rPr>
        <w:t>1/2562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 เมื่อวันที่ </w:t>
      </w:r>
      <w:r w:rsidRPr="00FD0ABD">
        <w:rPr>
          <w:rFonts w:ascii="Angsana New" w:hAnsi="Angsana New"/>
          <w:spacing w:val="8"/>
          <w:sz w:val="28"/>
          <w:szCs w:val="28"/>
        </w:rPr>
        <w:t>28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 มิถุนายน </w:t>
      </w:r>
      <w:r w:rsidRPr="00FD0ABD">
        <w:rPr>
          <w:rFonts w:ascii="Angsana New" w:hAnsi="Angsana New"/>
          <w:spacing w:val="8"/>
          <w:sz w:val="28"/>
          <w:szCs w:val="28"/>
        </w:rPr>
        <w:t>2562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 ได้มีมติอนุมัติกระบวนการเพิ่มทุนของบริษัทโดยมีรายละเอียดดังนี้</w:t>
      </w:r>
    </w:p>
    <w:p w14:paraId="55D90CDF" w14:textId="71AFBAD9" w:rsidR="00FD0ABD" w:rsidRPr="00FD0ABD" w:rsidRDefault="00FD0ABD" w:rsidP="001D013F">
      <w:pPr>
        <w:pStyle w:val="ListParagraph"/>
        <w:widowControl w:val="0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260" w:right="-7"/>
        <w:contextualSpacing w:val="0"/>
        <w:jc w:val="thaiDistribute"/>
        <w:textAlignment w:val="baseline"/>
        <w:rPr>
          <w:rFonts w:ascii="Angsana New" w:hAnsi="Angsana New"/>
          <w:spacing w:val="8"/>
          <w:sz w:val="28"/>
          <w:szCs w:val="28"/>
        </w:rPr>
      </w:pP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อนุมัติการลดทุนจดทะเบียนและทุนชำระแล้วของบริษัทจำนวน </w:t>
      </w:r>
      <w:r w:rsidRPr="00FD0ABD">
        <w:rPr>
          <w:rFonts w:ascii="Angsana New" w:hAnsi="Angsana New"/>
          <w:spacing w:val="8"/>
          <w:sz w:val="28"/>
          <w:szCs w:val="28"/>
        </w:rPr>
        <w:t>540,877,496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 บาท จากทุนจดทะเบียน</w:t>
      </w:r>
      <w:r w:rsidRPr="00996AEB">
        <w:rPr>
          <w:rFonts w:ascii="Angsana New" w:hAnsi="Angsana New"/>
          <w:sz w:val="28"/>
          <w:szCs w:val="28"/>
          <w:cs/>
        </w:rPr>
        <w:t xml:space="preserve">และทุนชำระแล้วเดิม </w:t>
      </w:r>
      <w:r w:rsidRPr="00996AEB">
        <w:rPr>
          <w:rFonts w:ascii="Angsana New" w:hAnsi="Angsana New"/>
          <w:sz w:val="28"/>
          <w:szCs w:val="28"/>
        </w:rPr>
        <w:t>1,081,754,992</w:t>
      </w:r>
      <w:r w:rsidRPr="00996AEB">
        <w:rPr>
          <w:rFonts w:ascii="Angsana New" w:hAnsi="Angsana New"/>
          <w:sz w:val="28"/>
          <w:szCs w:val="28"/>
          <w:cs/>
        </w:rPr>
        <w:t xml:space="preserve"> บาทเป็นทุนจดทะเบียนและทุนชำระแล้วใหม่จำนวน </w:t>
      </w:r>
      <w:r w:rsidRPr="00996AEB">
        <w:rPr>
          <w:rFonts w:ascii="Angsana New" w:hAnsi="Angsana New"/>
          <w:sz w:val="28"/>
          <w:szCs w:val="28"/>
        </w:rPr>
        <w:t>540,877,496</w:t>
      </w:r>
      <w:r w:rsidRPr="00996AEB">
        <w:rPr>
          <w:rFonts w:ascii="Angsana New" w:hAnsi="Angsana New"/>
          <w:sz w:val="28"/>
          <w:szCs w:val="28"/>
          <w:cs/>
        </w:rPr>
        <w:t xml:space="preserve"> บาท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 โดยการลดมูลค่าที่ตราไว้ของหุ้นสามัญ จากหุ้นละ </w:t>
      </w:r>
      <w:r w:rsidRPr="00FD0ABD">
        <w:rPr>
          <w:rFonts w:ascii="Angsana New" w:hAnsi="Angsana New"/>
          <w:spacing w:val="8"/>
          <w:sz w:val="28"/>
          <w:szCs w:val="28"/>
        </w:rPr>
        <w:t>1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 บาท เป็นหุ้นละ </w:t>
      </w:r>
      <w:r w:rsidRPr="00FD0ABD">
        <w:rPr>
          <w:rFonts w:ascii="Angsana New" w:hAnsi="Angsana New"/>
          <w:spacing w:val="8"/>
          <w:sz w:val="28"/>
          <w:szCs w:val="28"/>
        </w:rPr>
        <w:t>0.50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 บาท เพื่อหักลบส่วนต่ำกว่ามูลค่าหุ้น และชดเชยผลขาดทุนสะสมบางส่วน รวมทั้งการแก้ไขหนังสือบริคณห์สนธิให้สอดคล้องกับการลดทุนจดทะเบียนและทุนชำระแล้วดังกล่าว ทั้งนี้บริษัทได้ดำเนินการจดทะเบียนลดทุนจดทะเบียนและทุนชำระแล้วของบริษัทกับกระทรวงพาณิชย์เมื่อวันที่ </w:t>
      </w:r>
      <w:r w:rsidRPr="00FD0ABD">
        <w:rPr>
          <w:rFonts w:ascii="Angsana New" w:hAnsi="Angsana New"/>
          <w:spacing w:val="8"/>
          <w:sz w:val="28"/>
          <w:szCs w:val="28"/>
        </w:rPr>
        <w:t>2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 กันยายน </w:t>
      </w:r>
      <w:r w:rsidRPr="00FD0ABD">
        <w:rPr>
          <w:rFonts w:ascii="Angsana New" w:hAnsi="Angsana New"/>
          <w:spacing w:val="8"/>
          <w:sz w:val="28"/>
          <w:szCs w:val="28"/>
        </w:rPr>
        <w:t>2562</w:t>
      </w:r>
    </w:p>
    <w:p w14:paraId="7DCA9A13" w14:textId="113C16AB" w:rsidR="00FD0ABD" w:rsidRDefault="00FD0ABD" w:rsidP="001D013F">
      <w:pPr>
        <w:pStyle w:val="ListParagraph"/>
        <w:widowControl w:val="0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260" w:right="-7"/>
        <w:contextualSpacing w:val="0"/>
        <w:jc w:val="thaiDistribute"/>
        <w:textAlignment w:val="baseline"/>
        <w:rPr>
          <w:rFonts w:ascii="Angsana New" w:hAnsi="Angsana New"/>
          <w:spacing w:val="8"/>
          <w:sz w:val="28"/>
          <w:szCs w:val="28"/>
        </w:rPr>
      </w:pP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อนุมัติการเพิ่มทุนจดทะเบียนในจำนวนไม่เกิน </w:t>
      </w:r>
      <w:r w:rsidRPr="00FD0ABD">
        <w:rPr>
          <w:rFonts w:ascii="Angsana New" w:hAnsi="Angsana New"/>
          <w:spacing w:val="8"/>
          <w:sz w:val="28"/>
          <w:szCs w:val="28"/>
        </w:rPr>
        <w:t>1,244,018,240.50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 บาท จากทุนจดทะเบียนเดิม </w:t>
      </w:r>
      <w:r w:rsidRPr="00FD0ABD">
        <w:rPr>
          <w:rFonts w:ascii="Angsana New" w:hAnsi="Angsana New"/>
          <w:spacing w:val="8"/>
          <w:sz w:val="28"/>
          <w:szCs w:val="28"/>
        </w:rPr>
        <w:t>540,877,496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 บาท เป็นทุนจดทะเบียนไม่เกิน </w:t>
      </w:r>
      <w:r w:rsidRPr="00FD0ABD">
        <w:rPr>
          <w:rFonts w:ascii="Angsana New" w:hAnsi="Angsana New"/>
          <w:spacing w:val="8"/>
          <w:sz w:val="28"/>
          <w:szCs w:val="28"/>
        </w:rPr>
        <w:t>1,784,895,736.50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 บาท โดยการออกหุ้นสามัญเพิ่มทุนจำนวน </w:t>
      </w:r>
      <w:r w:rsidRPr="00FD0ABD">
        <w:rPr>
          <w:rFonts w:ascii="Angsana New" w:hAnsi="Angsana New"/>
          <w:spacing w:val="8"/>
          <w:sz w:val="28"/>
          <w:szCs w:val="28"/>
        </w:rPr>
        <w:t>2,163,509,984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 หุ้น มูลค่าที่ตราไว้หุ้นละ </w:t>
      </w:r>
      <w:r w:rsidRPr="00FD0ABD">
        <w:rPr>
          <w:rFonts w:ascii="Angsana New" w:hAnsi="Angsana New"/>
          <w:spacing w:val="8"/>
          <w:sz w:val="28"/>
          <w:szCs w:val="28"/>
        </w:rPr>
        <w:t>0.50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 บาท เพื่อเสนอขายให้แก่ผู้ถือหุ้นเดิมตามสัดส่วนการถือหุ้น (</w:t>
      </w:r>
      <w:r w:rsidRPr="00FD0ABD">
        <w:rPr>
          <w:rFonts w:ascii="Angsana New" w:hAnsi="Angsana New"/>
          <w:spacing w:val="8"/>
          <w:sz w:val="28"/>
          <w:szCs w:val="28"/>
        </w:rPr>
        <w:t xml:space="preserve">Right Offering) </w:t>
      </w:r>
      <w:r w:rsidRPr="00FD0ABD">
        <w:rPr>
          <w:rFonts w:ascii="Angsana New" w:hAnsi="Angsana New"/>
          <w:spacing w:val="8"/>
          <w:sz w:val="28"/>
          <w:szCs w:val="28"/>
          <w:cs/>
        </w:rPr>
        <w:t>และการออกหุ้นสามัญแบบมอบอำนาจทั่วไปเพื่อจัดสรรให้กับผู้ถือหุ้นเดิมตามสัดส่วนการถือหุ้น (</w:t>
      </w:r>
      <w:r w:rsidRPr="00FD0ABD">
        <w:rPr>
          <w:rFonts w:ascii="Angsana New" w:hAnsi="Angsana New"/>
          <w:spacing w:val="8"/>
          <w:sz w:val="28"/>
          <w:szCs w:val="28"/>
        </w:rPr>
        <w:t xml:space="preserve">General Mandate by Right Offering) 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ในจำนวนไม่เกินร้อยละ </w:t>
      </w:r>
      <w:r w:rsidRPr="00FD0ABD">
        <w:rPr>
          <w:rFonts w:ascii="Angsana New" w:hAnsi="Angsana New"/>
          <w:spacing w:val="8"/>
          <w:sz w:val="28"/>
          <w:szCs w:val="28"/>
        </w:rPr>
        <w:t>30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 ของทุนจดทะเบียนชำระแล้วจำนวน </w:t>
      </w:r>
      <w:r w:rsidRPr="00FD0ABD">
        <w:rPr>
          <w:rFonts w:ascii="Angsana New" w:hAnsi="Angsana New"/>
          <w:spacing w:val="8"/>
          <w:sz w:val="28"/>
          <w:szCs w:val="28"/>
        </w:rPr>
        <w:t>324,526,497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 หุ้น มูลค่าที่ตราไว้หุ้นละ </w:t>
      </w:r>
      <w:r w:rsidRPr="00FD0ABD">
        <w:rPr>
          <w:rFonts w:ascii="Angsana New" w:hAnsi="Angsana New"/>
          <w:spacing w:val="8"/>
          <w:sz w:val="28"/>
          <w:szCs w:val="28"/>
        </w:rPr>
        <w:t>0.50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 บาท คณะกรรมการบริษัทมีมติให้มีการเพิ่มทุนแบบมอบอำนาจทั่วไป (วันที่ </w:t>
      </w:r>
      <w:r w:rsidRPr="00FD0ABD">
        <w:rPr>
          <w:rFonts w:ascii="Angsana New" w:hAnsi="Angsana New"/>
          <w:spacing w:val="8"/>
          <w:sz w:val="28"/>
          <w:szCs w:val="28"/>
        </w:rPr>
        <w:t>28</w:t>
      </w:r>
      <w:r w:rsidRPr="00FD0ABD">
        <w:rPr>
          <w:rFonts w:ascii="Angsana New" w:hAnsi="Angsana New"/>
          <w:spacing w:val="8"/>
          <w:sz w:val="28"/>
          <w:szCs w:val="28"/>
          <w:cs/>
        </w:rPr>
        <w:t xml:space="preserve"> พฤษภาคม </w:t>
      </w:r>
      <w:r w:rsidRPr="00FD0ABD">
        <w:rPr>
          <w:rFonts w:ascii="Angsana New" w:hAnsi="Angsana New"/>
          <w:spacing w:val="8"/>
          <w:sz w:val="28"/>
          <w:szCs w:val="28"/>
        </w:rPr>
        <w:t xml:space="preserve">2562) </w:t>
      </w:r>
      <w:r w:rsidRPr="00FD0ABD">
        <w:rPr>
          <w:rFonts w:ascii="Angsana New" w:hAnsi="Angsana New"/>
          <w:spacing w:val="8"/>
          <w:sz w:val="28"/>
          <w:szCs w:val="28"/>
          <w:cs/>
        </w:rPr>
        <w:t>รวมทั้งการแก้ไขหนังสือบริคณห์สนธิเพื่อให้สอดคล้องกับการเพิ่มทุนจดทะเบียนเพื่อเสนอขายให้แก่ผู้ถือหุ้นเดิมตามสัดส่วนการถือหุ้น (</w:t>
      </w:r>
      <w:r w:rsidRPr="00FD0ABD">
        <w:rPr>
          <w:rFonts w:ascii="Angsana New" w:hAnsi="Angsana New"/>
          <w:spacing w:val="8"/>
          <w:sz w:val="28"/>
          <w:szCs w:val="28"/>
        </w:rPr>
        <w:t xml:space="preserve">Right Offering) </w:t>
      </w:r>
      <w:r w:rsidRPr="00FD0ABD">
        <w:rPr>
          <w:rFonts w:ascii="Angsana New" w:hAnsi="Angsana New"/>
          <w:spacing w:val="8"/>
          <w:sz w:val="28"/>
          <w:szCs w:val="28"/>
          <w:cs/>
        </w:rPr>
        <w:t>ดังกล่าว และอนุมัติการจัดสรรหุ้นสามัญออกใหม่ให้แก่ผู้ถือหุ้นเดิมตามสัดส่วนการถือหุ้น (</w:t>
      </w:r>
      <w:r w:rsidRPr="00FD0ABD">
        <w:rPr>
          <w:rFonts w:ascii="Angsana New" w:hAnsi="Angsana New"/>
          <w:spacing w:val="8"/>
          <w:sz w:val="28"/>
          <w:szCs w:val="28"/>
        </w:rPr>
        <w:t>Right Offering)</w:t>
      </w:r>
      <w:r w:rsidR="00F07B83">
        <w:rPr>
          <w:rFonts w:ascii="Angsana New" w:hAnsi="Angsana New" w:hint="cs"/>
          <w:spacing w:val="8"/>
          <w:sz w:val="28"/>
          <w:szCs w:val="28"/>
          <w:cs/>
        </w:rPr>
        <w:t xml:space="preserve"> ทั้งนี้</w:t>
      </w:r>
      <w:r w:rsidR="00F07B83" w:rsidRPr="00FD0ABD">
        <w:rPr>
          <w:rFonts w:ascii="Angsana New" w:hAnsi="Angsana New"/>
          <w:spacing w:val="8"/>
          <w:sz w:val="28"/>
          <w:szCs w:val="28"/>
          <w:cs/>
        </w:rPr>
        <w:t xml:space="preserve">บริษัทได้ดำเนินการจดทะเบียนเพิ่มทุนจดทะเบียนของบริษัทในจำนวนไม่เกิน </w:t>
      </w:r>
      <w:r w:rsidR="00F07B83" w:rsidRPr="00FD0ABD">
        <w:rPr>
          <w:rFonts w:ascii="Angsana New" w:hAnsi="Angsana New"/>
          <w:spacing w:val="8"/>
          <w:sz w:val="28"/>
          <w:szCs w:val="28"/>
        </w:rPr>
        <w:t xml:space="preserve">1,244,018,240.50 </w:t>
      </w:r>
      <w:r w:rsidR="00F07B83" w:rsidRPr="00FD0ABD">
        <w:rPr>
          <w:rFonts w:ascii="Angsana New" w:hAnsi="Angsana New"/>
          <w:spacing w:val="8"/>
          <w:sz w:val="28"/>
          <w:szCs w:val="28"/>
          <w:cs/>
        </w:rPr>
        <w:t xml:space="preserve">บาท </w:t>
      </w:r>
      <w:r w:rsidR="00F07B83">
        <w:rPr>
          <w:rFonts w:ascii="Angsana New" w:hAnsi="Angsana New" w:hint="cs"/>
          <w:spacing w:val="8"/>
          <w:sz w:val="28"/>
          <w:szCs w:val="28"/>
          <w:cs/>
        </w:rPr>
        <w:t>กับ</w:t>
      </w:r>
      <w:r w:rsidR="00F07B83" w:rsidRPr="00FD0ABD">
        <w:rPr>
          <w:rFonts w:ascii="Angsana New" w:hAnsi="Angsana New"/>
          <w:spacing w:val="8"/>
          <w:sz w:val="28"/>
          <w:szCs w:val="28"/>
          <w:cs/>
        </w:rPr>
        <w:t>กระทรวงพาณิชย์แล้ว</w:t>
      </w:r>
      <w:r w:rsidR="00F07B83" w:rsidRPr="00FD0ABD">
        <w:rPr>
          <w:rFonts w:ascii="Angsana New" w:hAnsi="Angsana New" w:hint="cs"/>
          <w:spacing w:val="8"/>
          <w:sz w:val="28"/>
          <w:szCs w:val="28"/>
          <w:cs/>
        </w:rPr>
        <w:t>เมื่อ</w:t>
      </w:r>
      <w:r w:rsidR="00F07B83" w:rsidRPr="00FD0ABD">
        <w:rPr>
          <w:rFonts w:ascii="Angsana New" w:hAnsi="Angsana New"/>
          <w:spacing w:val="8"/>
          <w:sz w:val="28"/>
          <w:szCs w:val="28"/>
          <w:cs/>
        </w:rPr>
        <w:t xml:space="preserve">วันที่ </w:t>
      </w:r>
      <w:r w:rsidR="00F07B83" w:rsidRPr="00FD0ABD">
        <w:rPr>
          <w:rFonts w:ascii="Angsana New" w:hAnsi="Angsana New"/>
          <w:spacing w:val="8"/>
          <w:sz w:val="28"/>
          <w:szCs w:val="28"/>
        </w:rPr>
        <w:t xml:space="preserve">4 </w:t>
      </w:r>
      <w:r w:rsidR="00F07B83" w:rsidRPr="00FD0ABD">
        <w:rPr>
          <w:rFonts w:ascii="Angsana New" w:hAnsi="Angsana New"/>
          <w:spacing w:val="8"/>
          <w:sz w:val="28"/>
          <w:szCs w:val="28"/>
          <w:cs/>
        </w:rPr>
        <w:t xml:space="preserve">กันยายน </w:t>
      </w:r>
      <w:r w:rsidR="00F07B83" w:rsidRPr="00FD0ABD">
        <w:rPr>
          <w:rFonts w:ascii="Angsana New" w:hAnsi="Angsana New"/>
          <w:spacing w:val="8"/>
          <w:sz w:val="28"/>
          <w:szCs w:val="28"/>
        </w:rPr>
        <w:t>2562</w:t>
      </w:r>
    </w:p>
    <w:p w14:paraId="74E5053B" w14:textId="2DD7CB21" w:rsidR="00FD0ABD" w:rsidRPr="009E542D" w:rsidRDefault="00FD0ABD" w:rsidP="001D013F">
      <w:pPr>
        <w:pStyle w:val="ListParagraph"/>
        <w:widowControl w:val="0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260" w:right="-7"/>
        <w:contextualSpacing w:val="0"/>
        <w:jc w:val="thaiDistribute"/>
        <w:textAlignment w:val="baseline"/>
        <w:rPr>
          <w:rFonts w:ascii="Angsana New" w:hAnsi="Angsana New"/>
          <w:spacing w:val="8"/>
          <w:sz w:val="28"/>
          <w:szCs w:val="28"/>
        </w:rPr>
      </w:pPr>
      <w:r w:rsidRPr="009E542D">
        <w:rPr>
          <w:rFonts w:ascii="Angsana New" w:hAnsi="Angsana New"/>
          <w:spacing w:val="8"/>
          <w:sz w:val="28"/>
          <w:szCs w:val="28"/>
          <w:cs/>
        </w:rPr>
        <w:t xml:space="preserve">ต่อมาวันที่ </w:t>
      </w:r>
      <w:r w:rsidRPr="009E542D">
        <w:rPr>
          <w:rFonts w:ascii="Angsana New" w:hAnsi="Angsana New"/>
          <w:spacing w:val="8"/>
          <w:sz w:val="28"/>
          <w:szCs w:val="28"/>
        </w:rPr>
        <w:t xml:space="preserve">5 </w:t>
      </w:r>
      <w:r w:rsidRPr="009E542D">
        <w:rPr>
          <w:rFonts w:ascii="Angsana New" w:hAnsi="Angsana New"/>
          <w:spacing w:val="8"/>
          <w:sz w:val="28"/>
          <w:szCs w:val="28"/>
          <w:cs/>
        </w:rPr>
        <w:t xml:space="preserve">กันยายน </w:t>
      </w:r>
      <w:r w:rsidRPr="009E542D">
        <w:rPr>
          <w:rFonts w:ascii="Angsana New" w:hAnsi="Angsana New"/>
          <w:spacing w:val="8"/>
          <w:sz w:val="28"/>
          <w:szCs w:val="28"/>
        </w:rPr>
        <w:t xml:space="preserve">2562 </w:t>
      </w:r>
      <w:r w:rsidRPr="009E542D">
        <w:rPr>
          <w:rFonts w:ascii="Angsana New" w:hAnsi="Angsana New"/>
          <w:spacing w:val="8"/>
          <w:sz w:val="28"/>
          <w:szCs w:val="28"/>
          <w:cs/>
        </w:rPr>
        <w:t>ที่ประชุมคณะกรรมการ</w:t>
      </w:r>
      <w:r w:rsidRPr="009E542D">
        <w:rPr>
          <w:rFonts w:ascii="Angsana New" w:hAnsi="Angsana New"/>
          <w:spacing w:val="4"/>
          <w:sz w:val="28"/>
          <w:szCs w:val="28"/>
          <w:cs/>
        </w:rPr>
        <w:t xml:space="preserve">บริษัทครั้งที่ </w:t>
      </w:r>
      <w:r w:rsidRPr="009E542D">
        <w:rPr>
          <w:rFonts w:ascii="Angsana New" w:hAnsi="Angsana New"/>
          <w:spacing w:val="4"/>
          <w:sz w:val="28"/>
          <w:szCs w:val="28"/>
        </w:rPr>
        <w:t xml:space="preserve">16/2562 </w:t>
      </w:r>
      <w:r w:rsidRPr="009E542D">
        <w:rPr>
          <w:rFonts w:ascii="Angsana New" w:hAnsi="Angsana New"/>
          <w:spacing w:val="4"/>
          <w:sz w:val="28"/>
          <w:szCs w:val="28"/>
          <w:cs/>
        </w:rPr>
        <w:t xml:space="preserve">ได้อนุมัติให้มีการจัดสรรหุ้นสามัญเพิ่มทุนของบริษัทจำนวนไม่เกิน </w:t>
      </w:r>
      <w:r w:rsidRPr="009E542D">
        <w:rPr>
          <w:rFonts w:ascii="Angsana New" w:hAnsi="Angsana New"/>
          <w:spacing w:val="4"/>
          <w:sz w:val="28"/>
          <w:szCs w:val="28"/>
        </w:rPr>
        <w:t>2,163,509,984</w:t>
      </w:r>
      <w:r w:rsidRPr="009E542D">
        <w:rPr>
          <w:rFonts w:ascii="Angsana New" w:hAnsi="Angsana New"/>
          <w:spacing w:val="8"/>
          <w:sz w:val="28"/>
          <w:szCs w:val="28"/>
        </w:rPr>
        <w:t xml:space="preserve"> </w:t>
      </w:r>
      <w:r w:rsidRPr="009E542D">
        <w:rPr>
          <w:rFonts w:ascii="Angsana New" w:hAnsi="Angsana New"/>
          <w:spacing w:val="8"/>
          <w:sz w:val="28"/>
          <w:szCs w:val="28"/>
          <w:cs/>
        </w:rPr>
        <w:t xml:space="preserve">หุ้น คิดเป็นจำนวนเงินไม่เกิน </w:t>
      </w:r>
      <w:r w:rsidRPr="009E542D">
        <w:rPr>
          <w:rFonts w:ascii="Angsana New" w:hAnsi="Angsana New"/>
          <w:spacing w:val="8"/>
          <w:sz w:val="28"/>
          <w:szCs w:val="28"/>
        </w:rPr>
        <w:t xml:space="preserve">1,244,018,240.50 </w:t>
      </w:r>
      <w:r w:rsidRPr="009E542D">
        <w:rPr>
          <w:rFonts w:ascii="Angsana New" w:hAnsi="Angsana New"/>
          <w:spacing w:val="8"/>
          <w:sz w:val="28"/>
          <w:szCs w:val="28"/>
          <w:cs/>
        </w:rPr>
        <w:t xml:space="preserve">บาท มูลค่าที่ตราไว้หุ้นละ </w:t>
      </w:r>
      <w:r w:rsidRPr="009E542D">
        <w:rPr>
          <w:rFonts w:ascii="Angsana New" w:hAnsi="Angsana New"/>
          <w:spacing w:val="8"/>
          <w:sz w:val="28"/>
          <w:szCs w:val="28"/>
        </w:rPr>
        <w:t xml:space="preserve">0.50 </w:t>
      </w:r>
      <w:r w:rsidRPr="009E542D">
        <w:rPr>
          <w:rFonts w:ascii="Angsana New" w:hAnsi="Angsana New"/>
          <w:spacing w:val="8"/>
          <w:sz w:val="28"/>
          <w:szCs w:val="28"/>
          <w:cs/>
        </w:rPr>
        <w:t xml:space="preserve">บาท เพื่อเสนอขายให้แก่ผู้ถือหุ้นเดิมในอัตราส่วน </w:t>
      </w:r>
      <w:r w:rsidRPr="009E542D">
        <w:rPr>
          <w:rFonts w:ascii="Angsana New" w:hAnsi="Angsana New"/>
          <w:spacing w:val="8"/>
          <w:sz w:val="28"/>
          <w:szCs w:val="28"/>
        </w:rPr>
        <w:t xml:space="preserve">1 </w:t>
      </w:r>
      <w:r w:rsidRPr="009E542D">
        <w:rPr>
          <w:rFonts w:ascii="Angsana New" w:hAnsi="Angsana New"/>
          <w:spacing w:val="8"/>
          <w:sz w:val="28"/>
          <w:szCs w:val="28"/>
          <w:cs/>
        </w:rPr>
        <w:t xml:space="preserve">หุ้นสามัญเดิมต่อ </w:t>
      </w:r>
      <w:r w:rsidRPr="009E542D">
        <w:rPr>
          <w:rFonts w:ascii="Angsana New" w:hAnsi="Angsana New"/>
          <w:spacing w:val="8"/>
          <w:sz w:val="28"/>
          <w:szCs w:val="28"/>
        </w:rPr>
        <w:t xml:space="preserve">2 </w:t>
      </w:r>
      <w:r w:rsidRPr="009E542D">
        <w:rPr>
          <w:rFonts w:ascii="Angsana New" w:hAnsi="Angsana New"/>
          <w:spacing w:val="8"/>
          <w:sz w:val="28"/>
          <w:szCs w:val="28"/>
          <w:cs/>
        </w:rPr>
        <w:t xml:space="preserve">หุ้นสามัญใหม่ ในราคาเสนอขายหุ้นละ </w:t>
      </w:r>
      <w:r w:rsidRPr="009E542D">
        <w:rPr>
          <w:rFonts w:ascii="Angsana New" w:hAnsi="Angsana New"/>
          <w:spacing w:val="8"/>
          <w:sz w:val="28"/>
          <w:szCs w:val="28"/>
        </w:rPr>
        <w:t xml:space="preserve">0.50 </w:t>
      </w:r>
      <w:r w:rsidRPr="009E542D">
        <w:rPr>
          <w:rFonts w:ascii="Angsana New" w:hAnsi="Angsana New"/>
          <w:spacing w:val="8"/>
          <w:sz w:val="28"/>
          <w:szCs w:val="28"/>
          <w:cs/>
        </w:rPr>
        <w:t xml:space="preserve">บาท </w:t>
      </w:r>
      <w:r w:rsidR="009E542D" w:rsidRPr="009E542D">
        <w:rPr>
          <w:rFonts w:ascii="Angsana New" w:hAnsi="Angsana New" w:hint="cs"/>
          <w:spacing w:val="8"/>
          <w:sz w:val="28"/>
          <w:szCs w:val="28"/>
          <w:cs/>
        </w:rPr>
        <w:t>ทั้งนี้</w:t>
      </w:r>
      <w:r w:rsidRPr="009E542D">
        <w:rPr>
          <w:rFonts w:ascii="Angsana New" w:hAnsi="Angsana New"/>
          <w:spacing w:val="8"/>
          <w:sz w:val="28"/>
          <w:szCs w:val="28"/>
          <w:cs/>
        </w:rPr>
        <w:t xml:space="preserve"> มีผู้ใช้สิทธิซื้อหุ้นสามัญเพิ่มทุนจำนวน </w:t>
      </w:r>
      <w:r w:rsidRPr="009E542D">
        <w:rPr>
          <w:rFonts w:ascii="Angsana New" w:hAnsi="Angsana New"/>
          <w:spacing w:val="8"/>
          <w:sz w:val="28"/>
          <w:szCs w:val="28"/>
        </w:rPr>
        <w:t xml:space="preserve">821,158,774 </w:t>
      </w:r>
      <w:r w:rsidRPr="009E542D">
        <w:rPr>
          <w:rFonts w:ascii="Angsana New" w:hAnsi="Angsana New"/>
          <w:spacing w:val="8"/>
          <w:sz w:val="28"/>
          <w:szCs w:val="28"/>
          <w:cs/>
        </w:rPr>
        <w:t xml:space="preserve">หุ้น คิดเป็นจำนวน </w:t>
      </w:r>
      <w:r w:rsidRPr="009E542D">
        <w:rPr>
          <w:rFonts w:ascii="Angsana New" w:hAnsi="Angsana New"/>
          <w:spacing w:val="8"/>
          <w:sz w:val="28"/>
          <w:szCs w:val="28"/>
        </w:rPr>
        <w:t xml:space="preserve">410,579,387 </w:t>
      </w:r>
      <w:r w:rsidRPr="009E542D">
        <w:rPr>
          <w:rFonts w:ascii="Angsana New" w:hAnsi="Angsana New"/>
          <w:spacing w:val="8"/>
          <w:sz w:val="28"/>
          <w:szCs w:val="28"/>
          <w:cs/>
        </w:rPr>
        <w:t xml:space="preserve">บาท และบริษัทได้จดทะเบียนเปลี่ยนแปลงทุนที่ชำระแล้วจาก </w:t>
      </w:r>
      <w:r w:rsidRPr="009E542D">
        <w:rPr>
          <w:rFonts w:ascii="Angsana New" w:hAnsi="Angsana New"/>
          <w:spacing w:val="8"/>
          <w:sz w:val="28"/>
          <w:szCs w:val="28"/>
        </w:rPr>
        <w:t xml:space="preserve">540,877,496 </w:t>
      </w:r>
      <w:r w:rsidRPr="009E542D">
        <w:rPr>
          <w:rFonts w:ascii="Angsana New" w:hAnsi="Angsana New"/>
          <w:spacing w:val="8"/>
          <w:sz w:val="28"/>
          <w:szCs w:val="28"/>
          <w:cs/>
        </w:rPr>
        <w:t xml:space="preserve">บาท เป็น </w:t>
      </w:r>
      <w:r w:rsidRPr="009E542D">
        <w:rPr>
          <w:rFonts w:ascii="Angsana New" w:hAnsi="Angsana New"/>
          <w:spacing w:val="8"/>
          <w:sz w:val="28"/>
          <w:szCs w:val="28"/>
        </w:rPr>
        <w:t xml:space="preserve">951,456,883 </w:t>
      </w:r>
      <w:r w:rsidRPr="009E542D">
        <w:rPr>
          <w:rFonts w:ascii="Angsana New" w:hAnsi="Angsana New"/>
          <w:spacing w:val="8"/>
          <w:sz w:val="28"/>
          <w:szCs w:val="28"/>
          <w:cs/>
        </w:rPr>
        <w:t xml:space="preserve">บาท กับกระทรวงพาณิชย์เมื่อวันที่ </w:t>
      </w:r>
      <w:r w:rsidRPr="009E542D">
        <w:rPr>
          <w:rFonts w:ascii="Angsana New" w:hAnsi="Angsana New"/>
          <w:spacing w:val="8"/>
          <w:sz w:val="28"/>
          <w:szCs w:val="28"/>
        </w:rPr>
        <w:t xml:space="preserve">17 </w:t>
      </w:r>
      <w:r w:rsidRPr="009E542D">
        <w:rPr>
          <w:rFonts w:ascii="Angsana New" w:hAnsi="Angsana New"/>
          <w:spacing w:val="8"/>
          <w:sz w:val="28"/>
          <w:szCs w:val="28"/>
          <w:cs/>
        </w:rPr>
        <w:t xml:space="preserve">ตุลาคม </w:t>
      </w:r>
      <w:r w:rsidRPr="009E542D">
        <w:rPr>
          <w:rFonts w:ascii="Angsana New" w:hAnsi="Angsana New"/>
          <w:spacing w:val="8"/>
          <w:sz w:val="28"/>
          <w:szCs w:val="28"/>
        </w:rPr>
        <w:t>2562</w:t>
      </w:r>
      <w:r w:rsidRPr="009E542D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</w:p>
    <w:p w14:paraId="270E0B8A" w14:textId="56328551" w:rsidR="00514903" w:rsidRPr="001676E5" w:rsidRDefault="00AE653A" w:rsidP="001D013F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07"/>
        <w:contextualSpacing w:val="0"/>
        <w:jc w:val="thaiDistribute"/>
        <w:rPr>
          <w:rFonts w:ascii="Angsana New" w:hAnsi="Angsana New"/>
          <w:spacing w:val="8"/>
          <w:sz w:val="28"/>
          <w:szCs w:val="28"/>
        </w:rPr>
      </w:pPr>
      <w:r w:rsidRPr="001676E5">
        <w:rPr>
          <w:rFonts w:ascii="Angsana New" w:hAnsi="Angsana New" w:hint="cs"/>
          <w:spacing w:val="8"/>
          <w:sz w:val="28"/>
          <w:szCs w:val="28"/>
          <w:cs/>
        </w:rPr>
        <w:t xml:space="preserve">ที่ประชุมวิสามัญผู้ถือหุ้นครั้งที่ </w:t>
      </w:r>
      <w:r w:rsidR="00996AEB">
        <w:rPr>
          <w:rFonts w:ascii="Angsana New" w:hAnsi="Angsana New"/>
          <w:spacing w:val="8"/>
          <w:sz w:val="28"/>
          <w:szCs w:val="28"/>
        </w:rPr>
        <w:t>1</w:t>
      </w:r>
      <w:r w:rsidRPr="001676E5">
        <w:rPr>
          <w:rFonts w:ascii="Angsana New" w:hAnsi="Angsana New"/>
          <w:spacing w:val="8"/>
          <w:sz w:val="28"/>
          <w:szCs w:val="28"/>
        </w:rPr>
        <w:t>/</w:t>
      </w:r>
      <w:r w:rsidR="00996AEB">
        <w:rPr>
          <w:rFonts w:ascii="Angsana New" w:hAnsi="Angsana New"/>
          <w:spacing w:val="8"/>
          <w:sz w:val="28"/>
          <w:szCs w:val="28"/>
        </w:rPr>
        <w:t>2563</w:t>
      </w:r>
      <w:r w:rsidRPr="001676E5">
        <w:rPr>
          <w:rFonts w:ascii="Angsana New" w:hAnsi="Angsana New"/>
          <w:spacing w:val="8"/>
          <w:sz w:val="28"/>
          <w:szCs w:val="28"/>
        </w:rPr>
        <w:t xml:space="preserve"> </w:t>
      </w:r>
      <w:r w:rsidRPr="001676E5">
        <w:rPr>
          <w:rFonts w:ascii="Angsana New" w:hAnsi="Angsana New" w:hint="cs"/>
          <w:spacing w:val="8"/>
          <w:sz w:val="28"/>
          <w:szCs w:val="28"/>
          <w:cs/>
        </w:rPr>
        <w:t>เมื่อวันที่</w:t>
      </w:r>
      <w:r w:rsidRPr="001676E5">
        <w:rPr>
          <w:rFonts w:ascii="Angsana New" w:hAnsi="Angsana New"/>
          <w:spacing w:val="8"/>
          <w:sz w:val="28"/>
          <w:szCs w:val="28"/>
          <w:cs/>
        </w:rPr>
        <w:t xml:space="preserve"> </w:t>
      </w:r>
      <w:r w:rsidR="00996AEB">
        <w:rPr>
          <w:rFonts w:ascii="Angsana New" w:hAnsi="Angsana New"/>
          <w:spacing w:val="8"/>
          <w:sz w:val="28"/>
          <w:szCs w:val="28"/>
        </w:rPr>
        <w:t>24</w:t>
      </w:r>
      <w:r w:rsidRPr="001676E5">
        <w:rPr>
          <w:rFonts w:ascii="Angsana New" w:hAnsi="Angsana New" w:hint="cs"/>
          <w:spacing w:val="8"/>
          <w:sz w:val="28"/>
          <w:szCs w:val="28"/>
          <w:cs/>
        </w:rPr>
        <w:t xml:space="preserve"> กันยายน </w:t>
      </w:r>
      <w:r w:rsidRPr="001676E5">
        <w:rPr>
          <w:rFonts w:ascii="Angsana New" w:hAnsi="Angsana New"/>
          <w:spacing w:val="8"/>
          <w:sz w:val="28"/>
          <w:szCs w:val="28"/>
        </w:rPr>
        <w:t>2563</w:t>
      </w:r>
      <w:r w:rsidRPr="001676E5">
        <w:rPr>
          <w:rFonts w:ascii="Angsana New" w:hAnsi="Angsana New"/>
          <w:spacing w:val="8"/>
          <w:sz w:val="28"/>
          <w:szCs w:val="28"/>
          <w:cs/>
        </w:rPr>
        <w:t xml:space="preserve"> </w:t>
      </w:r>
      <w:r w:rsidRPr="001676E5">
        <w:rPr>
          <w:rFonts w:ascii="Angsana New" w:hAnsi="Angsana New" w:hint="cs"/>
          <w:spacing w:val="8"/>
          <w:sz w:val="28"/>
          <w:szCs w:val="28"/>
          <w:cs/>
        </w:rPr>
        <w:t>ได้มีมติอนุมัติการลดทุน</w:t>
      </w:r>
      <w:r w:rsidRPr="001676E5">
        <w:rPr>
          <w:rFonts w:ascii="Angsana New" w:hAnsi="Angsana New"/>
          <w:spacing w:val="8"/>
          <w:sz w:val="28"/>
          <w:szCs w:val="28"/>
          <w:cs/>
        </w:rPr>
        <w:t>จดทะเบียน</w:t>
      </w:r>
      <w:r w:rsidRPr="001676E5">
        <w:rPr>
          <w:rFonts w:ascii="Angsana New" w:hAnsi="Angsana New" w:hint="cs"/>
          <w:spacing w:val="8"/>
          <w:sz w:val="28"/>
          <w:szCs w:val="28"/>
          <w:cs/>
        </w:rPr>
        <w:t>ของบริษัท</w:t>
      </w:r>
      <w:r w:rsidRPr="001676E5">
        <w:rPr>
          <w:rFonts w:ascii="Angsana New" w:hAnsi="Angsana New"/>
          <w:spacing w:val="8"/>
          <w:sz w:val="28"/>
          <w:szCs w:val="28"/>
          <w:cs/>
        </w:rPr>
        <w:t xml:space="preserve">จากทุนจดทะเบียนเดิม </w:t>
      </w:r>
      <w:r w:rsidR="00996AEB">
        <w:rPr>
          <w:rFonts w:ascii="Angsana New" w:hAnsi="Angsana New"/>
          <w:spacing w:val="8"/>
          <w:sz w:val="28"/>
          <w:szCs w:val="28"/>
        </w:rPr>
        <w:t>1</w:t>
      </w:r>
      <w:r w:rsidRPr="001676E5">
        <w:rPr>
          <w:rFonts w:ascii="Angsana New" w:hAnsi="Angsana New"/>
          <w:spacing w:val="8"/>
          <w:sz w:val="28"/>
          <w:szCs w:val="28"/>
        </w:rPr>
        <w:t>,784,895,73</w:t>
      </w:r>
      <w:r w:rsidR="00996AEB">
        <w:rPr>
          <w:rFonts w:ascii="Angsana New" w:hAnsi="Angsana New"/>
          <w:spacing w:val="8"/>
          <w:sz w:val="28"/>
          <w:szCs w:val="28"/>
        </w:rPr>
        <w:t>6.50</w:t>
      </w:r>
      <w:r w:rsidRPr="001676E5">
        <w:rPr>
          <w:rFonts w:ascii="Angsana New" w:hAnsi="Angsana New"/>
          <w:spacing w:val="8"/>
          <w:sz w:val="28"/>
          <w:szCs w:val="28"/>
        </w:rPr>
        <w:t xml:space="preserve"> </w:t>
      </w:r>
      <w:r w:rsidRPr="001676E5">
        <w:rPr>
          <w:rFonts w:ascii="Angsana New" w:hAnsi="Angsana New"/>
          <w:spacing w:val="8"/>
          <w:sz w:val="28"/>
          <w:szCs w:val="28"/>
          <w:cs/>
        </w:rPr>
        <w:t>บาท</w:t>
      </w:r>
      <w:r w:rsidRPr="001676E5">
        <w:rPr>
          <w:rFonts w:ascii="Angsana New" w:hAnsi="Angsana New"/>
          <w:spacing w:val="8"/>
          <w:sz w:val="28"/>
          <w:szCs w:val="28"/>
        </w:rPr>
        <w:t xml:space="preserve"> </w:t>
      </w:r>
      <w:r w:rsidRPr="001676E5">
        <w:rPr>
          <w:rFonts w:ascii="Angsana New" w:hAnsi="Angsana New"/>
          <w:spacing w:val="8"/>
          <w:sz w:val="28"/>
          <w:szCs w:val="28"/>
          <w:cs/>
        </w:rPr>
        <w:t xml:space="preserve">เป็นทุนจดทะเบียนใหม่จำนวน </w:t>
      </w:r>
      <w:r w:rsidRPr="001676E5">
        <w:rPr>
          <w:rFonts w:ascii="Angsana New" w:hAnsi="Angsana New"/>
          <w:spacing w:val="8"/>
          <w:sz w:val="28"/>
          <w:szCs w:val="28"/>
        </w:rPr>
        <w:t>951,456,883</w:t>
      </w:r>
      <w:r w:rsidRPr="001676E5">
        <w:rPr>
          <w:rFonts w:ascii="Angsana New" w:hAnsi="Angsana New"/>
          <w:spacing w:val="8"/>
          <w:sz w:val="28"/>
          <w:szCs w:val="28"/>
          <w:cs/>
        </w:rPr>
        <w:t xml:space="preserve"> บาท</w:t>
      </w:r>
      <w:r w:rsidRPr="001676E5">
        <w:rPr>
          <w:rFonts w:ascii="Angsana New" w:hAnsi="Angsana New"/>
          <w:spacing w:val="8"/>
          <w:sz w:val="28"/>
          <w:szCs w:val="28"/>
        </w:rPr>
        <w:t xml:space="preserve"> </w:t>
      </w:r>
      <w:r w:rsidRPr="001676E5">
        <w:rPr>
          <w:rFonts w:ascii="Angsana New" w:hAnsi="Angsana New" w:hint="cs"/>
          <w:spacing w:val="8"/>
          <w:sz w:val="28"/>
          <w:szCs w:val="28"/>
          <w:cs/>
        </w:rPr>
        <w:t>โดยยกเลิกจำนวนหุ้นที่ยังไม่ได้จำหน่ายจำนวน</w:t>
      </w:r>
      <w:r w:rsidRPr="001676E5">
        <w:rPr>
          <w:rFonts w:ascii="Angsana New" w:hAnsi="Angsana New"/>
          <w:spacing w:val="8"/>
          <w:sz w:val="28"/>
          <w:szCs w:val="28"/>
        </w:rPr>
        <w:t xml:space="preserve"> 1,666,877,707</w:t>
      </w:r>
      <w:r w:rsidRPr="001676E5">
        <w:rPr>
          <w:rFonts w:ascii="Angsana New" w:hAnsi="Angsana New" w:hint="cs"/>
          <w:spacing w:val="8"/>
          <w:sz w:val="28"/>
          <w:szCs w:val="28"/>
          <w:cs/>
        </w:rPr>
        <w:t xml:space="preserve"> หุ้น มูลค่าที่ตราไว้หุ้นละ </w:t>
      </w:r>
      <w:r w:rsidRPr="001676E5">
        <w:rPr>
          <w:rFonts w:ascii="Angsana New" w:hAnsi="Angsana New"/>
          <w:spacing w:val="8"/>
          <w:sz w:val="28"/>
          <w:szCs w:val="28"/>
        </w:rPr>
        <w:t>0.5</w:t>
      </w:r>
      <w:r w:rsidR="00996AEB">
        <w:rPr>
          <w:rFonts w:ascii="Angsana New" w:hAnsi="Angsana New"/>
          <w:spacing w:val="8"/>
          <w:sz w:val="28"/>
          <w:szCs w:val="28"/>
        </w:rPr>
        <w:t>0</w:t>
      </w:r>
      <w:r w:rsidRPr="001676E5">
        <w:rPr>
          <w:rFonts w:ascii="Angsana New" w:hAnsi="Angsana New" w:hint="cs"/>
          <w:spacing w:val="8"/>
          <w:sz w:val="28"/>
          <w:szCs w:val="28"/>
          <w:cs/>
        </w:rPr>
        <w:t xml:space="preserve"> บาท รวมไปถึงการ</w:t>
      </w:r>
      <w:r w:rsidRPr="001676E5">
        <w:rPr>
          <w:rFonts w:ascii="Angsana New" w:hAnsi="Angsana New"/>
          <w:spacing w:val="8"/>
          <w:sz w:val="28"/>
          <w:szCs w:val="28"/>
          <w:cs/>
        </w:rPr>
        <w:t>แก้ไขหนังสือบริคณห์สนธิให้สอดคล้องกับการลดทุนจดทะเบียนดังกล่าว</w:t>
      </w:r>
      <w:r w:rsidRPr="001676E5">
        <w:rPr>
          <w:rFonts w:ascii="Angsana New" w:hAnsi="Angsana New" w:hint="cs"/>
          <w:spacing w:val="8"/>
          <w:sz w:val="28"/>
          <w:szCs w:val="28"/>
          <w:cs/>
        </w:rPr>
        <w:t>ของ</w:t>
      </w:r>
      <w:r w:rsidRPr="00996AEB">
        <w:rPr>
          <w:rFonts w:ascii="Angsana New" w:hAnsi="Angsana New"/>
          <w:spacing w:val="8"/>
          <w:sz w:val="28"/>
          <w:szCs w:val="28"/>
          <w:cs/>
        </w:rPr>
        <w:t>บริษัท</w:t>
      </w:r>
      <w:r w:rsidR="001676E5" w:rsidRPr="00996AEB">
        <w:rPr>
          <w:rFonts w:ascii="Angsana New" w:hAnsi="Angsana New"/>
          <w:spacing w:val="8"/>
          <w:sz w:val="28"/>
          <w:szCs w:val="28"/>
        </w:rPr>
        <w:t xml:space="preserve"> </w:t>
      </w:r>
      <w:r w:rsidR="001676E5" w:rsidRPr="00996AEB">
        <w:rPr>
          <w:rFonts w:ascii="Angsana New" w:hAnsi="Angsana New"/>
          <w:spacing w:val="8"/>
          <w:sz w:val="28"/>
          <w:szCs w:val="28"/>
          <w:cs/>
        </w:rPr>
        <w:t>ทั้งนี้บริษัทได้ดำเนินการจดทะเบียนลดทุนจดทะเบียนของบริษัทกับกระทรวงพาณิชย์</w:t>
      </w:r>
      <w:r w:rsidR="00D95A0A" w:rsidRPr="00996AEB">
        <w:rPr>
          <w:rFonts w:ascii="Angsana New" w:hAnsi="Angsana New"/>
          <w:spacing w:val="8"/>
          <w:sz w:val="28"/>
          <w:szCs w:val="28"/>
          <w:cs/>
        </w:rPr>
        <w:t xml:space="preserve">เมื่อวันที่ </w:t>
      </w:r>
      <w:r w:rsidR="001676E5" w:rsidRPr="00996AEB">
        <w:rPr>
          <w:rFonts w:ascii="Angsana New" w:hAnsi="Angsana New"/>
          <w:spacing w:val="8"/>
          <w:sz w:val="28"/>
          <w:szCs w:val="28"/>
        </w:rPr>
        <w:t>26</w:t>
      </w:r>
      <w:r w:rsidR="00D95A0A" w:rsidRPr="00996AEB">
        <w:rPr>
          <w:rFonts w:ascii="Angsana New" w:hAnsi="Angsana New"/>
          <w:spacing w:val="8"/>
          <w:sz w:val="28"/>
          <w:szCs w:val="28"/>
          <w:cs/>
        </w:rPr>
        <w:t xml:space="preserve"> พฤศจิกายน </w:t>
      </w:r>
      <w:r w:rsidR="00D95A0A" w:rsidRPr="00996AEB">
        <w:rPr>
          <w:rFonts w:ascii="Angsana New" w:hAnsi="Angsana New"/>
          <w:spacing w:val="8"/>
          <w:sz w:val="28"/>
          <w:szCs w:val="28"/>
        </w:rPr>
        <w:t>2563</w:t>
      </w:r>
      <w:r w:rsidR="00D95A0A" w:rsidRPr="001676E5">
        <w:rPr>
          <w:rFonts w:ascii="Angsana New" w:hAnsi="Angsana New"/>
          <w:spacing w:val="8"/>
          <w:sz w:val="28"/>
          <w:szCs w:val="28"/>
          <w:cs/>
        </w:rPr>
        <w:t xml:space="preserve"> </w:t>
      </w:r>
    </w:p>
    <w:p w14:paraId="2C92DB83" w14:textId="18FBF501" w:rsidR="00514903" w:rsidRDefault="00514903" w:rsidP="00514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8"/>
          <w:sz w:val="28"/>
          <w:szCs w:val="28"/>
          <w:highlight w:val="yellow"/>
        </w:rPr>
      </w:pPr>
    </w:p>
    <w:p w14:paraId="14F2D49F" w14:textId="77777777" w:rsidR="00514903" w:rsidRDefault="00514903" w:rsidP="00514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8"/>
          <w:sz w:val="28"/>
          <w:szCs w:val="28"/>
          <w:highlight w:val="yellow"/>
        </w:rPr>
      </w:pPr>
    </w:p>
    <w:p w14:paraId="52ED2CE5" w14:textId="77777777" w:rsidR="001676E5" w:rsidRDefault="001676E5" w:rsidP="00514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8"/>
          <w:sz w:val="28"/>
          <w:szCs w:val="28"/>
          <w:highlight w:val="yellow"/>
        </w:rPr>
      </w:pPr>
    </w:p>
    <w:p w14:paraId="6F56BC1A" w14:textId="77777777" w:rsidR="006A728D" w:rsidRPr="00824832" w:rsidRDefault="009B73F5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lastRenderedPageBreak/>
        <w:t>ทุน</w:t>
      </w:r>
      <w:r w:rsidR="006A728D" w:rsidRPr="00824832">
        <w:rPr>
          <w:b/>
          <w:bCs/>
          <w:u w:val="none"/>
          <w:cs/>
        </w:rPr>
        <w:t>สำรองตามกฎหมาย</w:t>
      </w:r>
    </w:p>
    <w:p w14:paraId="6D7B1193" w14:textId="77777777" w:rsidR="006A728D" w:rsidRDefault="006A728D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824832">
        <w:rPr>
          <w:rFonts w:ascii="Angsana New" w:hAnsi="Angsana New"/>
          <w:spacing w:val="6"/>
          <w:sz w:val="28"/>
          <w:szCs w:val="28"/>
        </w:rPr>
        <w:t>2535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กำหนดให้บริษัทต้องจัดสรรเป็นทุนสำรองอย่างน้อยร้อยละ </w:t>
      </w:r>
      <w:r w:rsidRPr="00824832">
        <w:rPr>
          <w:rFonts w:ascii="Angsana New" w:hAnsi="Angsana New"/>
          <w:spacing w:val="6"/>
          <w:sz w:val="28"/>
          <w:szCs w:val="28"/>
        </w:rPr>
        <w:t>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824832">
        <w:rPr>
          <w:rFonts w:ascii="Angsana New" w:hAnsi="Angsana New"/>
          <w:spacing w:val="6"/>
          <w:sz w:val="28"/>
          <w:szCs w:val="28"/>
        </w:rPr>
        <w:t>10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ของเงินทุนจดทะเบียน </w:t>
      </w:r>
      <w:r w:rsidR="009B73F5" w:rsidRPr="00824832">
        <w:rPr>
          <w:rFonts w:ascii="Angsana New" w:hAnsi="Angsana New"/>
          <w:spacing w:val="6"/>
          <w:sz w:val="28"/>
          <w:szCs w:val="28"/>
          <w:cs/>
        </w:rPr>
        <w:t>ทุน</w:t>
      </w:r>
      <w:r w:rsidRPr="00824832">
        <w:rPr>
          <w:rFonts w:ascii="Angsana New" w:hAnsi="Angsana New"/>
          <w:spacing w:val="6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2AC01055" w14:textId="3E183160" w:rsidR="00052407" w:rsidRPr="00052407" w:rsidRDefault="00052407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052407">
        <w:rPr>
          <w:b/>
          <w:bCs/>
          <w:u w:val="none"/>
          <w:cs/>
        </w:rPr>
        <w:t>รายได้จากการลงทุน</w:t>
      </w:r>
    </w:p>
    <w:p w14:paraId="28C5FB44" w14:textId="6085B626" w:rsidR="00AE653A" w:rsidRDefault="00AE653A" w:rsidP="00AE653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56337">
        <w:rPr>
          <w:rFonts w:ascii="Angsana New" w:hAnsi="Angsana New" w:hint="cs"/>
          <w:sz w:val="28"/>
          <w:szCs w:val="28"/>
          <w:cs/>
        </w:rPr>
        <w:t>รายได้จากการลงทุน</w:t>
      </w:r>
      <w:r w:rsidRPr="00C56337">
        <w:rPr>
          <w:rFonts w:ascii="Angsana New" w:hAnsi="Angsana New"/>
          <w:sz w:val="28"/>
          <w:szCs w:val="28"/>
          <w:cs/>
        </w:rPr>
        <w:t>สำหรับ</w:t>
      </w:r>
      <w:r>
        <w:rPr>
          <w:rFonts w:ascii="Angsana New" w:hAnsi="Angsana New" w:hint="cs"/>
          <w:sz w:val="28"/>
          <w:szCs w:val="28"/>
          <w:cs/>
        </w:rPr>
        <w:t>ปี</w:t>
      </w:r>
      <w:r w:rsidRPr="0082483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 w:rsidRPr="00C56337">
        <w:rPr>
          <w:rFonts w:ascii="Angsana New" w:hAnsi="Angsana New"/>
          <w:sz w:val="28"/>
          <w:szCs w:val="28"/>
        </w:rPr>
        <w:t>256</w:t>
      </w:r>
      <w:r w:rsidRPr="00C56337">
        <w:rPr>
          <w:rFonts w:ascii="Angsana New" w:hAnsi="Angsana New" w:hint="cs"/>
          <w:sz w:val="28"/>
          <w:szCs w:val="28"/>
          <w:cs/>
        </w:rPr>
        <w:t>3</w:t>
      </w:r>
      <w:r w:rsidRPr="00C56337">
        <w:rPr>
          <w:rFonts w:ascii="Angsana New" w:hAnsi="Angsana New"/>
          <w:sz w:val="28"/>
          <w:szCs w:val="28"/>
        </w:rPr>
        <w:t xml:space="preserve"> </w:t>
      </w:r>
      <w:r w:rsidRPr="00C56337">
        <w:rPr>
          <w:rFonts w:ascii="Angsana New" w:hAnsi="Angsana New"/>
          <w:sz w:val="28"/>
          <w:szCs w:val="28"/>
          <w:cs/>
        </w:rPr>
        <w:t>และ</w:t>
      </w:r>
      <w:r w:rsidRPr="00C56337">
        <w:rPr>
          <w:rFonts w:ascii="Angsana New" w:hAnsi="Angsana New"/>
          <w:sz w:val="28"/>
          <w:szCs w:val="28"/>
        </w:rPr>
        <w:t xml:space="preserve"> 2562</w:t>
      </w:r>
      <w:r w:rsidRPr="00C56337">
        <w:rPr>
          <w:rFonts w:ascii="Angsana New" w:hAnsi="Angsana New" w:hint="cs"/>
          <w:sz w:val="28"/>
          <w:szCs w:val="28"/>
          <w:cs/>
        </w:rPr>
        <w:t xml:space="preserve"> มี</w:t>
      </w:r>
      <w:r w:rsidRPr="00C56337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AE653A" w:rsidRPr="00824832" w14:paraId="05AAADD3" w14:textId="77777777" w:rsidTr="0034029A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E453173" w14:textId="77777777" w:rsidR="00AE653A" w:rsidRPr="00824832" w:rsidRDefault="00AE653A" w:rsidP="005137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6E922" w14:textId="6777DA0F" w:rsidR="00AE653A" w:rsidRPr="00824832" w:rsidRDefault="00AE653A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AE653A" w:rsidRPr="00824832" w14:paraId="412D72EA" w14:textId="77777777" w:rsidTr="0034029A">
        <w:trPr>
          <w:trHeight w:val="35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2EB8C17" w14:textId="77777777" w:rsidR="00AE653A" w:rsidRPr="00824832" w:rsidRDefault="00AE653A" w:rsidP="005137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8E8ECCF" w14:textId="77777777" w:rsidR="00AE653A" w:rsidRPr="00824832" w:rsidRDefault="00AE653A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1BF3A" w14:textId="77777777" w:rsidR="00AE653A" w:rsidRPr="00824832" w:rsidRDefault="00AE653A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BA201D7" w14:textId="77777777" w:rsidR="00AE653A" w:rsidRPr="00642000" w:rsidRDefault="00AE653A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0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42000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AE653A" w:rsidRPr="00824832" w14:paraId="43948609" w14:textId="77777777" w:rsidTr="0034029A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79E64BC" w14:textId="77777777" w:rsidR="00AE653A" w:rsidRPr="00824832" w:rsidRDefault="00AE653A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6D4610" w14:textId="089BC920" w:rsidR="00AE653A" w:rsidRPr="00824832" w:rsidRDefault="00F96118" w:rsidP="005137C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25C22E" w14:textId="77777777" w:rsidR="00AE653A" w:rsidRPr="00824832" w:rsidRDefault="00AE653A" w:rsidP="005137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974DE8" w14:textId="552FA691" w:rsidR="00AE653A" w:rsidRPr="00824832" w:rsidRDefault="00DC466B" w:rsidP="005137C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2,330</w:t>
            </w:r>
          </w:p>
        </w:tc>
      </w:tr>
      <w:tr w:rsidR="00AE653A" w:rsidRPr="00824832" w14:paraId="34396A7F" w14:textId="77777777" w:rsidTr="0034029A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3E6EF6C" w14:textId="77777777" w:rsidR="00AE653A" w:rsidRPr="00824832" w:rsidRDefault="00AE653A" w:rsidP="005137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ED70F" w14:textId="56707CF7" w:rsidR="00AE653A" w:rsidRPr="00824832" w:rsidRDefault="00DC466B" w:rsidP="005137C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4D217B" w14:textId="77777777" w:rsidR="00AE653A" w:rsidRPr="00824832" w:rsidRDefault="00AE653A" w:rsidP="005137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4D03" w14:textId="2015E8F6" w:rsidR="00AE653A" w:rsidRPr="00824832" w:rsidRDefault="00DC466B" w:rsidP="005137C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2,570</w:t>
            </w:r>
          </w:p>
        </w:tc>
      </w:tr>
      <w:tr w:rsidR="00AE653A" w:rsidRPr="005067F3" w14:paraId="02EB325F" w14:textId="77777777" w:rsidTr="0034029A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9B74E06" w14:textId="77777777" w:rsidR="00AE653A" w:rsidRPr="00824832" w:rsidRDefault="00AE653A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708803" w14:textId="454F32E0" w:rsidR="00AE653A" w:rsidRPr="00824832" w:rsidRDefault="00DC466B" w:rsidP="00F9611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F961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1EBE24" w14:textId="77777777" w:rsidR="00AE653A" w:rsidRPr="00824832" w:rsidRDefault="00AE653A" w:rsidP="005137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71703B" w14:textId="0396E882" w:rsidR="00AE653A" w:rsidRPr="00721BDB" w:rsidRDefault="00DC466B" w:rsidP="005137C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4,900</w:t>
            </w:r>
          </w:p>
        </w:tc>
      </w:tr>
    </w:tbl>
    <w:p w14:paraId="62DD351D" w14:textId="5D3B3C62" w:rsidR="00AE653A" w:rsidRPr="00256013" w:rsidRDefault="0034029A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>ขาดทุน</w:t>
      </w:r>
      <w:r w:rsidR="00256013" w:rsidRPr="00256013">
        <w:rPr>
          <w:b/>
          <w:bCs/>
          <w:u w:val="none"/>
          <w:cs/>
        </w:rPr>
        <w:t>จากเครื่องมือทางการเงิน</w:t>
      </w:r>
    </w:p>
    <w:p w14:paraId="1D7E036E" w14:textId="3F1A0C83" w:rsidR="00256013" w:rsidRPr="00256013" w:rsidRDefault="0034029A" w:rsidP="002560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>ขาดทุน</w:t>
      </w:r>
      <w:r w:rsidR="00256013" w:rsidRPr="00256013">
        <w:rPr>
          <w:rFonts w:ascii="Angsana New" w:hAnsi="Angsana New" w:hint="cs"/>
          <w:spacing w:val="-4"/>
          <w:sz w:val="28"/>
          <w:szCs w:val="28"/>
          <w:cs/>
        </w:rPr>
        <w:t>จากเครื่องมือทางการเงิน</w:t>
      </w:r>
      <w:r w:rsidR="00256013" w:rsidRPr="00256013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256013">
        <w:rPr>
          <w:rFonts w:ascii="Angsana New" w:hAnsi="Angsana New" w:hint="cs"/>
          <w:sz w:val="28"/>
          <w:szCs w:val="28"/>
          <w:cs/>
        </w:rPr>
        <w:t>ปี</w:t>
      </w:r>
      <w:r w:rsidR="00256013" w:rsidRPr="0082483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256013">
        <w:rPr>
          <w:rFonts w:ascii="Angsana New" w:hAnsi="Angsana New"/>
          <w:sz w:val="28"/>
          <w:szCs w:val="28"/>
        </w:rPr>
        <w:t xml:space="preserve">31 </w:t>
      </w:r>
      <w:r w:rsidR="00256013">
        <w:rPr>
          <w:rFonts w:ascii="Angsana New" w:hAnsi="Angsana New" w:hint="cs"/>
          <w:sz w:val="28"/>
          <w:szCs w:val="28"/>
          <w:cs/>
        </w:rPr>
        <w:t>ธันวาคม</w:t>
      </w:r>
      <w:r w:rsidR="00256013" w:rsidRPr="0025601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56013" w:rsidRPr="00256013">
        <w:rPr>
          <w:rFonts w:ascii="Angsana New" w:hAnsi="Angsana New"/>
          <w:spacing w:val="-4"/>
          <w:sz w:val="28"/>
          <w:szCs w:val="28"/>
        </w:rPr>
        <w:t>256</w:t>
      </w:r>
      <w:r w:rsidR="00256013" w:rsidRPr="00256013">
        <w:rPr>
          <w:rFonts w:ascii="Angsana New" w:hAnsi="Angsana New" w:hint="cs"/>
          <w:spacing w:val="-4"/>
          <w:sz w:val="28"/>
          <w:szCs w:val="28"/>
          <w:cs/>
        </w:rPr>
        <w:t>3</w:t>
      </w:r>
      <w:r w:rsidR="00256013" w:rsidRPr="00256013">
        <w:rPr>
          <w:rFonts w:ascii="Angsana New" w:hAnsi="Angsana New"/>
          <w:spacing w:val="-4"/>
          <w:sz w:val="28"/>
          <w:szCs w:val="28"/>
        </w:rPr>
        <w:t xml:space="preserve"> </w:t>
      </w:r>
      <w:r w:rsidR="00256013" w:rsidRPr="00256013">
        <w:rPr>
          <w:rFonts w:ascii="Angsana New" w:hAnsi="Angsana New" w:hint="cs"/>
          <w:spacing w:val="-4"/>
          <w:sz w:val="28"/>
          <w:szCs w:val="28"/>
          <w:cs/>
        </w:rPr>
        <w:t>มี</w:t>
      </w:r>
      <w:r w:rsidR="00256013" w:rsidRPr="00256013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256013" w:rsidRPr="00824832" w14:paraId="3CA01537" w14:textId="77777777" w:rsidTr="0034029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6565C18" w14:textId="77777777" w:rsidR="00256013" w:rsidRPr="00824832" w:rsidRDefault="00256013" w:rsidP="005137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F6208F" w14:textId="40A5FA89" w:rsidR="00256013" w:rsidRDefault="00256013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AF28B" w14:textId="071558A3" w:rsidR="00256013" w:rsidRDefault="00256013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7C2FC" w14:textId="3A8925BF" w:rsidR="00256013" w:rsidRPr="00E9551E" w:rsidRDefault="00256013" w:rsidP="00E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256013" w:rsidRPr="00824832" w14:paraId="5CC75E3A" w14:textId="77777777" w:rsidTr="0034029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45AA663" w14:textId="77777777" w:rsidR="00256013" w:rsidRPr="00824832" w:rsidRDefault="00256013" w:rsidP="005137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17D5D3" w14:textId="6F4A7E70" w:rsidR="00256013" w:rsidRPr="00824832" w:rsidRDefault="00256013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72BB5E" w14:textId="77777777" w:rsidR="00256013" w:rsidRPr="00824832" w:rsidRDefault="00256013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9F98C" w14:textId="7329B895" w:rsidR="00256013" w:rsidRPr="00E9551E" w:rsidRDefault="00256013" w:rsidP="00E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9551E"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</w:tr>
      <w:tr w:rsidR="00256013" w:rsidRPr="00824832" w14:paraId="2AB9179B" w14:textId="77777777" w:rsidTr="0034029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776C656" w14:textId="77777777" w:rsidR="00256013" w:rsidRPr="00107749" w:rsidRDefault="00256013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22C7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A3C754" w14:textId="749BE127" w:rsidR="00256013" w:rsidRPr="00824832" w:rsidRDefault="00256013" w:rsidP="005137C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2C58B" w14:textId="77777777" w:rsidR="00256013" w:rsidRPr="00824832" w:rsidRDefault="00256013" w:rsidP="005137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15225" w14:textId="4F626D1C" w:rsidR="00256013" w:rsidRPr="00824832" w:rsidRDefault="00DC466B" w:rsidP="005137C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256013" w:rsidRPr="00824832" w14:paraId="4A8F1892" w14:textId="77777777" w:rsidTr="0034029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8F02A75" w14:textId="160A2AA0" w:rsidR="00256013" w:rsidRPr="00107749" w:rsidRDefault="00256013" w:rsidP="0025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9A415" w14:textId="1B198663" w:rsidR="00256013" w:rsidRPr="00824832" w:rsidRDefault="00256013" w:rsidP="005137C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88618" w14:textId="77777777" w:rsidR="00256013" w:rsidRPr="00824832" w:rsidRDefault="00256013" w:rsidP="005137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D1B5A" w14:textId="0E00B99F" w:rsidR="00256013" w:rsidRPr="00824832" w:rsidRDefault="00DC466B" w:rsidP="005137C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(1,021)</w:t>
            </w:r>
          </w:p>
        </w:tc>
      </w:tr>
      <w:tr w:rsidR="00256013" w:rsidRPr="00824832" w14:paraId="62751A05" w14:textId="77777777" w:rsidTr="0034029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EAE80D0" w14:textId="77777777" w:rsidR="00256013" w:rsidRPr="00107749" w:rsidRDefault="00256013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909B5B" w14:textId="1FB8288C" w:rsidR="00256013" w:rsidRPr="00824832" w:rsidRDefault="00256013" w:rsidP="005137C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A4CC33" w14:textId="77777777" w:rsidR="00256013" w:rsidRPr="00824832" w:rsidRDefault="00256013" w:rsidP="005137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3A87B5" w14:textId="4CDDB232" w:rsidR="00256013" w:rsidRPr="00824832" w:rsidRDefault="00DC466B" w:rsidP="005137C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</w:tr>
      <w:tr w:rsidR="00256013" w:rsidRPr="005067F3" w14:paraId="0C9F94F8" w14:textId="77777777" w:rsidTr="0034029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17427E7" w14:textId="77777777" w:rsidR="00256013" w:rsidRPr="00824832" w:rsidRDefault="00256013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2BACF3" w14:textId="76F85667" w:rsidR="00256013" w:rsidRPr="009D33AF" w:rsidRDefault="00256013" w:rsidP="005137C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96AC8F" w14:textId="77777777" w:rsidR="00256013" w:rsidRPr="009D33AF" w:rsidRDefault="00256013" w:rsidP="005137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6D254" w14:textId="700A1329" w:rsidR="00256013" w:rsidRPr="009D33AF" w:rsidRDefault="00DC466B" w:rsidP="005137C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(400)</w:t>
            </w:r>
          </w:p>
        </w:tc>
      </w:tr>
    </w:tbl>
    <w:p w14:paraId="660BEA57" w14:textId="1DC53011" w:rsidR="00256013" w:rsidRDefault="00996AEB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>กำไร</w:t>
      </w:r>
      <w:r w:rsidR="00256013" w:rsidRPr="00107749">
        <w:rPr>
          <w:b/>
          <w:bCs/>
          <w:u w:val="none"/>
          <w:cs/>
        </w:rPr>
        <w:t>จากการปรับมูลค่ายุติธรรมของเครื่องมือทางการเงิน</w:t>
      </w:r>
    </w:p>
    <w:p w14:paraId="722A036A" w14:textId="56B1A71F" w:rsidR="00256013" w:rsidRDefault="00996AEB" w:rsidP="002560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กำไร</w:t>
      </w:r>
      <w:r w:rsidR="00256013" w:rsidRPr="00642000">
        <w:rPr>
          <w:rFonts w:ascii="Angsana New" w:hAnsi="Angsana New" w:hint="cs"/>
          <w:sz w:val="28"/>
          <w:szCs w:val="28"/>
          <w:cs/>
        </w:rPr>
        <w:t>จาก</w:t>
      </w:r>
      <w:r w:rsidR="00256013" w:rsidRPr="00642000">
        <w:rPr>
          <w:rFonts w:ascii="Angsana New" w:hAnsi="Angsana New"/>
          <w:sz w:val="28"/>
          <w:szCs w:val="28"/>
          <w:cs/>
        </w:rPr>
        <w:t>การปรับมูลค่ายุติธรรมของเครื่องมือทางการเงินสำหรับ</w:t>
      </w:r>
      <w:r w:rsidR="00256013">
        <w:rPr>
          <w:rFonts w:ascii="Angsana New" w:hAnsi="Angsana New" w:hint="cs"/>
          <w:sz w:val="28"/>
          <w:szCs w:val="28"/>
          <w:cs/>
        </w:rPr>
        <w:t>ปี</w:t>
      </w:r>
      <w:r w:rsidR="00256013" w:rsidRPr="00824832">
        <w:rPr>
          <w:rFonts w:ascii="Angsana New" w:hAnsi="Angsana New"/>
          <w:sz w:val="28"/>
          <w:szCs w:val="28"/>
          <w:cs/>
        </w:rPr>
        <w:t>สิ้นสุดวันที่</w:t>
      </w:r>
      <w:r w:rsidR="00256013">
        <w:rPr>
          <w:rFonts w:ascii="Angsana New" w:hAnsi="Angsana New"/>
          <w:sz w:val="28"/>
          <w:szCs w:val="28"/>
        </w:rPr>
        <w:t xml:space="preserve"> 31 </w:t>
      </w:r>
      <w:r w:rsidR="00256013">
        <w:rPr>
          <w:rFonts w:ascii="Angsana New" w:hAnsi="Angsana New" w:hint="cs"/>
          <w:sz w:val="28"/>
          <w:szCs w:val="28"/>
          <w:cs/>
        </w:rPr>
        <w:t>ธันวาคม</w:t>
      </w:r>
      <w:r w:rsidR="00256013" w:rsidRPr="0025601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56013" w:rsidRPr="00642000">
        <w:rPr>
          <w:rFonts w:ascii="Angsana New" w:hAnsi="Angsana New"/>
          <w:sz w:val="28"/>
          <w:szCs w:val="28"/>
        </w:rPr>
        <w:t>256</w:t>
      </w:r>
      <w:r w:rsidR="00256013" w:rsidRPr="00642000">
        <w:rPr>
          <w:rFonts w:ascii="Angsana New" w:hAnsi="Angsana New" w:hint="cs"/>
          <w:sz w:val="28"/>
          <w:szCs w:val="28"/>
          <w:cs/>
        </w:rPr>
        <w:t>3</w:t>
      </w:r>
      <w:r w:rsidR="00256013" w:rsidRPr="00615453">
        <w:rPr>
          <w:rFonts w:ascii="Angsana New" w:hAnsi="Angsana New"/>
          <w:spacing w:val="-2"/>
          <w:sz w:val="28"/>
          <w:szCs w:val="28"/>
        </w:rPr>
        <w:t xml:space="preserve"> </w:t>
      </w:r>
      <w:r w:rsidR="00256013" w:rsidRPr="00615453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="00256013" w:rsidRPr="00E57AF8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256013" w:rsidRPr="00824832" w14:paraId="34E06BFA" w14:textId="77777777" w:rsidTr="0034029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6CDB4B6" w14:textId="77777777" w:rsidR="00256013" w:rsidRPr="00824832" w:rsidRDefault="00256013" w:rsidP="005137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A6E01" w14:textId="77777777" w:rsidR="00256013" w:rsidRDefault="00256013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7AE592" w14:textId="77777777" w:rsidR="00256013" w:rsidRDefault="00256013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5D747" w14:textId="77777777" w:rsidR="00256013" w:rsidRPr="00E9551E" w:rsidRDefault="00256013" w:rsidP="00E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256013" w:rsidRPr="00824832" w14:paraId="136876BF" w14:textId="77777777" w:rsidTr="0034029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09B1D9B" w14:textId="77777777" w:rsidR="00256013" w:rsidRPr="00824832" w:rsidRDefault="00256013" w:rsidP="005137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B773B" w14:textId="77777777" w:rsidR="00256013" w:rsidRPr="00824832" w:rsidRDefault="00256013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AA0DEB" w14:textId="77777777" w:rsidR="00256013" w:rsidRPr="00824832" w:rsidRDefault="00256013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E4B109" w14:textId="77777777" w:rsidR="00256013" w:rsidRPr="00E9551E" w:rsidRDefault="00256013" w:rsidP="00E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9551E"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</w:tr>
      <w:tr w:rsidR="00256013" w:rsidRPr="00824832" w14:paraId="68488A9F" w14:textId="77777777" w:rsidTr="00DC466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24AB7EA" w14:textId="77777777" w:rsidR="00256013" w:rsidRDefault="00256013" w:rsidP="0025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29A03403" w14:textId="677E68FE" w:rsidR="00256013" w:rsidRPr="00107749" w:rsidRDefault="00256013" w:rsidP="0025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F81A88" w14:textId="77777777" w:rsidR="00256013" w:rsidRPr="00824832" w:rsidRDefault="00256013" w:rsidP="0025601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1E72CE" w14:textId="77777777" w:rsidR="00256013" w:rsidRPr="00824832" w:rsidRDefault="00256013" w:rsidP="0025601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7006F" w14:textId="548CB5C8" w:rsidR="00256013" w:rsidRPr="00824832" w:rsidRDefault="00DC466B" w:rsidP="00DC466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</w:tr>
      <w:tr w:rsidR="00256013" w:rsidRPr="00824832" w14:paraId="4381079E" w14:textId="77777777" w:rsidTr="0034029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440263C" w14:textId="77777777" w:rsidR="00256013" w:rsidRPr="00107749" w:rsidRDefault="00256013" w:rsidP="0025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0790E2" w14:textId="77777777" w:rsidR="00256013" w:rsidRPr="00824832" w:rsidRDefault="00256013" w:rsidP="0025601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4DF3B6" w14:textId="77777777" w:rsidR="00256013" w:rsidRPr="00824832" w:rsidRDefault="00256013" w:rsidP="0025601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B5D23" w14:textId="3526A4F4" w:rsidR="00256013" w:rsidRPr="00824832" w:rsidRDefault="00DC466B" w:rsidP="0025601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256013" w:rsidRPr="005067F3" w14:paraId="0F62A94F" w14:textId="77777777" w:rsidTr="0034029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80E14A3" w14:textId="77777777" w:rsidR="00256013" w:rsidRPr="00824832" w:rsidRDefault="00256013" w:rsidP="0025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3A7BB1" w14:textId="77777777" w:rsidR="00256013" w:rsidRPr="009D33AF" w:rsidRDefault="00256013" w:rsidP="0025601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A82445" w14:textId="77777777" w:rsidR="00256013" w:rsidRPr="009D33AF" w:rsidRDefault="00256013" w:rsidP="0025601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44549" w14:textId="269302AD" w:rsidR="00256013" w:rsidRPr="009D33AF" w:rsidRDefault="00DC466B" w:rsidP="0025601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</w:p>
        </w:tc>
      </w:tr>
    </w:tbl>
    <w:p w14:paraId="1997A46A" w14:textId="698B3705" w:rsidR="00514903" w:rsidRDefault="00514903" w:rsidP="00514903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  <w:cs/>
        </w:rPr>
      </w:pPr>
    </w:p>
    <w:p w14:paraId="1CCAA3B8" w14:textId="24F788B6" w:rsidR="00514903" w:rsidRDefault="00514903" w:rsidP="00514903">
      <w:pPr>
        <w:rPr>
          <w:rFonts w:cs="Arial"/>
          <w:cs/>
          <w:lang w:val="th-TH"/>
        </w:rPr>
      </w:pPr>
    </w:p>
    <w:p w14:paraId="474470CE" w14:textId="27A85BA4" w:rsidR="00514903" w:rsidRDefault="00514903" w:rsidP="00514903">
      <w:pPr>
        <w:rPr>
          <w:rFonts w:cs="Arial"/>
          <w:cs/>
          <w:lang w:val="th-TH"/>
        </w:rPr>
      </w:pPr>
    </w:p>
    <w:p w14:paraId="00D05D07" w14:textId="77777777" w:rsidR="00514903" w:rsidRPr="00514903" w:rsidRDefault="00514903" w:rsidP="00514903">
      <w:pPr>
        <w:rPr>
          <w:rFonts w:cs="Arial"/>
          <w:cs/>
          <w:lang w:val="th-TH"/>
        </w:rPr>
      </w:pPr>
    </w:p>
    <w:p w14:paraId="5C009B0B" w14:textId="2B633FE9" w:rsidR="0034029A" w:rsidRPr="00824832" w:rsidRDefault="0034029A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lastRenderedPageBreak/>
        <w:t>ค่าใช้จ่ายในการดำเนินงาน</w:t>
      </w:r>
    </w:p>
    <w:p w14:paraId="1E48CEC3" w14:textId="57E56553" w:rsidR="0034029A" w:rsidRPr="00824832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ค่าใช้จ่ายในการดำเนินงานที่สำคัญสำหรับ</w:t>
      </w:r>
      <w:r>
        <w:rPr>
          <w:rFonts w:ascii="Angsana New" w:hAnsi="Angsana New" w:hint="cs"/>
          <w:sz w:val="28"/>
          <w:szCs w:val="28"/>
          <w:cs/>
        </w:rPr>
        <w:t>ปี</w:t>
      </w:r>
      <w:r w:rsidRPr="0082483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82483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/>
          <w:sz w:val="28"/>
          <w:szCs w:val="28"/>
          <w:cs/>
        </w:rPr>
        <w:t>และ</w:t>
      </w:r>
      <w:r w:rsidRPr="00824832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2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 w:rsidRPr="00824832">
        <w:rPr>
          <w:rFonts w:ascii="Angsana New" w:hAnsi="Angsana New" w:hint="cs"/>
          <w:sz w:val="28"/>
          <w:szCs w:val="28"/>
          <w:cs/>
        </w:rPr>
        <w:t>มี</w:t>
      </w:r>
      <w:r w:rsidRPr="008248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270"/>
        <w:gridCol w:w="270"/>
        <w:gridCol w:w="990"/>
        <w:gridCol w:w="1440"/>
        <w:gridCol w:w="270"/>
        <w:gridCol w:w="1440"/>
      </w:tblGrid>
      <w:tr w:rsidR="0034029A" w:rsidRPr="00824832" w14:paraId="741C6E1D" w14:textId="77777777" w:rsidTr="0034029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A30D98B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168701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462594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4029A" w:rsidRPr="00824832" w14:paraId="3A1803ED" w14:textId="77777777" w:rsidTr="0034029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1B93617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5CC508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FF91FC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90455F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C1F24E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D7954EE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C09F3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2D680CD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4029A" w:rsidRPr="00824832" w14:paraId="47556A76" w14:textId="77777777" w:rsidTr="0034029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65B7191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092AE" w14:textId="77777777" w:rsidR="0034029A" w:rsidRPr="00824832" w:rsidRDefault="0034029A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7F03C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B7EB2A" w14:textId="77777777" w:rsidR="0034029A" w:rsidRPr="00824832" w:rsidRDefault="0034029A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C57B08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0DB467" w14:textId="735724E0" w:rsidR="0034029A" w:rsidRPr="00824832" w:rsidRDefault="00796934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79,826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CEACBC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C56F8F" w14:textId="77777777" w:rsidR="0034029A" w:rsidRPr="00824832" w:rsidRDefault="0034029A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88,359</w:t>
            </w:r>
          </w:p>
        </w:tc>
      </w:tr>
      <w:tr w:rsidR="0034029A" w:rsidRPr="00824832" w14:paraId="36398A8A" w14:textId="77777777" w:rsidTr="0034029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2E1FC79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F6C00" w14:textId="77777777" w:rsidR="0034029A" w:rsidRPr="00824832" w:rsidRDefault="0034029A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FEFEC3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0529C" w14:textId="77777777" w:rsidR="0034029A" w:rsidRPr="00824832" w:rsidRDefault="0034029A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EE075B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9D2258" w14:textId="4A95D109" w:rsidR="0034029A" w:rsidRPr="00824832" w:rsidRDefault="00796934" w:rsidP="0079693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33,982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3B8693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A691F0" w14:textId="77777777" w:rsidR="0034029A" w:rsidRPr="00824832" w:rsidRDefault="0034029A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24,701</w:t>
            </w:r>
          </w:p>
        </w:tc>
      </w:tr>
      <w:tr w:rsidR="0034029A" w:rsidRPr="00824832" w14:paraId="64A3F627" w14:textId="77777777" w:rsidTr="0034029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884AE9E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2BBF1C" w14:textId="77777777" w:rsidR="0034029A" w:rsidRPr="00824832" w:rsidRDefault="0034029A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4F7B9A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5821C" w14:textId="77777777" w:rsidR="0034029A" w:rsidRPr="00824832" w:rsidRDefault="0034029A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9D4ABB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48CA9C" w14:textId="708120A1" w:rsidR="0034029A" w:rsidRPr="00824832" w:rsidRDefault="00796934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91CB6B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358E62" w14:textId="77777777" w:rsidR="0034029A" w:rsidRPr="00824832" w:rsidRDefault="0034029A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2,360</w:t>
            </w:r>
          </w:p>
        </w:tc>
      </w:tr>
      <w:tr w:rsidR="0034029A" w:rsidRPr="00824832" w14:paraId="7390A9A8" w14:textId="77777777" w:rsidTr="0034029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1272AFC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8BFD7" w14:textId="77777777" w:rsidR="0034029A" w:rsidRPr="00824832" w:rsidRDefault="0034029A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D48116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8F019" w14:textId="77777777" w:rsidR="0034029A" w:rsidRPr="00824832" w:rsidRDefault="0034029A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CFD762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869E72" w14:textId="24CDC2F1" w:rsidR="0034029A" w:rsidRPr="00824832" w:rsidRDefault="00796934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27,650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795F11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40FF58" w14:textId="77777777" w:rsidR="0034029A" w:rsidRPr="00824832" w:rsidRDefault="0034029A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76,651</w:t>
            </w:r>
          </w:p>
        </w:tc>
      </w:tr>
      <w:tr w:rsidR="008119B6" w:rsidRPr="00824832" w14:paraId="3DB68F19" w14:textId="77777777" w:rsidTr="0034029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E4C3B7F" w14:textId="1F9C91C5" w:rsidR="008119B6" w:rsidRPr="00824832" w:rsidRDefault="008119B6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934030" w14:textId="77777777" w:rsidR="008119B6" w:rsidRPr="00824832" w:rsidRDefault="008119B6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127576" w14:textId="77777777" w:rsidR="008119B6" w:rsidRPr="00824832" w:rsidRDefault="008119B6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10BCD" w14:textId="77777777" w:rsidR="008119B6" w:rsidRPr="00824832" w:rsidRDefault="008119B6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9EB2CE" w14:textId="77777777" w:rsidR="008119B6" w:rsidRPr="00824832" w:rsidRDefault="008119B6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3E6213" w14:textId="5490E451" w:rsidR="008119B6" w:rsidRDefault="008119B6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45598E" w14:textId="77777777" w:rsidR="008119B6" w:rsidRPr="00824832" w:rsidRDefault="008119B6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970BC" w14:textId="03F01D28" w:rsidR="008119B6" w:rsidRDefault="008119B6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23,908</w:t>
            </w:r>
          </w:p>
        </w:tc>
      </w:tr>
      <w:tr w:rsidR="0034029A" w:rsidRPr="00824832" w14:paraId="7DE40E37" w14:textId="77777777" w:rsidTr="0034029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FC9984E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E4AEFE" w14:textId="77777777" w:rsidR="0034029A" w:rsidRPr="00824832" w:rsidRDefault="0034029A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1A2B21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F55733" w14:textId="77777777" w:rsidR="0034029A" w:rsidRPr="00824832" w:rsidRDefault="0034029A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1EFA92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7F91FB" w14:textId="3B630A9D" w:rsidR="0034029A" w:rsidRPr="00824832" w:rsidRDefault="008119B6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FF39F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01DF65" w14:textId="11C768B0" w:rsidR="0034029A" w:rsidRPr="00824832" w:rsidRDefault="008119B6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14,845</w:t>
            </w:r>
          </w:p>
        </w:tc>
      </w:tr>
      <w:tr w:rsidR="0034029A" w:rsidRPr="005067F3" w14:paraId="000B987B" w14:textId="77777777" w:rsidTr="0034029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1023CBB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0A960" w14:textId="77777777" w:rsidR="0034029A" w:rsidRPr="00824832" w:rsidRDefault="0034029A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CEA0BD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95CD6" w14:textId="77777777" w:rsidR="0034029A" w:rsidRPr="00824832" w:rsidRDefault="0034029A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6B400F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21852969" w14:textId="35BAFE57" w:rsidR="0034029A" w:rsidRPr="00824832" w:rsidRDefault="008119B6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223,403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927033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68E6F9D7" w14:textId="7DBF13FD" w:rsidR="0034029A" w:rsidRPr="00721BDB" w:rsidRDefault="008119B6" w:rsidP="00A642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230,824</w:t>
            </w:r>
          </w:p>
        </w:tc>
      </w:tr>
    </w:tbl>
    <w:p w14:paraId="21F3496F" w14:textId="3DB32089" w:rsidR="00E96B61" w:rsidRPr="00FA2175" w:rsidRDefault="00E96B61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A2175">
        <w:rPr>
          <w:rFonts w:hint="cs"/>
          <w:b/>
          <w:bCs/>
          <w:u w:val="none"/>
          <w:cs/>
        </w:rPr>
        <w:t>ข</w:t>
      </w:r>
      <w:r w:rsidRPr="00FA2175">
        <w:rPr>
          <w:b/>
          <w:bCs/>
          <w:u w:val="none"/>
          <w:cs/>
        </w:rPr>
        <w:t>าดทุนต่อหุ้น</w:t>
      </w:r>
    </w:p>
    <w:p w14:paraId="0D54D9FB" w14:textId="3FC51EA9" w:rsidR="00E96B61" w:rsidRPr="00824832" w:rsidRDefault="00E96B61" w:rsidP="0034029A">
      <w:pPr>
        <w:tabs>
          <w:tab w:val="clear" w:pos="227"/>
          <w:tab w:val="clear" w:pos="454"/>
          <w:tab w:val="clear" w:pos="680"/>
          <w:tab w:val="left" w:pos="630"/>
        </w:tabs>
        <w:spacing w:before="120" w:after="120"/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824832">
        <w:rPr>
          <w:rFonts w:ascii="Angsana New" w:hAnsi="Angsana New"/>
          <w:b/>
          <w:bCs/>
          <w:i/>
          <w:iCs/>
          <w:sz w:val="28"/>
          <w:szCs w:val="28"/>
          <w:cs/>
        </w:rPr>
        <w:t>ขาดทุนต่อหุ้นขั้นพื้นฐาน</w:t>
      </w:r>
    </w:p>
    <w:p w14:paraId="0B3B1D92" w14:textId="19CA30AC" w:rsidR="00943803" w:rsidRPr="00824832" w:rsidRDefault="00E96B61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2EA0">
        <w:rPr>
          <w:rFonts w:ascii="Angsana New" w:hAnsi="Angsana New"/>
          <w:spacing w:val="-4"/>
          <w:sz w:val="28"/>
          <w:szCs w:val="28"/>
          <w:cs/>
        </w:rPr>
        <w:t>ขาดทุนต่อหุ้นขั้นพื้นฐานคำนวณโดยหารขาดทุนสำหรับ</w:t>
      </w:r>
      <w:r w:rsidR="00B42EA0" w:rsidRPr="00B42EA0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B42EA0">
        <w:rPr>
          <w:rFonts w:ascii="Angsana New" w:hAnsi="Angsana New"/>
          <w:spacing w:val="-4"/>
          <w:sz w:val="28"/>
          <w:szCs w:val="28"/>
          <w:cs/>
        </w:rPr>
        <w:t>ด้วยจำนวนหุ้น</w:t>
      </w:r>
      <w:r w:rsidR="0034029A">
        <w:rPr>
          <w:rFonts w:ascii="Angsana New" w:hAnsi="Angsana New" w:hint="cs"/>
          <w:spacing w:val="-4"/>
          <w:sz w:val="28"/>
          <w:szCs w:val="28"/>
          <w:cs/>
        </w:rPr>
        <w:t>สามัญ</w:t>
      </w:r>
      <w:r w:rsidRPr="00B42EA0">
        <w:rPr>
          <w:rFonts w:ascii="Angsana New" w:hAnsi="Angsana New"/>
          <w:spacing w:val="-4"/>
          <w:sz w:val="28"/>
          <w:szCs w:val="28"/>
          <w:cs/>
        </w:rPr>
        <w:t>ถัวเฉลี่ยถ่วงน้ำหนักที่ออกในระหว่าง</w:t>
      </w:r>
      <w:r w:rsidR="00B42EA0">
        <w:rPr>
          <w:rFonts w:ascii="Angsana New" w:hAnsi="Angsana New" w:hint="cs"/>
          <w:sz w:val="28"/>
          <w:szCs w:val="28"/>
          <w:cs/>
        </w:rPr>
        <w:t>ปี</w:t>
      </w:r>
    </w:p>
    <w:p w14:paraId="75EA2408" w14:textId="6691BA64" w:rsidR="003F76D4" w:rsidRPr="00824832" w:rsidRDefault="00943803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24832">
        <w:rPr>
          <w:rFonts w:ascii="Angsana New" w:hAnsi="Angsana New"/>
          <w:sz w:val="28"/>
          <w:szCs w:val="28"/>
          <w:cs/>
        </w:rPr>
        <w:t>จำนวนหุ้นถัวเฉลี่ยถ่วงน้ำหนักขั้นพื้นฐาน</w:t>
      </w:r>
      <w:r w:rsidR="00D35383" w:rsidRPr="00824832">
        <w:rPr>
          <w:rFonts w:ascii="Angsana New" w:hAnsi="Angsana New"/>
          <w:sz w:val="28"/>
          <w:szCs w:val="28"/>
          <w:cs/>
        </w:rPr>
        <w:t>สำหรับ</w:t>
      </w:r>
      <w:r w:rsidR="0079009B">
        <w:rPr>
          <w:rFonts w:ascii="Angsana New" w:hAnsi="Angsana New" w:hint="cs"/>
          <w:sz w:val="28"/>
          <w:szCs w:val="28"/>
          <w:cs/>
        </w:rPr>
        <w:t>ปี</w:t>
      </w:r>
      <w:r w:rsidR="00D35383" w:rsidRPr="0082483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9009B">
        <w:rPr>
          <w:rFonts w:ascii="Angsana New" w:hAnsi="Angsana New"/>
          <w:sz w:val="28"/>
          <w:szCs w:val="28"/>
        </w:rPr>
        <w:t xml:space="preserve">31 </w:t>
      </w:r>
      <w:r w:rsidR="0079009B">
        <w:rPr>
          <w:rFonts w:ascii="Angsana New" w:hAnsi="Angsana New" w:hint="cs"/>
          <w:sz w:val="28"/>
          <w:szCs w:val="28"/>
          <w:cs/>
        </w:rPr>
        <w:t>ธันวาคม</w:t>
      </w:r>
      <w:r w:rsidR="0096735A" w:rsidRPr="00824832">
        <w:rPr>
          <w:rFonts w:ascii="Angsana New" w:hAnsi="Angsana New"/>
          <w:sz w:val="28"/>
          <w:szCs w:val="28"/>
          <w:cs/>
        </w:rPr>
        <w:t xml:space="preserve"> </w:t>
      </w:r>
      <w:r w:rsidR="00DB4D20" w:rsidRPr="00824832">
        <w:rPr>
          <w:rFonts w:ascii="Angsana New" w:hAnsi="Angsana New"/>
          <w:sz w:val="28"/>
          <w:szCs w:val="28"/>
        </w:rPr>
        <w:t>256</w:t>
      </w:r>
      <w:r w:rsidR="0044220E">
        <w:rPr>
          <w:rFonts w:ascii="Angsana New" w:hAnsi="Angsana New"/>
          <w:sz w:val="28"/>
          <w:szCs w:val="28"/>
        </w:rPr>
        <w:t>3</w:t>
      </w:r>
      <w:r w:rsidR="0096735A" w:rsidRPr="00824832">
        <w:rPr>
          <w:rFonts w:ascii="Angsana New" w:hAnsi="Angsana New"/>
          <w:sz w:val="28"/>
          <w:szCs w:val="28"/>
        </w:rPr>
        <w:t xml:space="preserve"> </w:t>
      </w:r>
      <w:r w:rsidR="00D35383" w:rsidRPr="00824832">
        <w:rPr>
          <w:rFonts w:ascii="Angsana New" w:hAnsi="Angsana New"/>
          <w:sz w:val="28"/>
          <w:szCs w:val="28"/>
          <w:cs/>
        </w:rPr>
        <w:t>และ</w:t>
      </w:r>
      <w:r w:rsidR="00D35383" w:rsidRPr="00824832">
        <w:rPr>
          <w:rFonts w:ascii="Angsana New" w:hAnsi="Angsana New"/>
          <w:sz w:val="28"/>
          <w:szCs w:val="28"/>
        </w:rPr>
        <w:t xml:space="preserve"> 256</w:t>
      </w:r>
      <w:r w:rsidR="0044220E">
        <w:rPr>
          <w:rFonts w:ascii="Angsana New" w:hAnsi="Angsana New"/>
          <w:sz w:val="28"/>
          <w:szCs w:val="28"/>
        </w:rPr>
        <w:t>2</w:t>
      </w:r>
      <w:r w:rsidR="00D35383" w:rsidRPr="00824832">
        <w:rPr>
          <w:rFonts w:ascii="Angsana New" w:hAnsi="Angsana New"/>
          <w:sz w:val="28"/>
          <w:szCs w:val="28"/>
          <w:cs/>
        </w:rPr>
        <w:t xml:space="preserve"> คำนวณได้ดังนี้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428"/>
        <w:gridCol w:w="252"/>
        <w:gridCol w:w="270"/>
        <w:gridCol w:w="270"/>
        <w:gridCol w:w="720"/>
        <w:gridCol w:w="1440"/>
        <w:gridCol w:w="270"/>
        <w:gridCol w:w="1440"/>
      </w:tblGrid>
      <w:tr w:rsidR="003C5177" w:rsidRPr="00824832" w14:paraId="456FEA4A" w14:textId="77777777" w:rsidTr="0034029A">
        <w:tc>
          <w:tcPr>
            <w:tcW w:w="4428" w:type="dxa"/>
          </w:tcPr>
          <w:p w14:paraId="07E03C67" w14:textId="77777777" w:rsidR="003C5177" w:rsidRPr="00824832" w:rsidRDefault="003C5177" w:rsidP="003C517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079E2FB" w14:textId="59A684FE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058D6E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0F6B0F" w14:textId="22A61CAB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18AFDD5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C38B6FB" w14:textId="0ABB4821" w:rsidR="003C5177" w:rsidRPr="00824832" w:rsidRDefault="003C5177" w:rsidP="0044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220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6D0BCE3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0EB1420" w14:textId="3A4590FF" w:rsidR="003C5177" w:rsidRPr="00824832" w:rsidRDefault="003C5177" w:rsidP="0044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220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C5177" w:rsidRPr="00824832" w14:paraId="3330C503" w14:textId="77777777" w:rsidTr="0034029A">
        <w:trPr>
          <w:trHeight w:hRule="exact" w:val="170"/>
        </w:trPr>
        <w:tc>
          <w:tcPr>
            <w:tcW w:w="4428" w:type="dxa"/>
          </w:tcPr>
          <w:p w14:paraId="717BEA7A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39DF431B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E3528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2EA0AE9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7B15C24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A28C691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67B53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5C5E00B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127" w:rsidRPr="00824832" w14:paraId="398B2CDD" w14:textId="77777777" w:rsidTr="0034029A">
        <w:tc>
          <w:tcPr>
            <w:tcW w:w="4428" w:type="dxa"/>
          </w:tcPr>
          <w:p w14:paraId="7102D4B6" w14:textId="702D4624" w:rsidR="00CF7127" w:rsidRPr="00824832" w:rsidRDefault="002E53B3" w:rsidP="00CF712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ขาดทุนสำหรับปี</w:t>
            </w:r>
            <w:r w:rsidR="000D3C4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350B" w14:textId="59B77921" w:rsidR="00CF7127" w:rsidRPr="00824832" w:rsidRDefault="00CF7127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AAA243" w14:textId="77777777" w:rsidR="00CF7127" w:rsidRPr="00824832" w:rsidRDefault="00CF7127" w:rsidP="00CF7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1FD82E" w14:textId="6448D8F1" w:rsidR="00CF7127" w:rsidRPr="00824832" w:rsidRDefault="00CF7127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EB52FA8" w14:textId="77777777" w:rsidR="00CF7127" w:rsidRPr="00824832" w:rsidRDefault="00CF7127" w:rsidP="00CF7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F21CCC" w14:textId="37410585" w:rsidR="00CF7127" w:rsidRPr="00824832" w:rsidRDefault="00222320" w:rsidP="00267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(102,497)</w:t>
            </w:r>
          </w:p>
        </w:tc>
        <w:tc>
          <w:tcPr>
            <w:tcW w:w="270" w:type="dxa"/>
          </w:tcPr>
          <w:p w14:paraId="3E476CA4" w14:textId="77777777" w:rsidR="00CF7127" w:rsidRPr="00824832" w:rsidRDefault="00CF7127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51FA1B3" w14:textId="30ECD892" w:rsidR="00CF7127" w:rsidRPr="00824832" w:rsidRDefault="0044220E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(53,760)</w:t>
            </w:r>
          </w:p>
        </w:tc>
      </w:tr>
      <w:tr w:rsidR="00991BE5" w:rsidRPr="00824832" w14:paraId="542465B6" w14:textId="77777777" w:rsidTr="0034029A">
        <w:tc>
          <w:tcPr>
            <w:tcW w:w="4428" w:type="dxa"/>
          </w:tcPr>
          <w:p w14:paraId="45A64C10" w14:textId="77777777" w:rsidR="00991BE5" w:rsidRDefault="00991BE5" w:rsidP="00CF712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0CAA5" w14:textId="77777777" w:rsidR="00991BE5" w:rsidRPr="00824832" w:rsidRDefault="00991BE5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2AE4B2" w14:textId="77777777" w:rsidR="00991BE5" w:rsidRPr="00824832" w:rsidRDefault="00991BE5" w:rsidP="00CF7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9468D1" w14:textId="77777777" w:rsidR="00991BE5" w:rsidRPr="00824832" w:rsidRDefault="00991BE5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A85DFD5" w14:textId="77777777" w:rsidR="00991BE5" w:rsidRPr="00824832" w:rsidRDefault="00991BE5" w:rsidP="00CF7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E8DA47" w14:textId="77777777" w:rsidR="00991BE5" w:rsidRDefault="00991BE5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0A9ED8" w14:textId="77777777" w:rsidR="00991BE5" w:rsidRPr="00824832" w:rsidRDefault="00991BE5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E7CC87E" w14:textId="77777777" w:rsidR="00991BE5" w:rsidRDefault="00991BE5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53B3" w:rsidRPr="00824832" w14:paraId="6F6AC83A" w14:textId="77777777" w:rsidTr="0034029A">
        <w:tc>
          <w:tcPr>
            <w:tcW w:w="4428" w:type="dxa"/>
          </w:tcPr>
          <w:p w14:paraId="3FFD44BE" w14:textId="32815213" w:rsidR="002E53B3" w:rsidRPr="00824832" w:rsidRDefault="002E53B3" w:rsidP="002E53B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จำนวนหุ้นที่มีอยู่ ณ วันต้น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="000D3C4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303A3" w14:textId="77777777" w:rsidR="002E53B3" w:rsidRPr="00824832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EF8385" w14:textId="77777777" w:rsidR="002E53B3" w:rsidRPr="00824832" w:rsidRDefault="002E53B3" w:rsidP="002E5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95502B" w14:textId="77777777" w:rsidR="002E53B3" w:rsidRPr="00824832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5316D11" w14:textId="77777777" w:rsidR="002E53B3" w:rsidRPr="00824832" w:rsidRDefault="002E53B3" w:rsidP="002E5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2114C" w14:textId="34DE026C" w:rsidR="002E53B3" w:rsidRDefault="0034029A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1,902,914</w:t>
            </w:r>
          </w:p>
        </w:tc>
        <w:tc>
          <w:tcPr>
            <w:tcW w:w="270" w:type="dxa"/>
          </w:tcPr>
          <w:p w14:paraId="7FCE6E91" w14:textId="77777777" w:rsidR="002E53B3" w:rsidRPr="00824832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74A856" w14:textId="0FC375EB" w:rsidR="002E53B3" w:rsidRDefault="0044220E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1,081,755</w:t>
            </w:r>
          </w:p>
        </w:tc>
      </w:tr>
      <w:tr w:rsidR="000D3C4C" w:rsidRPr="00824832" w14:paraId="1195F2FC" w14:textId="77777777" w:rsidTr="0034029A">
        <w:trPr>
          <w:trHeight w:val="139"/>
        </w:trPr>
        <w:tc>
          <w:tcPr>
            <w:tcW w:w="5940" w:type="dxa"/>
            <w:gridSpan w:val="5"/>
          </w:tcPr>
          <w:p w14:paraId="78CF33C8" w14:textId="47F1D233" w:rsidR="000D3C4C" w:rsidRPr="00824832" w:rsidRDefault="000D3C4C" w:rsidP="000D3C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ผลกระทบจากหุ้นสามัญที่ออกจำหน่ายในระหว่าง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 (พันหุ้น)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2851B" w14:textId="547D8227" w:rsidR="000D3C4C" w:rsidRPr="00824832" w:rsidRDefault="00222320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B9239E" w14:textId="77777777" w:rsidR="000D3C4C" w:rsidRPr="00824832" w:rsidRDefault="000D3C4C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830D3" w14:textId="06D75C36" w:rsidR="000D3C4C" w:rsidRPr="00824832" w:rsidRDefault="0044220E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170,981</w:t>
            </w:r>
          </w:p>
        </w:tc>
      </w:tr>
      <w:tr w:rsidR="002E53B3" w:rsidRPr="001E5DF6" w14:paraId="4C797CC2" w14:textId="77777777" w:rsidTr="0034029A">
        <w:tc>
          <w:tcPr>
            <w:tcW w:w="4428" w:type="dxa"/>
          </w:tcPr>
          <w:p w14:paraId="40976957" w14:textId="51A5DB41" w:rsidR="002E53B3" w:rsidRPr="00267D58" w:rsidRDefault="002E53B3" w:rsidP="002E53B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7D5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จำนวนหุ้นถัวเฉลี่ยถ่วงน้ำหนักขั้นพื้นฐาน</w:t>
            </w:r>
            <w:r w:rsidR="000D3C4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10680" w14:textId="0917B92F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531273" w14:textId="77777777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F7973A" w14:textId="11F542FE" w:rsidR="002E53B3" w:rsidRPr="00267D58" w:rsidRDefault="002E53B3" w:rsidP="002E53B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771508E" w14:textId="77777777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C322D" w14:textId="52AD2790" w:rsidR="002E53B3" w:rsidRPr="00267D58" w:rsidRDefault="00222320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23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1,902,914</w:t>
            </w:r>
          </w:p>
        </w:tc>
        <w:tc>
          <w:tcPr>
            <w:tcW w:w="270" w:type="dxa"/>
          </w:tcPr>
          <w:p w14:paraId="078DB2FB" w14:textId="77777777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7F75C" w14:textId="3528A045" w:rsidR="002E53B3" w:rsidRPr="00267D58" w:rsidRDefault="0044220E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D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1,252,736</w:t>
            </w:r>
          </w:p>
        </w:tc>
      </w:tr>
      <w:tr w:rsidR="00991BE5" w:rsidRPr="001E5DF6" w14:paraId="11673CC2" w14:textId="77777777" w:rsidTr="0034029A">
        <w:tc>
          <w:tcPr>
            <w:tcW w:w="4428" w:type="dxa"/>
          </w:tcPr>
          <w:p w14:paraId="5AA8281F" w14:textId="77777777" w:rsidR="00991BE5" w:rsidRPr="00267D58" w:rsidRDefault="00991BE5" w:rsidP="002E53B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182680" w14:textId="77777777" w:rsidR="00991BE5" w:rsidRPr="00267D58" w:rsidRDefault="00991BE5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89ABEE" w14:textId="77777777" w:rsidR="00991BE5" w:rsidRPr="00267D58" w:rsidRDefault="00991BE5" w:rsidP="002E5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95A279" w14:textId="77777777" w:rsidR="00991BE5" w:rsidRPr="00267D58" w:rsidRDefault="00991BE5" w:rsidP="002E53B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48701B5" w14:textId="77777777" w:rsidR="00991BE5" w:rsidRPr="00267D58" w:rsidRDefault="00991BE5" w:rsidP="002E5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593913" w14:textId="77777777" w:rsidR="00991BE5" w:rsidRPr="00267D58" w:rsidRDefault="00991BE5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EF49D8" w14:textId="77777777" w:rsidR="00991BE5" w:rsidRPr="00267D58" w:rsidRDefault="00991BE5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5F0C94C" w14:textId="77777777" w:rsidR="00991BE5" w:rsidRPr="00267D58" w:rsidRDefault="00991BE5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53B3" w:rsidRPr="001E5DF6" w14:paraId="6075AB3C" w14:textId="77777777" w:rsidTr="0034029A">
        <w:tc>
          <w:tcPr>
            <w:tcW w:w="4428" w:type="dxa"/>
          </w:tcPr>
          <w:p w14:paraId="62F73D2A" w14:textId="721E0460" w:rsidR="002E53B3" w:rsidRPr="00267D58" w:rsidRDefault="002E53B3" w:rsidP="002E53B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7D5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ขาดทุนต่อหุ้น</w:t>
            </w:r>
            <w:r w:rsidR="000D3C4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ขั้นพื้นฐาน</w:t>
            </w:r>
            <w:r w:rsidR="00FD59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2706A" w14:textId="77777777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CF6B87" w14:textId="77777777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5CC56E" w14:textId="77777777" w:rsidR="002E53B3" w:rsidRPr="00267D58" w:rsidRDefault="002E53B3" w:rsidP="002E53B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E0EC6F4" w14:textId="77777777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F36F1B" w14:textId="1D54D8FA" w:rsidR="002E53B3" w:rsidRPr="00267D58" w:rsidRDefault="00222320" w:rsidP="00D7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(0.05)</w:t>
            </w:r>
          </w:p>
        </w:tc>
        <w:tc>
          <w:tcPr>
            <w:tcW w:w="270" w:type="dxa"/>
          </w:tcPr>
          <w:p w14:paraId="50FA514C" w14:textId="77777777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2E0DBF6E" w14:textId="68F5B6F6" w:rsidR="002E53B3" w:rsidRPr="00267D58" w:rsidRDefault="0044220E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7D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(0.04)</w:t>
            </w:r>
          </w:p>
        </w:tc>
      </w:tr>
    </w:tbl>
    <w:p w14:paraId="1A76C932" w14:textId="7D9573DB" w:rsidR="00BE685C" w:rsidRPr="00DD6559" w:rsidRDefault="00BE685C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DD6559">
        <w:rPr>
          <w:b/>
          <w:bCs/>
          <w:u w:val="none"/>
          <w:cs/>
        </w:rPr>
        <w:t>กองทุนสำรองเลี้ยงชีพพนักงานที่จดทะเบียน</w:t>
      </w:r>
    </w:p>
    <w:p w14:paraId="698A9D1B" w14:textId="062A6551" w:rsidR="00BE685C" w:rsidRDefault="00BE685C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51E2D">
        <w:rPr>
          <w:rFonts w:ascii="Angsana New" w:hAnsi="Angsana New"/>
          <w:sz w:val="28"/>
          <w:szCs w:val="28"/>
          <w:cs/>
        </w:rPr>
        <w:t xml:space="preserve">บริษัทมีกองทุนสำรองเลี้ยงชีพประเภทจ่ายสมทบสำหรับพนักงานตามพระราชบัญญัติกองทุนสำรองเลี้ยงชีพ พ.ศ. </w:t>
      </w:r>
      <w:r w:rsidRPr="00D51E2D">
        <w:rPr>
          <w:rFonts w:ascii="Angsana New" w:hAnsi="Angsana New"/>
          <w:sz w:val="28"/>
          <w:szCs w:val="28"/>
        </w:rPr>
        <w:t>2530</w:t>
      </w:r>
      <w:r w:rsidRPr="00D51E2D">
        <w:rPr>
          <w:rFonts w:ascii="Angsana New" w:hAnsi="Angsana New"/>
          <w:sz w:val="28"/>
          <w:szCs w:val="28"/>
          <w:cs/>
        </w:rPr>
        <w:t xml:space="preserve"> </w:t>
      </w:r>
      <w:r w:rsidRPr="009472A0">
        <w:rPr>
          <w:rFonts w:ascii="Angsana New" w:hAnsi="Angsana New"/>
          <w:spacing w:val="-4"/>
          <w:sz w:val="28"/>
          <w:szCs w:val="28"/>
          <w:cs/>
        </w:rPr>
        <w:t>การเข้า</w:t>
      </w:r>
      <w:r w:rsidRPr="00BE685C">
        <w:rPr>
          <w:rFonts w:ascii="Angsana New" w:hAnsi="Angsana New"/>
          <w:sz w:val="28"/>
          <w:szCs w:val="28"/>
          <w:cs/>
        </w:rPr>
        <w:t>เป็นสมาชิกกองทุนเป็นไปตามความสมัครใจของพนักงาน โดยพนักงานจ่ายสะสมและบริษัทจ่ายสมทบเข้าก</w:t>
      </w:r>
      <w:r>
        <w:rPr>
          <w:rFonts w:ascii="Angsana New" w:hAnsi="Angsana New"/>
          <w:sz w:val="28"/>
          <w:szCs w:val="28"/>
          <w:cs/>
        </w:rPr>
        <w:t>องทุนเป็นรายเดือนใน</w:t>
      </w:r>
      <w:r w:rsidRPr="00DD6559">
        <w:rPr>
          <w:rFonts w:ascii="Angsana New" w:hAnsi="Angsana New"/>
          <w:sz w:val="28"/>
          <w:szCs w:val="28"/>
          <w:cs/>
        </w:rPr>
        <w:t xml:space="preserve">อัตราร้อยละ </w:t>
      </w:r>
      <w:r w:rsidRPr="00DD6559">
        <w:rPr>
          <w:rFonts w:ascii="Angsana New" w:hAnsi="Angsana New"/>
          <w:sz w:val="28"/>
          <w:szCs w:val="28"/>
        </w:rPr>
        <w:t>5</w:t>
      </w:r>
      <w:r w:rsidRPr="00DD6559">
        <w:rPr>
          <w:rFonts w:ascii="Angsana New" w:hAnsi="Angsana New"/>
          <w:sz w:val="28"/>
          <w:szCs w:val="28"/>
          <w:cs/>
        </w:rPr>
        <w:t xml:space="preserve"> ของเงินเดือนพนักงาน กองทุนสำรองเลี้ยงชีพพนักงานบริหารโดยผู้จัดการกองทุนตามข้อกำหนดของกฎกระทรวงฉบับที่ </w:t>
      </w:r>
      <w:r w:rsidRPr="00DD6559">
        <w:rPr>
          <w:rFonts w:ascii="Angsana New" w:hAnsi="Angsana New"/>
          <w:sz w:val="28"/>
          <w:szCs w:val="28"/>
        </w:rPr>
        <w:t>2</w:t>
      </w:r>
      <w:r w:rsidRPr="00DD6559">
        <w:rPr>
          <w:rFonts w:ascii="Angsana New" w:hAnsi="Angsana New"/>
          <w:sz w:val="28"/>
          <w:szCs w:val="28"/>
          <w:cs/>
        </w:rPr>
        <w:t xml:space="preserve"> (พ.ศ. </w:t>
      </w:r>
      <w:r w:rsidRPr="00DD6559">
        <w:rPr>
          <w:rFonts w:ascii="Angsana New" w:hAnsi="Angsana New"/>
          <w:sz w:val="28"/>
          <w:szCs w:val="28"/>
        </w:rPr>
        <w:t>2532</w:t>
      </w:r>
      <w:r w:rsidRPr="00DD6559">
        <w:rPr>
          <w:rFonts w:ascii="Angsana New" w:hAnsi="Angsana New"/>
          <w:sz w:val="28"/>
          <w:szCs w:val="28"/>
          <w:cs/>
        </w:rPr>
        <w:t>) ออกตามความ</w:t>
      </w:r>
      <w:r w:rsidRPr="00BE685C">
        <w:rPr>
          <w:rFonts w:ascii="Angsana New" w:hAnsi="Angsana New"/>
          <w:sz w:val="28"/>
          <w:szCs w:val="28"/>
          <w:cs/>
        </w:rPr>
        <w:t xml:space="preserve">ในพระราชบัญญัติกองทุนสำรองเลี้ยงชีพ พ.ศ. </w:t>
      </w:r>
      <w:r>
        <w:rPr>
          <w:rFonts w:ascii="Angsana New" w:hAnsi="Angsana New"/>
          <w:sz w:val="28"/>
          <w:szCs w:val="28"/>
        </w:rPr>
        <w:t>2530</w:t>
      </w:r>
    </w:p>
    <w:p w14:paraId="0E9C526D" w14:textId="4D9ECF11" w:rsidR="00BE685C" w:rsidRDefault="00E563B3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t xml:space="preserve">ส่วนที่บริษัทจ่ายสมทบสำหรับแต่ละปีสิ้นสุดวันที่ </w:t>
      </w:r>
      <w:r w:rsidRPr="00E563B3">
        <w:rPr>
          <w:rFonts w:ascii="Angsana New" w:hAnsi="Angsana New"/>
          <w:sz w:val="28"/>
          <w:szCs w:val="28"/>
        </w:rPr>
        <w:t xml:space="preserve">31 </w:t>
      </w:r>
      <w:r w:rsidRPr="00E563B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563B3">
        <w:rPr>
          <w:rFonts w:ascii="Angsana New" w:hAnsi="Angsana New"/>
          <w:sz w:val="28"/>
          <w:szCs w:val="28"/>
        </w:rPr>
        <w:t>256</w:t>
      </w:r>
      <w:r w:rsidR="0044220E">
        <w:rPr>
          <w:rFonts w:ascii="Angsana New" w:hAnsi="Angsana New"/>
          <w:sz w:val="28"/>
          <w:szCs w:val="28"/>
        </w:rPr>
        <w:t>3</w:t>
      </w:r>
      <w:r w:rsidRPr="00E563B3">
        <w:rPr>
          <w:rFonts w:ascii="Angsana New" w:hAnsi="Angsana New"/>
          <w:sz w:val="28"/>
          <w:szCs w:val="28"/>
        </w:rPr>
        <w:t xml:space="preserve"> </w:t>
      </w:r>
      <w:r w:rsidRPr="00E563B3">
        <w:rPr>
          <w:rFonts w:ascii="Angsana New" w:hAnsi="Angsana New"/>
          <w:sz w:val="28"/>
          <w:szCs w:val="28"/>
          <w:cs/>
        </w:rPr>
        <w:t xml:space="preserve">และ </w:t>
      </w:r>
      <w:r w:rsidRPr="00E563B3">
        <w:rPr>
          <w:rFonts w:ascii="Angsana New" w:hAnsi="Angsana New"/>
          <w:sz w:val="28"/>
          <w:szCs w:val="28"/>
        </w:rPr>
        <w:t>256</w:t>
      </w:r>
      <w:r w:rsidR="0044220E">
        <w:rPr>
          <w:rFonts w:ascii="Angsana New" w:hAnsi="Angsana New"/>
          <w:sz w:val="28"/>
          <w:szCs w:val="28"/>
        </w:rPr>
        <w:t>2</w:t>
      </w:r>
      <w:r w:rsidRPr="00E563B3">
        <w:rPr>
          <w:rFonts w:ascii="Angsana New" w:hAnsi="Angsana New"/>
          <w:sz w:val="28"/>
          <w:szCs w:val="28"/>
        </w:rPr>
        <w:t xml:space="preserve"> </w:t>
      </w:r>
      <w:r w:rsidRPr="00E563B3">
        <w:rPr>
          <w:rFonts w:ascii="Angsana New" w:hAnsi="Angsana New"/>
          <w:sz w:val="28"/>
          <w:szCs w:val="28"/>
          <w:cs/>
        </w:rPr>
        <w:t>ซึ่งบันทึกเป็นค่าใช้จ่ายในงบกำไรขาดทุนมี</w:t>
      </w:r>
      <w:r w:rsidRPr="002D6993">
        <w:rPr>
          <w:rFonts w:ascii="Angsana New" w:hAnsi="Angsana New"/>
          <w:sz w:val="28"/>
          <w:szCs w:val="28"/>
          <w:cs/>
        </w:rPr>
        <w:t xml:space="preserve">จำนวน </w:t>
      </w:r>
      <w:r w:rsidR="002D6993" w:rsidRPr="002D6993">
        <w:rPr>
          <w:rFonts w:ascii="Angsana New" w:hAnsi="Angsana New"/>
          <w:sz w:val="28"/>
          <w:szCs w:val="28"/>
        </w:rPr>
        <w:t xml:space="preserve">2.1 </w:t>
      </w:r>
      <w:r w:rsidRPr="002D6993">
        <w:rPr>
          <w:rFonts w:ascii="Angsana New" w:hAnsi="Angsana New"/>
          <w:sz w:val="28"/>
          <w:szCs w:val="28"/>
          <w:cs/>
        </w:rPr>
        <w:t>ล้านบาท</w:t>
      </w:r>
      <w:r w:rsidRPr="00FC6587">
        <w:rPr>
          <w:rFonts w:ascii="Angsana New" w:hAnsi="Angsana New"/>
          <w:sz w:val="28"/>
          <w:szCs w:val="28"/>
          <w:cs/>
        </w:rPr>
        <w:t xml:space="preserve"> และ </w:t>
      </w:r>
      <w:r w:rsidR="0044220E" w:rsidRPr="00FC6587">
        <w:rPr>
          <w:rFonts w:ascii="Angsana New" w:hAnsi="Angsana New"/>
          <w:sz w:val="28"/>
          <w:szCs w:val="28"/>
        </w:rPr>
        <w:t xml:space="preserve">2.0 </w:t>
      </w:r>
      <w:r w:rsidRPr="00FC6587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108F11E5" w14:textId="77777777" w:rsidR="00514903" w:rsidRPr="00FC6587" w:rsidRDefault="00514903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A98204B" w14:textId="77777777" w:rsidR="00F95529" w:rsidRPr="004E38C1" w:rsidRDefault="00F95529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E38C1">
        <w:rPr>
          <w:b/>
          <w:bCs/>
          <w:u w:val="none"/>
          <w:cs/>
        </w:rPr>
        <w:lastRenderedPageBreak/>
        <w:t>การเสนอข้อมูลทางการเงินจำแนกตามส่วนงาน</w:t>
      </w:r>
    </w:p>
    <w:p w14:paraId="391BDB0D" w14:textId="456DC0F0" w:rsidR="00F95529" w:rsidRPr="00824832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ที่</w:t>
      </w:r>
      <w:r w:rsidR="00A0564A" w:rsidRPr="00824832">
        <w:rPr>
          <w:rFonts w:ascii="Angsana New" w:hAnsi="Angsana New"/>
          <w:sz w:val="28"/>
          <w:szCs w:val="28"/>
          <w:cs/>
        </w:rPr>
        <w:t>ผู้มีอำนาจตัดสินใจสูงสุดด้านการดำเนินงาน</w:t>
      </w:r>
      <w:r w:rsidRPr="00824832">
        <w:rPr>
          <w:rFonts w:ascii="Angsana New" w:hAnsi="Angsana New"/>
          <w:sz w:val="28"/>
          <w:szCs w:val="28"/>
          <w:cs/>
        </w:rPr>
        <w:t xml:space="preserve"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A0564A" w:rsidRPr="00824832">
        <w:rPr>
          <w:rFonts w:ascii="Angsana New" w:hAnsi="Angsana New"/>
          <w:sz w:val="28"/>
          <w:szCs w:val="28"/>
          <w:cs/>
        </w:rPr>
        <w:t>ทั้งนี้ผู้มีอำนาจตัดสินใจสูงสุดด้านการดำเนินงานของบริษัทคือประธาน</w:t>
      </w:r>
      <w:r w:rsidR="00514903">
        <w:rPr>
          <w:rFonts w:ascii="Angsana New" w:hAnsi="Angsana New" w:hint="cs"/>
          <w:sz w:val="28"/>
          <w:szCs w:val="28"/>
          <w:cs/>
        </w:rPr>
        <w:t>เจ้าหน้าที่บริหาร</w:t>
      </w:r>
    </w:p>
    <w:p w14:paraId="7CAF5AA9" w14:textId="7E95B769" w:rsidR="00F95529" w:rsidRPr="00824832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824832">
        <w:rPr>
          <w:rFonts w:ascii="Angsana New" w:hAnsi="Angsana New"/>
          <w:sz w:val="28"/>
          <w:szCs w:val="28"/>
          <w:cs/>
        </w:rPr>
        <w:t>ยนต์</w:t>
      </w:r>
      <w:r w:rsidRPr="00824832">
        <w:rPr>
          <w:rFonts w:ascii="Angsana New" w:hAnsi="Angsana New"/>
          <w:sz w:val="28"/>
          <w:szCs w:val="28"/>
          <w:cs/>
        </w:rPr>
        <w:t xml:space="preserve"> และประกันภัยเบ็ดเตล็ดอื่น (รวมประกันภัยอุบัติเหตุส่วนบุคคล) </w:t>
      </w:r>
    </w:p>
    <w:p w14:paraId="6E35F689" w14:textId="643551B8" w:rsidR="00F95529" w:rsidRPr="00824832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ผู้มีอำนาจตัดสินใจสูงสุด</w:t>
      </w:r>
      <w:r w:rsidR="00F95529" w:rsidRPr="00824832">
        <w:rPr>
          <w:rFonts w:ascii="Angsana New" w:hAnsi="Angsana New"/>
          <w:sz w:val="28"/>
          <w:szCs w:val="28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F95529"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="00F95529" w:rsidRPr="00824832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 xml:space="preserve">และหนี้สินรวมในงบการเงิน </w:t>
      </w:r>
    </w:p>
    <w:p w14:paraId="273FCA66" w14:textId="72C15DA8" w:rsidR="00F95529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D3BA3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ดำเนินธุรกิจในเขตภูมิศาสตร์เดียว คือ</w:t>
      </w:r>
      <w:r w:rsidR="007C0C68" w:rsidRPr="009D3BA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ประเทศไทย ดังนั้นรายได้</w:t>
      </w:r>
      <w:r w:rsidR="00770245">
        <w:rPr>
          <w:rFonts w:ascii="Angsana New" w:hAnsi="Angsana New" w:hint="cs"/>
          <w:spacing w:val="4"/>
          <w:sz w:val="28"/>
          <w:szCs w:val="28"/>
          <w:cs/>
        </w:rPr>
        <w:t xml:space="preserve"> กำไร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และสินทรัพย์ที่แสดงอยู่ในงบการเงินจึงถือเป็นการ</w:t>
      </w:r>
      <w:r w:rsidR="00F95529" w:rsidRPr="00824832">
        <w:rPr>
          <w:rFonts w:ascii="Angsana New" w:hAnsi="Angsana New"/>
          <w:sz w:val="28"/>
          <w:szCs w:val="28"/>
          <w:cs/>
        </w:rPr>
        <w:t>รายงานตามเขตภูมิศาสตร์แล้ว</w:t>
      </w:r>
    </w:p>
    <w:p w14:paraId="405A9A7C" w14:textId="6410948F" w:rsidR="00315B20" w:rsidRDefault="002F3F8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D7269A">
        <w:rPr>
          <w:rFonts w:ascii="Angsana New" w:hAnsi="Angsana New"/>
          <w:spacing w:val="-4"/>
          <w:sz w:val="28"/>
          <w:szCs w:val="28"/>
          <w:cs/>
        </w:rPr>
        <w:t xml:space="preserve">สำหรับปีสิ้นสุดวันที่ </w:t>
      </w:r>
      <w:r w:rsidR="00734748" w:rsidRPr="00D7269A">
        <w:rPr>
          <w:rFonts w:ascii="Angsana New" w:hAnsi="Angsana New"/>
          <w:spacing w:val="-4"/>
          <w:sz w:val="28"/>
          <w:szCs w:val="28"/>
        </w:rPr>
        <w:t>31</w:t>
      </w:r>
      <w:r w:rsidRPr="00D7269A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734748" w:rsidRPr="00D7269A">
        <w:rPr>
          <w:rFonts w:ascii="Angsana New" w:hAnsi="Angsana New"/>
          <w:spacing w:val="-4"/>
          <w:sz w:val="28"/>
          <w:szCs w:val="28"/>
        </w:rPr>
        <w:t>256</w:t>
      </w:r>
      <w:r w:rsidR="005C070F" w:rsidRPr="00D7269A">
        <w:rPr>
          <w:rFonts w:ascii="Angsana New" w:hAnsi="Angsana New"/>
          <w:spacing w:val="-4"/>
          <w:sz w:val="28"/>
          <w:szCs w:val="28"/>
        </w:rPr>
        <w:t>3</w:t>
      </w:r>
      <w:r w:rsidR="00734748" w:rsidRPr="00D7269A">
        <w:rPr>
          <w:rFonts w:ascii="Angsana New" w:hAnsi="Angsana New"/>
          <w:spacing w:val="-4"/>
          <w:sz w:val="28"/>
          <w:szCs w:val="28"/>
        </w:rPr>
        <w:t xml:space="preserve"> </w:t>
      </w:r>
      <w:r w:rsidR="005D11FD" w:rsidRPr="00D7269A">
        <w:rPr>
          <w:rFonts w:ascii="Angsana New" w:hAnsi="Angsana New" w:hint="cs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D7269A" w:rsidRPr="00D7269A">
        <w:rPr>
          <w:rFonts w:ascii="Angsana New" w:hAnsi="Angsana New"/>
          <w:spacing w:val="-4"/>
          <w:sz w:val="28"/>
          <w:szCs w:val="28"/>
          <w:cs/>
        </w:rPr>
        <w:t>สาม</w:t>
      </w:r>
      <w:r w:rsidR="005D11FD" w:rsidRPr="00D7269A">
        <w:rPr>
          <w:rFonts w:ascii="Angsana New" w:hAnsi="Angsana New" w:hint="cs"/>
          <w:spacing w:val="-4"/>
          <w:sz w:val="28"/>
          <w:szCs w:val="28"/>
          <w:cs/>
        </w:rPr>
        <w:t>ราย</w:t>
      </w:r>
      <w:r w:rsidR="005D11FD" w:rsidRPr="00D7269A">
        <w:rPr>
          <w:rFonts w:ascii="Angsana New" w:hAnsi="Angsana New" w:hint="cs"/>
          <w:spacing w:val="-2"/>
          <w:sz w:val="28"/>
          <w:szCs w:val="28"/>
          <w:cs/>
        </w:rPr>
        <w:t xml:space="preserve">เป็นจำนวนเงินรวม </w:t>
      </w:r>
      <w:r w:rsidR="00D7269A" w:rsidRPr="00D7269A">
        <w:rPr>
          <w:rFonts w:ascii="Angsana New" w:hAnsi="Angsana New"/>
          <w:spacing w:val="-2"/>
          <w:sz w:val="28"/>
          <w:szCs w:val="28"/>
        </w:rPr>
        <w:t xml:space="preserve">375.3 </w:t>
      </w:r>
      <w:r w:rsidR="005D11FD" w:rsidRPr="00D7269A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315B20" w:rsidRPr="002C32A1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28E3AE68" w14:textId="77777777" w:rsidR="005C070F" w:rsidRPr="0082169D" w:rsidRDefault="005C070F" w:rsidP="005C07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 w:hint="cs"/>
          <w:sz w:val="28"/>
          <w:szCs w:val="28"/>
          <w:cs/>
        </w:rPr>
        <w:t>สำหรับปี</w:t>
      </w:r>
      <w:r w:rsidRPr="0082169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82169D">
        <w:rPr>
          <w:rFonts w:ascii="Angsana New" w:hAnsi="Angsana New"/>
          <w:sz w:val="28"/>
          <w:szCs w:val="28"/>
        </w:rPr>
        <w:t xml:space="preserve">31 </w:t>
      </w:r>
      <w:r w:rsidRPr="0082169D">
        <w:rPr>
          <w:rFonts w:ascii="Angsana New" w:hAnsi="Angsana New" w:hint="cs"/>
          <w:sz w:val="28"/>
          <w:szCs w:val="28"/>
          <w:cs/>
        </w:rPr>
        <w:t>ธันวาคม</w:t>
      </w:r>
      <w:r w:rsidRPr="0082169D">
        <w:rPr>
          <w:rFonts w:ascii="Angsana New" w:hAnsi="Angsana New"/>
          <w:sz w:val="28"/>
          <w:szCs w:val="28"/>
          <w:cs/>
        </w:rPr>
        <w:t xml:space="preserve"> </w:t>
      </w:r>
      <w:r w:rsidRPr="0082169D">
        <w:rPr>
          <w:rFonts w:ascii="Angsana New" w:hAnsi="Angsana New"/>
          <w:sz w:val="28"/>
          <w:szCs w:val="28"/>
        </w:rPr>
        <w:t xml:space="preserve">2562 </w:t>
      </w:r>
      <w:r w:rsidRPr="0082169D">
        <w:rPr>
          <w:rFonts w:ascii="Angsana New" w:hAnsi="Angsana New" w:hint="cs"/>
          <w:sz w:val="28"/>
          <w:szCs w:val="28"/>
          <w:cs/>
        </w:rPr>
        <w:t xml:space="preserve">บริษัทมีรายได้เบี้ยประกันภัยรับจากตัวแทนและบริษัทนายหน้ารายใหญ่สองรายเป็นจำนวนเงินรวม </w:t>
      </w:r>
      <w:r w:rsidRPr="0082169D">
        <w:rPr>
          <w:rFonts w:ascii="Angsana New" w:hAnsi="Angsana New"/>
          <w:sz w:val="28"/>
          <w:szCs w:val="28"/>
        </w:rPr>
        <w:t>202.2</w:t>
      </w:r>
      <w:r w:rsidRPr="0082169D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14:paraId="30B19D13" w14:textId="77777777" w:rsidR="005C070F" w:rsidRDefault="005C070F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981082E" w14:textId="77777777" w:rsidR="005137C0" w:rsidRDefault="005137C0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bookmarkStart w:id="12" w:name="OLE_LINK5"/>
    </w:p>
    <w:p w14:paraId="0623855C" w14:textId="77777777" w:rsidR="005137C0" w:rsidRDefault="005137C0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533A2F8E" w14:textId="77777777" w:rsidR="0034029A" w:rsidRDefault="0034029A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7A3F44FB" w14:textId="77777777" w:rsidR="0034029A" w:rsidRDefault="0034029A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68464EB0" w14:textId="1E8F93E0" w:rsidR="0034029A" w:rsidRDefault="0034029A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0528C64E" w14:textId="084C4E38" w:rsidR="00514903" w:rsidRDefault="00514903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72617070" w14:textId="1F237E70" w:rsidR="00514903" w:rsidRDefault="00514903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2FB64B02" w14:textId="7F6847AA" w:rsidR="00514903" w:rsidRDefault="00514903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5E9250F2" w14:textId="2E384E6C" w:rsidR="00514903" w:rsidRDefault="00514903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41255E66" w14:textId="5C5AB21D" w:rsidR="00514903" w:rsidRDefault="00514903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1E6FEC1D" w14:textId="46C1C563" w:rsidR="00DE4BFD" w:rsidRDefault="00DE4BFD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12BE514B" w14:textId="2A41540F" w:rsidR="00DE4BFD" w:rsidRDefault="00DE4BFD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27428490" w14:textId="77777777" w:rsidR="00DE4BFD" w:rsidRDefault="00DE4BFD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728CE9FC" w14:textId="0AE36634" w:rsidR="005137C0" w:rsidRDefault="00770245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70245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ของส่วนงานสำหรับ</w:t>
      </w:r>
      <w:r w:rsidR="005137C0" w:rsidRPr="000E1F38">
        <w:rPr>
          <w:rFonts w:ascii="Angsana New" w:hAnsi="Angsana New" w:hint="cs"/>
          <w:spacing w:val="4"/>
          <w:sz w:val="28"/>
          <w:szCs w:val="28"/>
          <w:cs/>
        </w:rPr>
        <w:t>ปี</w:t>
      </w:r>
      <w:r w:rsidR="005137C0" w:rsidRPr="000E1F38">
        <w:rPr>
          <w:rFonts w:ascii="Angsana New" w:hAnsi="Angsana New"/>
          <w:spacing w:val="4"/>
          <w:sz w:val="28"/>
          <w:szCs w:val="28"/>
          <w:cs/>
        </w:rPr>
        <w:t>สิ้นสุดวันที่</w:t>
      </w:r>
      <w:r w:rsidR="005137C0" w:rsidRPr="000E1F38">
        <w:rPr>
          <w:rFonts w:ascii="Angsana New" w:hAnsi="Angsana New"/>
          <w:spacing w:val="4"/>
          <w:sz w:val="28"/>
          <w:szCs w:val="28"/>
        </w:rPr>
        <w:t xml:space="preserve"> 31 </w:t>
      </w:r>
      <w:r w:rsidR="005137C0" w:rsidRPr="000E1F38">
        <w:rPr>
          <w:rFonts w:ascii="Angsana New" w:hAnsi="Angsana New" w:hint="cs"/>
          <w:spacing w:val="4"/>
          <w:sz w:val="28"/>
          <w:szCs w:val="28"/>
          <w:cs/>
        </w:rPr>
        <w:t xml:space="preserve">ธันวาคม </w:t>
      </w:r>
      <w:r w:rsidR="005137C0" w:rsidRPr="000E1F38">
        <w:rPr>
          <w:rFonts w:ascii="Angsana New" w:hAnsi="Angsana New"/>
          <w:spacing w:val="4"/>
          <w:sz w:val="28"/>
          <w:szCs w:val="28"/>
        </w:rPr>
        <w:t>256</w:t>
      </w:r>
      <w:r w:rsidR="005C070F">
        <w:rPr>
          <w:rFonts w:ascii="Angsana New" w:hAnsi="Angsana New"/>
          <w:spacing w:val="4"/>
          <w:sz w:val="28"/>
          <w:szCs w:val="28"/>
        </w:rPr>
        <w:t>3</w:t>
      </w:r>
      <w:r w:rsidR="005137C0" w:rsidRPr="000E1F38">
        <w:rPr>
          <w:rFonts w:ascii="Angsana New" w:hAnsi="Angsana New"/>
          <w:sz w:val="28"/>
          <w:szCs w:val="28"/>
        </w:rPr>
        <w:t xml:space="preserve"> </w:t>
      </w:r>
      <w:r w:rsidR="005137C0"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770245" w:rsidRPr="00824832" w14:paraId="6E03B689" w14:textId="77777777" w:rsidTr="00A64216">
        <w:trPr>
          <w:tblHeader/>
        </w:trPr>
        <w:tc>
          <w:tcPr>
            <w:tcW w:w="3060" w:type="dxa"/>
            <w:tcBorders>
              <w:top w:val="nil"/>
              <w:bottom w:val="nil"/>
            </w:tcBorders>
          </w:tcPr>
          <w:p w14:paraId="714E36B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6095CDC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70245" w:rsidRPr="00824832" w14:paraId="36733BE8" w14:textId="77777777" w:rsidTr="00A64216">
        <w:trPr>
          <w:tblHeader/>
        </w:trPr>
        <w:tc>
          <w:tcPr>
            <w:tcW w:w="3060" w:type="dxa"/>
            <w:tcBorders>
              <w:top w:val="nil"/>
            </w:tcBorders>
          </w:tcPr>
          <w:p w14:paraId="1F7E99E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E3481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6851D9B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271A649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3A922BF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14AE13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5283A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359618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6FF127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2754A2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8ABC1D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1037598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70245" w:rsidRPr="00824832" w14:paraId="33130B7A" w14:textId="77777777" w:rsidTr="00A64216">
        <w:trPr>
          <w:tblHeader/>
        </w:trPr>
        <w:tc>
          <w:tcPr>
            <w:tcW w:w="3060" w:type="dxa"/>
          </w:tcPr>
          <w:p w14:paraId="7DCE0A4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46CF4D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42FA055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0CACCD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5C5485F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31A4F04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1FA1FA6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241026D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1AB010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6F79CAB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2E63E35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491483D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245" w:rsidRPr="00824832" w14:paraId="666AE99D" w14:textId="77777777" w:rsidTr="00A64216">
        <w:trPr>
          <w:tblHeader/>
        </w:trPr>
        <w:tc>
          <w:tcPr>
            <w:tcW w:w="3060" w:type="dxa"/>
          </w:tcPr>
          <w:p w14:paraId="7CAC138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075CB1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71FD9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27FBE49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057CA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19847CC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0AB2B33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0492C457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0D82F24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7395823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49B1F59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4B285C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70245" w:rsidRPr="00824832" w14:paraId="70CFB34B" w14:textId="77777777" w:rsidTr="00A64216">
        <w:tc>
          <w:tcPr>
            <w:tcW w:w="3060" w:type="dxa"/>
          </w:tcPr>
          <w:p w14:paraId="2E9129D7" w14:textId="77777777" w:rsidR="00770245" w:rsidRPr="00AC5042" w:rsidRDefault="00770245" w:rsidP="00A6421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11FEF5F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7D2F154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124FBA4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17AB0BB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17EC587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10AE54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7A0A03D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D43554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4B2A975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BFC16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50FC0EC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9566E" w:rsidRPr="00824832" w14:paraId="2D979CAE" w14:textId="77777777" w:rsidTr="00E9566E">
        <w:tc>
          <w:tcPr>
            <w:tcW w:w="3060" w:type="dxa"/>
          </w:tcPr>
          <w:p w14:paraId="6B1E3DA1" w14:textId="77777777" w:rsidR="00E9566E" w:rsidRPr="00AC5042" w:rsidRDefault="00E9566E" w:rsidP="00E9566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F2D39" w14:textId="2EFACE52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11,437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68E30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9C745" w14:textId="6B69B4A4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4,223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E67E6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4C77C" w14:textId="5143DD08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589,940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AD38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340FF" w14:textId="338353A6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59,903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12FA8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E22A3" w14:textId="442309EC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3A28E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E52B" w14:textId="0F407C80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665,503 </w:t>
            </w:r>
          </w:p>
        </w:tc>
      </w:tr>
      <w:tr w:rsidR="00E9566E" w:rsidRPr="00824832" w14:paraId="598672C0" w14:textId="77777777" w:rsidTr="00FE3228">
        <w:tc>
          <w:tcPr>
            <w:tcW w:w="3060" w:type="dxa"/>
          </w:tcPr>
          <w:p w14:paraId="2C6294EE" w14:textId="77777777" w:rsidR="00E9566E" w:rsidRDefault="00E9566E" w:rsidP="00E9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  <w:p w14:paraId="5CF84082" w14:textId="77777777" w:rsidR="00E9566E" w:rsidRPr="00AC5042" w:rsidRDefault="00E9566E" w:rsidP="00E9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F9118" w14:textId="4BD59A4D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(6,968)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E25B4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93803" w14:textId="502CD5AE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(2,365)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6D230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1A4219" w14:textId="630E4DE6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(295,411)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67792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6089D" w14:textId="36CF5AA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(44,321)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52A13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C2033" w14:textId="0E0EFA31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C23C2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4C496" w14:textId="6FA0E272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(349,065)</w:t>
            </w:r>
          </w:p>
        </w:tc>
      </w:tr>
      <w:tr w:rsidR="00E9566E" w:rsidRPr="00824832" w14:paraId="441D094E" w14:textId="77777777" w:rsidTr="00FE3228">
        <w:tc>
          <w:tcPr>
            <w:tcW w:w="3060" w:type="dxa"/>
          </w:tcPr>
          <w:p w14:paraId="15ED1BCD" w14:textId="77777777" w:rsidR="00E9566E" w:rsidRPr="00AC5042" w:rsidRDefault="00E9566E" w:rsidP="00E9566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0381A" w14:textId="5C8D4972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4,469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512DD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184D3" w14:textId="33479393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1,858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152A4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C3C10" w14:textId="5BF53D3A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294,529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90D87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8B41C" w14:textId="6A3AB734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15,582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25542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DC2EE" w14:textId="4BED0C39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C0B57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CB24" w14:textId="5FFAC9FC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316,438 </w:t>
            </w:r>
          </w:p>
        </w:tc>
      </w:tr>
      <w:tr w:rsidR="00E9566E" w:rsidRPr="00824832" w14:paraId="2250A2BE" w14:textId="77777777" w:rsidTr="00E9566E">
        <w:tc>
          <w:tcPr>
            <w:tcW w:w="3060" w:type="dxa"/>
          </w:tcPr>
          <w:p w14:paraId="28FADE76" w14:textId="77777777" w:rsidR="00E9566E" w:rsidRDefault="00E9566E" w:rsidP="00E9566E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หัก)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3B3528A3" w14:textId="77777777" w:rsidR="00E9566E" w:rsidRDefault="00E9566E" w:rsidP="00E9566E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(เพิ่มขึ้น) </w:t>
            </w:r>
          </w:p>
          <w:p w14:paraId="0164D1E8" w14:textId="77777777" w:rsidR="00E9566E" w:rsidRPr="00AC5042" w:rsidRDefault="00E9566E" w:rsidP="00E9566E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58D9" w14:textId="098F983C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395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E2CB6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2A14" w14:textId="64CFE3CD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(212)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92F57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9C9A3" w14:textId="16631D8C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62,329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9526D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BDBC4" w14:textId="431FA88B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(3,884)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AC293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7491C" w14:textId="7A2D98F1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C8A7E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9DD04" w14:textId="4251491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58,628 </w:t>
            </w:r>
          </w:p>
        </w:tc>
      </w:tr>
      <w:tr w:rsidR="00E9566E" w:rsidRPr="00824832" w14:paraId="1D024A1B" w14:textId="77777777" w:rsidTr="00A64216">
        <w:tc>
          <w:tcPr>
            <w:tcW w:w="3060" w:type="dxa"/>
          </w:tcPr>
          <w:p w14:paraId="0A802706" w14:textId="77777777" w:rsidR="00E9566E" w:rsidRPr="00AC5042" w:rsidRDefault="00E9566E" w:rsidP="00E9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65B60B" w14:textId="7777777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6605ABEB" w14:textId="7777777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A1542E" w14:textId="7777777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02271B37" w14:textId="7777777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4BD0CB" w14:textId="7777777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4495D4FB" w14:textId="7777777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188031" w14:textId="7777777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1DFABDEE" w14:textId="7777777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551D0B" w14:textId="7777777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5747F0B5" w14:textId="7777777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A350E" w14:textId="7777777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566E" w:rsidRPr="00824832" w14:paraId="3B60A7C0" w14:textId="77777777" w:rsidTr="00E9566E">
        <w:tc>
          <w:tcPr>
            <w:tcW w:w="3060" w:type="dxa"/>
          </w:tcPr>
          <w:p w14:paraId="7BE1B690" w14:textId="77777777" w:rsidR="00E9566E" w:rsidRPr="00AC5042" w:rsidRDefault="00E9566E" w:rsidP="00E9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59A77" w14:textId="3F8D3A74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4,864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38D4A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0235B" w14:textId="280853AD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1,646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91ADF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8BB6C" w14:textId="627EDE06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356,858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AF2FB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84B5E" w14:textId="381885A4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11,698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03A3B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69E2F" w14:textId="109E64BB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F461D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1CCF6" w14:textId="278B22D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375,066 </w:t>
            </w:r>
          </w:p>
        </w:tc>
      </w:tr>
      <w:tr w:rsidR="0045658D" w:rsidRPr="00824832" w14:paraId="20AE55AB" w14:textId="77777777" w:rsidTr="008122FF">
        <w:tc>
          <w:tcPr>
            <w:tcW w:w="3060" w:type="dxa"/>
          </w:tcPr>
          <w:p w14:paraId="061034F0" w14:textId="77777777" w:rsidR="0045658D" w:rsidRPr="00AC5042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B99E7" w14:textId="7C2C6DC1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1,895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C0E08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31DF4" w14:textId="4F7B8F5B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888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0D355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85ED6" w14:textId="523774D8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117,490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B146E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B8DE4" w14:textId="3AA8F143" w:rsidR="0045658D" w:rsidRPr="0045658D" w:rsidRDefault="0045658D" w:rsidP="00E86EB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>15,38</w:t>
            </w:r>
            <w:r w:rsidR="00E86EB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F13B6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3E338" w14:textId="1E16770C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0945D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89665" w14:textId="7102558B" w:rsidR="0045658D" w:rsidRPr="0045658D" w:rsidRDefault="0045658D" w:rsidP="00E86EB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135,65</w:t>
            </w:r>
            <w:r w:rsidR="00E86EB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45658D" w:rsidRPr="00824832" w14:paraId="7A7636A8" w14:textId="77777777" w:rsidTr="008122FF">
        <w:trPr>
          <w:trHeight w:val="306"/>
        </w:trPr>
        <w:tc>
          <w:tcPr>
            <w:tcW w:w="3060" w:type="dxa"/>
            <w:tcBorders>
              <w:bottom w:val="nil"/>
            </w:tcBorders>
          </w:tcPr>
          <w:p w14:paraId="5B1944B5" w14:textId="77777777" w:rsidR="0045658D" w:rsidRPr="00AC5042" w:rsidRDefault="0045658D" w:rsidP="0045658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DA772" w14:textId="516F26CD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DBC7F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52630" w14:textId="3030554C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6AEF1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23389" w14:textId="494521BF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FDC79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9CF4B" w14:textId="1BC683FB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25912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FE5E1" w14:textId="29C1E676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5,696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29027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0F07A" w14:textId="0EB31224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5,696 </w:t>
            </w:r>
          </w:p>
        </w:tc>
      </w:tr>
      <w:tr w:rsidR="0045658D" w:rsidRPr="00824832" w14:paraId="5FB76CC6" w14:textId="77777777" w:rsidTr="008122FF">
        <w:tc>
          <w:tcPr>
            <w:tcW w:w="3060" w:type="dxa"/>
            <w:tcBorders>
              <w:top w:val="nil"/>
              <w:bottom w:val="nil"/>
            </w:tcBorders>
          </w:tcPr>
          <w:p w14:paraId="241BD008" w14:textId="700D5527" w:rsidR="0045658D" w:rsidRPr="00936959" w:rsidRDefault="00785CC1" w:rsidP="0045658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="0045658D"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88644" w14:textId="62F2A819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3C3DC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D8AA4" w14:textId="1227A8B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C8681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0BCEF" w14:textId="168041F6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CEDE6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F588F" w14:textId="437959F5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55524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03532" w14:textId="217CF56E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(400)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5A751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09456" w14:textId="51E0463D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(400)</w:t>
            </w:r>
          </w:p>
        </w:tc>
      </w:tr>
      <w:tr w:rsidR="0045658D" w:rsidRPr="00824832" w14:paraId="07C3565A" w14:textId="77777777" w:rsidTr="00FE3228">
        <w:tc>
          <w:tcPr>
            <w:tcW w:w="3060" w:type="dxa"/>
            <w:tcBorders>
              <w:top w:val="nil"/>
              <w:bottom w:val="nil"/>
            </w:tcBorders>
          </w:tcPr>
          <w:p w14:paraId="1AD4D75A" w14:textId="7B9F3477" w:rsidR="0045658D" w:rsidRPr="00936959" w:rsidRDefault="00785CC1" w:rsidP="0045658D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="0045658D"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72564EFD" w14:textId="77777777" w:rsidR="0045658D" w:rsidRPr="00936959" w:rsidRDefault="0045658D" w:rsidP="0045658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1420F" w14:textId="0C6890B6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026EC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1EDBF" w14:textId="22845163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A9334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DEB10" w14:textId="49331071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F8EFE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D795F" w14:textId="7AADBA83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5F5D9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5527D" w14:textId="75D91A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175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A31EA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9DA2B" w14:textId="24D93BBF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175 </w:t>
            </w:r>
          </w:p>
        </w:tc>
      </w:tr>
      <w:tr w:rsidR="0045658D" w:rsidRPr="00824832" w14:paraId="695EDD79" w14:textId="77777777" w:rsidTr="00FE3228">
        <w:tc>
          <w:tcPr>
            <w:tcW w:w="3060" w:type="dxa"/>
          </w:tcPr>
          <w:p w14:paraId="6BD46D0B" w14:textId="77777777" w:rsidR="0045658D" w:rsidRPr="00AC5042" w:rsidRDefault="0045658D" w:rsidP="0045658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684198" w14:textId="470A91D9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869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95522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33EF4B" w14:textId="7B8A00A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73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FC021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2A6817" w14:textId="78480A2A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28,421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7F360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708C7B" w14:textId="7EBAE511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22,841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A2606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177C3" w14:textId="2FBD8C9A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16,586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C6DE6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10E645" w14:textId="15C7C6CA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68,790 </w:t>
            </w:r>
          </w:p>
        </w:tc>
      </w:tr>
      <w:tr w:rsidR="0045658D" w:rsidRPr="00824832" w14:paraId="7D600976" w14:textId="77777777" w:rsidTr="00FE3228">
        <w:tc>
          <w:tcPr>
            <w:tcW w:w="3060" w:type="dxa"/>
          </w:tcPr>
          <w:p w14:paraId="77636743" w14:textId="77777777" w:rsidR="0045658D" w:rsidRPr="00557DD1" w:rsidRDefault="0045658D" w:rsidP="0045658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D5C4B" w14:textId="5DDBA3B6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7,628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A72E6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26D099" w14:textId="4E2454DC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2,607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D5EC3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C94F3B" w14:textId="62D84A4C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502,769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175F6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4704A8" w14:textId="206D0F8B" w:rsidR="0045658D" w:rsidRPr="0045658D" w:rsidRDefault="0045658D" w:rsidP="00D07F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49,92</w:t>
            </w:r>
            <w:r w:rsidR="00D07F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A73E8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8D462C" w14:textId="1F24EBD5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22,057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9FD58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09005F" w14:textId="5799C724" w:rsidR="0045658D" w:rsidRPr="0045658D" w:rsidRDefault="0045658D" w:rsidP="00E86EB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584,98</w:t>
            </w:r>
            <w:r w:rsidR="00E86E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45658D" w:rsidRPr="00824832" w14:paraId="68A27D92" w14:textId="77777777" w:rsidTr="00A6421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060" w:type="dxa"/>
          </w:tcPr>
          <w:p w14:paraId="6857E29C" w14:textId="77777777" w:rsidR="0045658D" w:rsidRPr="00AC5042" w:rsidRDefault="0045658D" w:rsidP="0045658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D667F" w14:textId="77777777" w:rsidR="0045658D" w:rsidRPr="001C6EE1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1D839" w14:textId="77777777" w:rsidR="0045658D" w:rsidRPr="001C6EE1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0E47C" w14:textId="77777777" w:rsidR="0045658D" w:rsidRPr="001C6EE1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A6AD2" w14:textId="77777777" w:rsidR="0045658D" w:rsidRPr="001C6EE1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0EB35" w14:textId="77777777" w:rsidR="0045658D" w:rsidRPr="001C6EE1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C1FE8" w14:textId="77777777" w:rsidR="0045658D" w:rsidRPr="001C6EE1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0BDFB" w14:textId="77777777" w:rsidR="0045658D" w:rsidRPr="001C6EE1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51098" w14:textId="77777777" w:rsidR="0045658D" w:rsidRPr="001C6EE1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A497E" w14:textId="77777777" w:rsidR="0045658D" w:rsidRPr="001C6EE1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26269" w14:textId="77777777" w:rsidR="0045658D" w:rsidRPr="001C6EE1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FE88" w14:textId="77777777" w:rsidR="0045658D" w:rsidRPr="001C6EE1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58D" w:rsidRPr="00824832" w14:paraId="0245812D" w14:textId="77777777" w:rsidTr="00A64216">
        <w:tc>
          <w:tcPr>
            <w:tcW w:w="3060" w:type="dxa"/>
          </w:tcPr>
          <w:p w14:paraId="3CB845E5" w14:textId="77777777" w:rsidR="0045658D" w:rsidRPr="00AC5042" w:rsidRDefault="0045658D" w:rsidP="0045658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E45B3" w14:textId="77777777" w:rsidR="0045658D" w:rsidRPr="001C6EE1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49FE5" w14:textId="77777777" w:rsidR="0045658D" w:rsidRPr="001C6EE1" w:rsidRDefault="0045658D" w:rsidP="0045658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6F30D" w14:textId="77777777" w:rsidR="0045658D" w:rsidRPr="001C6EE1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711EB" w14:textId="77777777" w:rsidR="0045658D" w:rsidRPr="001C6EE1" w:rsidRDefault="0045658D" w:rsidP="0045658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70FD5" w14:textId="77777777" w:rsidR="0045658D" w:rsidRPr="001C6EE1" w:rsidRDefault="0045658D" w:rsidP="0045658D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71F57" w14:textId="77777777" w:rsidR="0045658D" w:rsidRPr="001C6EE1" w:rsidRDefault="0045658D" w:rsidP="0045658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A38F4" w14:textId="77777777" w:rsidR="0045658D" w:rsidRPr="001C6EE1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7B54A" w14:textId="77777777" w:rsidR="0045658D" w:rsidRPr="001C6EE1" w:rsidRDefault="0045658D" w:rsidP="0045658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2D11E" w14:textId="77777777" w:rsidR="0045658D" w:rsidRPr="001C6EE1" w:rsidRDefault="0045658D" w:rsidP="0045658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D41B2" w14:textId="77777777" w:rsidR="0045658D" w:rsidRPr="001C6EE1" w:rsidRDefault="0045658D" w:rsidP="0045658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DFC51" w14:textId="77777777" w:rsidR="0045658D" w:rsidRPr="001C6EE1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658D" w:rsidRPr="00824832" w14:paraId="37DAFB6F" w14:textId="77777777" w:rsidTr="008122FF">
        <w:tc>
          <w:tcPr>
            <w:tcW w:w="3060" w:type="dxa"/>
          </w:tcPr>
          <w:p w14:paraId="3F795558" w14:textId="77777777" w:rsidR="0045658D" w:rsidRPr="00AC5042" w:rsidRDefault="0045658D" w:rsidP="0045658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BDB14" w14:textId="1142432B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1,549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04B09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B57A8" w14:textId="36178025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925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EBB7F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BCD74" w14:textId="3E9BD5C5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350,123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5BE92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CC261" w14:textId="7B64C798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1,107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9C6D4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D6059" w14:textId="42C932AE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60C0D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920C6" w14:textId="3BAA0AEA" w:rsidR="0045658D" w:rsidRPr="0045658D" w:rsidRDefault="0045658D" w:rsidP="0045658D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353,704 </w:t>
            </w:r>
          </w:p>
        </w:tc>
      </w:tr>
      <w:tr w:rsidR="0045658D" w:rsidRPr="00824832" w14:paraId="077A8FBC" w14:textId="77777777" w:rsidTr="008122FF">
        <w:tc>
          <w:tcPr>
            <w:tcW w:w="3060" w:type="dxa"/>
          </w:tcPr>
          <w:p w14:paraId="66ECB14E" w14:textId="77777777" w:rsidR="0045658D" w:rsidRPr="00AC5042" w:rsidRDefault="0045658D" w:rsidP="0045658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AF154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8DDE3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5140C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EEE3E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6B138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96C03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1918C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97543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4572C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0DF90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D9A70" w14:textId="77777777" w:rsidR="0045658D" w:rsidRPr="0045658D" w:rsidRDefault="0045658D" w:rsidP="0045658D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5658D" w:rsidRPr="0045658D" w14:paraId="7E1B9F64" w14:textId="77777777" w:rsidTr="00FE3228">
        <w:tc>
          <w:tcPr>
            <w:tcW w:w="3060" w:type="dxa"/>
          </w:tcPr>
          <w:p w14:paraId="03E8D8FF" w14:textId="77777777" w:rsidR="0045658D" w:rsidRPr="00AC5042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D95CDF" w14:textId="0DDEFFDC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(1,065)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C8D43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540A4C" w14:textId="3F0A469B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(585)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BDFF8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6C2F8A" w14:textId="08437E2E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(151,384)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8CA79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2C8235" w14:textId="204C6455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3,478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C2DED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CAD4E9" w14:textId="29E640F0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6B321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22D394" w14:textId="01561347" w:rsidR="0045658D" w:rsidRPr="0045658D" w:rsidRDefault="0045658D" w:rsidP="0045658D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(149,556)</w:t>
            </w:r>
          </w:p>
        </w:tc>
      </w:tr>
      <w:tr w:rsidR="0045658D" w:rsidRPr="00824832" w14:paraId="2E02BFB6" w14:textId="77777777" w:rsidTr="00FE3228">
        <w:tc>
          <w:tcPr>
            <w:tcW w:w="3060" w:type="dxa"/>
          </w:tcPr>
          <w:p w14:paraId="04BEBC3D" w14:textId="77777777" w:rsidR="0045658D" w:rsidRPr="00AC5042" w:rsidRDefault="0045658D" w:rsidP="004565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81BD8" w14:textId="644A1B09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484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10355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9DA3B" w14:textId="09FC1C30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340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5B0C6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B5D45" w14:textId="27D210D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198,739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5E288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0334E" w14:textId="40DCD2CF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4,585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CFE26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E9DDF" w14:textId="0C5DFCF4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B31FB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925FA" w14:textId="0CBDD5AA" w:rsidR="0045658D" w:rsidRPr="0045658D" w:rsidRDefault="0045658D" w:rsidP="0045658D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204,148 </w:t>
            </w:r>
          </w:p>
        </w:tc>
      </w:tr>
      <w:tr w:rsidR="0045658D" w:rsidRPr="00824832" w14:paraId="058C31DE" w14:textId="77777777" w:rsidTr="008122FF">
        <w:tc>
          <w:tcPr>
            <w:tcW w:w="3060" w:type="dxa"/>
          </w:tcPr>
          <w:p w14:paraId="3A81856E" w14:textId="77777777" w:rsidR="0045658D" w:rsidRPr="00AC5042" w:rsidRDefault="0045658D" w:rsidP="0045658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89E69" w14:textId="784646A5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2,632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1E6A2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98915" w14:textId="3B113183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555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C8EE5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2BDBD" w14:textId="1DA534F3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87,163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5BE46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14944" w14:textId="65ED1741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10,275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47445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D483F" w14:textId="0F86411A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94FCF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79781" w14:textId="2C7C37F2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100,625 </w:t>
            </w:r>
          </w:p>
        </w:tc>
      </w:tr>
      <w:tr w:rsidR="0045658D" w:rsidRPr="00824832" w14:paraId="55F8FA9F" w14:textId="77777777" w:rsidTr="00FE3228">
        <w:tc>
          <w:tcPr>
            <w:tcW w:w="3060" w:type="dxa"/>
          </w:tcPr>
          <w:p w14:paraId="6E61CAD1" w14:textId="77777777" w:rsidR="0045658D" w:rsidRPr="00AC5042" w:rsidRDefault="0045658D" w:rsidP="0045658D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EA478" w14:textId="53A215AB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487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862D7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4A460" w14:textId="0C262108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491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2E1A6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770EC" w14:textId="2DCDF691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128,077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402D8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E1514" w14:textId="5178D72A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2,372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B565C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D0D2B" w14:textId="79271ED5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F0D4E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E2547" w14:textId="6CD6BA80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131,427 </w:t>
            </w:r>
          </w:p>
        </w:tc>
      </w:tr>
      <w:tr w:rsidR="0045658D" w:rsidRPr="00824832" w14:paraId="08DA98C0" w14:textId="77777777" w:rsidTr="00FE3228">
        <w:tc>
          <w:tcPr>
            <w:tcW w:w="3060" w:type="dxa"/>
          </w:tcPr>
          <w:p w14:paraId="4BB379D5" w14:textId="77777777" w:rsidR="0045658D" w:rsidRPr="00AC5042" w:rsidRDefault="0045658D" w:rsidP="0045658D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55B293" w14:textId="23E352D5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(926)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09535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58E9FE" w14:textId="62ED706C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(10)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5AA03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280EEE" w14:textId="49FEBE2B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48,880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19221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FFBBE" w14:textId="4CD256C8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24,741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97640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CA4100" w14:textId="028876D2" w:rsidR="0045658D" w:rsidRPr="0045658D" w:rsidRDefault="0045658D" w:rsidP="00D07F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150,71</w:t>
            </w:r>
            <w:r w:rsidR="00D07F3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C8F57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3DDA4" w14:textId="3DEF3DBD" w:rsidR="0045658D" w:rsidRPr="0045658D" w:rsidRDefault="0045658D" w:rsidP="00D07F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223,40</w:t>
            </w:r>
            <w:r w:rsidR="00D07F3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45658D" w:rsidRPr="00824832" w14:paraId="61B10A47" w14:textId="77777777" w:rsidTr="00FE3228">
        <w:tc>
          <w:tcPr>
            <w:tcW w:w="3060" w:type="dxa"/>
          </w:tcPr>
          <w:p w14:paraId="4522ABC2" w14:textId="77777777" w:rsidR="0045658D" w:rsidRPr="00AC5042" w:rsidRDefault="0045658D" w:rsidP="0045658D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23F92E" w14:textId="25778D2E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2,677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B5365" w14:textId="77777777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B22EF" w14:textId="766FD47B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1,376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7EB1D" w14:textId="77777777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38B87" w14:textId="3B376A6B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462,859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CABA2" w14:textId="77777777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014DC7" w14:textId="57FA6EE6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41,973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1A2A8" w14:textId="77777777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99FF4B" w14:textId="4EBAD74D" w:rsidR="0045658D" w:rsidRPr="0045658D" w:rsidRDefault="0045658D" w:rsidP="00D07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150,71</w:t>
            </w:r>
            <w:r w:rsidR="00D07F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3A82E" w14:textId="77777777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B7AE93" w14:textId="5669449B" w:rsidR="0045658D" w:rsidRPr="0045658D" w:rsidRDefault="0045658D" w:rsidP="00D07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659,60</w:t>
            </w:r>
            <w:r w:rsidR="00D07F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45658D" w:rsidRPr="00824832" w14:paraId="21A73E10" w14:textId="77777777" w:rsidTr="00FE3228">
        <w:tc>
          <w:tcPr>
            <w:tcW w:w="3060" w:type="dxa"/>
          </w:tcPr>
          <w:p w14:paraId="5FE42D91" w14:textId="77777777" w:rsidR="0045658D" w:rsidRPr="00AC5042" w:rsidRDefault="0045658D" w:rsidP="0045658D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B50378" w14:textId="56E29A40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4,951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2ECBB" w14:textId="77777777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E50AF7A" w14:textId="4E445D8B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1,231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8CABC" w14:textId="77777777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369265" w14:textId="2FC58499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39,910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B0F86" w14:textId="77777777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EAF518F" w14:textId="6AF2B1C9" w:rsidR="0045658D" w:rsidRPr="0045658D" w:rsidRDefault="007C3535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7,951</w:t>
            </w:r>
            <w:r w:rsidR="0045658D"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8B88A" w14:textId="77777777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2C3497" w14:textId="3AD4927F" w:rsidR="0045658D" w:rsidRPr="0045658D" w:rsidRDefault="0045658D" w:rsidP="00D07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(128,66</w:t>
            </w:r>
            <w:r w:rsidR="00D07F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A5003" w14:textId="77777777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C3DAF" w14:textId="35E9342C" w:rsidR="0045658D" w:rsidRPr="0045658D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(74,618)</w:t>
            </w:r>
          </w:p>
        </w:tc>
      </w:tr>
      <w:tr w:rsidR="0045658D" w:rsidRPr="00824832" w14:paraId="19D2203C" w14:textId="77777777" w:rsidTr="00FE3228">
        <w:tc>
          <w:tcPr>
            <w:tcW w:w="3060" w:type="dxa"/>
            <w:tcBorders>
              <w:bottom w:val="nil"/>
            </w:tcBorders>
          </w:tcPr>
          <w:p w14:paraId="2804BD56" w14:textId="77777777" w:rsidR="0045658D" w:rsidRPr="00AC5042" w:rsidRDefault="0045658D" w:rsidP="0045658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8E057B2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31911E22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73DC95B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08627B15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51891FF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5AA5B468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206F2A5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7F9756E4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BED5672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0B1A49BB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B3738" w14:textId="2EB0D4C8" w:rsidR="0045658D" w:rsidRPr="00364F87" w:rsidDel="001E262A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(27,879)</w:t>
            </w:r>
          </w:p>
        </w:tc>
      </w:tr>
      <w:tr w:rsidR="0045658D" w:rsidRPr="00824832" w14:paraId="60E10718" w14:textId="77777777" w:rsidTr="00FE3228">
        <w:trPr>
          <w:trHeight w:val="405"/>
        </w:trPr>
        <w:tc>
          <w:tcPr>
            <w:tcW w:w="3060" w:type="dxa"/>
            <w:tcBorders>
              <w:top w:val="nil"/>
              <w:bottom w:val="nil"/>
            </w:tcBorders>
          </w:tcPr>
          <w:p w14:paraId="2D2B5CD0" w14:textId="053ECAD4" w:rsidR="0045658D" w:rsidRPr="00AC5042" w:rsidRDefault="0045658D" w:rsidP="0045658D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7394682F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1F6DBE00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vAlign w:val="center"/>
          </w:tcPr>
          <w:p w14:paraId="501EC145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46E9418B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vAlign w:val="center"/>
          </w:tcPr>
          <w:p w14:paraId="7D84444A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563CC012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3A14FAC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0E7A7139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0A565560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2D160A29" w14:textId="77777777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9088E8" w14:textId="50DFCA35" w:rsidR="0045658D" w:rsidRPr="00364F87" w:rsidRDefault="0045658D" w:rsidP="0045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(102,497)</w:t>
            </w:r>
          </w:p>
        </w:tc>
      </w:tr>
    </w:tbl>
    <w:bookmarkEnd w:id="12"/>
    <w:p w14:paraId="202329D5" w14:textId="5C390689" w:rsidR="005137C0" w:rsidRPr="00824832" w:rsidRDefault="00770245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70245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ของส่วนงานสำหรับ</w:t>
      </w:r>
      <w:r w:rsidR="005137C0" w:rsidRPr="000E1F38">
        <w:rPr>
          <w:rFonts w:ascii="Angsana New" w:hAnsi="Angsana New" w:hint="cs"/>
          <w:spacing w:val="4"/>
          <w:sz w:val="28"/>
          <w:szCs w:val="28"/>
          <w:cs/>
        </w:rPr>
        <w:t>ปี</w:t>
      </w:r>
      <w:r w:rsidR="005137C0" w:rsidRPr="000E1F38">
        <w:rPr>
          <w:rFonts w:ascii="Angsana New" w:hAnsi="Angsana New"/>
          <w:spacing w:val="4"/>
          <w:sz w:val="28"/>
          <w:szCs w:val="28"/>
          <w:cs/>
        </w:rPr>
        <w:t>สิ้นสุดวันที่</w:t>
      </w:r>
      <w:r w:rsidR="005137C0" w:rsidRPr="000E1F38">
        <w:rPr>
          <w:rFonts w:ascii="Angsana New" w:hAnsi="Angsana New"/>
          <w:spacing w:val="4"/>
          <w:sz w:val="28"/>
          <w:szCs w:val="28"/>
        </w:rPr>
        <w:t xml:space="preserve"> 31 </w:t>
      </w:r>
      <w:r w:rsidR="005137C0" w:rsidRPr="000E1F38">
        <w:rPr>
          <w:rFonts w:ascii="Angsana New" w:hAnsi="Angsana New" w:hint="cs"/>
          <w:spacing w:val="4"/>
          <w:sz w:val="28"/>
          <w:szCs w:val="28"/>
          <w:cs/>
        </w:rPr>
        <w:t xml:space="preserve">ธันวาคม </w:t>
      </w:r>
      <w:r w:rsidR="005137C0" w:rsidRPr="000E1F38">
        <w:rPr>
          <w:rFonts w:ascii="Angsana New" w:hAnsi="Angsana New"/>
          <w:spacing w:val="4"/>
          <w:sz w:val="28"/>
          <w:szCs w:val="28"/>
        </w:rPr>
        <w:t>2562</w:t>
      </w:r>
      <w:r w:rsidR="005137C0" w:rsidRPr="000E1F38">
        <w:rPr>
          <w:rFonts w:ascii="Angsana New" w:hAnsi="Angsana New"/>
          <w:sz w:val="28"/>
          <w:szCs w:val="28"/>
        </w:rPr>
        <w:t xml:space="preserve"> </w:t>
      </w:r>
      <w:r w:rsidR="005137C0"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5137C0" w:rsidRPr="00824832" w14:paraId="026E8528" w14:textId="77777777" w:rsidTr="00785CC1">
        <w:trPr>
          <w:tblHeader/>
        </w:trPr>
        <w:tc>
          <w:tcPr>
            <w:tcW w:w="3060" w:type="dxa"/>
            <w:tcBorders>
              <w:top w:val="nil"/>
              <w:bottom w:val="nil"/>
            </w:tcBorders>
          </w:tcPr>
          <w:p w14:paraId="000883A2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61AE9A9E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5137C0" w:rsidRPr="00824832" w14:paraId="7EF03A10" w14:textId="77777777" w:rsidTr="00F33434">
        <w:trPr>
          <w:tblHeader/>
        </w:trPr>
        <w:tc>
          <w:tcPr>
            <w:tcW w:w="3060" w:type="dxa"/>
            <w:tcBorders>
              <w:top w:val="nil"/>
            </w:tcBorders>
          </w:tcPr>
          <w:p w14:paraId="64F703E7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5DB3D9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6CC97122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07061560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F6EA645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22ED66DB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88FA578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9CBB221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67D650B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39A34A7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DE2ECD1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5A3FB66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137C0" w:rsidRPr="00824832" w14:paraId="30DDA06F" w14:textId="77777777" w:rsidTr="00F33434">
        <w:trPr>
          <w:tblHeader/>
        </w:trPr>
        <w:tc>
          <w:tcPr>
            <w:tcW w:w="3060" w:type="dxa"/>
          </w:tcPr>
          <w:p w14:paraId="60F078FD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45E6173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33CD1C98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5ECEC650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3D9AD5C3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7807667D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4EF3C2A5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787F09E2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3CAB0A0E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08AD84BF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03CA35B5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7F7B1B92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37C0" w:rsidRPr="00824832" w14:paraId="7F0380DF" w14:textId="77777777" w:rsidTr="00F33434">
        <w:trPr>
          <w:tblHeader/>
        </w:trPr>
        <w:tc>
          <w:tcPr>
            <w:tcW w:w="3060" w:type="dxa"/>
          </w:tcPr>
          <w:p w14:paraId="4160877C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F3A6CA0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6F660206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3768A075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43E08125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16C73DB6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74973DB7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69278413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2C02AAA4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7D5911F8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5D13405E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469937EE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37C0" w:rsidRPr="00824832" w14:paraId="72995154" w14:textId="77777777" w:rsidTr="00F33434">
        <w:tc>
          <w:tcPr>
            <w:tcW w:w="3060" w:type="dxa"/>
          </w:tcPr>
          <w:p w14:paraId="4473DBEE" w14:textId="77777777" w:rsidR="005137C0" w:rsidRPr="00AC5042" w:rsidRDefault="005137C0" w:rsidP="005137C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2BC9091C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5A6F543B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7BFF4C33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0C1B2888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08EEA162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45B1D404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521F65C2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198FA82F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3733CB59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590CD89E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5CDF0395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137C0" w:rsidRPr="00824832" w14:paraId="53BB6736" w14:textId="77777777" w:rsidTr="000C2501">
        <w:tc>
          <w:tcPr>
            <w:tcW w:w="3060" w:type="dxa"/>
          </w:tcPr>
          <w:p w14:paraId="7ED1FA6C" w14:textId="77777777" w:rsidR="005137C0" w:rsidRPr="00AC5042" w:rsidRDefault="005137C0" w:rsidP="005137C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10BA0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14,410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7E5D8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97ECF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4,855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2C840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94586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452,218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CEC56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38418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35,804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F7970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2AD08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4E2C0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BA73C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507,287 </w:t>
            </w:r>
          </w:p>
        </w:tc>
      </w:tr>
      <w:tr w:rsidR="005137C0" w:rsidRPr="00824832" w14:paraId="29226969" w14:textId="77777777" w:rsidTr="000C2501">
        <w:tc>
          <w:tcPr>
            <w:tcW w:w="3060" w:type="dxa"/>
          </w:tcPr>
          <w:p w14:paraId="4A88AB0F" w14:textId="77777777" w:rsidR="00785CC1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  <w:p w14:paraId="57736838" w14:textId="4DEDEE85" w:rsidR="005137C0" w:rsidRPr="00AC5042" w:rsidRDefault="00785CC1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5137C0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211E0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(8,134)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47693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A1B8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(3,415)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9FDA7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4BDBF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(143,492)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00634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ACD1D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(23,993)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B992B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FD2FA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D77D2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A7334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(179,034)</w:t>
            </w:r>
          </w:p>
        </w:tc>
      </w:tr>
      <w:tr w:rsidR="005137C0" w:rsidRPr="00824832" w14:paraId="3F0FAE89" w14:textId="77777777" w:rsidTr="000C2501">
        <w:tc>
          <w:tcPr>
            <w:tcW w:w="3060" w:type="dxa"/>
          </w:tcPr>
          <w:p w14:paraId="28329A9E" w14:textId="77777777" w:rsidR="005137C0" w:rsidRPr="00AC5042" w:rsidRDefault="005137C0" w:rsidP="005137C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25F17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6,276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6B7F8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C6AEE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1,440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EEB07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B38B8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308,726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BC822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794B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11,811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343F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4346B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BDD7E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DE7A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328,253 </w:t>
            </w:r>
          </w:p>
        </w:tc>
      </w:tr>
      <w:tr w:rsidR="005137C0" w:rsidRPr="00824832" w14:paraId="328999E9" w14:textId="77777777" w:rsidTr="000C2501">
        <w:tc>
          <w:tcPr>
            <w:tcW w:w="3060" w:type="dxa"/>
          </w:tcPr>
          <w:p w14:paraId="57A78ACB" w14:textId="77777777" w:rsidR="005137C0" w:rsidRPr="00AC5042" w:rsidRDefault="005137C0" w:rsidP="005137C0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51848375" w14:textId="77777777" w:rsidR="005137C0" w:rsidRPr="00AC5042" w:rsidRDefault="005137C0" w:rsidP="005137C0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4070E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68A8">
              <w:rPr>
                <w:rFonts w:ascii="Angsana New" w:hAnsi="Angsana New"/>
                <w:color w:val="000000"/>
                <w:sz w:val="28"/>
                <w:szCs w:val="28"/>
              </w:rPr>
              <w:t xml:space="preserve"> (178)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F7EFA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36FCF6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68A8">
              <w:rPr>
                <w:rFonts w:ascii="Angsana New" w:hAnsi="Angsana New"/>
                <w:color w:val="000000"/>
                <w:sz w:val="28"/>
                <w:szCs w:val="28"/>
              </w:rPr>
              <w:t xml:space="preserve"> (899)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32F6C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F3C11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68A8">
              <w:rPr>
                <w:rFonts w:ascii="Angsana New" w:hAnsi="Angsana New"/>
                <w:color w:val="000000"/>
                <w:sz w:val="28"/>
                <w:szCs w:val="28"/>
              </w:rPr>
              <w:t xml:space="preserve"> (108,069)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03F5A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B3E1B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68A8">
              <w:rPr>
                <w:rFonts w:ascii="Angsana New" w:hAnsi="Angsana New"/>
                <w:color w:val="000000"/>
                <w:sz w:val="28"/>
                <w:szCs w:val="28"/>
              </w:rPr>
              <w:t xml:space="preserve"> (24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68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A668D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D19C5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68A8">
              <w:rPr>
                <w:rFonts w:ascii="Angsana New" w:hAnsi="Angsan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27FCC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D77CC" w14:textId="77777777" w:rsidR="005137C0" w:rsidRPr="000A68A8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68A8">
              <w:rPr>
                <w:rFonts w:ascii="Angsana New" w:hAnsi="Angsana New"/>
                <w:color w:val="000000"/>
                <w:sz w:val="28"/>
                <w:szCs w:val="28"/>
              </w:rPr>
              <w:t xml:space="preserve"> (109,38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0A68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137C0" w:rsidRPr="00824832" w14:paraId="5D86508C" w14:textId="77777777" w:rsidTr="000C2501">
        <w:tc>
          <w:tcPr>
            <w:tcW w:w="3060" w:type="dxa"/>
          </w:tcPr>
          <w:p w14:paraId="63E26073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B0FB0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5D311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EFE07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43DFE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AFEE3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F420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2492A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DAC6B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C6EBE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1621D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DCC60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37C0" w:rsidRPr="00824832" w14:paraId="044BA52C" w14:textId="77777777" w:rsidTr="000C2501">
        <w:tc>
          <w:tcPr>
            <w:tcW w:w="3060" w:type="dxa"/>
          </w:tcPr>
          <w:p w14:paraId="04CCE441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D397A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6,098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2C912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8A9E1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9FDA0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39147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200,657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94CCD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41FA0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11,570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E1E14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4E71D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33B7F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E49A2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218,866</w:t>
            </w:r>
          </w:p>
        </w:tc>
      </w:tr>
      <w:tr w:rsidR="005137C0" w:rsidRPr="00824832" w14:paraId="1F2FB3DB" w14:textId="77777777" w:rsidTr="000C2501">
        <w:tc>
          <w:tcPr>
            <w:tcW w:w="3060" w:type="dxa"/>
          </w:tcPr>
          <w:p w14:paraId="650C29E0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F6C9D" w14:textId="77777777" w:rsidR="005137C0" w:rsidRDefault="005137C0" w:rsidP="000C25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3,566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68EA3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AE79F" w14:textId="77777777" w:rsidR="005137C0" w:rsidRDefault="005137C0" w:rsidP="000C25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48185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9C573" w14:textId="77777777" w:rsidR="005137C0" w:rsidRDefault="005137C0" w:rsidP="000C25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27,149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8A99D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FC7E5" w14:textId="77777777" w:rsidR="005137C0" w:rsidRDefault="005137C0" w:rsidP="000C25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11,478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4908E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A74CC" w14:textId="77777777" w:rsidR="005137C0" w:rsidRDefault="005137C0" w:rsidP="000C25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F8E73" w14:textId="77777777" w:rsidR="005137C0" w:rsidRPr="001C6EE1" w:rsidRDefault="005137C0" w:rsidP="000C2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8B189" w14:textId="77777777" w:rsidR="005137C0" w:rsidRDefault="005137C0" w:rsidP="000C25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43,503</w:t>
            </w:r>
          </w:p>
        </w:tc>
      </w:tr>
      <w:tr w:rsidR="005137C0" w:rsidRPr="00824832" w14:paraId="787E3360" w14:textId="77777777" w:rsidTr="000C2501">
        <w:trPr>
          <w:trHeight w:val="306"/>
        </w:trPr>
        <w:tc>
          <w:tcPr>
            <w:tcW w:w="3060" w:type="dxa"/>
            <w:tcBorders>
              <w:bottom w:val="nil"/>
            </w:tcBorders>
          </w:tcPr>
          <w:p w14:paraId="04139F4B" w14:textId="77777777" w:rsidR="005137C0" w:rsidRPr="00AC5042" w:rsidRDefault="005137C0" w:rsidP="005137C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2C5B3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772D7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D8409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F369E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F3414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D8D39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FB920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DB18E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15F84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4,900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A1701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16937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4,900 </w:t>
            </w:r>
          </w:p>
        </w:tc>
      </w:tr>
      <w:tr w:rsidR="005137C0" w:rsidRPr="00824832" w14:paraId="4AC7BA25" w14:textId="77777777" w:rsidTr="000C2501">
        <w:tc>
          <w:tcPr>
            <w:tcW w:w="3060" w:type="dxa"/>
            <w:tcBorders>
              <w:top w:val="nil"/>
              <w:bottom w:val="nil"/>
            </w:tcBorders>
          </w:tcPr>
          <w:p w14:paraId="1C85E642" w14:textId="77777777" w:rsidR="005137C0" w:rsidRPr="00AC5042" w:rsidRDefault="005137C0" w:rsidP="005137C0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F3988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F0228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273A6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B8D36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054A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8DC52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919F8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61350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FC433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32,901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68DBA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7F10F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32,901 </w:t>
            </w:r>
          </w:p>
        </w:tc>
      </w:tr>
      <w:tr w:rsidR="005137C0" w:rsidRPr="00824832" w14:paraId="1AEB5D3E" w14:textId="77777777" w:rsidTr="000C2501">
        <w:tc>
          <w:tcPr>
            <w:tcW w:w="3060" w:type="dxa"/>
            <w:tcBorders>
              <w:top w:val="nil"/>
            </w:tcBorders>
          </w:tcPr>
          <w:p w14:paraId="3FF3A899" w14:textId="77777777" w:rsidR="00785CC1" w:rsidRDefault="005137C0" w:rsidP="005137C0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6B3CF448" w14:textId="36062A8A" w:rsidR="005137C0" w:rsidRPr="00AC5042" w:rsidRDefault="00785CC1" w:rsidP="005137C0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77024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45C01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A50EE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F87A3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35580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3EECE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56D6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92F46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780F9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BA3B4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(81)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402AA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6F82A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(81)</w:t>
            </w:r>
          </w:p>
        </w:tc>
      </w:tr>
      <w:tr w:rsidR="005137C0" w:rsidRPr="00824832" w14:paraId="0664C4B7" w14:textId="77777777" w:rsidTr="000C2501">
        <w:tc>
          <w:tcPr>
            <w:tcW w:w="3060" w:type="dxa"/>
            <w:tcBorders>
              <w:top w:val="nil"/>
            </w:tcBorders>
          </w:tcPr>
          <w:p w14:paraId="5264E246" w14:textId="77777777" w:rsidR="005137C0" w:rsidRDefault="005137C0" w:rsidP="005137C0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กำไรจากการขายสินทรัพย์ถาวร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96D9A" w14:textId="77777777" w:rsidR="005137C0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E5C14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F2868" w14:textId="77777777" w:rsidR="005137C0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E1704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5CA3F" w14:textId="77777777" w:rsidR="005137C0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CABE7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B8EAA" w14:textId="77777777" w:rsidR="005137C0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CF01E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47900" w14:textId="77777777" w:rsidR="005137C0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41,088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2E77D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7953C" w14:textId="77777777" w:rsidR="005137C0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41,088</w:t>
            </w:r>
          </w:p>
        </w:tc>
      </w:tr>
      <w:tr w:rsidR="005137C0" w:rsidRPr="00824832" w14:paraId="1E749EF7" w14:textId="77777777" w:rsidTr="000C2501">
        <w:tc>
          <w:tcPr>
            <w:tcW w:w="3060" w:type="dxa"/>
          </w:tcPr>
          <w:p w14:paraId="62DB5083" w14:textId="77777777" w:rsidR="005137C0" w:rsidRPr="00AC5042" w:rsidRDefault="005137C0" w:rsidP="005137C0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C8C9F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B6E8E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CF94D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4F642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82DDF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4B36E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460A0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B8F8D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EDB40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10,061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E2DF1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574F5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10,061</w:t>
            </w:r>
          </w:p>
        </w:tc>
      </w:tr>
      <w:tr w:rsidR="005137C0" w:rsidRPr="00824832" w14:paraId="7E68EDCA" w14:textId="77777777" w:rsidTr="000C2501">
        <w:tc>
          <w:tcPr>
            <w:tcW w:w="3060" w:type="dxa"/>
          </w:tcPr>
          <w:p w14:paraId="7B0339E7" w14:textId="77777777" w:rsidR="005137C0" w:rsidRPr="00557DD1" w:rsidRDefault="005137C0" w:rsidP="005137C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D13A65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4D4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9,664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A08B1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C132B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4D4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1,851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81A2F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15471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4D4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227,806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144F2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EE636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4D4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23,048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2677A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8A68E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4D4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88,869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AA3E0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D9FD1" w14:textId="77777777" w:rsidR="005137C0" w:rsidRPr="00D04D4B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4D4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351,238 </w:t>
            </w:r>
          </w:p>
        </w:tc>
      </w:tr>
      <w:tr w:rsidR="005137C0" w:rsidRPr="00824832" w14:paraId="11C5BC55" w14:textId="77777777" w:rsidTr="000C250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060" w:type="dxa"/>
          </w:tcPr>
          <w:p w14:paraId="1A77488F" w14:textId="77777777" w:rsidR="005137C0" w:rsidRPr="00AC5042" w:rsidRDefault="005137C0" w:rsidP="005137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75842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1D2AA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B92CF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DAE0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8AEBF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4BA64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F6278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19520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2A618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ACCC6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E8A8B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37C0" w:rsidRPr="00824832" w14:paraId="028605E6" w14:textId="77777777" w:rsidTr="000C2501">
        <w:tc>
          <w:tcPr>
            <w:tcW w:w="3060" w:type="dxa"/>
          </w:tcPr>
          <w:p w14:paraId="69D6C771" w14:textId="77777777" w:rsidR="005137C0" w:rsidRPr="00AC5042" w:rsidRDefault="005137C0" w:rsidP="005137C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E2D96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7D725" w14:textId="77777777" w:rsidR="005137C0" w:rsidRPr="001C6EE1" w:rsidRDefault="005137C0" w:rsidP="000C2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55F77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C147A" w14:textId="77777777" w:rsidR="005137C0" w:rsidRPr="001C6EE1" w:rsidRDefault="005137C0" w:rsidP="000C2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A414B" w14:textId="77777777" w:rsidR="005137C0" w:rsidRPr="001C6EE1" w:rsidRDefault="005137C0" w:rsidP="000C2501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7C433" w14:textId="77777777" w:rsidR="005137C0" w:rsidRPr="001C6EE1" w:rsidRDefault="005137C0" w:rsidP="000C2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E8601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7DE62" w14:textId="77777777" w:rsidR="005137C0" w:rsidRPr="001C6EE1" w:rsidRDefault="005137C0" w:rsidP="000C2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B1F8F" w14:textId="77777777" w:rsidR="005137C0" w:rsidRPr="001C6EE1" w:rsidRDefault="005137C0" w:rsidP="000C2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66F23" w14:textId="77777777" w:rsidR="005137C0" w:rsidRPr="001C6EE1" w:rsidRDefault="005137C0" w:rsidP="000C2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288C7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137C0" w:rsidRPr="00824832" w14:paraId="40E89E4C" w14:textId="77777777" w:rsidTr="000C2501">
        <w:tc>
          <w:tcPr>
            <w:tcW w:w="3060" w:type="dxa"/>
          </w:tcPr>
          <w:p w14:paraId="6A9D0698" w14:textId="77777777" w:rsidR="005137C0" w:rsidRPr="00AC5042" w:rsidRDefault="005137C0" w:rsidP="005137C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2DE59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537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8C0BD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70CA4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149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CE4B0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E308C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176,850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92109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51641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27,353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3C075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B4AA7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119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BD624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2E505" w14:textId="77777777" w:rsidR="005137C0" w:rsidRPr="00D41191" w:rsidRDefault="005137C0" w:rsidP="000C25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204,889 </w:t>
            </w:r>
          </w:p>
        </w:tc>
      </w:tr>
      <w:tr w:rsidR="005137C0" w:rsidRPr="00824832" w14:paraId="32E0DD8C" w14:textId="77777777" w:rsidTr="000C2501">
        <w:tc>
          <w:tcPr>
            <w:tcW w:w="3060" w:type="dxa"/>
          </w:tcPr>
          <w:p w14:paraId="370DAD44" w14:textId="77777777" w:rsidR="005137C0" w:rsidRPr="00AC5042" w:rsidRDefault="005137C0" w:rsidP="005137C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CD382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AF8D8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94F68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39EC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2F737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2C2B6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48FC5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C2F44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E0E1C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009CF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52889" w14:textId="77777777" w:rsidR="005137C0" w:rsidRPr="00D41191" w:rsidRDefault="005137C0" w:rsidP="000C25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137C0" w:rsidRPr="00824832" w14:paraId="1C5FD010" w14:textId="77777777" w:rsidTr="000C2501">
        <w:tc>
          <w:tcPr>
            <w:tcW w:w="3060" w:type="dxa"/>
          </w:tcPr>
          <w:p w14:paraId="77A00C29" w14:textId="77777777" w:rsidR="005137C0" w:rsidRPr="00AC504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F8BF6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1,469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93B00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958A7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(80)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AB67C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7BF9D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(84,673)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EBA96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8CA14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(23,051)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D6D4E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735E8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BE6C4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0ACBE" w14:textId="77777777" w:rsidR="005137C0" w:rsidRPr="00D41191" w:rsidRDefault="005137C0" w:rsidP="000C2501">
            <w:pPr>
              <w:ind w:left="-5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(106,335)</w:t>
            </w:r>
          </w:p>
        </w:tc>
      </w:tr>
      <w:tr w:rsidR="005137C0" w:rsidRPr="00824832" w14:paraId="00B14769" w14:textId="77777777" w:rsidTr="000C2501">
        <w:tc>
          <w:tcPr>
            <w:tcW w:w="3060" w:type="dxa"/>
          </w:tcPr>
          <w:p w14:paraId="22BDC3E4" w14:textId="77777777" w:rsidR="005137C0" w:rsidRPr="00AC5042" w:rsidRDefault="005137C0" w:rsidP="005137C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0BFA4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2,006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4F129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49207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2F21B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ECE4D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92,177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274E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9B22D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4,302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55631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87A95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3655E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4ACAD" w14:textId="77777777" w:rsidR="005137C0" w:rsidRPr="00D41191" w:rsidRDefault="005137C0" w:rsidP="000C25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1191">
              <w:rPr>
                <w:rFonts w:ascii="Angsana New" w:hAnsi="Angsana New"/>
                <w:color w:val="000000"/>
                <w:sz w:val="28"/>
                <w:szCs w:val="28"/>
              </w:rPr>
              <w:t xml:space="preserve">98,554 </w:t>
            </w:r>
          </w:p>
        </w:tc>
      </w:tr>
      <w:tr w:rsidR="005137C0" w:rsidRPr="00824832" w14:paraId="0FC841CD" w14:textId="77777777" w:rsidTr="000C2501">
        <w:tc>
          <w:tcPr>
            <w:tcW w:w="3060" w:type="dxa"/>
          </w:tcPr>
          <w:p w14:paraId="2C0D4377" w14:textId="77777777" w:rsidR="005137C0" w:rsidRPr="00AC5042" w:rsidRDefault="005137C0" w:rsidP="005137C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1E82D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3,316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4D150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ECCC8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656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2E73B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D7C5B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72,037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87231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1B86A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6,443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C8296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AAAA8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1B3BD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94927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82,452 </w:t>
            </w:r>
          </w:p>
        </w:tc>
      </w:tr>
      <w:tr w:rsidR="005137C0" w:rsidRPr="00824832" w14:paraId="3061C75E" w14:textId="77777777" w:rsidTr="000C2501">
        <w:tc>
          <w:tcPr>
            <w:tcW w:w="3060" w:type="dxa"/>
          </w:tcPr>
          <w:p w14:paraId="109106C7" w14:textId="77777777" w:rsidR="005137C0" w:rsidRPr="00AC5042" w:rsidRDefault="005137C0" w:rsidP="005137C0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DC7B4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784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2FBD6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42A77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276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DFC63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81DAF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111,881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7937E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24F91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2,135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3652F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DB16A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BF45E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A9138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115,076 </w:t>
            </w:r>
          </w:p>
        </w:tc>
      </w:tr>
      <w:tr w:rsidR="005137C0" w:rsidRPr="00824832" w14:paraId="319EA8AD" w14:textId="77777777" w:rsidTr="000C2501">
        <w:tc>
          <w:tcPr>
            <w:tcW w:w="3060" w:type="dxa"/>
          </w:tcPr>
          <w:p w14:paraId="322A3991" w14:textId="77777777" w:rsidR="005137C0" w:rsidRPr="00AC5042" w:rsidRDefault="005137C0" w:rsidP="005137C0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F300B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452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2CA99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316B1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212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A463D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56601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23,537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71806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1419E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351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F4761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238B8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206,271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B4A7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D1AED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230,823</w:t>
            </w:r>
          </w:p>
        </w:tc>
      </w:tr>
      <w:tr w:rsidR="005137C0" w:rsidRPr="00824832" w14:paraId="5CE123BD" w14:textId="77777777" w:rsidTr="000C2501">
        <w:tc>
          <w:tcPr>
            <w:tcW w:w="3060" w:type="dxa"/>
          </w:tcPr>
          <w:p w14:paraId="2EB9CD48" w14:textId="77777777" w:rsidR="005137C0" w:rsidRPr="00AC5042" w:rsidRDefault="005137C0" w:rsidP="005137C0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52204" w14:textId="77777777" w:rsidR="005137C0" w:rsidRPr="00782B56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82B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6,558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6CBA5" w14:textId="77777777" w:rsidR="005137C0" w:rsidRPr="00782B56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F4AC3" w14:textId="77777777" w:rsidR="005137C0" w:rsidRPr="00782B56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82B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1,213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4022A" w14:textId="77777777" w:rsidR="005137C0" w:rsidRPr="00782B56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3F19A" w14:textId="77777777" w:rsidR="005137C0" w:rsidRPr="00782B56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82B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299,632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893CF" w14:textId="77777777" w:rsidR="005137C0" w:rsidRPr="00782B56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B5792" w14:textId="77777777" w:rsidR="005137C0" w:rsidRPr="00782B56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82B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13,231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B611E" w14:textId="77777777" w:rsidR="005137C0" w:rsidRPr="00782B56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99703" w14:textId="77777777" w:rsidR="005137C0" w:rsidRPr="00782B56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82B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206,271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32322" w14:textId="77777777" w:rsidR="005137C0" w:rsidRPr="00782B56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7AF69" w14:textId="77777777" w:rsidR="005137C0" w:rsidRPr="00782B56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82B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526,905</w:t>
            </w:r>
          </w:p>
        </w:tc>
      </w:tr>
      <w:tr w:rsidR="005137C0" w:rsidRPr="00824832" w14:paraId="6B9A791C" w14:textId="77777777" w:rsidTr="000C2501">
        <w:tc>
          <w:tcPr>
            <w:tcW w:w="3060" w:type="dxa"/>
          </w:tcPr>
          <w:p w14:paraId="4424E646" w14:textId="77777777" w:rsidR="005137C0" w:rsidRPr="00AC5042" w:rsidRDefault="005137C0" w:rsidP="005137C0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A2D263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411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3,106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DFA54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294499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411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638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9AADA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5C3E0C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411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(71,826)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50576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6F550F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411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9,817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F0E73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79F7C3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(117,402)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2F791" w14:textId="77777777" w:rsidR="005137C0" w:rsidRPr="00D4119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035BD" w14:textId="77777777" w:rsidR="005137C0" w:rsidRPr="009F6419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F641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(175,667)</w:t>
            </w:r>
          </w:p>
        </w:tc>
      </w:tr>
      <w:tr w:rsidR="005137C0" w:rsidRPr="00824832" w14:paraId="6543566A" w14:textId="77777777" w:rsidTr="000C2501">
        <w:tc>
          <w:tcPr>
            <w:tcW w:w="3060" w:type="dxa"/>
            <w:tcBorders>
              <w:bottom w:val="nil"/>
            </w:tcBorders>
          </w:tcPr>
          <w:p w14:paraId="20252521" w14:textId="77777777" w:rsidR="005137C0" w:rsidRPr="00AC5042" w:rsidRDefault="005137C0" w:rsidP="005137C0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E2380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4CE66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F0448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42735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0E935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F5EA2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E5887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6E731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02CD2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47550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5762C" w14:textId="77777777" w:rsidR="005137C0" w:rsidRPr="00D41191" w:rsidDel="001E262A" w:rsidRDefault="005137C0" w:rsidP="000C2501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41191">
              <w:rPr>
                <w:rFonts w:ascii="Angsana New" w:hAnsi="Angsana New"/>
                <w:color w:val="000000"/>
                <w:sz w:val="28"/>
                <w:szCs w:val="28"/>
              </w:rPr>
              <w:t xml:space="preserve">121,907 </w:t>
            </w:r>
          </w:p>
        </w:tc>
      </w:tr>
      <w:tr w:rsidR="005137C0" w:rsidRPr="00824832" w14:paraId="343863E8" w14:textId="77777777" w:rsidTr="000C2501">
        <w:trPr>
          <w:trHeight w:val="405"/>
        </w:trPr>
        <w:tc>
          <w:tcPr>
            <w:tcW w:w="3060" w:type="dxa"/>
            <w:tcBorders>
              <w:top w:val="nil"/>
              <w:bottom w:val="nil"/>
            </w:tcBorders>
          </w:tcPr>
          <w:p w14:paraId="63571804" w14:textId="77777777" w:rsidR="005137C0" w:rsidRPr="00AC5042" w:rsidRDefault="005137C0" w:rsidP="005137C0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146CB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59E75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CB7A2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DA67B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89459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0081A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3AB54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0A648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0029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ADCDF" w14:textId="77777777" w:rsidR="005137C0" w:rsidRPr="001C6EE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87FE6D" w14:textId="77777777" w:rsidR="005137C0" w:rsidRPr="00557DD1" w:rsidRDefault="005137C0" w:rsidP="000C2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(53,760)</w:t>
            </w:r>
          </w:p>
        </w:tc>
      </w:tr>
    </w:tbl>
    <w:p w14:paraId="6EE560BC" w14:textId="25297F32" w:rsidR="006F6944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สินทรัพย์และหนี้สินของส่วนงาน 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F3F82">
        <w:rPr>
          <w:rFonts w:ascii="Angsana New" w:hAnsi="Angsana New"/>
          <w:sz w:val="28"/>
          <w:szCs w:val="28"/>
        </w:rPr>
        <w:t>31</w:t>
      </w:r>
      <w:r w:rsidR="00BA650C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 </w:t>
      </w:r>
      <w:r w:rsidR="002F3F82">
        <w:rPr>
          <w:rFonts w:ascii="Angsana New" w:hAnsi="Angsana New"/>
          <w:sz w:val="28"/>
          <w:szCs w:val="28"/>
        </w:rPr>
        <w:t>256</w:t>
      </w:r>
      <w:r w:rsidR="005137C0">
        <w:rPr>
          <w:rFonts w:ascii="Angsana New" w:hAnsi="Angsana New"/>
          <w:sz w:val="28"/>
          <w:szCs w:val="28"/>
        </w:rPr>
        <w:t>3</w:t>
      </w:r>
      <w:r w:rsidR="005C75E9" w:rsidRPr="00824832">
        <w:rPr>
          <w:rFonts w:ascii="Angsana New" w:hAnsi="Angsana New"/>
          <w:sz w:val="28"/>
          <w:szCs w:val="28"/>
        </w:rPr>
        <w:t xml:space="preserve"> 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และ </w:t>
      </w:r>
      <w:r w:rsidR="002F3F82">
        <w:rPr>
          <w:rFonts w:ascii="Angsana New" w:hAnsi="Angsana New"/>
          <w:sz w:val="28"/>
          <w:szCs w:val="28"/>
        </w:rPr>
        <w:t>256</w:t>
      </w:r>
      <w:r w:rsidR="005137C0">
        <w:rPr>
          <w:rFonts w:ascii="Angsana New" w:hAnsi="Angsana New"/>
          <w:sz w:val="28"/>
          <w:szCs w:val="28"/>
        </w:rPr>
        <w:t>2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5137C0" w:rsidRPr="00824832" w14:paraId="02A4DA64" w14:textId="77777777" w:rsidTr="00A65441">
        <w:trPr>
          <w:trHeight w:val="389"/>
        </w:trPr>
        <w:tc>
          <w:tcPr>
            <w:tcW w:w="2250" w:type="dxa"/>
          </w:tcPr>
          <w:p w14:paraId="05449F91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34AA41A3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137C0" w:rsidRPr="00824832" w14:paraId="2BA64CB6" w14:textId="77777777" w:rsidTr="00A65441">
        <w:trPr>
          <w:trHeight w:val="389"/>
        </w:trPr>
        <w:tc>
          <w:tcPr>
            <w:tcW w:w="2250" w:type="dxa"/>
          </w:tcPr>
          <w:p w14:paraId="095AEF72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00A095FA" w14:textId="39546DF3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137C0" w:rsidRPr="00824832" w14:paraId="20341CA2" w14:textId="77777777" w:rsidTr="00A65441">
        <w:trPr>
          <w:trHeight w:val="389"/>
        </w:trPr>
        <w:tc>
          <w:tcPr>
            <w:tcW w:w="2250" w:type="dxa"/>
          </w:tcPr>
          <w:p w14:paraId="25D9B5D8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21E1BF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ADE160C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00884A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0794A60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270BA5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CF69511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C18058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65A1A2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F6B2BE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137C0" w:rsidRPr="00824832" w14:paraId="18CAFDF9" w14:textId="77777777" w:rsidTr="00A65441">
        <w:trPr>
          <w:trHeight w:val="389"/>
        </w:trPr>
        <w:tc>
          <w:tcPr>
            <w:tcW w:w="2250" w:type="dxa"/>
          </w:tcPr>
          <w:p w14:paraId="0A3B4534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EDA80E8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3F9013C8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553AEC9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4665014D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2BEFCE3A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9C74616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5CD88A9D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7A4A93F4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A1AFF90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137C0" w:rsidRPr="00824832" w14:paraId="29E5421F" w14:textId="77777777" w:rsidTr="00A65441">
        <w:trPr>
          <w:trHeight w:val="389"/>
        </w:trPr>
        <w:tc>
          <w:tcPr>
            <w:tcW w:w="2250" w:type="dxa"/>
          </w:tcPr>
          <w:p w14:paraId="3E7DF7F3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9DEB7D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225FD575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18CA213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1B329D91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D3799F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6EEDC092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018BF7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00633E01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4E5379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5137C0" w:rsidRPr="00824832" w14:paraId="5C801FF2" w14:textId="77777777" w:rsidTr="00A65441">
        <w:trPr>
          <w:trHeight w:val="389"/>
        </w:trPr>
        <w:tc>
          <w:tcPr>
            <w:tcW w:w="2250" w:type="dxa"/>
          </w:tcPr>
          <w:p w14:paraId="5B26562F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C52861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6EAB133D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0DEA9F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14EE9920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751F6B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48430797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86FCC7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2B9C3EBA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1F36A5" w14:textId="77777777" w:rsidR="005137C0" w:rsidRPr="00824832" w:rsidRDefault="005137C0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1467F" w:rsidRPr="00824832" w14:paraId="5C4B1B1D" w14:textId="77777777" w:rsidTr="00A65441">
        <w:trPr>
          <w:trHeight w:val="389"/>
        </w:trPr>
        <w:tc>
          <w:tcPr>
            <w:tcW w:w="2250" w:type="dxa"/>
          </w:tcPr>
          <w:p w14:paraId="3A56761C" w14:textId="77777777" w:rsidR="0031467F" w:rsidRPr="00824832" w:rsidRDefault="0031467F" w:rsidP="0031467F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DD8EE" w14:textId="394777E3" w:rsidR="0031467F" w:rsidRPr="0031467F" w:rsidRDefault="0031467F" w:rsidP="0031467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6,939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7E440" w14:textId="77777777" w:rsidR="0031467F" w:rsidRPr="0031467F" w:rsidRDefault="0031467F" w:rsidP="0031467F">
            <w:pPr>
              <w:ind w:right="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C3128" w14:textId="05CF1902" w:rsidR="0031467F" w:rsidRPr="0031467F" w:rsidRDefault="0031467F" w:rsidP="0031467F">
            <w:pPr>
              <w:tabs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2,508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6B76D" w14:textId="77777777" w:rsidR="0031467F" w:rsidRPr="0031467F" w:rsidRDefault="0031467F" w:rsidP="0031467F">
            <w:pPr>
              <w:ind w:right="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7C004" w14:textId="74FF1786" w:rsidR="0031467F" w:rsidRPr="0031467F" w:rsidRDefault="0031467F" w:rsidP="0031467F">
            <w:pPr>
              <w:tabs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335,009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E3731" w14:textId="77777777" w:rsidR="0031467F" w:rsidRPr="0031467F" w:rsidRDefault="0031467F" w:rsidP="0031467F">
            <w:pPr>
              <w:ind w:right="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80F32" w14:textId="7936598D" w:rsidR="0031467F" w:rsidRPr="0031467F" w:rsidRDefault="0031467F" w:rsidP="0031467F">
            <w:pPr>
              <w:tabs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80,730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BB414" w14:textId="77777777" w:rsidR="0031467F" w:rsidRPr="0031467F" w:rsidRDefault="0031467F" w:rsidP="0031467F">
            <w:pPr>
              <w:ind w:right="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81E9D" w14:textId="35166963" w:rsidR="0031467F" w:rsidRPr="0031467F" w:rsidRDefault="0031467F" w:rsidP="0031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425,186 </w:t>
            </w:r>
          </w:p>
        </w:tc>
      </w:tr>
      <w:tr w:rsidR="0031467F" w:rsidRPr="00824832" w14:paraId="7DEA8D9F" w14:textId="77777777" w:rsidTr="00A65441">
        <w:trPr>
          <w:trHeight w:val="389"/>
        </w:trPr>
        <w:tc>
          <w:tcPr>
            <w:tcW w:w="2250" w:type="dxa"/>
          </w:tcPr>
          <w:p w14:paraId="485C1C93" w14:textId="77777777" w:rsidR="0031467F" w:rsidRPr="00824832" w:rsidRDefault="0031467F" w:rsidP="0031467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1029B" w14:textId="77777777" w:rsidR="0031467F" w:rsidRPr="0031467F" w:rsidRDefault="0031467F" w:rsidP="0031467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DA78F" w14:textId="77777777" w:rsidR="0031467F" w:rsidRPr="0031467F" w:rsidRDefault="0031467F" w:rsidP="0031467F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1FC14" w14:textId="77777777" w:rsidR="0031467F" w:rsidRPr="0031467F" w:rsidRDefault="0031467F" w:rsidP="0031467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07104" w14:textId="77777777" w:rsidR="0031467F" w:rsidRPr="0031467F" w:rsidRDefault="0031467F" w:rsidP="0031467F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9A11" w14:textId="77777777" w:rsidR="0031467F" w:rsidRPr="0031467F" w:rsidRDefault="0031467F" w:rsidP="0031467F">
            <w:pPr>
              <w:tabs>
                <w:tab w:val="clear" w:pos="680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F6281" w14:textId="77777777" w:rsidR="0031467F" w:rsidRPr="0031467F" w:rsidRDefault="0031467F" w:rsidP="0031467F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2D106" w14:textId="77777777" w:rsidR="0031467F" w:rsidRPr="0031467F" w:rsidRDefault="0031467F" w:rsidP="0031467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984B5" w14:textId="77777777" w:rsidR="0031467F" w:rsidRPr="0031467F" w:rsidDel="001E262A" w:rsidRDefault="0031467F" w:rsidP="0031467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4F012" w14:textId="34DD58A0" w:rsidR="0031467F" w:rsidRPr="0031467F" w:rsidRDefault="00850E32" w:rsidP="0031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873,514</w:t>
            </w:r>
            <w:r w:rsidR="0031467F"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1467F" w:rsidRPr="00824832" w14:paraId="7AC95EF6" w14:textId="77777777" w:rsidTr="00A65441">
        <w:trPr>
          <w:trHeight w:val="389"/>
        </w:trPr>
        <w:tc>
          <w:tcPr>
            <w:tcW w:w="2250" w:type="dxa"/>
          </w:tcPr>
          <w:p w14:paraId="2A47F79C" w14:textId="77777777" w:rsidR="0031467F" w:rsidRPr="00824832" w:rsidRDefault="0031467F" w:rsidP="0031467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25F2F669" w14:textId="77777777" w:rsidR="0031467F" w:rsidRPr="00824832" w:rsidRDefault="0031467F" w:rsidP="003146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E3F2B5" w14:textId="77777777" w:rsidR="0031467F" w:rsidRPr="00824832" w:rsidRDefault="0031467F" w:rsidP="0031467F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7E2FE6A" w14:textId="77777777" w:rsidR="0031467F" w:rsidRPr="00824832" w:rsidRDefault="0031467F" w:rsidP="003146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4721AC" w14:textId="77777777" w:rsidR="0031467F" w:rsidRPr="00824832" w:rsidRDefault="0031467F" w:rsidP="0031467F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5E36BF2" w14:textId="77777777" w:rsidR="0031467F" w:rsidRPr="00824832" w:rsidRDefault="0031467F" w:rsidP="0031467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0B1000C" w14:textId="77777777" w:rsidR="0031467F" w:rsidRPr="00824832" w:rsidRDefault="0031467F" w:rsidP="0031467F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15BC419" w14:textId="77777777" w:rsidR="0031467F" w:rsidRPr="00824832" w:rsidDel="001E262A" w:rsidRDefault="0031467F" w:rsidP="003146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7EB099" w14:textId="77777777" w:rsidR="0031467F" w:rsidRPr="00824832" w:rsidDel="001E262A" w:rsidRDefault="0031467F" w:rsidP="003146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49BC4A" w14:textId="026A371F" w:rsidR="0031467F" w:rsidRPr="0031467F" w:rsidRDefault="00850E32" w:rsidP="0031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1,298,700</w:t>
            </w:r>
          </w:p>
        </w:tc>
      </w:tr>
      <w:tr w:rsidR="0031467F" w:rsidRPr="00824832" w14:paraId="744CFB8E" w14:textId="77777777" w:rsidTr="00A65441">
        <w:trPr>
          <w:trHeight w:val="389"/>
        </w:trPr>
        <w:tc>
          <w:tcPr>
            <w:tcW w:w="2250" w:type="dxa"/>
          </w:tcPr>
          <w:p w14:paraId="1A4CFBC8" w14:textId="77777777" w:rsidR="0031467F" w:rsidRPr="00824832" w:rsidRDefault="0031467F" w:rsidP="0031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663D73D" w14:textId="77777777" w:rsidR="0031467F" w:rsidRPr="00824832" w:rsidRDefault="0031467F" w:rsidP="0031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0F44FFC0" w14:textId="77777777" w:rsidR="0031467F" w:rsidRPr="00824832" w:rsidRDefault="0031467F" w:rsidP="0031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65143241" w14:textId="77777777" w:rsidR="0031467F" w:rsidRPr="00824832" w:rsidRDefault="0031467F" w:rsidP="0031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2D8C8B8" w14:textId="77777777" w:rsidR="0031467F" w:rsidRPr="00824832" w:rsidRDefault="0031467F" w:rsidP="0031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1992444" w14:textId="77777777" w:rsidR="0031467F" w:rsidRPr="00824832" w:rsidRDefault="0031467F" w:rsidP="0031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B113459" w14:textId="77777777" w:rsidR="0031467F" w:rsidRPr="00824832" w:rsidRDefault="0031467F" w:rsidP="0031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6E120688" w14:textId="77777777" w:rsidR="0031467F" w:rsidRPr="00824832" w:rsidRDefault="0031467F" w:rsidP="0031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4918532" w14:textId="77777777" w:rsidR="0031467F" w:rsidRPr="00824832" w:rsidRDefault="0031467F" w:rsidP="0031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AF9753" w14:textId="77777777" w:rsidR="0031467F" w:rsidRPr="00824832" w:rsidRDefault="0031467F" w:rsidP="0031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1467F" w:rsidRPr="00824832" w14:paraId="3948AA1B" w14:textId="77777777" w:rsidTr="00A65441">
        <w:trPr>
          <w:trHeight w:val="389"/>
        </w:trPr>
        <w:tc>
          <w:tcPr>
            <w:tcW w:w="2250" w:type="dxa"/>
          </w:tcPr>
          <w:p w14:paraId="485B5D76" w14:textId="77777777" w:rsidR="0031467F" w:rsidRPr="00824832" w:rsidRDefault="0031467F" w:rsidP="0031467F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D60D7" w14:textId="42FB8A29" w:rsidR="0031467F" w:rsidRPr="0031467F" w:rsidRDefault="0031467F" w:rsidP="0031467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13,365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9044E" w14:textId="77777777" w:rsidR="0031467F" w:rsidRPr="0031467F" w:rsidRDefault="0031467F" w:rsidP="0031467F">
            <w:pPr>
              <w:ind w:left="-54" w:right="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E2E7" w14:textId="1145EF57" w:rsidR="0031467F" w:rsidRPr="0031467F" w:rsidRDefault="0031467F" w:rsidP="0031467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5,558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B8517" w14:textId="77777777" w:rsidR="0031467F" w:rsidRPr="0031467F" w:rsidRDefault="0031467F" w:rsidP="0031467F">
            <w:pPr>
              <w:ind w:left="-54" w:right="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DC700" w14:textId="1CB9718D" w:rsidR="0031467F" w:rsidRPr="0031467F" w:rsidRDefault="0031467F" w:rsidP="0031467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713,186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850C0" w14:textId="77777777" w:rsidR="0031467F" w:rsidRPr="0031467F" w:rsidRDefault="0031467F" w:rsidP="0031467F">
            <w:pPr>
              <w:ind w:left="-54" w:right="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E9212" w14:textId="16E650E0" w:rsidR="0031467F" w:rsidRPr="0031467F" w:rsidRDefault="0031467F" w:rsidP="0031467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94,211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6787B" w14:textId="77777777" w:rsidR="0031467F" w:rsidRPr="0031467F" w:rsidDel="001E262A" w:rsidRDefault="0031467F" w:rsidP="0031467F">
            <w:pPr>
              <w:tabs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90384" w14:textId="0D83DDF2" w:rsidR="0031467F" w:rsidRPr="0031467F" w:rsidRDefault="0031467F" w:rsidP="0031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826,320 </w:t>
            </w:r>
          </w:p>
        </w:tc>
      </w:tr>
      <w:tr w:rsidR="0031467F" w:rsidRPr="00824832" w14:paraId="54F3F144" w14:textId="77777777" w:rsidTr="00A65441">
        <w:trPr>
          <w:trHeight w:val="389"/>
        </w:trPr>
        <w:tc>
          <w:tcPr>
            <w:tcW w:w="2250" w:type="dxa"/>
          </w:tcPr>
          <w:p w14:paraId="33B2AEC4" w14:textId="77777777" w:rsidR="0031467F" w:rsidRPr="00824832" w:rsidRDefault="0031467F" w:rsidP="0031467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770B0" w14:textId="77777777" w:rsidR="0031467F" w:rsidRPr="0031467F" w:rsidRDefault="0031467F" w:rsidP="0031467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B07D3" w14:textId="77777777" w:rsidR="0031467F" w:rsidRPr="0031467F" w:rsidRDefault="0031467F" w:rsidP="0031467F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7F51C" w14:textId="77777777" w:rsidR="0031467F" w:rsidRPr="0031467F" w:rsidRDefault="0031467F" w:rsidP="0031467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2E348" w14:textId="77777777" w:rsidR="0031467F" w:rsidRPr="0031467F" w:rsidRDefault="0031467F" w:rsidP="0031467F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5E5CB" w14:textId="77777777" w:rsidR="0031467F" w:rsidRPr="0031467F" w:rsidRDefault="0031467F" w:rsidP="0031467F">
            <w:pPr>
              <w:tabs>
                <w:tab w:val="clear" w:pos="680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D9621" w14:textId="77777777" w:rsidR="0031467F" w:rsidRPr="0031467F" w:rsidRDefault="0031467F" w:rsidP="0031467F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553B7" w14:textId="77777777" w:rsidR="0031467F" w:rsidRPr="0031467F" w:rsidRDefault="0031467F" w:rsidP="0031467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98AB2" w14:textId="77777777" w:rsidR="0031467F" w:rsidRPr="0031467F" w:rsidDel="001E262A" w:rsidRDefault="0031467F" w:rsidP="0031467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81D7" w14:textId="5DED9B2B" w:rsidR="0031467F" w:rsidRPr="0031467F" w:rsidRDefault="00850E32" w:rsidP="0085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57,060</w:t>
            </w:r>
            <w:r w:rsidR="0031467F"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1467F" w:rsidRPr="00824832" w14:paraId="425D0832" w14:textId="77777777" w:rsidTr="00A65441">
        <w:trPr>
          <w:trHeight w:val="389"/>
        </w:trPr>
        <w:tc>
          <w:tcPr>
            <w:tcW w:w="2250" w:type="dxa"/>
          </w:tcPr>
          <w:p w14:paraId="2D7BA794" w14:textId="77777777" w:rsidR="0031467F" w:rsidRPr="00824832" w:rsidRDefault="0031467F" w:rsidP="0031467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8A57D" w14:textId="77777777" w:rsidR="0031467F" w:rsidRPr="00824832" w:rsidRDefault="0031467F" w:rsidP="003146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1AC9D" w14:textId="77777777" w:rsidR="0031467F" w:rsidRPr="00824832" w:rsidRDefault="0031467F" w:rsidP="003146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7D4C7" w14:textId="77777777" w:rsidR="0031467F" w:rsidRPr="00824832" w:rsidRDefault="0031467F" w:rsidP="003146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ADD04" w14:textId="77777777" w:rsidR="0031467F" w:rsidRPr="00824832" w:rsidRDefault="0031467F" w:rsidP="003146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DACB4" w14:textId="77777777" w:rsidR="0031467F" w:rsidRPr="00824832" w:rsidRDefault="0031467F" w:rsidP="003146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775D1" w14:textId="77777777" w:rsidR="0031467F" w:rsidRPr="00824832" w:rsidRDefault="0031467F" w:rsidP="003146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FB9A7" w14:textId="77777777" w:rsidR="0031467F" w:rsidRPr="00824832" w:rsidDel="001E262A" w:rsidRDefault="0031467F" w:rsidP="003146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216B6" w14:textId="77777777" w:rsidR="0031467F" w:rsidRPr="00824832" w:rsidDel="001E262A" w:rsidRDefault="0031467F" w:rsidP="003146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4DEBD4" w14:textId="1F2C27F0" w:rsidR="0031467F" w:rsidRPr="0031467F" w:rsidRDefault="00850E32" w:rsidP="0085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883,380</w:t>
            </w:r>
          </w:p>
        </w:tc>
      </w:tr>
    </w:tbl>
    <w:p w14:paraId="669ADB52" w14:textId="77777777" w:rsidR="005137C0" w:rsidRPr="00A65441" w:rsidRDefault="005137C0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717871" w:rsidRPr="00824832" w14:paraId="2CD9D7B4" w14:textId="77777777" w:rsidTr="002F3F82">
        <w:trPr>
          <w:trHeight w:val="106"/>
          <w:tblHeader/>
        </w:trPr>
        <w:tc>
          <w:tcPr>
            <w:tcW w:w="2250" w:type="dxa"/>
          </w:tcPr>
          <w:p w14:paraId="70BCF665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C456253" w14:textId="77777777" w:rsidR="005C75E9" w:rsidRPr="00824832" w:rsidRDefault="005A3620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C75E9"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46311" w:rsidRPr="00824832" w14:paraId="2603BE4F" w14:textId="77777777" w:rsidTr="002F3F82">
        <w:trPr>
          <w:trHeight w:val="106"/>
          <w:tblHeader/>
        </w:trPr>
        <w:tc>
          <w:tcPr>
            <w:tcW w:w="2250" w:type="dxa"/>
          </w:tcPr>
          <w:p w14:paraId="3C34EE28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55A13F3C" w14:textId="1C776C17" w:rsidR="00246311" w:rsidRPr="00824832" w:rsidRDefault="002F3F82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2562</w:t>
            </w:r>
          </w:p>
        </w:tc>
      </w:tr>
      <w:tr w:rsidR="00717871" w:rsidRPr="00824832" w14:paraId="710368DD" w14:textId="77777777" w:rsidTr="002F3F82">
        <w:trPr>
          <w:trHeight w:val="281"/>
          <w:tblHeader/>
        </w:trPr>
        <w:tc>
          <w:tcPr>
            <w:tcW w:w="2250" w:type="dxa"/>
          </w:tcPr>
          <w:p w14:paraId="78A8AA8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A3B27E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80392DF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263BAB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1CBF3FA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5B8407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E4E1F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BD063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A424DA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2693D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605CEC78" w14:textId="77777777" w:rsidTr="002F3F82">
        <w:trPr>
          <w:trHeight w:val="281"/>
          <w:tblHeader/>
        </w:trPr>
        <w:tc>
          <w:tcPr>
            <w:tcW w:w="2250" w:type="dxa"/>
          </w:tcPr>
          <w:p w14:paraId="2ADACF7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756A2C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41AFD19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10835C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03047F7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5E9AE673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787AB0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B9604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4AF1567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6BD4DE31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27D3C4EA" w14:textId="77777777" w:rsidTr="002F3F82">
        <w:trPr>
          <w:trHeight w:val="281"/>
          <w:tblHeader/>
        </w:trPr>
        <w:tc>
          <w:tcPr>
            <w:tcW w:w="2250" w:type="dxa"/>
          </w:tcPr>
          <w:p w14:paraId="67E89C5F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C3CE1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2FC71410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598860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1CD1873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3C451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7C3402A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55FB48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6795F1D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6C9D1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46311" w:rsidRPr="00824832" w14:paraId="14722708" w14:textId="77777777" w:rsidTr="00246311">
        <w:trPr>
          <w:trHeight w:val="281"/>
        </w:trPr>
        <w:tc>
          <w:tcPr>
            <w:tcW w:w="2250" w:type="dxa"/>
          </w:tcPr>
          <w:p w14:paraId="0236102A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16D5D9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5A16E7A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C30D1A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4DA60D5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C1A2AD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78A6B6B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478D8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0E8ECD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891ED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A64216" w:rsidRPr="00824832" w14:paraId="6DB51832" w14:textId="77777777" w:rsidTr="00783988">
        <w:trPr>
          <w:trHeight w:val="281"/>
        </w:trPr>
        <w:tc>
          <w:tcPr>
            <w:tcW w:w="2250" w:type="dxa"/>
          </w:tcPr>
          <w:p w14:paraId="7A502576" w14:textId="77777777" w:rsidR="00A64216" w:rsidRPr="003A03C8" w:rsidRDefault="00A64216" w:rsidP="00A64216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A0B9D" w14:textId="6736445A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6,487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C67AB" w14:textId="77777777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1D8AC" w14:textId="32B056A8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3,057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21840" w14:textId="77777777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919F4" w14:textId="42E80FC7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291,122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58327" w14:textId="77777777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53D05" w14:textId="5CBCFD60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108,512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B818" w14:textId="77777777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D2AF1" w14:textId="19124FCD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409,178</w:t>
            </w:r>
          </w:p>
        </w:tc>
      </w:tr>
      <w:tr w:rsidR="00A64216" w:rsidRPr="00824832" w14:paraId="2A519FBB" w14:textId="77777777" w:rsidTr="00782B56">
        <w:trPr>
          <w:trHeight w:val="281"/>
        </w:trPr>
        <w:tc>
          <w:tcPr>
            <w:tcW w:w="2250" w:type="dxa"/>
          </w:tcPr>
          <w:p w14:paraId="576E1C4A" w14:textId="77777777" w:rsidR="00A64216" w:rsidRPr="003A03C8" w:rsidRDefault="00A64216" w:rsidP="00A6421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032E7" w14:textId="77777777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D9099" w14:textId="77777777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11EC3" w14:textId="77777777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0F3C" w14:textId="77777777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335F5" w14:textId="77777777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9C494" w14:textId="77777777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75408" w14:textId="77777777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F90D2" w14:textId="77777777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3A0EE" w14:textId="13915F2A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911,301</w:t>
            </w:r>
          </w:p>
        </w:tc>
      </w:tr>
      <w:tr w:rsidR="00A64216" w:rsidRPr="00824832" w14:paraId="5CF2D920" w14:textId="77777777" w:rsidTr="00782B56">
        <w:trPr>
          <w:trHeight w:val="281"/>
        </w:trPr>
        <w:tc>
          <w:tcPr>
            <w:tcW w:w="2250" w:type="dxa"/>
          </w:tcPr>
          <w:p w14:paraId="18699789" w14:textId="77777777" w:rsidR="00A64216" w:rsidRPr="003A03C8" w:rsidRDefault="00A64216" w:rsidP="00A6421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72B01" w14:textId="77777777" w:rsidR="00A64216" w:rsidRPr="003A03C8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97CBD" w14:textId="77777777" w:rsidR="00A64216" w:rsidRPr="003A03C8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31B0D" w14:textId="77777777" w:rsidR="00A64216" w:rsidRPr="003A03C8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1AAFE" w14:textId="77777777" w:rsidR="00A64216" w:rsidRPr="003A03C8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9DA59" w14:textId="77777777" w:rsidR="00A64216" w:rsidRPr="003A03C8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A366A" w14:textId="77777777" w:rsidR="00A64216" w:rsidRPr="003A03C8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64F30" w14:textId="77777777" w:rsidR="00A64216" w:rsidRPr="003A03C8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88D46" w14:textId="77777777" w:rsidR="00A64216" w:rsidRPr="003A03C8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90900A" w14:textId="5493D4C3" w:rsidR="00A64216" w:rsidRPr="003A03C8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1,320,479</w:t>
            </w:r>
          </w:p>
        </w:tc>
      </w:tr>
      <w:tr w:rsidR="00A64216" w:rsidRPr="00824832" w14:paraId="52A0A151" w14:textId="77777777" w:rsidTr="00782B56">
        <w:trPr>
          <w:trHeight w:val="106"/>
        </w:trPr>
        <w:tc>
          <w:tcPr>
            <w:tcW w:w="2250" w:type="dxa"/>
          </w:tcPr>
          <w:p w14:paraId="6B808673" w14:textId="77777777" w:rsidR="00A64216" w:rsidRPr="00636D05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2E436" w14:textId="77777777" w:rsidR="00A64216" w:rsidRPr="00636D05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9BDF7" w14:textId="77777777" w:rsidR="00A64216" w:rsidRPr="00636D05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9781B" w14:textId="77777777" w:rsidR="00A64216" w:rsidRPr="00636D05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199AC" w14:textId="77777777" w:rsidR="00A64216" w:rsidRPr="00636D05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12A9B" w14:textId="77777777" w:rsidR="00A64216" w:rsidRPr="00636D05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C7550" w14:textId="77777777" w:rsidR="00A64216" w:rsidRPr="00636D05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D8BC1" w14:textId="77777777" w:rsidR="00A64216" w:rsidRPr="00636D05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7312C" w14:textId="77777777" w:rsidR="00A64216" w:rsidRPr="00636D05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B63873" w14:textId="77777777" w:rsidR="00A64216" w:rsidRPr="00636D05" w:rsidRDefault="00A6421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A64216" w:rsidRPr="00F7616E" w14:paraId="75869B0D" w14:textId="77777777" w:rsidTr="00783988">
        <w:trPr>
          <w:trHeight w:val="281"/>
        </w:trPr>
        <w:tc>
          <w:tcPr>
            <w:tcW w:w="2250" w:type="dxa"/>
          </w:tcPr>
          <w:p w14:paraId="77597EE8" w14:textId="77777777" w:rsidR="00A64216" w:rsidRPr="00F7616E" w:rsidRDefault="00A64216" w:rsidP="00A6421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68C5B" w14:textId="6EB9AE01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15,566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3657C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2B80" w14:textId="355AABA3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6,628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6A517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84A27" w14:textId="67E6AC06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632,606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1C277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E124A" w14:textId="345F5B88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118,186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09087" w14:textId="77777777" w:rsidR="00A64216" w:rsidRPr="00F7616E" w:rsidDel="001E262A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5765" w14:textId="5023171C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772,986</w:t>
            </w:r>
          </w:p>
        </w:tc>
      </w:tr>
      <w:tr w:rsidR="00A64216" w:rsidRPr="00F7616E" w14:paraId="4CCEE366" w14:textId="77777777" w:rsidTr="00782B56">
        <w:trPr>
          <w:trHeight w:val="281"/>
        </w:trPr>
        <w:tc>
          <w:tcPr>
            <w:tcW w:w="2250" w:type="dxa"/>
          </w:tcPr>
          <w:p w14:paraId="47F72800" w14:textId="77777777" w:rsidR="00A64216" w:rsidRPr="00F7616E" w:rsidRDefault="00A64216" w:rsidP="00A6421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65F97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E0AA9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BB0F6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0B6B7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E7328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495DB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5C19D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14959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7C6B5" w14:textId="73807BEA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54,668</w:t>
            </w:r>
          </w:p>
        </w:tc>
      </w:tr>
      <w:tr w:rsidR="00A64216" w:rsidRPr="00824832" w14:paraId="4D514A8D" w14:textId="77777777" w:rsidTr="00782B56">
        <w:trPr>
          <w:trHeight w:val="281"/>
        </w:trPr>
        <w:tc>
          <w:tcPr>
            <w:tcW w:w="2250" w:type="dxa"/>
          </w:tcPr>
          <w:p w14:paraId="37F68B22" w14:textId="77777777" w:rsidR="00A64216" w:rsidRPr="00F7616E" w:rsidRDefault="00A64216" w:rsidP="00A6421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7158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CF637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E6D21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D59F7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11D70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3412E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86656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AEF46" w14:textId="77777777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5A17D6" w14:textId="6E3F23AC" w:rsidR="00A64216" w:rsidRPr="00F7616E" w:rsidRDefault="00A64216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827,654</w:t>
            </w:r>
          </w:p>
        </w:tc>
      </w:tr>
    </w:tbl>
    <w:p w14:paraId="42A5ECF2" w14:textId="77777777" w:rsidR="005C75E9" w:rsidRDefault="005C75E9" w:rsidP="0034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Theme="majorBidi" w:hAnsiTheme="majorBidi" w:cstheme="majorBidi"/>
          <w:sz w:val="28"/>
          <w:szCs w:val="28"/>
        </w:rPr>
      </w:pPr>
    </w:p>
    <w:p w14:paraId="45198669" w14:textId="77777777" w:rsidR="0034029A" w:rsidRDefault="0034029A" w:rsidP="0034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Theme="majorBidi" w:hAnsiTheme="majorBidi" w:cstheme="majorBidi"/>
          <w:sz w:val="28"/>
          <w:szCs w:val="28"/>
        </w:rPr>
      </w:pPr>
    </w:p>
    <w:p w14:paraId="7F464D45" w14:textId="77777777" w:rsidR="0034029A" w:rsidRDefault="0034029A" w:rsidP="0034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Theme="majorBidi" w:hAnsiTheme="majorBidi" w:cstheme="majorBidi"/>
          <w:sz w:val="28"/>
          <w:szCs w:val="28"/>
        </w:rPr>
      </w:pPr>
    </w:p>
    <w:p w14:paraId="470F5C2F" w14:textId="77777777" w:rsidR="0034029A" w:rsidRDefault="0034029A" w:rsidP="0034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Theme="majorBidi" w:hAnsiTheme="majorBidi" w:cstheme="majorBidi"/>
          <w:sz w:val="28"/>
          <w:szCs w:val="28"/>
        </w:rPr>
      </w:pPr>
    </w:p>
    <w:p w14:paraId="33504454" w14:textId="77777777" w:rsidR="0034029A" w:rsidRDefault="0034029A" w:rsidP="0034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Theme="majorBidi" w:hAnsiTheme="majorBidi" w:cstheme="majorBidi"/>
          <w:sz w:val="28"/>
          <w:szCs w:val="28"/>
        </w:rPr>
      </w:pPr>
    </w:p>
    <w:p w14:paraId="295A0868" w14:textId="77777777" w:rsidR="0034029A" w:rsidRPr="00824832" w:rsidRDefault="0034029A" w:rsidP="0034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Theme="majorBidi" w:hAnsiTheme="majorBidi" w:cstheme="majorBidi"/>
          <w:sz w:val="28"/>
          <w:szCs w:val="28"/>
        </w:rPr>
      </w:pPr>
    </w:p>
    <w:p w14:paraId="56621EAA" w14:textId="77777777" w:rsidR="0034029A" w:rsidRPr="00FC6587" w:rsidRDefault="0034029A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C6587">
        <w:rPr>
          <w:b/>
          <w:bCs/>
          <w:u w:val="none"/>
          <w:cs/>
        </w:rPr>
        <w:lastRenderedPageBreak/>
        <w:t>ความเสี่ยงของบริษัทประกันวินาศภัย</w:t>
      </w:r>
    </w:p>
    <w:p w14:paraId="0D3F3B66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4DD67126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36BFA861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71AB6874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57D31476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57C4E97A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383DDBC4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3824BE01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7499F0FF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50BF4F29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564CC0B8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598A311A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258A9F9E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521A3CD3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539C4EFB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2E8ED557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389B427F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3752DE73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012CB33B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2AE47C8E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1A8B2E2E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68774A7A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43710F83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636CE702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63E7306F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373A0411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47BACFAD" w14:textId="77777777" w:rsidR="0034029A" w:rsidRPr="00E563B3" w:rsidRDefault="0034029A" w:rsidP="008F2FD3">
      <w:pPr>
        <w:pStyle w:val="ListParagraph"/>
        <w:widowControl w:val="0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4012CD5B" w14:textId="77777777" w:rsidR="0034029A" w:rsidRPr="0034029A" w:rsidRDefault="0034029A" w:rsidP="008F2FD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053B4B44" w14:textId="77777777" w:rsidR="0034029A" w:rsidRPr="0034029A" w:rsidRDefault="0034029A" w:rsidP="008F2FD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E493779" w14:textId="77777777" w:rsidR="0034029A" w:rsidRPr="0034029A" w:rsidRDefault="0034029A" w:rsidP="008F2FD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79226BAE" w14:textId="77777777" w:rsidR="0034029A" w:rsidRPr="0034029A" w:rsidRDefault="0034029A" w:rsidP="008F2FD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1DF4EBF7" w14:textId="77777777" w:rsidR="0034029A" w:rsidRPr="0034029A" w:rsidRDefault="0034029A" w:rsidP="008F2FD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0C4CFC12" w14:textId="77777777" w:rsidR="0034029A" w:rsidRPr="0034029A" w:rsidRDefault="0034029A" w:rsidP="008F2FD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1919FD53" w14:textId="580D2B8F" w:rsidR="0034029A" w:rsidRPr="009472A0" w:rsidRDefault="0034029A" w:rsidP="00A135DD">
      <w:pPr>
        <w:pStyle w:val="ListParagraph"/>
        <w:widowControl w:val="0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contextualSpacing w:val="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9472A0">
        <w:rPr>
          <w:rFonts w:ascii="Angsana New" w:hAnsi="Angsana New"/>
          <w:b/>
          <w:bCs/>
          <w:sz w:val="28"/>
          <w:szCs w:val="28"/>
          <w:cs/>
        </w:rPr>
        <w:t>ความเสี่ยงด้านการรับประกันภัย</w:t>
      </w:r>
    </w:p>
    <w:p w14:paraId="15181459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064E8">
        <w:rPr>
          <w:rFonts w:ascii="Angsana New" w:hAnsi="Angsana New"/>
          <w:spacing w:val="4"/>
          <w:sz w:val="28"/>
          <w:szCs w:val="28"/>
          <w:cs/>
        </w:rPr>
        <w:t>ความเสี่ยงที่เกิดจากความผันผวนของความถี่ ความรุนแรง และเวลาที่เกิดความเสียหายที่เบี่ยงเบนจากสมมติฐานที่ใช้ในการ</w:t>
      </w:r>
      <w:r w:rsidRPr="00E563B3">
        <w:rPr>
          <w:rFonts w:ascii="Angsana New" w:hAnsi="Angsana New"/>
          <w:sz w:val="28"/>
          <w:szCs w:val="28"/>
          <w:cs/>
        </w:rPr>
        <w:t>คํานวณอัตราเบี้ยประกันภัย การคํานวณเงินสำรอง และการพิจารณารับประกันภัย</w:t>
      </w:r>
    </w:p>
    <w:p w14:paraId="57D160D7" w14:textId="77777777" w:rsidR="0034029A" w:rsidRPr="009472A0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472A0">
        <w:rPr>
          <w:rFonts w:ascii="Angsana New" w:hAnsi="Angsana New" w:hint="cs"/>
          <w:sz w:val="28"/>
          <w:szCs w:val="28"/>
          <w:cs/>
        </w:rPr>
        <w:t>บริษัทกำหนดนโยบายธุรกิจทั้งด้านการประกันภัยและการประกันภัยต่อ มีการกำหนดประเภทของการรับประกันภัย เขตที่จะรับประกันภัย ภัยที่จะรับประกันภัย และวิธีการประกันภัยต่อ ซึ่งมีการกำหนดอำนาจการอนุมัติวงเงินในการพิจารณาประกันภัยไว้อย่างชัดเจน รวมทั้งการกำหนดระดับการรับความเสี่ยงภัยไว้เอง เพื่อให้มีความเหมาะสมกับฐานะเงินกองทุนของบริษัทที่จะรับความเสี่ยงได้</w:t>
      </w:r>
    </w:p>
    <w:p w14:paraId="167CEF06" w14:textId="77777777" w:rsidR="0034029A" w:rsidRPr="009472A0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472A0">
        <w:rPr>
          <w:rFonts w:ascii="Angsana New" w:hAnsi="Angsana New"/>
          <w:sz w:val="28"/>
          <w:szCs w:val="28"/>
          <w:cs/>
        </w:rPr>
        <w:t>บริษัทกำหนดขั้นตอนในการพิจารณารับประกันภัยอย่างรอบคอบและระมัดระวัง โดยพิจารณาจากทั้งตัวผู้เอาประกันภัย</w:t>
      </w:r>
      <w:r w:rsidRPr="009472A0">
        <w:rPr>
          <w:rFonts w:ascii="Angsana New" w:hAnsi="Angsana New"/>
          <w:sz w:val="28"/>
          <w:szCs w:val="28"/>
        </w:rPr>
        <w:t xml:space="preserve"> </w:t>
      </w:r>
      <w:r w:rsidRPr="009472A0">
        <w:rPr>
          <w:rFonts w:ascii="Angsana New" w:hAnsi="Angsana New"/>
          <w:sz w:val="28"/>
          <w:szCs w:val="28"/>
          <w:cs/>
        </w:rPr>
        <w:t>ลักษณะของความเสี่ยงภัย</w:t>
      </w:r>
      <w:r w:rsidRPr="009472A0">
        <w:rPr>
          <w:rFonts w:ascii="Angsana New" w:hAnsi="Angsana New"/>
          <w:sz w:val="28"/>
          <w:szCs w:val="28"/>
        </w:rPr>
        <w:t xml:space="preserve"> </w:t>
      </w:r>
      <w:r w:rsidRPr="009472A0">
        <w:rPr>
          <w:rFonts w:ascii="Angsana New" w:hAnsi="Angsana New"/>
          <w:sz w:val="28"/>
          <w:szCs w:val="28"/>
          <w:cs/>
        </w:rPr>
        <w:t>มูลค่าทุนประกันภัย รวมไปถึงตัวแทนและนายหน้าผู้แนะนำ</w:t>
      </w:r>
      <w:r w:rsidRPr="009472A0">
        <w:rPr>
          <w:rFonts w:ascii="Angsana New" w:hAnsi="Angsana New" w:hint="cs"/>
          <w:sz w:val="28"/>
          <w:szCs w:val="28"/>
          <w:cs/>
        </w:rPr>
        <w:t>ผู้เอาประกันภัย</w:t>
      </w:r>
      <w:r w:rsidRPr="009472A0">
        <w:rPr>
          <w:rFonts w:ascii="Angsana New" w:hAnsi="Angsana New"/>
          <w:sz w:val="28"/>
          <w:szCs w:val="28"/>
          <w:cs/>
        </w:rPr>
        <w:t xml:space="preserve"> บริษัทพิจารณาถึง</w:t>
      </w:r>
      <w:r w:rsidRPr="00F33434">
        <w:rPr>
          <w:rFonts w:ascii="Angsana New" w:hAnsi="Angsana New"/>
          <w:sz w:val="28"/>
          <w:szCs w:val="28"/>
          <w:cs/>
        </w:rPr>
        <w:t xml:space="preserve">สัดส่วนความสามารถในการรับประกันภัยที่บริษัทสามารถรับความเสี่ยงภัยไว้ได้เอง </w:t>
      </w:r>
      <w:r w:rsidRPr="00F33434">
        <w:rPr>
          <w:rFonts w:ascii="Angsana New" w:hAnsi="Angsana New" w:hint="cs"/>
          <w:sz w:val="28"/>
          <w:szCs w:val="28"/>
          <w:cs/>
        </w:rPr>
        <w:t>ในกรณีที่</w:t>
      </w:r>
      <w:r w:rsidRPr="00F33434">
        <w:rPr>
          <w:rFonts w:ascii="Angsana New" w:hAnsi="Angsana New"/>
          <w:sz w:val="28"/>
          <w:szCs w:val="28"/>
          <w:cs/>
        </w:rPr>
        <w:t>การรับประกันภัยรายนั้น</w:t>
      </w:r>
      <w:r w:rsidRPr="00E064E8">
        <w:rPr>
          <w:rFonts w:ascii="Angsana New" w:hAnsi="Angsana New"/>
          <w:spacing w:val="6"/>
          <w:sz w:val="28"/>
          <w:szCs w:val="28"/>
          <w:cs/>
        </w:rPr>
        <w:t>มีความ</w:t>
      </w:r>
      <w:r w:rsidRPr="009472A0">
        <w:rPr>
          <w:rFonts w:ascii="Angsana New" w:hAnsi="Angsana New"/>
          <w:sz w:val="28"/>
          <w:szCs w:val="28"/>
          <w:cs/>
        </w:rPr>
        <w:t>เสี่ยงภัยที่สูงและ</w:t>
      </w:r>
      <w:r w:rsidRPr="009472A0">
        <w:rPr>
          <w:rFonts w:ascii="Angsana New" w:hAnsi="Angsana New" w:hint="cs"/>
          <w:sz w:val="28"/>
          <w:szCs w:val="28"/>
          <w:cs/>
        </w:rPr>
        <w:t>บริษัท</w:t>
      </w:r>
      <w:r w:rsidRPr="009472A0">
        <w:rPr>
          <w:rFonts w:ascii="Angsana New" w:hAnsi="Angsana New"/>
          <w:sz w:val="28"/>
          <w:szCs w:val="28"/>
          <w:cs/>
        </w:rPr>
        <w:t>ไม่สามารถจัดการกระจายความเสี่ยงภัยไปยังบริษัทประกันภัยต่อที่เหมาะสมได้ บริษัท</w:t>
      </w:r>
      <w:r w:rsidRPr="00F33434">
        <w:rPr>
          <w:rFonts w:ascii="Angsana New" w:hAnsi="Angsana New"/>
          <w:sz w:val="28"/>
          <w:szCs w:val="28"/>
          <w:cs/>
        </w:rPr>
        <w:t>จะ</w:t>
      </w:r>
      <w:r w:rsidRPr="00F33434">
        <w:rPr>
          <w:rFonts w:ascii="Angsana New" w:hAnsi="Angsana New"/>
          <w:spacing w:val="-4"/>
          <w:sz w:val="28"/>
          <w:szCs w:val="28"/>
          <w:cs/>
        </w:rPr>
        <w:t>ปฏิเสธการรับประกันภัยนั้น ๆ</w:t>
      </w:r>
      <w:r w:rsidRPr="00F33434">
        <w:rPr>
          <w:rFonts w:ascii="Angsana New" w:hAnsi="Angsana New" w:hint="cs"/>
          <w:spacing w:val="-4"/>
          <w:sz w:val="28"/>
          <w:szCs w:val="28"/>
          <w:cs/>
        </w:rPr>
        <w:t xml:space="preserve"> และถ้าบริษัทไม่มีประสบการณ์หรือไม่มีเจ้าหน้าที่ที่ชำนาญการในการรับประกันภัยในงานนั้น </w:t>
      </w:r>
      <w:r w:rsidRPr="00E064E8">
        <w:rPr>
          <w:rFonts w:ascii="Angsana New" w:hAnsi="Angsana New" w:hint="cs"/>
          <w:spacing w:val="-4"/>
          <w:sz w:val="28"/>
          <w:szCs w:val="28"/>
          <w:cs/>
        </w:rPr>
        <w:t>หรือทำ</w:t>
      </w:r>
      <w:r w:rsidRPr="009472A0">
        <w:rPr>
          <w:rFonts w:ascii="Angsana New" w:hAnsi="Angsana New" w:hint="cs"/>
          <w:sz w:val="28"/>
          <w:szCs w:val="28"/>
          <w:cs/>
        </w:rPr>
        <w:t>ให้การพิจารณาความคุ้มครองและรับงานเป็นไปได้ยาก บริษัทจะหลีกเลี่ยงที่จะยอมรับงานนั้น</w:t>
      </w:r>
    </w:p>
    <w:p w14:paraId="51EA87A1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t xml:space="preserve">บริษัทมุ่งเน้นที่จะสร้างความสัมพันธ์กับผู้เอาประกันภัยโดยการสร้างความพึงพอใจและความสัมพันธ์อันดีในระยะยาว </w:t>
      </w:r>
      <w:r w:rsidRPr="00E413F6">
        <w:rPr>
          <w:rFonts w:ascii="Angsana New" w:hAnsi="Angsana New"/>
          <w:spacing w:val="-4"/>
          <w:sz w:val="28"/>
          <w:szCs w:val="28"/>
          <w:cs/>
        </w:rPr>
        <w:t>รวมถึงการพัฒนาบุคลากรและปรับปรุงเทคโนโลยีให้มีความสมบูรณ์เพื่อเป็นการเพิ่มศักยภาพให้การบริหารและการ</w:t>
      </w:r>
      <w:r w:rsidRPr="00E563B3">
        <w:rPr>
          <w:rFonts w:ascii="Angsana New" w:hAnsi="Angsana New"/>
          <w:sz w:val="28"/>
          <w:szCs w:val="28"/>
          <w:cs/>
        </w:rPr>
        <w:t>จัดการให้กับบริษัท บริษัทใช้เทคโนโลยีและนโยบายที่ให้บริการผู้เอาประกันภัยอย่างเร็วที่สุดเพื่อสร้างความมั่นใจในการต่ออายุกรมธรรม์ของผู้เอาประกันภัย นอกจากนี้ บริษัทมีการขยายศูนย์การให้บริการให้ครอบคลุมทุกพื้นที่ทั่วประเทศ</w:t>
      </w:r>
    </w:p>
    <w:p w14:paraId="2D620C26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t>บริษัทรักษาส่วนแบ่งทางการตลาด พร้อมขยายส่วนแบ่งทางการตลาด เพื่อเพิ่มโอกาสในการแข่งขันกับกิจการของทุนต่างชาติ  บริษัทคัดเลือกตัวแทนและนายหน้าที่มีคุณภาพเพิ่มขึ้น นอกเหนือจากการรับเบี้ยประกันภัยจากการขยายงานของ</w:t>
      </w:r>
      <w:r w:rsidRPr="00E413F6">
        <w:rPr>
          <w:rFonts w:ascii="Angsana New" w:hAnsi="Angsana New"/>
          <w:spacing w:val="-2"/>
          <w:sz w:val="28"/>
          <w:szCs w:val="28"/>
          <w:cs/>
        </w:rPr>
        <w:t>สถาบันการเงินเป็นหลัก เพื่อเป็นการลดความเสี่ยงและเพิ่มความสมดุลของเบี้ยประกันภัยรับจากทุก ๆ แหล่งให้ใกล้เคียง</w:t>
      </w:r>
      <w:r w:rsidRPr="00E563B3">
        <w:rPr>
          <w:rFonts w:ascii="Angsana New" w:hAnsi="Angsana New"/>
          <w:sz w:val="28"/>
          <w:szCs w:val="28"/>
          <w:cs/>
        </w:rPr>
        <w:t>กัน</w:t>
      </w:r>
    </w:p>
    <w:p w14:paraId="2578CD6C" w14:textId="77777777" w:rsidR="0034029A" w:rsidRPr="00AF4388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F4388">
        <w:rPr>
          <w:rFonts w:ascii="Angsana New" w:hAnsi="Angsana New"/>
          <w:sz w:val="28"/>
          <w:szCs w:val="28"/>
          <w:cs/>
        </w:rPr>
        <w:t>ช่องทางการจัดจำหน่ายกรมธรรม์</w:t>
      </w:r>
      <w:r w:rsidRPr="00AF4388">
        <w:rPr>
          <w:rFonts w:ascii="Angsana New" w:hAnsi="Angsana New" w:hint="cs"/>
          <w:sz w:val="28"/>
          <w:szCs w:val="28"/>
          <w:cs/>
        </w:rPr>
        <w:t>ประกันภัย</w:t>
      </w:r>
      <w:r w:rsidRPr="00AF4388">
        <w:rPr>
          <w:rFonts w:ascii="Angsana New" w:hAnsi="Angsana New"/>
          <w:sz w:val="28"/>
          <w:szCs w:val="28"/>
          <w:cs/>
        </w:rPr>
        <w:t xml:space="preserve">ส่วนใหญ่ผ่านทางตัวแทนและนายหน้า </w:t>
      </w:r>
      <w:r w:rsidRPr="00AF4388">
        <w:rPr>
          <w:rFonts w:ascii="Angsana New" w:hAnsi="Angsana New" w:hint="cs"/>
          <w:sz w:val="28"/>
          <w:szCs w:val="28"/>
          <w:cs/>
        </w:rPr>
        <w:t>บริษัทจึง</w:t>
      </w:r>
      <w:r w:rsidRPr="00AF4388">
        <w:rPr>
          <w:rFonts w:ascii="Angsana New" w:hAnsi="Angsana New"/>
          <w:sz w:val="28"/>
          <w:szCs w:val="28"/>
          <w:cs/>
        </w:rPr>
        <w:t>มีการกำหนดหลักเกณฑ์</w:t>
      </w:r>
      <w:r w:rsidRPr="00AF4388">
        <w:rPr>
          <w:rFonts w:ascii="Angsana New" w:hAnsi="Angsana New" w:hint="cs"/>
          <w:sz w:val="28"/>
          <w:szCs w:val="28"/>
          <w:cs/>
        </w:rPr>
        <w:t>และคุณสมบัติ</w:t>
      </w:r>
      <w:r w:rsidRPr="00AF4388">
        <w:rPr>
          <w:rFonts w:ascii="Angsana New" w:hAnsi="Angsana New"/>
          <w:sz w:val="28"/>
          <w:szCs w:val="28"/>
          <w:cs/>
        </w:rPr>
        <w:t>ในการรับตัวแทนและนายหน้าของบริษัทเพื่อป้องกันความเสี่ยงที่ไม่สามารถเก็บเบี้ยประกันภัยได้</w:t>
      </w:r>
    </w:p>
    <w:p w14:paraId="2D2C02DB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t>บริษัทกำหนดวิธีการกระจายความเสี่ยงในการประกันภัยต่อให้หลากหลายมากขึ้น โดยทำการซื้อความเสียหายส่วนเกิน (</w:t>
      </w:r>
      <w:r w:rsidRPr="00E563B3">
        <w:rPr>
          <w:rFonts w:ascii="Angsana New" w:hAnsi="Angsana New"/>
          <w:sz w:val="28"/>
          <w:szCs w:val="28"/>
        </w:rPr>
        <w:t xml:space="preserve">Excess of Loss) </w:t>
      </w:r>
      <w:r w:rsidRPr="00E563B3">
        <w:rPr>
          <w:rFonts w:ascii="Angsana New" w:hAnsi="Angsana New"/>
          <w:sz w:val="28"/>
          <w:szCs w:val="28"/>
          <w:cs/>
        </w:rPr>
        <w:t>นอกจากนี้ บริษัทได้ทำการสร้างเครือข่ายกับบริษัทประกันภัยต่อทั้งในและต่างประเทศเพื่อป้องกันปัญหาที่บริษัทไม่สามารถทำประกันภัยต่อได้ต่อไป</w:t>
      </w:r>
    </w:p>
    <w:p w14:paraId="7A6EAFCB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35AECE5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23EC144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C8930C2" w14:textId="05FB70A1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A1C73EF" w14:textId="77777777" w:rsidR="00E413F6" w:rsidRDefault="00E413F6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C765C43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lastRenderedPageBreak/>
        <w:t>ตารางแสดงการกระจุกตัวของหนี้สินจากสัญญาประกันภัย โดยแยกตามประเภทประกันภัยเป็นดังนี้</w:t>
      </w: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604"/>
        <w:gridCol w:w="106"/>
        <w:gridCol w:w="1244"/>
        <w:gridCol w:w="106"/>
        <w:gridCol w:w="1260"/>
        <w:gridCol w:w="106"/>
        <w:gridCol w:w="1064"/>
        <w:gridCol w:w="106"/>
        <w:gridCol w:w="1244"/>
        <w:gridCol w:w="106"/>
        <w:gridCol w:w="1244"/>
        <w:gridCol w:w="106"/>
        <w:gridCol w:w="1064"/>
      </w:tblGrid>
      <w:tr w:rsidR="0034029A" w:rsidRPr="00DA4647" w14:paraId="36E27DF4" w14:textId="77777777" w:rsidTr="00A64216">
        <w:tc>
          <w:tcPr>
            <w:tcW w:w="1604" w:type="dxa"/>
          </w:tcPr>
          <w:p w14:paraId="33BE1B81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1F32014D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tcBorders>
              <w:bottom w:val="single" w:sz="4" w:space="0" w:color="auto"/>
            </w:tcBorders>
          </w:tcPr>
          <w:p w14:paraId="5C68ADDA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4029A" w:rsidRPr="00DA4647" w14:paraId="4B8A48EC" w14:textId="77777777" w:rsidTr="00A64216">
        <w:tc>
          <w:tcPr>
            <w:tcW w:w="1604" w:type="dxa"/>
          </w:tcPr>
          <w:p w14:paraId="2A06D9DA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63E03C5C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789028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83F163D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744F57C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4029A" w:rsidRPr="00DA4647" w14:paraId="26495125" w14:textId="77777777" w:rsidTr="00A64216">
        <w:tc>
          <w:tcPr>
            <w:tcW w:w="1604" w:type="dxa"/>
          </w:tcPr>
          <w:p w14:paraId="131C6C64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4476E5F6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060D999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E888425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64256D0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A091519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97B2804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24BAE351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30AF674E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541ADCBF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25937B2F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25E96DDA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07280B62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029A" w:rsidRPr="00DA4647" w14:paraId="09398849" w14:textId="77777777" w:rsidTr="00A64216">
        <w:tc>
          <w:tcPr>
            <w:tcW w:w="1604" w:type="dxa"/>
          </w:tcPr>
          <w:p w14:paraId="65BAC82A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499DD749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758F82A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3B354BA2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A360AB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44C0394B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D62BC6D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6FE374B1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04009501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2560EDA7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289F28B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512A6DED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63C7F61C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029A" w:rsidRPr="00DA4647" w14:paraId="2A362576" w14:textId="77777777" w:rsidTr="00A64216">
        <w:tc>
          <w:tcPr>
            <w:tcW w:w="1604" w:type="dxa"/>
          </w:tcPr>
          <w:p w14:paraId="7F2E1283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25891C0F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80637A7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4191D118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0F4DE1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702B6124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4B3A88F4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1FA4E19E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370303C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51F72C5C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26DB8F7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165D92A8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ECFEFFB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029A" w:rsidRPr="00DA4647" w14:paraId="4911D204" w14:textId="77777777" w:rsidTr="00A64216">
        <w:tc>
          <w:tcPr>
            <w:tcW w:w="1604" w:type="dxa"/>
            <w:tcBorders>
              <w:bottom w:val="single" w:sz="4" w:space="0" w:color="auto"/>
            </w:tcBorders>
          </w:tcPr>
          <w:p w14:paraId="7A47D8F6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315B3EF1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48A7AD8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1F977B66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65C41C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082127AA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AFB4ECA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6" w:type="dxa"/>
          </w:tcPr>
          <w:p w14:paraId="160A97C4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F6D01C3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03E95B3A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A5D7B31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5F4BC657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904D2A4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4029A" w:rsidRPr="00DA4647" w14:paraId="70573F8B" w14:textId="77777777" w:rsidTr="00A64216">
        <w:trPr>
          <w:trHeight w:val="377"/>
        </w:trPr>
        <w:tc>
          <w:tcPr>
            <w:tcW w:w="1604" w:type="dxa"/>
          </w:tcPr>
          <w:p w14:paraId="4BB2C7C8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</w:tcPr>
          <w:p w14:paraId="24A725D0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3B627474" w14:textId="0BB0710C" w:rsidR="0034029A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1,681</w:t>
            </w:r>
          </w:p>
        </w:tc>
        <w:tc>
          <w:tcPr>
            <w:tcW w:w="106" w:type="dxa"/>
          </w:tcPr>
          <w:p w14:paraId="4B1A6274" w14:textId="77777777" w:rsidR="0034029A" w:rsidRPr="00FC65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3FCD96" w14:textId="76C85FEA" w:rsidR="0034029A" w:rsidRPr="00FC6587" w:rsidRDefault="00DF5DD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(1,272)</w:t>
            </w:r>
          </w:p>
        </w:tc>
        <w:tc>
          <w:tcPr>
            <w:tcW w:w="106" w:type="dxa"/>
          </w:tcPr>
          <w:p w14:paraId="00BEDE58" w14:textId="77777777" w:rsidR="0034029A" w:rsidRPr="00FC65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35648A32" w14:textId="2E720941" w:rsidR="0034029A" w:rsidRPr="00FC6587" w:rsidRDefault="00DF5DD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06" w:type="dxa"/>
          </w:tcPr>
          <w:p w14:paraId="6D166ACB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00BCFC1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717 </w:t>
            </w:r>
          </w:p>
        </w:tc>
        <w:tc>
          <w:tcPr>
            <w:tcW w:w="106" w:type="dxa"/>
          </w:tcPr>
          <w:p w14:paraId="302DE912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6C5315BA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(261)</w:t>
            </w:r>
          </w:p>
        </w:tc>
        <w:tc>
          <w:tcPr>
            <w:tcW w:w="106" w:type="dxa"/>
          </w:tcPr>
          <w:p w14:paraId="4A7577A2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77B4D75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456 </w:t>
            </w:r>
          </w:p>
        </w:tc>
      </w:tr>
      <w:tr w:rsidR="0034029A" w:rsidRPr="00DA4647" w14:paraId="19886268" w14:textId="77777777" w:rsidTr="00A64216">
        <w:tc>
          <w:tcPr>
            <w:tcW w:w="1604" w:type="dxa"/>
          </w:tcPr>
          <w:p w14:paraId="5E2DA09E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06" w:type="dxa"/>
          </w:tcPr>
          <w:p w14:paraId="1777C79C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693168F6" w14:textId="0AED97B4" w:rsidR="0034029A" w:rsidRPr="00FC6587" w:rsidRDefault="00DF5DD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06" w:type="dxa"/>
          </w:tcPr>
          <w:p w14:paraId="27949589" w14:textId="77777777" w:rsidR="0034029A" w:rsidRPr="00FC65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397F64" w14:textId="00147B90" w:rsidR="0034029A" w:rsidRPr="00FC6587" w:rsidRDefault="00DF5DD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(114)</w:t>
            </w:r>
          </w:p>
        </w:tc>
        <w:tc>
          <w:tcPr>
            <w:tcW w:w="106" w:type="dxa"/>
          </w:tcPr>
          <w:p w14:paraId="5AD8D1E7" w14:textId="77777777" w:rsidR="0034029A" w:rsidRPr="00FC65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4AF97C0F" w14:textId="67D9D914" w:rsidR="0034029A" w:rsidRPr="00FC6587" w:rsidRDefault="00DF5DD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06" w:type="dxa"/>
          </w:tcPr>
          <w:p w14:paraId="60192FED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1508731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386 </w:t>
            </w:r>
          </w:p>
        </w:tc>
        <w:tc>
          <w:tcPr>
            <w:tcW w:w="106" w:type="dxa"/>
          </w:tcPr>
          <w:p w14:paraId="495F3273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641F42D6" w14:textId="77777777" w:rsidR="0034029A" w:rsidRPr="00E3423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(260)</w:t>
            </w:r>
          </w:p>
        </w:tc>
        <w:tc>
          <w:tcPr>
            <w:tcW w:w="106" w:type="dxa"/>
          </w:tcPr>
          <w:p w14:paraId="1E53FC83" w14:textId="77777777" w:rsidR="0034029A" w:rsidRPr="00E3423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70AEF3B" w14:textId="77777777" w:rsidR="0034029A" w:rsidRPr="00E3423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126 </w:t>
            </w:r>
          </w:p>
        </w:tc>
      </w:tr>
      <w:tr w:rsidR="0034029A" w:rsidRPr="00DA4647" w14:paraId="3776A344" w14:textId="77777777" w:rsidTr="00A64216">
        <w:tc>
          <w:tcPr>
            <w:tcW w:w="1604" w:type="dxa"/>
          </w:tcPr>
          <w:p w14:paraId="2033FD8F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</w:tcPr>
          <w:p w14:paraId="05931F42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7822E550" w14:textId="57E18CA9" w:rsidR="0034029A" w:rsidRPr="00FC6587" w:rsidRDefault="00DF5DD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237,115</w:t>
            </w:r>
          </w:p>
        </w:tc>
        <w:tc>
          <w:tcPr>
            <w:tcW w:w="106" w:type="dxa"/>
          </w:tcPr>
          <w:p w14:paraId="6DC4330F" w14:textId="77777777" w:rsidR="0034029A" w:rsidRPr="00FC65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E7B02D" w14:textId="2CD4F7FD" w:rsidR="0034029A" w:rsidRPr="00FC6587" w:rsidRDefault="00DF5DD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(90,622)</w:t>
            </w:r>
          </w:p>
        </w:tc>
        <w:tc>
          <w:tcPr>
            <w:tcW w:w="106" w:type="dxa"/>
          </w:tcPr>
          <w:p w14:paraId="455E6D36" w14:textId="77777777" w:rsidR="0034029A" w:rsidRPr="00FC65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529099AA" w14:textId="2B69C5A2" w:rsidR="0034029A" w:rsidRPr="00FC6587" w:rsidRDefault="00DF5DD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146,493</w:t>
            </w:r>
          </w:p>
        </w:tc>
        <w:tc>
          <w:tcPr>
            <w:tcW w:w="106" w:type="dxa"/>
          </w:tcPr>
          <w:p w14:paraId="106401ED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67AA9B8A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177,375 </w:t>
            </w:r>
          </w:p>
        </w:tc>
        <w:tc>
          <w:tcPr>
            <w:tcW w:w="106" w:type="dxa"/>
          </w:tcPr>
          <w:p w14:paraId="171DF10D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2B5331F" w14:textId="77777777" w:rsidR="0034029A" w:rsidRPr="00E3423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(64,786)</w:t>
            </w:r>
          </w:p>
        </w:tc>
        <w:tc>
          <w:tcPr>
            <w:tcW w:w="106" w:type="dxa"/>
          </w:tcPr>
          <w:p w14:paraId="2C771D54" w14:textId="77777777" w:rsidR="0034029A" w:rsidRPr="00E3423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70ACFD19" w14:textId="77777777" w:rsidR="0034029A" w:rsidRPr="00E3423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112,589 </w:t>
            </w:r>
          </w:p>
        </w:tc>
      </w:tr>
      <w:tr w:rsidR="0034029A" w:rsidRPr="00DA4647" w14:paraId="38B5F56A" w14:textId="77777777" w:rsidTr="00A64216">
        <w:tc>
          <w:tcPr>
            <w:tcW w:w="1604" w:type="dxa"/>
          </w:tcPr>
          <w:p w14:paraId="5D6232DB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1B45DC85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62298F70" w14:textId="02DE190C" w:rsidR="0034029A" w:rsidRPr="00FC6587" w:rsidRDefault="00DF5DD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29,609</w:t>
            </w:r>
          </w:p>
        </w:tc>
        <w:tc>
          <w:tcPr>
            <w:tcW w:w="106" w:type="dxa"/>
          </w:tcPr>
          <w:p w14:paraId="6F70B392" w14:textId="77777777" w:rsidR="0034029A" w:rsidRPr="00FC65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A5D9DB" w14:textId="013A72FE" w:rsidR="0034029A" w:rsidRPr="00FC6587" w:rsidRDefault="00DF5DD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(23,193)</w:t>
            </w:r>
          </w:p>
        </w:tc>
        <w:tc>
          <w:tcPr>
            <w:tcW w:w="106" w:type="dxa"/>
          </w:tcPr>
          <w:p w14:paraId="62A37D19" w14:textId="77777777" w:rsidR="0034029A" w:rsidRPr="00FC65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3503206B" w14:textId="3615A962" w:rsidR="0034029A" w:rsidRPr="00FC6587" w:rsidRDefault="00DF5DD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6,416</w:t>
            </w:r>
          </w:p>
        </w:tc>
        <w:tc>
          <w:tcPr>
            <w:tcW w:w="106" w:type="dxa"/>
          </w:tcPr>
          <w:p w14:paraId="53FF77C5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0AA2A4AD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46,174 </w:t>
            </w:r>
          </w:p>
        </w:tc>
        <w:tc>
          <w:tcPr>
            <w:tcW w:w="106" w:type="dxa"/>
          </w:tcPr>
          <w:p w14:paraId="1C9427BD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AC53B8C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(38,194)</w:t>
            </w:r>
          </w:p>
        </w:tc>
        <w:tc>
          <w:tcPr>
            <w:tcW w:w="106" w:type="dxa"/>
          </w:tcPr>
          <w:p w14:paraId="7B8A6B68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0847773C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7,980 </w:t>
            </w:r>
          </w:p>
        </w:tc>
      </w:tr>
      <w:tr w:rsidR="0034029A" w:rsidRPr="00DA4647" w14:paraId="5F3962DE" w14:textId="77777777" w:rsidTr="00A64216">
        <w:tc>
          <w:tcPr>
            <w:tcW w:w="1604" w:type="dxa"/>
          </w:tcPr>
          <w:p w14:paraId="3794BB53" w14:textId="77777777" w:rsidR="0034029A" w:rsidRPr="00AF438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43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" w:type="dxa"/>
          </w:tcPr>
          <w:p w14:paraId="5FE3347E" w14:textId="77777777" w:rsidR="0034029A" w:rsidRPr="00AF438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2A61C1B5" w14:textId="1D73992F" w:rsidR="0034029A" w:rsidRPr="00FC6587" w:rsidRDefault="00DF5DD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268,582</w:t>
            </w:r>
          </w:p>
        </w:tc>
        <w:tc>
          <w:tcPr>
            <w:tcW w:w="106" w:type="dxa"/>
          </w:tcPr>
          <w:p w14:paraId="035100DE" w14:textId="77777777" w:rsidR="0034029A" w:rsidRPr="00FC65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9AFC65" w14:textId="3A5A1F5D" w:rsidR="0034029A" w:rsidRPr="00FC6587" w:rsidRDefault="00DF5DD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(115,201)</w:t>
            </w:r>
          </w:p>
        </w:tc>
        <w:tc>
          <w:tcPr>
            <w:tcW w:w="106" w:type="dxa"/>
          </w:tcPr>
          <w:p w14:paraId="35D18DEE" w14:textId="77777777" w:rsidR="0034029A" w:rsidRPr="00FC65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433EA8C5" w14:textId="780FE479" w:rsidR="0034029A" w:rsidRPr="00FC6587" w:rsidRDefault="00DF5DD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153,381</w:t>
            </w:r>
          </w:p>
        </w:tc>
        <w:tc>
          <w:tcPr>
            <w:tcW w:w="106" w:type="dxa"/>
          </w:tcPr>
          <w:p w14:paraId="55DD6814" w14:textId="77777777" w:rsidR="0034029A" w:rsidRPr="00FB2706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29EEB14A" w14:textId="77777777" w:rsidR="0034029A" w:rsidRPr="00FB2706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224,652 </w:t>
            </w:r>
          </w:p>
        </w:tc>
        <w:tc>
          <w:tcPr>
            <w:tcW w:w="106" w:type="dxa"/>
          </w:tcPr>
          <w:p w14:paraId="45143E8C" w14:textId="77777777" w:rsidR="0034029A" w:rsidRPr="00FB2706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34B05275" w14:textId="77777777" w:rsidR="0034029A" w:rsidRPr="00FB2706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(103,501)</w:t>
            </w:r>
          </w:p>
        </w:tc>
        <w:tc>
          <w:tcPr>
            <w:tcW w:w="106" w:type="dxa"/>
          </w:tcPr>
          <w:p w14:paraId="6B5824EC" w14:textId="77777777" w:rsidR="0034029A" w:rsidRPr="00FB2706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F8D6A72" w14:textId="77777777" w:rsidR="0034029A" w:rsidRPr="00FB2706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121,151 </w:t>
            </w:r>
          </w:p>
        </w:tc>
      </w:tr>
    </w:tbl>
    <w:p w14:paraId="3792B51E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604"/>
        <w:gridCol w:w="106"/>
        <w:gridCol w:w="1244"/>
        <w:gridCol w:w="106"/>
        <w:gridCol w:w="1260"/>
        <w:gridCol w:w="106"/>
        <w:gridCol w:w="1064"/>
        <w:gridCol w:w="106"/>
        <w:gridCol w:w="1244"/>
        <w:gridCol w:w="106"/>
        <w:gridCol w:w="1244"/>
        <w:gridCol w:w="106"/>
        <w:gridCol w:w="1064"/>
      </w:tblGrid>
      <w:tr w:rsidR="0034029A" w:rsidRPr="00DA4647" w14:paraId="63315C38" w14:textId="77777777" w:rsidTr="00A64216">
        <w:tc>
          <w:tcPr>
            <w:tcW w:w="1604" w:type="dxa"/>
          </w:tcPr>
          <w:p w14:paraId="123B0AE8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7E1E12EF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tcBorders>
              <w:bottom w:val="single" w:sz="4" w:space="0" w:color="auto"/>
            </w:tcBorders>
          </w:tcPr>
          <w:p w14:paraId="62C964EA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4029A" w:rsidRPr="00DA4647" w14:paraId="6C82082F" w14:textId="77777777" w:rsidTr="00A64216">
        <w:tc>
          <w:tcPr>
            <w:tcW w:w="1604" w:type="dxa"/>
          </w:tcPr>
          <w:p w14:paraId="77ABA9CE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0F9E3F65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4F2CD66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1BE9560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7755D1D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4029A" w:rsidRPr="00DA4647" w14:paraId="6D392453" w14:textId="77777777" w:rsidTr="00A64216">
        <w:tc>
          <w:tcPr>
            <w:tcW w:w="1604" w:type="dxa"/>
          </w:tcPr>
          <w:p w14:paraId="5380ED95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1427465F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41C36ACD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0E50E79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68DCD2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7EC4C37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F34BCF6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542012F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0343D6B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2F250771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3A9B3E29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70AC8900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2610CA99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029A" w:rsidRPr="00DA4647" w14:paraId="70ADE8FF" w14:textId="77777777" w:rsidTr="00A64216">
        <w:tc>
          <w:tcPr>
            <w:tcW w:w="1604" w:type="dxa"/>
          </w:tcPr>
          <w:p w14:paraId="44336EB3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042AAE42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46BDCA9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68FD328F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8978D5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38ED57E6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0451E834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5545B79B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6EA18F4C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47033638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6143D37D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021557C1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07D42577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029A" w:rsidRPr="00DA4647" w14:paraId="103FA0CD" w14:textId="77777777" w:rsidTr="00A64216">
        <w:tc>
          <w:tcPr>
            <w:tcW w:w="1604" w:type="dxa"/>
          </w:tcPr>
          <w:p w14:paraId="5AD07A42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0AEF1BCF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20A81E9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3826737A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28F320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5C03EA5D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D42E687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2A927C5F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0BA0C3F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0C74AE86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357F1CA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0FE3CB8C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31046266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029A" w:rsidRPr="00DA4647" w14:paraId="197EC523" w14:textId="77777777" w:rsidTr="00A64216">
        <w:tc>
          <w:tcPr>
            <w:tcW w:w="1604" w:type="dxa"/>
            <w:tcBorders>
              <w:bottom w:val="single" w:sz="4" w:space="0" w:color="auto"/>
            </w:tcBorders>
          </w:tcPr>
          <w:p w14:paraId="74087F5C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050AD0AE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AF45830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5AE7ED06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7CD2E1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65B2B117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340B7C5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6" w:type="dxa"/>
          </w:tcPr>
          <w:p w14:paraId="34D6B012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B2D8286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0BF51C4F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54BBD11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55A1221F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1A6DD26" w14:textId="77777777" w:rsidR="0034029A" w:rsidRPr="00DA464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DF5DD3" w:rsidRPr="00DA4647" w14:paraId="63D8E4D7" w14:textId="77777777" w:rsidTr="00DF5DD3">
        <w:tc>
          <w:tcPr>
            <w:tcW w:w="1604" w:type="dxa"/>
          </w:tcPr>
          <w:p w14:paraId="2F5D8A63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</w:tcPr>
          <w:p w14:paraId="3292B40F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270DA" w14:textId="67A54B9F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6,569 </w:t>
            </w:r>
          </w:p>
        </w:tc>
        <w:tc>
          <w:tcPr>
            <w:tcW w:w="106" w:type="dxa"/>
          </w:tcPr>
          <w:p w14:paraId="7B802705" w14:textId="77777777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5E41F" w14:textId="1B3F9ABE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(3,094)</w:t>
            </w:r>
          </w:p>
        </w:tc>
        <w:tc>
          <w:tcPr>
            <w:tcW w:w="106" w:type="dxa"/>
          </w:tcPr>
          <w:p w14:paraId="25ED7C77" w14:textId="77777777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C96CE" w14:textId="31F1CA91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3,475 </w:t>
            </w:r>
          </w:p>
        </w:tc>
        <w:tc>
          <w:tcPr>
            <w:tcW w:w="106" w:type="dxa"/>
          </w:tcPr>
          <w:p w14:paraId="1DC231CF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3DFD84ED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7,463 </w:t>
            </w:r>
          </w:p>
        </w:tc>
        <w:tc>
          <w:tcPr>
            <w:tcW w:w="106" w:type="dxa"/>
          </w:tcPr>
          <w:p w14:paraId="41E150D0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BE617CC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(3,594)</w:t>
            </w:r>
          </w:p>
        </w:tc>
        <w:tc>
          <w:tcPr>
            <w:tcW w:w="106" w:type="dxa"/>
          </w:tcPr>
          <w:p w14:paraId="452BDDF4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3EEEA265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3,869 </w:t>
            </w:r>
          </w:p>
        </w:tc>
      </w:tr>
      <w:tr w:rsidR="00DF5DD3" w:rsidRPr="00DA4647" w14:paraId="721E0E35" w14:textId="77777777" w:rsidTr="00DF5DD3">
        <w:tc>
          <w:tcPr>
            <w:tcW w:w="1604" w:type="dxa"/>
          </w:tcPr>
          <w:p w14:paraId="12CFF861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06" w:type="dxa"/>
          </w:tcPr>
          <w:p w14:paraId="4F7866C5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B82FC" w14:textId="4B52F96A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2,661 </w:t>
            </w:r>
          </w:p>
        </w:tc>
        <w:tc>
          <w:tcPr>
            <w:tcW w:w="106" w:type="dxa"/>
          </w:tcPr>
          <w:p w14:paraId="29ACDB35" w14:textId="77777777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25C0A" w14:textId="72201D26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(1,512)</w:t>
            </w:r>
          </w:p>
        </w:tc>
        <w:tc>
          <w:tcPr>
            <w:tcW w:w="106" w:type="dxa"/>
          </w:tcPr>
          <w:p w14:paraId="4371D907" w14:textId="77777777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FC2E1" w14:textId="18E2054B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1,149 </w:t>
            </w:r>
          </w:p>
        </w:tc>
        <w:tc>
          <w:tcPr>
            <w:tcW w:w="106" w:type="dxa"/>
          </w:tcPr>
          <w:p w14:paraId="6903E357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53563E3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3,385 </w:t>
            </w:r>
          </w:p>
        </w:tc>
        <w:tc>
          <w:tcPr>
            <w:tcW w:w="106" w:type="dxa"/>
          </w:tcPr>
          <w:p w14:paraId="7C45D440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DECA4D2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(2,448)</w:t>
            </w:r>
          </w:p>
        </w:tc>
        <w:tc>
          <w:tcPr>
            <w:tcW w:w="106" w:type="dxa"/>
          </w:tcPr>
          <w:p w14:paraId="1A7BD2A6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B4CF34A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937 </w:t>
            </w:r>
          </w:p>
        </w:tc>
      </w:tr>
      <w:tr w:rsidR="00DF5DD3" w:rsidRPr="00DA4647" w14:paraId="6540F513" w14:textId="77777777" w:rsidTr="00DF5DD3">
        <w:tc>
          <w:tcPr>
            <w:tcW w:w="1604" w:type="dxa"/>
          </w:tcPr>
          <w:p w14:paraId="06140D87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</w:tcPr>
          <w:p w14:paraId="4A57BAB3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249E2" w14:textId="49372B81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282,777 </w:t>
            </w:r>
          </w:p>
        </w:tc>
        <w:tc>
          <w:tcPr>
            <w:tcW w:w="106" w:type="dxa"/>
          </w:tcPr>
          <w:p w14:paraId="46F9294F" w14:textId="77777777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29D1B" w14:textId="550B2880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(141,016)</w:t>
            </w:r>
          </w:p>
        </w:tc>
        <w:tc>
          <w:tcPr>
            <w:tcW w:w="106" w:type="dxa"/>
          </w:tcPr>
          <w:p w14:paraId="6241F3BE" w14:textId="77777777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09F2F" w14:textId="1AC87FF8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141,761 </w:t>
            </w:r>
          </w:p>
        </w:tc>
        <w:tc>
          <w:tcPr>
            <w:tcW w:w="106" w:type="dxa"/>
          </w:tcPr>
          <w:p w14:paraId="3F579BC6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EFFE2A2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292,257 </w:t>
            </w:r>
          </w:p>
        </w:tc>
        <w:tc>
          <w:tcPr>
            <w:tcW w:w="106" w:type="dxa"/>
          </w:tcPr>
          <w:p w14:paraId="59A62350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5A59252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(88,167)</w:t>
            </w:r>
          </w:p>
        </w:tc>
        <w:tc>
          <w:tcPr>
            <w:tcW w:w="106" w:type="dxa"/>
          </w:tcPr>
          <w:p w14:paraId="4BEB40F6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B27E9CC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204,090 </w:t>
            </w:r>
          </w:p>
        </w:tc>
      </w:tr>
      <w:tr w:rsidR="00DF5DD3" w:rsidRPr="00DA4647" w14:paraId="65AFF9D0" w14:textId="77777777" w:rsidTr="009E2701">
        <w:tc>
          <w:tcPr>
            <w:tcW w:w="1604" w:type="dxa"/>
          </w:tcPr>
          <w:p w14:paraId="0806BC10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05696358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14DCEB" w14:textId="648CBF17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34,308 </w:t>
            </w:r>
          </w:p>
        </w:tc>
        <w:tc>
          <w:tcPr>
            <w:tcW w:w="106" w:type="dxa"/>
          </w:tcPr>
          <w:p w14:paraId="366BF4D2" w14:textId="77777777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BE0C6" w14:textId="281D8D58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(24,703)</w:t>
            </w:r>
          </w:p>
        </w:tc>
        <w:tc>
          <w:tcPr>
            <w:tcW w:w="106" w:type="dxa"/>
          </w:tcPr>
          <w:p w14:paraId="050AE686" w14:textId="77777777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3A46F3" w14:textId="3F4D7D30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9,605 </w:t>
            </w:r>
          </w:p>
        </w:tc>
        <w:tc>
          <w:tcPr>
            <w:tcW w:w="106" w:type="dxa"/>
          </w:tcPr>
          <w:p w14:paraId="6CC08874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13FC27A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17,576 </w:t>
            </w:r>
          </w:p>
        </w:tc>
        <w:tc>
          <w:tcPr>
            <w:tcW w:w="106" w:type="dxa"/>
          </w:tcPr>
          <w:p w14:paraId="7614915E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E19B531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(11,854</w:t>
            </w:r>
            <w:r w:rsidRPr="00FC65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0B48DDF7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577F2F3" w14:textId="77777777" w:rsidR="00DF5DD3" w:rsidRPr="00DA464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5,72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F5DD3" w:rsidRPr="00DA4647" w14:paraId="30EC4361" w14:textId="77777777" w:rsidTr="009E2701">
        <w:tc>
          <w:tcPr>
            <w:tcW w:w="1604" w:type="dxa"/>
          </w:tcPr>
          <w:p w14:paraId="2B0FA0D7" w14:textId="77777777" w:rsidR="00DF5DD3" w:rsidRPr="00AF4388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43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" w:type="dxa"/>
          </w:tcPr>
          <w:p w14:paraId="119A30C0" w14:textId="77777777" w:rsidR="00DF5DD3" w:rsidRPr="00AF4388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4CE4A7" w14:textId="068BBD49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326,315 </w:t>
            </w:r>
          </w:p>
        </w:tc>
        <w:tc>
          <w:tcPr>
            <w:tcW w:w="106" w:type="dxa"/>
          </w:tcPr>
          <w:p w14:paraId="17ECCFA2" w14:textId="77777777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E64214" w14:textId="10C43074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(170,325)</w:t>
            </w:r>
          </w:p>
        </w:tc>
        <w:tc>
          <w:tcPr>
            <w:tcW w:w="106" w:type="dxa"/>
          </w:tcPr>
          <w:p w14:paraId="0681FD5E" w14:textId="77777777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E1BB9E" w14:textId="5183908E" w:rsidR="00DF5DD3" w:rsidRPr="00FC6587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155,990 </w:t>
            </w:r>
          </w:p>
        </w:tc>
        <w:tc>
          <w:tcPr>
            <w:tcW w:w="106" w:type="dxa"/>
          </w:tcPr>
          <w:p w14:paraId="45E76647" w14:textId="77777777" w:rsidR="00DF5DD3" w:rsidRPr="00FB2706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594B8F61" w14:textId="77777777" w:rsidR="00DF5DD3" w:rsidRPr="00FB2706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320,681 </w:t>
            </w:r>
          </w:p>
        </w:tc>
        <w:tc>
          <w:tcPr>
            <w:tcW w:w="106" w:type="dxa"/>
          </w:tcPr>
          <w:p w14:paraId="42C8510F" w14:textId="77777777" w:rsidR="00DF5DD3" w:rsidRPr="00AF4388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9DA779B" w14:textId="77777777" w:rsidR="00DF5DD3" w:rsidRPr="00AF4388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(106,063</w:t>
            </w:r>
            <w:r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6D2B2FE6" w14:textId="77777777" w:rsidR="00DF5DD3" w:rsidRPr="00AF4388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CD98C68" w14:textId="77777777" w:rsidR="00DF5DD3" w:rsidRPr="00AF4388" w:rsidRDefault="00DF5DD3" w:rsidP="00DF5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214,61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72E1B2A8" w14:textId="77777777" w:rsidR="0034029A" w:rsidRDefault="0034029A" w:rsidP="0034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p w14:paraId="578FCFBD" w14:textId="77777777" w:rsidR="0034029A" w:rsidRPr="00DF5DD3" w:rsidRDefault="0034029A" w:rsidP="0034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6340188F" w14:textId="77777777" w:rsidR="0034029A" w:rsidRDefault="0034029A" w:rsidP="0034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p w14:paraId="2CFB2242" w14:textId="77777777" w:rsidR="0034029A" w:rsidRDefault="0034029A" w:rsidP="0034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p w14:paraId="4321777A" w14:textId="77777777" w:rsidR="0034029A" w:rsidRDefault="0034029A" w:rsidP="0034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p w14:paraId="75F159C9" w14:textId="77777777" w:rsidR="0034029A" w:rsidRPr="00FC6587" w:rsidRDefault="0034029A" w:rsidP="0034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  <w:r w:rsidRPr="00FC658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การทดสอบความอ่อนไหว</w:t>
      </w:r>
    </w:p>
    <w:p w14:paraId="470E6563" w14:textId="77777777" w:rsidR="0034029A" w:rsidRPr="00FC6587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F33434">
        <w:rPr>
          <w:rFonts w:ascii="Angsana New" w:hAnsi="Angsana New"/>
          <w:spacing w:val="2"/>
          <w:sz w:val="28"/>
          <w:szCs w:val="28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</w:t>
      </w:r>
      <w:r w:rsidRPr="00F33434">
        <w:rPr>
          <w:rFonts w:ascii="Angsana New" w:hAnsi="Angsana New"/>
          <w:sz w:val="28"/>
          <w:szCs w:val="28"/>
          <w:cs/>
        </w:rPr>
        <w:t>ความผันผวน</w:t>
      </w:r>
      <w:r w:rsidRPr="00FC6587">
        <w:rPr>
          <w:rFonts w:ascii="Angsana New" w:hAnsi="Angsana New"/>
          <w:sz w:val="28"/>
          <w:szCs w:val="28"/>
          <w:cs/>
        </w:rPr>
        <w:t>ของข้อสมมติที่ใช้ในการคำนวณ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ความรุนแรงที่เกิดความเสียหายหรือค่าใช้จ่ายที่ใช้ในการจัดการสินไหมทดแทนไม่เป็นไปตามที่คาดไว้</w:t>
      </w:r>
    </w:p>
    <w:p w14:paraId="0E545A10" w14:textId="77777777" w:rsidR="0034029A" w:rsidRPr="00FC6587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FC6587">
        <w:rPr>
          <w:rFonts w:ascii="Angsana New" w:hAnsi="Angsana New"/>
          <w:spacing w:val="4"/>
          <w:sz w:val="28"/>
          <w:szCs w:val="28"/>
          <w:cs/>
        </w:rPr>
        <w:t>การวิเคราะห์ความอ่อนไหวนี้จัดทำขึ้นเพื่อทดสอบความอ่อนไหวของผลการประเมินหนี้สินจากการรับประกันภัยในกรณีที่ตัวแปร</w:t>
      </w:r>
      <w:r w:rsidRPr="00FC6587">
        <w:rPr>
          <w:rFonts w:ascii="Angsana New" w:hAnsi="Angsana New"/>
          <w:sz w:val="28"/>
          <w:szCs w:val="28"/>
          <w:cs/>
        </w:rPr>
        <w:t>หลักต่าง</w:t>
      </w:r>
      <w:r w:rsidRPr="00FC6587">
        <w:rPr>
          <w:rFonts w:ascii="Angsana New" w:hAnsi="Angsana New" w:hint="cs"/>
          <w:sz w:val="28"/>
          <w:szCs w:val="28"/>
          <w:cs/>
        </w:rPr>
        <w:t xml:space="preserve"> </w:t>
      </w:r>
      <w:r w:rsidRPr="00FC6587">
        <w:rPr>
          <w:rFonts w:ascii="Angsana New" w:hAnsi="Angsana New"/>
          <w:sz w:val="28"/>
          <w:szCs w:val="28"/>
          <w:cs/>
        </w:rPr>
        <w:t>ๆ มีการเปลี่ยนแปลงไป ซึ่งตัวแปรที่ใช้สำหรับการทดสอบประกอบไปด้วย อัตราส่วนความเสียหายสัมบูรณ์ในปีอุบัติเหตุสุดท้ายและอัตราส่วนค่าใช้จ่ายในการจัดการค่าสินไหมทดแทนที่ไม่สามารถจัดสรรได้ โดยตัวแปรที่นำมาพิจารณาจะเลือกจากความเหมาะสมและสามารถเกิดได้จริง</w:t>
      </w:r>
    </w:p>
    <w:p w14:paraId="550FDC25" w14:textId="77777777" w:rsidR="0034029A" w:rsidRPr="00FC6587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C6587">
        <w:rPr>
          <w:rFonts w:ascii="Angsana New" w:hAnsi="Angsana New"/>
          <w:sz w:val="28"/>
          <w:szCs w:val="28"/>
          <w:cs/>
        </w:rPr>
        <w:t>ผลกระทบต่อค่าประมาณการที่ดีที่สุดของหนี้สินค่าสินไหมทดแทนเมื่อตัวแปรหลักมีการเปลี่ยนแปลงได้แสดงไว้ในตารางด้านล่าง</w:t>
      </w:r>
    </w:p>
    <w:tbl>
      <w:tblPr>
        <w:tblW w:w="9360" w:type="dxa"/>
        <w:tblInd w:w="5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252"/>
        <w:gridCol w:w="1350"/>
        <w:gridCol w:w="252"/>
        <w:gridCol w:w="1836"/>
        <w:gridCol w:w="252"/>
        <w:gridCol w:w="2178"/>
      </w:tblGrid>
      <w:tr w:rsidR="0034029A" w:rsidRPr="00942FE8" w14:paraId="3EA15623" w14:textId="77777777" w:rsidTr="003E2A92">
        <w:tc>
          <w:tcPr>
            <w:tcW w:w="3240" w:type="dxa"/>
          </w:tcPr>
          <w:p w14:paraId="5C7D6A74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269DD60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68" w:type="dxa"/>
            <w:gridSpan w:val="5"/>
            <w:tcBorders>
              <w:bottom w:val="single" w:sz="4" w:space="0" w:color="auto"/>
            </w:tcBorders>
          </w:tcPr>
          <w:p w14:paraId="425E81AB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34029A" w:rsidRPr="00942FE8" w14:paraId="4CE00679" w14:textId="77777777" w:rsidTr="003E2A92">
        <w:tc>
          <w:tcPr>
            <w:tcW w:w="3240" w:type="dxa"/>
          </w:tcPr>
          <w:p w14:paraId="4E724E76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238E53A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68" w:type="dxa"/>
            <w:gridSpan w:val="5"/>
            <w:tcBorders>
              <w:bottom w:val="single" w:sz="4" w:space="0" w:color="auto"/>
            </w:tcBorders>
          </w:tcPr>
          <w:p w14:paraId="2BBEAC2D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</w:tr>
      <w:tr w:rsidR="0034029A" w:rsidRPr="00942FE8" w14:paraId="308E1BA7" w14:textId="77777777" w:rsidTr="003E2A92">
        <w:tc>
          <w:tcPr>
            <w:tcW w:w="3240" w:type="dxa"/>
          </w:tcPr>
          <w:p w14:paraId="49653EC7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C262492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55CB6E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C6A255B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3F281190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F36A4BD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</w:tcPr>
          <w:p w14:paraId="6E5AE849" w14:textId="77777777" w:rsidR="0034029A" w:rsidRPr="0001316A" w:rsidRDefault="0034029A" w:rsidP="00A64216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</w:tr>
      <w:tr w:rsidR="0034029A" w:rsidRPr="00942FE8" w14:paraId="74ECEC22" w14:textId="77777777" w:rsidTr="003E2A92">
        <w:tc>
          <w:tcPr>
            <w:tcW w:w="3240" w:type="dxa"/>
          </w:tcPr>
          <w:p w14:paraId="56C79522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1B10D6C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5CBA6E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ข้อสมมติที่</w:t>
            </w:r>
          </w:p>
        </w:tc>
        <w:tc>
          <w:tcPr>
            <w:tcW w:w="252" w:type="dxa"/>
          </w:tcPr>
          <w:p w14:paraId="4068F1C4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150FC3F2" w14:textId="77777777" w:rsidR="0034029A" w:rsidRPr="0001316A" w:rsidRDefault="0034029A" w:rsidP="00A64216">
            <w:pPr>
              <w:pStyle w:val="BodyText2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ทดแทนก่อนการรับ</w:t>
            </w:r>
          </w:p>
        </w:tc>
        <w:tc>
          <w:tcPr>
            <w:tcW w:w="252" w:type="dxa"/>
          </w:tcPr>
          <w:p w14:paraId="18DCE94B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6DEE9592" w14:textId="77777777" w:rsidR="0034029A" w:rsidRPr="0001316A" w:rsidRDefault="0034029A" w:rsidP="00A64216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ทดแทนหลังการรับ</w:t>
            </w:r>
          </w:p>
        </w:tc>
      </w:tr>
      <w:tr w:rsidR="0034029A" w:rsidRPr="00942FE8" w14:paraId="0C61F1BC" w14:textId="77777777" w:rsidTr="003E2A92">
        <w:tc>
          <w:tcPr>
            <w:tcW w:w="3240" w:type="dxa"/>
          </w:tcPr>
          <w:p w14:paraId="402BDC59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DB10FE1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BB2ADE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252" w:type="dxa"/>
          </w:tcPr>
          <w:p w14:paraId="73685180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040B86F3" w14:textId="77777777" w:rsidR="0034029A" w:rsidRPr="0001316A" w:rsidRDefault="0034029A" w:rsidP="00A64216">
            <w:pPr>
              <w:tabs>
                <w:tab w:val="decimal" w:pos="1017"/>
              </w:tabs>
              <w:ind w:left="-168" w:right="-13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  <w:tc>
          <w:tcPr>
            <w:tcW w:w="252" w:type="dxa"/>
          </w:tcPr>
          <w:p w14:paraId="4944DE09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7206DD3A" w14:textId="77777777" w:rsidR="0034029A" w:rsidRPr="0001316A" w:rsidRDefault="0034029A" w:rsidP="00A64216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</w:tr>
      <w:tr w:rsidR="0034029A" w:rsidRPr="00942FE8" w14:paraId="50DB926B" w14:textId="77777777" w:rsidTr="003E2A92">
        <w:tc>
          <w:tcPr>
            <w:tcW w:w="3240" w:type="dxa"/>
          </w:tcPr>
          <w:p w14:paraId="24836FEC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6169742B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9A81BF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37033FC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72871BD7" w14:textId="77777777" w:rsidR="0034029A" w:rsidRPr="0001316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4440A61" w14:textId="77777777" w:rsidR="0034029A" w:rsidRPr="0001316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014F0E13" w14:textId="77777777" w:rsidR="0034029A" w:rsidRPr="0001316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34029A" w:rsidRPr="00942FE8" w14:paraId="728F33E7" w14:textId="77777777" w:rsidTr="003E2A92">
        <w:tc>
          <w:tcPr>
            <w:tcW w:w="3240" w:type="dxa"/>
          </w:tcPr>
          <w:p w14:paraId="128CF076" w14:textId="77777777" w:rsidR="0034029A" w:rsidRPr="0001316A" w:rsidRDefault="0034029A" w:rsidP="00A64216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ในปีอุบัติเหตุสุดท้าย</w:t>
            </w:r>
          </w:p>
        </w:tc>
        <w:tc>
          <w:tcPr>
            <w:tcW w:w="252" w:type="dxa"/>
          </w:tcPr>
          <w:p w14:paraId="43F198C9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7F4085" w14:textId="5A17D6B2" w:rsidR="0034029A" w:rsidRPr="0001316A" w:rsidRDefault="005F40E7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F40E7">
              <w:rPr>
                <w:rFonts w:asciiTheme="majorBidi" w:eastAsia="MS Mincho" w:hAnsiTheme="majorBidi" w:cstheme="majorBidi"/>
                <w:sz w:val="24"/>
                <w:szCs w:val="24"/>
              </w:rPr>
              <w:t>+ 10%</w:t>
            </w:r>
          </w:p>
        </w:tc>
        <w:tc>
          <w:tcPr>
            <w:tcW w:w="252" w:type="dxa"/>
          </w:tcPr>
          <w:p w14:paraId="7ADAFE90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3E64C8C2" w14:textId="02CFB2D1" w:rsidR="0034029A" w:rsidRPr="0001316A" w:rsidRDefault="005F40E7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55,432</w:t>
            </w:r>
          </w:p>
        </w:tc>
        <w:tc>
          <w:tcPr>
            <w:tcW w:w="252" w:type="dxa"/>
          </w:tcPr>
          <w:p w14:paraId="3B768A6D" w14:textId="77777777" w:rsidR="0034029A" w:rsidRPr="0001316A" w:rsidRDefault="0034029A" w:rsidP="00A64216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4DA94A2B" w14:textId="7FF02851" w:rsidR="0034029A" w:rsidRPr="0001316A" w:rsidRDefault="005F40E7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41,571</w:t>
            </w:r>
          </w:p>
        </w:tc>
      </w:tr>
      <w:tr w:rsidR="0034029A" w:rsidRPr="00942FE8" w14:paraId="4659CB0C" w14:textId="77777777" w:rsidTr="003E2A92">
        <w:tc>
          <w:tcPr>
            <w:tcW w:w="3240" w:type="dxa"/>
            <w:hideMark/>
          </w:tcPr>
          <w:p w14:paraId="7AC70E6A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4180EF1F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62406C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64E1FA3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2E209718" w14:textId="1C5F6AD3" w:rsidR="0034029A" w:rsidRPr="0001316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3513655" w14:textId="77777777" w:rsidR="0034029A" w:rsidRPr="0001316A" w:rsidRDefault="0034029A" w:rsidP="00A64216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4D9E20B6" w14:textId="77777777" w:rsidR="0034029A" w:rsidRPr="0001316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34029A" w:rsidRPr="00942FE8" w14:paraId="1A01BC62" w14:textId="77777777" w:rsidTr="003E2A92">
        <w:tc>
          <w:tcPr>
            <w:tcW w:w="3240" w:type="dxa"/>
          </w:tcPr>
          <w:p w14:paraId="7DCF5888" w14:textId="77777777" w:rsidR="0034029A" w:rsidRPr="0001316A" w:rsidRDefault="0034029A" w:rsidP="00A64216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ในปีอุบัติเหตุสุดท้าย</w:t>
            </w:r>
          </w:p>
        </w:tc>
        <w:tc>
          <w:tcPr>
            <w:tcW w:w="252" w:type="dxa"/>
          </w:tcPr>
          <w:p w14:paraId="16845D0F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EF2C178" w14:textId="4774EFE5" w:rsidR="0034029A" w:rsidRPr="0001316A" w:rsidRDefault="005F40E7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  <w:r w:rsidRPr="005F40E7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10%</w:t>
            </w:r>
          </w:p>
        </w:tc>
        <w:tc>
          <w:tcPr>
            <w:tcW w:w="252" w:type="dxa"/>
          </w:tcPr>
          <w:p w14:paraId="71F4FB32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E55AEDD" w14:textId="57100367" w:rsidR="0034029A" w:rsidRPr="0001316A" w:rsidRDefault="005F40E7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F40E7">
              <w:rPr>
                <w:rFonts w:asciiTheme="majorBidi" w:eastAsia="MS Mincho" w:hAnsiTheme="majorBidi" w:cstheme="majorBidi"/>
                <w:sz w:val="24"/>
                <w:szCs w:val="24"/>
              </w:rPr>
              <w:t>(48,767)</w:t>
            </w:r>
          </w:p>
        </w:tc>
        <w:tc>
          <w:tcPr>
            <w:tcW w:w="252" w:type="dxa"/>
          </w:tcPr>
          <w:p w14:paraId="18223E50" w14:textId="77777777" w:rsidR="0034029A" w:rsidRPr="0001316A" w:rsidRDefault="0034029A" w:rsidP="00A64216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74BD375C" w14:textId="2A42233A" w:rsidR="0034029A" w:rsidRPr="0001316A" w:rsidRDefault="005F40E7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(39,723)</w:t>
            </w:r>
          </w:p>
        </w:tc>
      </w:tr>
      <w:tr w:rsidR="0034029A" w:rsidRPr="00942FE8" w14:paraId="0CEC81A7" w14:textId="77777777" w:rsidTr="003E2A92">
        <w:tc>
          <w:tcPr>
            <w:tcW w:w="3240" w:type="dxa"/>
            <w:hideMark/>
          </w:tcPr>
          <w:p w14:paraId="4FA4CE19" w14:textId="77777777" w:rsidR="0034029A" w:rsidRPr="0001316A" w:rsidRDefault="0034029A" w:rsidP="00A64216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  <w:p w14:paraId="00836E67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ทดแทนที่ไม่สามารถจัดสรรได้</w:t>
            </w:r>
          </w:p>
        </w:tc>
        <w:tc>
          <w:tcPr>
            <w:tcW w:w="252" w:type="dxa"/>
          </w:tcPr>
          <w:p w14:paraId="4D2F0650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8A36EC" w14:textId="77777777" w:rsidR="0034029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011FAF1" w14:textId="66A139A3" w:rsidR="005F40E7" w:rsidRPr="0001316A" w:rsidRDefault="005F40E7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+ 50%</w:t>
            </w:r>
          </w:p>
        </w:tc>
        <w:tc>
          <w:tcPr>
            <w:tcW w:w="252" w:type="dxa"/>
          </w:tcPr>
          <w:p w14:paraId="6CD4A040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ECE2D47" w14:textId="77777777" w:rsidR="0034029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414BA00" w14:textId="2719AEFB" w:rsidR="005F40E7" w:rsidRPr="0001316A" w:rsidRDefault="005F40E7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8,652</w:t>
            </w:r>
          </w:p>
        </w:tc>
        <w:tc>
          <w:tcPr>
            <w:tcW w:w="252" w:type="dxa"/>
          </w:tcPr>
          <w:p w14:paraId="1A306A7E" w14:textId="77777777" w:rsidR="0034029A" w:rsidRPr="0001316A" w:rsidRDefault="0034029A" w:rsidP="00A64216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3E4FB259" w14:textId="77777777" w:rsidR="003402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E722B1B" w14:textId="3C31996E" w:rsidR="005F40E7" w:rsidRPr="0001316A" w:rsidRDefault="005F40E7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20,867</w:t>
            </w:r>
          </w:p>
        </w:tc>
      </w:tr>
      <w:tr w:rsidR="0034029A" w:rsidRPr="00942FE8" w14:paraId="0B34A91E" w14:textId="77777777" w:rsidTr="003E2A92">
        <w:tc>
          <w:tcPr>
            <w:tcW w:w="3240" w:type="dxa"/>
            <w:hideMark/>
          </w:tcPr>
          <w:p w14:paraId="6836AB26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14:paraId="1450B596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752FABB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569BD76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04963681" w14:textId="77777777" w:rsidR="0034029A" w:rsidRPr="0001316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1B5B627" w14:textId="77777777" w:rsidR="0034029A" w:rsidRPr="0001316A" w:rsidRDefault="0034029A" w:rsidP="00A64216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0319ADFE" w14:textId="77777777" w:rsidR="0034029A" w:rsidRPr="0001316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34029A" w:rsidRPr="005477DE" w14:paraId="68C3371B" w14:textId="77777777" w:rsidTr="003E2A92">
        <w:tc>
          <w:tcPr>
            <w:tcW w:w="3240" w:type="dxa"/>
          </w:tcPr>
          <w:p w14:paraId="7E488E15" w14:textId="77777777" w:rsidR="0034029A" w:rsidRPr="0001316A" w:rsidRDefault="0034029A" w:rsidP="00A64216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14:paraId="407FB694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E8C192A" w14:textId="46486BAB" w:rsidR="0034029A" w:rsidRPr="0001316A" w:rsidRDefault="005F40E7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- 50%</w:t>
            </w:r>
          </w:p>
        </w:tc>
        <w:tc>
          <w:tcPr>
            <w:tcW w:w="252" w:type="dxa"/>
          </w:tcPr>
          <w:p w14:paraId="5FAE5272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3D9DD8B9" w14:textId="093B703E" w:rsidR="0034029A" w:rsidRPr="0001316A" w:rsidRDefault="005F40E7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(8,652)</w:t>
            </w:r>
          </w:p>
        </w:tc>
        <w:tc>
          <w:tcPr>
            <w:tcW w:w="252" w:type="dxa"/>
          </w:tcPr>
          <w:p w14:paraId="6B900DF7" w14:textId="77777777" w:rsidR="0034029A" w:rsidRPr="0001316A" w:rsidRDefault="0034029A" w:rsidP="00A64216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1074B7FE" w14:textId="7CB32E0E" w:rsidR="0034029A" w:rsidRPr="0001316A" w:rsidRDefault="005F40E7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(20</w:t>
            </w:r>
            <w:r w:rsidR="00DE4BF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867)</w:t>
            </w:r>
          </w:p>
        </w:tc>
      </w:tr>
    </w:tbl>
    <w:p w14:paraId="2425EA9D" w14:textId="77777777" w:rsidR="0034029A" w:rsidRDefault="0034029A" w:rsidP="0034029A"/>
    <w:tbl>
      <w:tblPr>
        <w:tblW w:w="9344" w:type="dxa"/>
        <w:tblInd w:w="5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252"/>
        <w:gridCol w:w="1350"/>
        <w:gridCol w:w="252"/>
        <w:gridCol w:w="1836"/>
        <w:gridCol w:w="252"/>
        <w:gridCol w:w="2162"/>
      </w:tblGrid>
      <w:tr w:rsidR="0034029A" w:rsidRPr="0001316A" w14:paraId="49F3644C" w14:textId="77777777" w:rsidTr="00A64216">
        <w:tc>
          <w:tcPr>
            <w:tcW w:w="3240" w:type="dxa"/>
          </w:tcPr>
          <w:p w14:paraId="5DA660C6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2DB80AB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52" w:type="dxa"/>
            <w:gridSpan w:val="5"/>
            <w:tcBorders>
              <w:bottom w:val="single" w:sz="4" w:space="0" w:color="auto"/>
            </w:tcBorders>
          </w:tcPr>
          <w:p w14:paraId="49E3F9CF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34029A" w:rsidRPr="0001316A" w14:paraId="7B627FEE" w14:textId="77777777" w:rsidTr="00A64216">
        <w:tc>
          <w:tcPr>
            <w:tcW w:w="3240" w:type="dxa"/>
          </w:tcPr>
          <w:p w14:paraId="195B993E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A12ACFF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52" w:type="dxa"/>
            <w:gridSpan w:val="5"/>
            <w:tcBorders>
              <w:bottom w:val="single" w:sz="4" w:space="0" w:color="auto"/>
            </w:tcBorders>
          </w:tcPr>
          <w:p w14:paraId="6983ABCB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2562</w:t>
            </w:r>
          </w:p>
        </w:tc>
      </w:tr>
      <w:tr w:rsidR="0034029A" w:rsidRPr="0001316A" w14:paraId="6578FB45" w14:textId="77777777" w:rsidTr="00A64216">
        <w:tc>
          <w:tcPr>
            <w:tcW w:w="3240" w:type="dxa"/>
          </w:tcPr>
          <w:p w14:paraId="0CD2D0F7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EA73ED1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219C69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17A42BC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0A5EF0EE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74D8AA3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</w:tcBorders>
          </w:tcPr>
          <w:p w14:paraId="74CC878C" w14:textId="77777777" w:rsidR="0034029A" w:rsidRPr="0001316A" w:rsidRDefault="0034029A" w:rsidP="00A64216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</w:tr>
      <w:tr w:rsidR="0034029A" w:rsidRPr="0001316A" w14:paraId="0F700457" w14:textId="77777777" w:rsidTr="00A64216">
        <w:tc>
          <w:tcPr>
            <w:tcW w:w="3240" w:type="dxa"/>
          </w:tcPr>
          <w:p w14:paraId="6D4C782E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29AB6F0E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D026C2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ข้อสมมติที่</w:t>
            </w:r>
          </w:p>
        </w:tc>
        <w:tc>
          <w:tcPr>
            <w:tcW w:w="252" w:type="dxa"/>
          </w:tcPr>
          <w:p w14:paraId="3C6B9C92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07625A72" w14:textId="77777777" w:rsidR="0034029A" w:rsidRPr="0001316A" w:rsidRDefault="0034029A" w:rsidP="00A64216">
            <w:pPr>
              <w:pStyle w:val="BodyText2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ทดแทนก่อนการรับ</w:t>
            </w:r>
          </w:p>
        </w:tc>
        <w:tc>
          <w:tcPr>
            <w:tcW w:w="252" w:type="dxa"/>
          </w:tcPr>
          <w:p w14:paraId="63346CE0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</w:tcPr>
          <w:p w14:paraId="6D41C6AE" w14:textId="77777777" w:rsidR="0034029A" w:rsidRPr="0001316A" w:rsidRDefault="0034029A" w:rsidP="00A64216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ทดแทนหลังการรับ</w:t>
            </w:r>
          </w:p>
        </w:tc>
      </w:tr>
      <w:tr w:rsidR="0034029A" w:rsidRPr="0001316A" w14:paraId="44CD740D" w14:textId="77777777" w:rsidTr="00A64216">
        <w:tc>
          <w:tcPr>
            <w:tcW w:w="3240" w:type="dxa"/>
          </w:tcPr>
          <w:p w14:paraId="57632C49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2A6CC95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031E5D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252" w:type="dxa"/>
          </w:tcPr>
          <w:p w14:paraId="26B08C09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5DF8FC3A" w14:textId="77777777" w:rsidR="0034029A" w:rsidRPr="0001316A" w:rsidRDefault="0034029A" w:rsidP="00A64216">
            <w:pPr>
              <w:tabs>
                <w:tab w:val="decimal" w:pos="1017"/>
              </w:tabs>
              <w:ind w:left="-168" w:right="-13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  <w:tc>
          <w:tcPr>
            <w:tcW w:w="252" w:type="dxa"/>
          </w:tcPr>
          <w:p w14:paraId="33F1176F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431CD969" w14:textId="77777777" w:rsidR="0034029A" w:rsidRPr="0001316A" w:rsidRDefault="0034029A" w:rsidP="00A64216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</w:tr>
      <w:tr w:rsidR="0034029A" w:rsidRPr="0001316A" w14:paraId="3F044A72" w14:textId="77777777" w:rsidTr="00A64216">
        <w:tc>
          <w:tcPr>
            <w:tcW w:w="3240" w:type="dxa"/>
          </w:tcPr>
          <w:p w14:paraId="18E9E793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6065A580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8B1B0F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199D615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5B6AFFB" w14:textId="77777777" w:rsidR="0034029A" w:rsidRPr="0001316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C8A0D8B" w14:textId="77777777" w:rsidR="0034029A" w:rsidRPr="0001316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</w:tcPr>
          <w:p w14:paraId="373673C6" w14:textId="77777777" w:rsidR="0034029A" w:rsidRPr="0001316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34029A" w:rsidRPr="0001316A" w14:paraId="3708DA7A" w14:textId="77777777" w:rsidTr="00A64216">
        <w:tc>
          <w:tcPr>
            <w:tcW w:w="3240" w:type="dxa"/>
          </w:tcPr>
          <w:p w14:paraId="22A8D740" w14:textId="77777777" w:rsidR="0034029A" w:rsidRPr="0001316A" w:rsidRDefault="0034029A" w:rsidP="00A64216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ในปีอุบัติเหตุสุดท้าย</w:t>
            </w:r>
          </w:p>
        </w:tc>
        <w:tc>
          <w:tcPr>
            <w:tcW w:w="252" w:type="dxa"/>
          </w:tcPr>
          <w:p w14:paraId="425671F0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95DED2A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+ 10%</w:t>
            </w:r>
          </w:p>
        </w:tc>
        <w:tc>
          <w:tcPr>
            <w:tcW w:w="252" w:type="dxa"/>
          </w:tcPr>
          <w:p w14:paraId="73602A17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B3B9949" w14:textId="77777777" w:rsidR="0034029A" w:rsidRPr="0001316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29,688</w:t>
            </w:r>
          </w:p>
        </w:tc>
        <w:tc>
          <w:tcPr>
            <w:tcW w:w="252" w:type="dxa"/>
          </w:tcPr>
          <w:p w14:paraId="487452C5" w14:textId="77777777" w:rsidR="0034029A" w:rsidRPr="0001316A" w:rsidRDefault="0034029A" w:rsidP="00A64216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</w:tcPr>
          <w:p w14:paraId="319833D2" w14:textId="77777777" w:rsidR="0034029A" w:rsidRPr="0001316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17,520</w:t>
            </w:r>
          </w:p>
        </w:tc>
      </w:tr>
      <w:tr w:rsidR="0034029A" w:rsidRPr="0001316A" w14:paraId="41120147" w14:textId="77777777" w:rsidTr="00A64216">
        <w:tc>
          <w:tcPr>
            <w:tcW w:w="3240" w:type="dxa"/>
            <w:hideMark/>
          </w:tcPr>
          <w:p w14:paraId="69B25654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79A6D6D0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8BE4E6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1D8FE6E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CA5A89C" w14:textId="77777777" w:rsidR="0034029A" w:rsidRPr="0001316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A426307" w14:textId="77777777" w:rsidR="0034029A" w:rsidRPr="0001316A" w:rsidRDefault="0034029A" w:rsidP="00A64216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</w:tcPr>
          <w:p w14:paraId="3FDDF522" w14:textId="77777777" w:rsidR="0034029A" w:rsidRPr="0001316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34029A" w:rsidRPr="0001316A" w14:paraId="15747D08" w14:textId="77777777" w:rsidTr="00A64216">
        <w:tc>
          <w:tcPr>
            <w:tcW w:w="3240" w:type="dxa"/>
          </w:tcPr>
          <w:p w14:paraId="6AC7D828" w14:textId="77777777" w:rsidR="0034029A" w:rsidRPr="0001316A" w:rsidRDefault="0034029A" w:rsidP="00A64216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ในปีอุบัติเหตุสุดท้าย</w:t>
            </w:r>
          </w:p>
        </w:tc>
        <w:tc>
          <w:tcPr>
            <w:tcW w:w="252" w:type="dxa"/>
          </w:tcPr>
          <w:p w14:paraId="0FBC6ECB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AF329C0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- 10%</w:t>
            </w:r>
          </w:p>
        </w:tc>
        <w:tc>
          <w:tcPr>
            <w:tcW w:w="252" w:type="dxa"/>
          </w:tcPr>
          <w:p w14:paraId="6D9599F1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1F3FA1AC" w14:textId="77777777" w:rsidR="0034029A" w:rsidRPr="0001316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(29,100)</w:t>
            </w:r>
          </w:p>
        </w:tc>
        <w:tc>
          <w:tcPr>
            <w:tcW w:w="252" w:type="dxa"/>
          </w:tcPr>
          <w:p w14:paraId="672A0558" w14:textId="77777777" w:rsidR="0034029A" w:rsidRPr="0001316A" w:rsidRDefault="0034029A" w:rsidP="00A64216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</w:tcPr>
          <w:p w14:paraId="521BF435" w14:textId="77777777" w:rsidR="0034029A" w:rsidRPr="0001316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(16,932)</w:t>
            </w:r>
          </w:p>
        </w:tc>
      </w:tr>
      <w:tr w:rsidR="0034029A" w:rsidRPr="0001316A" w14:paraId="306FA7CA" w14:textId="77777777" w:rsidTr="00A64216">
        <w:tc>
          <w:tcPr>
            <w:tcW w:w="3240" w:type="dxa"/>
            <w:hideMark/>
          </w:tcPr>
          <w:p w14:paraId="30ED6556" w14:textId="77777777" w:rsidR="0034029A" w:rsidRPr="0001316A" w:rsidRDefault="0034029A" w:rsidP="00A64216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  <w:p w14:paraId="1E556E62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ทดแทนที่ไม่สามารถจัดสรรได้</w:t>
            </w:r>
          </w:p>
        </w:tc>
        <w:tc>
          <w:tcPr>
            <w:tcW w:w="252" w:type="dxa"/>
          </w:tcPr>
          <w:p w14:paraId="4E786CC8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CF223EC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0590AD2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+ 50%</w:t>
            </w:r>
          </w:p>
        </w:tc>
        <w:tc>
          <w:tcPr>
            <w:tcW w:w="252" w:type="dxa"/>
          </w:tcPr>
          <w:p w14:paraId="2300FE52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78295625" w14:textId="77777777" w:rsidR="0034029A" w:rsidRPr="0001316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4DAB8C8" w14:textId="77777777" w:rsidR="0034029A" w:rsidRPr="0001316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6,281</w:t>
            </w:r>
          </w:p>
        </w:tc>
        <w:tc>
          <w:tcPr>
            <w:tcW w:w="252" w:type="dxa"/>
          </w:tcPr>
          <w:p w14:paraId="35EFCDDD" w14:textId="77777777" w:rsidR="0034029A" w:rsidRPr="0001316A" w:rsidRDefault="0034029A" w:rsidP="00A64216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</w:tcPr>
          <w:p w14:paraId="4BB95EC4" w14:textId="77777777" w:rsidR="0034029A" w:rsidRPr="0001316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17569FC" w14:textId="77777777" w:rsidR="0034029A" w:rsidRPr="0001316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6,281</w:t>
            </w:r>
          </w:p>
        </w:tc>
      </w:tr>
      <w:tr w:rsidR="0034029A" w:rsidRPr="0001316A" w14:paraId="7F90B9D3" w14:textId="77777777" w:rsidTr="00A64216">
        <w:tc>
          <w:tcPr>
            <w:tcW w:w="3240" w:type="dxa"/>
            <w:hideMark/>
          </w:tcPr>
          <w:p w14:paraId="4684AF8C" w14:textId="77777777" w:rsidR="0034029A" w:rsidRPr="0001316A" w:rsidRDefault="0034029A" w:rsidP="00A64216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14:paraId="6B4F6C6B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0FF278D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79D2E9B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2411B6BE" w14:textId="77777777" w:rsidR="0034029A" w:rsidRPr="0001316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69C66F9" w14:textId="77777777" w:rsidR="0034029A" w:rsidRPr="0001316A" w:rsidRDefault="0034029A" w:rsidP="00A64216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</w:tcPr>
          <w:p w14:paraId="49273107" w14:textId="77777777" w:rsidR="0034029A" w:rsidRPr="0001316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34029A" w:rsidRPr="0001316A" w14:paraId="78AC5AFB" w14:textId="77777777" w:rsidTr="00A64216">
        <w:tc>
          <w:tcPr>
            <w:tcW w:w="3240" w:type="dxa"/>
          </w:tcPr>
          <w:p w14:paraId="6E35BD26" w14:textId="77777777" w:rsidR="0034029A" w:rsidRPr="0001316A" w:rsidRDefault="0034029A" w:rsidP="00A64216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14:paraId="1EA6516B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8E3E06" w14:textId="77777777" w:rsidR="0034029A" w:rsidRPr="0001316A" w:rsidRDefault="0034029A" w:rsidP="00A6421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- 50%</w:t>
            </w:r>
          </w:p>
        </w:tc>
        <w:tc>
          <w:tcPr>
            <w:tcW w:w="252" w:type="dxa"/>
          </w:tcPr>
          <w:p w14:paraId="04EE6950" w14:textId="77777777" w:rsidR="0034029A" w:rsidRPr="0001316A" w:rsidRDefault="0034029A" w:rsidP="00A6421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94AE2BA" w14:textId="77777777" w:rsidR="0034029A" w:rsidRPr="0001316A" w:rsidRDefault="0034029A" w:rsidP="00A64216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(6,281)</w:t>
            </w:r>
          </w:p>
        </w:tc>
        <w:tc>
          <w:tcPr>
            <w:tcW w:w="252" w:type="dxa"/>
          </w:tcPr>
          <w:p w14:paraId="58E8CA0B" w14:textId="77777777" w:rsidR="0034029A" w:rsidRPr="0001316A" w:rsidRDefault="0034029A" w:rsidP="00A64216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</w:tcPr>
          <w:p w14:paraId="759BE4FB" w14:textId="77777777" w:rsidR="0034029A" w:rsidRPr="0001316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(6,281)</w:t>
            </w:r>
          </w:p>
        </w:tc>
      </w:tr>
    </w:tbl>
    <w:p w14:paraId="072B3B4F" w14:textId="77777777" w:rsidR="0034029A" w:rsidRDefault="0034029A" w:rsidP="0034029A"/>
    <w:p w14:paraId="208EFD60" w14:textId="77777777" w:rsidR="0034029A" w:rsidRPr="003A6430" w:rsidRDefault="0034029A" w:rsidP="008F2FD3">
      <w:pPr>
        <w:pStyle w:val="ListParagraph"/>
        <w:widowControl w:val="0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3A6430">
        <w:rPr>
          <w:rFonts w:ascii="Angsana New" w:hAnsi="Angsana New"/>
          <w:b/>
          <w:bCs/>
          <w:sz w:val="28"/>
          <w:szCs w:val="28"/>
          <w:cs/>
        </w:rPr>
        <w:lastRenderedPageBreak/>
        <w:t>ความเสี่ยงของเครื่องมือทางการเงิน</w:t>
      </w:r>
    </w:p>
    <w:p w14:paraId="289AFDC7" w14:textId="6AAE94FF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4029A">
        <w:rPr>
          <w:rFonts w:ascii="Angsana New" w:hAnsi="Angsana New"/>
          <w:spacing w:val="2"/>
          <w:sz w:val="28"/>
          <w:szCs w:val="28"/>
          <w:cs/>
        </w:rPr>
        <w:t>สินทรัพย์ทางการเงินและหนี้สินทางการเงินที่มีอยู่ในงบแสดงฐานะการเงินได้รวมเงินสดและรายการเทียบเท่าเงินสด</w:t>
      </w:r>
      <w:r w:rsidRPr="00AF4388">
        <w:rPr>
          <w:rFonts w:ascii="Angsana New" w:hAnsi="Angsana New"/>
          <w:spacing w:val="8"/>
          <w:sz w:val="28"/>
          <w:szCs w:val="28"/>
          <w:cs/>
        </w:rPr>
        <w:t xml:space="preserve"> </w:t>
      </w:r>
      <w:r w:rsidRPr="0034029A">
        <w:rPr>
          <w:rFonts w:ascii="Angsana New" w:hAnsi="Angsana New"/>
          <w:spacing w:val="6"/>
          <w:sz w:val="28"/>
          <w:szCs w:val="28"/>
          <w:cs/>
        </w:rPr>
        <w:t>เบี้ยประกันภัยค้างรับ รายได้จากการลงทุนค้างรับ สินทรัพย์จากการประกันภัยต่อ ลูกหนี้จากสัญญาประกันภัยต่อ</w:t>
      </w:r>
      <w:r w:rsidRPr="003A643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pacing w:val="-2"/>
          <w:sz w:val="28"/>
          <w:szCs w:val="28"/>
          <w:cs/>
        </w:rPr>
        <w:t>เงินลงทุนในหลักทรัพย์</w:t>
      </w:r>
      <w:r>
        <w:rPr>
          <w:rFonts w:ascii="Angsana New" w:hAnsi="Angsana New" w:hint="cs"/>
          <w:spacing w:val="-2"/>
          <w:sz w:val="28"/>
          <w:szCs w:val="28"/>
          <w:cs/>
        </w:rPr>
        <w:t>และตราสารอนุพันธ์ เงินให้กู้ยืม</w:t>
      </w:r>
      <w:r w:rsidRPr="0034029A">
        <w:rPr>
          <w:rFonts w:ascii="Angsana New" w:hAnsi="Angsana New"/>
          <w:spacing w:val="-2"/>
          <w:sz w:val="28"/>
          <w:szCs w:val="28"/>
          <w:cs/>
        </w:rPr>
        <w:t xml:space="preserve"> หนี้สินจากสัญญาประกันภัย เจ้าหนี้บริษัทประกันภัยต่อ ค่าจ้าง</w:t>
      </w:r>
      <w:r w:rsidRPr="003A6430">
        <w:rPr>
          <w:rFonts w:ascii="Angsana New" w:hAnsi="Angsana New"/>
          <w:sz w:val="28"/>
          <w:szCs w:val="28"/>
          <w:cs/>
        </w:rPr>
        <w:t>และค่าบำเหน็จค้างจ่าย นโยบายการบัญชีที่สำคัญสำหรับการบันทึกและการวัดมูลค่าของรายการเหล่านี้ได้เปิดเผยไว้ในนโยบายการบัญชีที่</w:t>
      </w:r>
      <w:r w:rsidRPr="00946CDF">
        <w:rPr>
          <w:rFonts w:ascii="Angsana New" w:hAnsi="Angsana New"/>
          <w:sz w:val="28"/>
          <w:szCs w:val="28"/>
          <w:cs/>
        </w:rPr>
        <w:t xml:space="preserve">เกี่ยวข้องในหมายเหตุ </w:t>
      </w:r>
      <w:r w:rsidRPr="00946CDF">
        <w:rPr>
          <w:rFonts w:ascii="Angsana New" w:hAnsi="Angsana New"/>
          <w:sz w:val="28"/>
          <w:szCs w:val="28"/>
        </w:rPr>
        <w:t>3</w:t>
      </w:r>
    </w:p>
    <w:p w14:paraId="5D069415" w14:textId="77777777" w:rsidR="0034029A" w:rsidRPr="000339E8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ความเสี่ยงด้านสภาพคล่อง</w:t>
      </w:r>
    </w:p>
    <w:p w14:paraId="606BCCD5" w14:textId="4696E183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3A6430">
        <w:rPr>
          <w:rFonts w:ascii="Angsana New" w:hAnsi="Angsana New"/>
          <w:sz w:val="28"/>
          <w:szCs w:val="28"/>
          <w:cs/>
        </w:rPr>
        <w:t xml:space="preserve"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</w:t>
      </w:r>
    </w:p>
    <w:p w14:paraId="229DF41A" w14:textId="77777777" w:rsidR="0034029A" w:rsidRPr="00B61819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 xml:space="preserve">วันที่ครบกำหนดของสินทรัพย์และหนี้สินทางการเงินนับจากวันที่ในงบแสดงฐานะการเงิน ณ วันที่ </w:t>
      </w:r>
      <w:r w:rsidRPr="00B61819">
        <w:rPr>
          <w:rFonts w:ascii="Angsana New" w:hAnsi="Angsana New"/>
          <w:sz w:val="28"/>
          <w:szCs w:val="28"/>
        </w:rPr>
        <w:t xml:space="preserve">31 </w:t>
      </w:r>
      <w:r w:rsidRPr="00B6181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6181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 xml:space="preserve">และ </w:t>
      </w:r>
      <w:r w:rsidRPr="00B6181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2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700"/>
        <w:gridCol w:w="1064"/>
        <w:gridCol w:w="107"/>
        <w:gridCol w:w="1153"/>
        <w:gridCol w:w="106"/>
        <w:gridCol w:w="1064"/>
        <w:gridCol w:w="106"/>
        <w:gridCol w:w="1064"/>
        <w:gridCol w:w="106"/>
        <w:gridCol w:w="1154"/>
        <w:gridCol w:w="106"/>
        <w:gridCol w:w="1080"/>
      </w:tblGrid>
      <w:tr w:rsidR="0034029A" w:rsidRPr="00B47BC8" w14:paraId="5B7D54CA" w14:textId="77777777" w:rsidTr="00A64216">
        <w:trPr>
          <w:tblHeader/>
        </w:trPr>
        <w:tc>
          <w:tcPr>
            <w:tcW w:w="2700" w:type="dxa"/>
          </w:tcPr>
          <w:p w14:paraId="20AA526D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4128F64A" w14:textId="77777777" w:rsidR="003402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4029A" w:rsidRPr="00B47BC8" w14:paraId="1EC0ADCA" w14:textId="77777777" w:rsidTr="00A64216">
        <w:trPr>
          <w:tblHeader/>
        </w:trPr>
        <w:tc>
          <w:tcPr>
            <w:tcW w:w="2700" w:type="dxa"/>
          </w:tcPr>
          <w:p w14:paraId="722AB667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6BA47245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4029A" w:rsidRPr="00B47BC8" w14:paraId="2A303001" w14:textId="77777777" w:rsidTr="00A64216">
        <w:trPr>
          <w:tblHeader/>
        </w:trPr>
        <w:tc>
          <w:tcPr>
            <w:tcW w:w="2700" w:type="dxa"/>
          </w:tcPr>
          <w:p w14:paraId="60D7E770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5D69159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7" w:type="dxa"/>
          </w:tcPr>
          <w:p w14:paraId="2392DF1F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54866F4B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44687194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5DA12BA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4A0D7337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109D263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มากกว่า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70D8C56D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71ADFE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6" w:type="dxa"/>
          </w:tcPr>
          <w:p w14:paraId="6D0CAFA7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BB9AD9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34029A" w:rsidRPr="00B47BC8" w14:paraId="5103513A" w14:textId="77777777" w:rsidTr="00A64216">
        <w:tc>
          <w:tcPr>
            <w:tcW w:w="2700" w:type="dxa"/>
          </w:tcPr>
          <w:p w14:paraId="15AE608C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4" w:type="dxa"/>
          </w:tcPr>
          <w:p w14:paraId="5DBA8797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57F0968D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43CC923D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A130109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61B65B2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4195D0B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C1340BF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9A79962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DB40EB5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FA501E2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46038F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47BC8" w14:paraId="5851DBC7" w14:textId="77777777" w:rsidTr="00A64216">
        <w:tc>
          <w:tcPr>
            <w:tcW w:w="2700" w:type="dxa"/>
          </w:tcPr>
          <w:p w14:paraId="074FF477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4" w:type="dxa"/>
          </w:tcPr>
          <w:p w14:paraId="21623D44" w14:textId="3E2D328F" w:rsidR="0034029A" w:rsidRPr="00B47BC8" w:rsidRDefault="00DA2AD1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177,705</w:t>
            </w:r>
          </w:p>
        </w:tc>
        <w:tc>
          <w:tcPr>
            <w:tcW w:w="107" w:type="dxa"/>
          </w:tcPr>
          <w:p w14:paraId="50D530D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1DBFB1D3" w14:textId="66F96C9E" w:rsidR="0034029A" w:rsidRPr="00B47BC8" w:rsidRDefault="00DA2AD1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E15BFF2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3718E05" w14:textId="09C8CCFB" w:rsidR="0034029A" w:rsidRPr="00B47BC8" w:rsidRDefault="00DA2AD1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66206E5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9AF580E" w14:textId="776C7C04" w:rsidR="0034029A" w:rsidRPr="00B47BC8" w:rsidRDefault="00DA2AD1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6D1FB43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0A0FB94" w14:textId="17DEA68F" w:rsidR="0034029A" w:rsidRPr="00B47BC8" w:rsidRDefault="00DA2AD1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06" w:type="dxa"/>
          </w:tcPr>
          <w:p w14:paraId="7AE0261E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234670" w14:textId="53A86E3A" w:rsidR="0034029A" w:rsidRPr="00B47BC8" w:rsidRDefault="00DA2AD1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177,835</w:t>
            </w:r>
          </w:p>
        </w:tc>
      </w:tr>
      <w:tr w:rsidR="00B261BC" w:rsidRPr="00B47BC8" w14:paraId="7A89C1F7" w14:textId="77777777" w:rsidTr="00A64216">
        <w:tc>
          <w:tcPr>
            <w:tcW w:w="2700" w:type="dxa"/>
          </w:tcPr>
          <w:p w14:paraId="576937C2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เบี้ยประกันภัยค้างรับ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</w:tcPr>
          <w:p w14:paraId="7A8CFED7" w14:textId="445C307D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E19777E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0209DA25" w14:textId="7F997C56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84,819</w:t>
            </w:r>
          </w:p>
        </w:tc>
        <w:tc>
          <w:tcPr>
            <w:tcW w:w="106" w:type="dxa"/>
          </w:tcPr>
          <w:p w14:paraId="4F0267DA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A56E8B2" w14:textId="190099C5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329BE9E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38297F4" w14:textId="5DAF9292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40C3C56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473A121" w14:textId="147C20CB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2D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2F972CA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B57658" w14:textId="32F460FC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84,819</w:t>
            </w:r>
          </w:p>
        </w:tc>
      </w:tr>
      <w:tr w:rsidR="00B261BC" w:rsidRPr="00B47BC8" w14:paraId="603358EA" w14:textId="77777777" w:rsidTr="00A64216">
        <w:tc>
          <w:tcPr>
            <w:tcW w:w="2700" w:type="dxa"/>
          </w:tcPr>
          <w:p w14:paraId="11E3232F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064" w:type="dxa"/>
          </w:tcPr>
          <w:p w14:paraId="51C97EB1" w14:textId="1FBCF18C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A0E241E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4B8C683E" w14:textId="4826386D" w:rsidR="00B261BC" w:rsidRPr="00B47BC8" w:rsidRDefault="0094629E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06" w:type="dxa"/>
          </w:tcPr>
          <w:p w14:paraId="6487E817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CDFA4D4" w14:textId="4717E306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AC33720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E26A5DB" w14:textId="3396E433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BB5BD97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6372D95" w14:textId="7902CDAE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2D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DDCA443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969733" w14:textId="70C93150" w:rsidR="00B261BC" w:rsidRPr="00B47BC8" w:rsidRDefault="0094629E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34029A" w:rsidRPr="00B47BC8" w14:paraId="6D6DDF63" w14:textId="77777777" w:rsidTr="00A64216">
        <w:tc>
          <w:tcPr>
            <w:tcW w:w="2700" w:type="dxa"/>
          </w:tcPr>
          <w:p w14:paraId="2CE6FD99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064" w:type="dxa"/>
          </w:tcPr>
          <w:p w14:paraId="349BA256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51AF893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56300A3A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C05279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CCCA180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15C7695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33DE5C2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8A3FCB9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623165A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B1D700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5FCDFA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61BC" w:rsidRPr="00B47BC8" w14:paraId="6DEEA25C" w14:textId="77777777" w:rsidTr="00A64216">
        <w:tc>
          <w:tcPr>
            <w:tcW w:w="2700" w:type="dxa"/>
          </w:tcPr>
          <w:p w14:paraId="2B1FC490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</w:tcPr>
          <w:p w14:paraId="7CC49BDB" w14:textId="2E8B3BF0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D9C0EB5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06ECE9D5" w14:textId="2CE3DFBD" w:rsidR="00B261BC" w:rsidRPr="0089594E" w:rsidRDefault="00A56B27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83,497</w:t>
            </w:r>
          </w:p>
        </w:tc>
        <w:tc>
          <w:tcPr>
            <w:tcW w:w="106" w:type="dxa"/>
          </w:tcPr>
          <w:p w14:paraId="49D34D12" w14:textId="77777777" w:rsidR="00B261BC" w:rsidRPr="0089594E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A408A53" w14:textId="6F895CED" w:rsidR="00B261BC" w:rsidRPr="0089594E" w:rsidRDefault="00A56B27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11,449</w:t>
            </w:r>
          </w:p>
        </w:tc>
        <w:tc>
          <w:tcPr>
            <w:tcW w:w="106" w:type="dxa"/>
          </w:tcPr>
          <w:p w14:paraId="29076360" w14:textId="77777777" w:rsidR="00B261BC" w:rsidRPr="0089594E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B7C2FD2" w14:textId="4F3EC947" w:rsidR="00B261BC" w:rsidRPr="0089594E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6434BE2" w14:textId="77777777" w:rsidR="00B261BC" w:rsidRPr="0089594E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EC2C03E" w14:textId="0DFCD01C" w:rsidR="00B261BC" w:rsidRPr="0089594E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F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055EBA1" w14:textId="77777777" w:rsidR="00B261BC" w:rsidRPr="0089594E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3D68EA" w14:textId="053061D5" w:rsidR="00B261BC" w:rsidRPr="0089594E" w:rsidRDefault="00A56B27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94,946</w:t>
            </w:r>
          </w:p>
        </w:tc>
      </w:tr>
      <w:tr w:rsidR="00B261BC" w:rsidRPr="00B47BC8" w14:paraId="1E1E2F76" w14:textId="77777777" w:rsidTr="00A64216">
        <w:tc>
          <w:tcPr>
            <w:tcW w:w="2700" w:type="dxa"/>
          </w:tcPr>
          <w:p w14:paraId="76D79CF4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064" w:type="dxa"/>
          </w:tcPr>
          <w:p w14:paraId="48AD2E75" w14:textId="2E8722E1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6DC150C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34203F55" w14:textId="468DBD1B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54,841</w:t>
            </w:r>
          </w:p>
        </w:tc>
        <w:tc>
          <w:tcPr>
            <w:tcW w:w="106" w:type="dxa"/>
          </w:tcPr>
          <w:p w14:paraId="542A6EC7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AE8AC65" w14:textId="48DC43E5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B2A924E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B3B9EAA" w14:textId="36BC7B71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942C1E9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11605E7" w14:textId="36C8884E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F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4ED24F2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AF09F7" w14:textId="37BDE121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54,841</w:t>
            </w:r>
          </w:p>
        </w:tc>
      </w:tr>
      <w:tr w:rsidR="00B261BC" w:rsidRPr="00B47BC8" w14:paraId="4ABD2614" w14:textId="77777777" w:rsidTr="00A64216">
        <w:tc>
          <w:tcPr>
            <w:tcW w:w="2700" w:type="dxa"/>
          </w:tcPr>
          <w:p w14:paraId="070F7678" w14:textId="2DE63064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064" w:type="dxa"/>
          </w:tcPr>
          <w:p w14:paraId="7740A0B3" w14:textId="1151F08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561DB55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1627F95D" w14:textId="469C85F5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151,528</w:t>
            </w:r>
          </w:p>
        </w:tc>
        <w:tc>
          <w:tcPr>
            <w:tcW w:w="106" w:type="dxa"/>
          </w:tcPr>
          <w:p w14:paraId="16962214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8A62313" w14:textId="7DCBD6FA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4,999</w:t>
            </w:r>
          </w:p>
        </w:tc>
        <w:tc>
          <w:tcPr>
            <w:tcW w:w="106" w:type="dxa"/>
          </w:tcPr>
          <w:p w14:paraId="389C4028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D561778" w14:textId="77D85EF0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ACF47BC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CFFDBC7" w14:textId="4621F2C6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F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E9F2B06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4254D4" w14:textId="0A727CC4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156,527</w:t>
            </w:r>
          </w:p>
        </w:tc>
      </w:tr>
      <w:tr w:rsidR="00B261BC" w:rsidRPr="00B47BC8" w14:paraId="7F343CEF" w14:textId="77777777" w:rsidTr="00A64216">
        <w:tc>
          <w:tcPr>
            <w:tcW w:w="2700" w:type="dxa"/>
          </w:tcPr>
          <w:p w14:paraId="4285571F" w14:textId="72DB29FE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064" w:type="dxa"/>
          </w:tcPr>
          <w:p w14:paraId="106C214C" w14:textId="3B0E0063" w:rsidR="00B261BC" w:rsidRPr="00B47BC8" w:rsidRDefault="008803C1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265,292</w:t>
            </w:r>
          </w:p>
        </w:tc>
        <w:tc>
          <w:tcPr>
            <w:tcW w:w="107" w:type="dxa"/>
          </w:tcPr>
          <w:p w14:paraId="1F461CB4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5FC7F2CA" w14:textId="452592AA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4BA2194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3A6D759" w14:textId="4D7861DE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2A04E17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AE0C39E" w14:textId="42BF0291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BBD303B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3F02B3D" w14:textId="1F6B78FD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F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FB79AE7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BE5E4C" w14:textId="62FC3E36" w:rsidR="00B261BC" w:rsidRPr="00B47BC8" w:rsidRDefault="008803C1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265,292</w:t>
            </w:r>
          </w:p>
        </w:tc>
      </w:tr>
      <w:tr w:rsidR="00B261BC" w:rsidRPr="00B47BC8" w14:paraId="5F70DD8C" w14:textId="77777777" w:rsidTr="00DF5DD3">
        <w:tc>
          <w:tcPr>
            <w:tcW w:w="2700" w:type="dxa"/>
          </w:tcPr>
          <w:p w14:paraId="01652B8D" w14:textId="002FE95C" w:rsidR="00B261BC" w:rsidRPr="00B47BC8" w:rsidRDefault="00B261BC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64" w:type="dxa"/>
            <w:vAlign w:val="bottom"/>
          </w:tcPr>
          <w:p w14:paraId="21446C6F" w14:textId="0F8515E8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vAlign w:val="bottom"/>
          </w:tcPr>
          <w:p w14:paraId="5900983E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06DD7787" w14:textId="62EB5D65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06" w:type="dxa"/>
            <w:vAlign w:val="bottom"/>
          </w:tcPr>
          <w:p w14:paraId="793F2E89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7E93C54" w14:textId="1E4F60E2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19BC0E0D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E73D0A7" w14:textId="34D24560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1C187EE5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2C8E411" w14:textId="790D3A54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F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1FE247F4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EF2525" w14:textId="78A9E6ED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B261BC" w:rsidRPr="00B47BC8" w14:paraId="6D224E29" w14:textId="77777777" w:rsidTr="00A64216">
        <w:tc>
          <w:tcPr>
            <w:tcW w:w="2700" w:type="dxa"/>
          </w:tcPr>
          <w:p w14:paraId="721B6BE5" w14:textId="7247DB07" w:rsidR="00B261BC" w:rsidRPr="00770245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64" w:type="dxa"/>
          </w:tcPr>
          <w:p w14:paraId="21071AF7" w14:textId="7FA614DB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8A2496D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74E7B050" w14:textId="7A6AD749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106" w:type="dxa"/>
          </w:tcPr>
          <w:p w14:paraId="7763E578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E6728E6" w14:textId="664492C5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698E694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2D2B29B" w14:textId="01BC3F68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81A9AEF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FB68642" w14:textId="0B83A01B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F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8497E19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77631E" w14:textId="290D1719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</w:tr>
      <w:tr w:rsidR="0034029A" w:rsidRPr="00B47BC8" w14:paraId="202FE9B7" w14:textId="77777777" w:rsidTr="00A64216">
        <w:trPr>
          <w:trHeight w:val="144"/>
        </w:trPr>
        <w:tc>
          <w:tcPr>
            <w:tcW w:w="2700" w:type="dxa"/>
          </w:tcPr>
          <w:p w14:paraId="556A97AB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6"/>
                <w:szCs w:val="6"/>
                <w:cs/>
              </w:rPr>
            </w:pPr>
          </w:p>
        </w:tc>
        <w:tc>
          <w:tcPr>
            <w:tcW w:w="1064" w:type="dxa"/>
          </w:tcPr>
          <w:p w14:paraId="7549631E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7" w:type="dxa"/>
          </w:tcPr>
          <w:p w14:paraId="1B6C7A99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53" w:type="dxa"/>
          </w:tcPr>
          <w:p w14:paraId="2BA80D6F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69182A99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4" w:type="dxa"/>
          </w:tcPr>
          <w:p w14:paraId="5F27102A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78A3FA44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4" w:type="dxa"/>
          </w:tcPr>
          <w:p w14:paraId="45C4E8D5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2E24FD09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54" w:type="dxa"/>
          </w:tcPr>
          <w:p w14:paraId="5C0C0AF3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550CED75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80" w:type="dxa"/>
          </w:tcPr>
          <w:p w14:paraId="6BFE91E5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34029A" w:rsidRPr="00B47BC8" w14:paraId="12076A77" w14:textId="77777777" w:rsidTr="00A64216">
        <w:tc>
          <w:tcPr>
            <w:tcW w:w="2700" w:type="dxa"/>
          </w:tcPr>
          <w:p w14:paraId="6925DE21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4" w:type="dxa"/>
          </w:tcPr>
          <w:p w14:paraId="6CC7913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F1B0D80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0BE1C09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EA63991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9FB7246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E5BD859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4879DFB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1C4833F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AEBD24B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3EF48E2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CBE46F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47BC8" w14:paraId="33111F9C" w14:textId="77777777" w:rsidTr="00A64216">
        <w:tc>
          <w:tcPr>
            <w:tcW w:w="2700" w:type="dxa"/>
          </w:tcPr>
          <w:p w14:paraId="418C1FB0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64" w:type="dxa"/>
          </w:tcPr>
          <w:p w14:paraId="37A86F37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53BF675F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70ED91E8" w14:textId="366BA55F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5036EC9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FBDF873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5F12F0A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0A6759D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CFADFDB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F6A8389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4451AB4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1E2F80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47BC8" w14:paraId="0FAAF1ED" w14:textId="77777777" w:rsidTr="00A64216">
        <w:tc>
          <w:tcPr>
            <w:tcW w:w="2700" w:type="dxa"/>
          </w:tcPr>
          <w:p w14:paraId="32F682E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</w:tcPr>
          <w:p w14:paraId="3608D2F3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B9197DC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B7B95C1" w14:textId="20E9430C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F2D0E36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E872C9E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2C7A51B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015D273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037773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AE57956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06C917D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16398F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61BC" w:rsidRPr="00B47BC8" w14:paraId="02046986" w14:textId="77777777" w:rsidTr="00A64216">
        <w:tc>
          <w:tcPr>
            <w:tcW w:w="2700" w:type="dxa"/>
          </w:tcPr>
          <w:p w14:paraId="2C0FD5CF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064" w:type="dxa"/>
          </w:tcPr>
          <w:p w14:paraId="768A2F54" w14:textId="217B22E0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E468E25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3C7F92E" w14:textId="7C188487" w:rsidR="00B261BC" w:rsidRPr="00C43C63" w:rsidRDefault="00A56B27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179,560</w:t>
            </w:r>
          </w:p>
        </w:tc>
        <w:tc>
          <w:tcPr>
            <w:tcW w:w="106" w:type="dxa"/>
          </w:tcPr>
          <w:p w14:paraId="09AF4E74" w14:textId="77777777" w:rsidR="00B261BC" w:rsidRPr="00C43C63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5616B78" w14:textId="67E6897E" w:rsidR="00B261BC" w:rsidRPr="00C43C63" w:rsidRDefault="00A56B27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13,288</w:t>
            </w:r>
          </w:p>
        </w:tc>
        <w:tc>
          <w:tcPr>
            <w:tcW w:w="106" w:type="dxa"/>
          </w:tcPr>
          <w:p w14:paraId="25649E55" w14:textId="77777777" w:rsidR="00B261BC" w:rsidRPr="00C43C63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01ADE26" w14:textId="12CEBC9A" w:rsidR="00B261BC" w:rsidRPr="00C43C63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A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1C92548" w14:textId="77777777" w:rsidR="00B261BC" w:rsidRPr="00C43C63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CA80DF3" w14:textId="47BA0ED4" w:rsidR="00B261BC" w:rsidRPr="00C43C63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38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62C1877" w14:textId="77777777" w:rsidR="00B261BC" w:rsidRPr="00C43C63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B36A5E" w14:textId="2E1A4497" w:rsidR="00B261BC" w:rsidRPr="00C43C63" w:rsidRDefault="00A56B27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="00B261BC">
              <w:rPr>
                <w:rFonts w:asciiTheme="majorBidi" w:hAnsiTheme="majorBidi" w:cstheme="majorBidi"/>
                <w:sz w:val="28"/>
                <w:szCs w:val="28"/>
              </w:rPr>
              <w:t>,848</w:t>
            </w:r>
          </w:p>
        </w:tc>
      </w:tr>
      <w:tr w:rsidR="00B261BC" w:rsidRPr="00B47BC8" w14:paraId="48BCFF5F" w14:textId="77777777" w:rsidTr="00A64216">
        <w:tc>
          <w:tcPr>
            <w:tcW w:w="2700" w:type="dxa"/>
          </w:tcPr>
          <w:p w14:paraId="7E50F731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064" w:type="dxa"/>
          </w:tcPr>
          <w:p w14:paraId="032817E1" w14:textId="0BF5B508" w:rsidR="00B261BC" w:rsidRPr="00B47BC8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428CDB5" w14:textId="77777777" w:rsidR="00B261BC" w:rsidRPr="00B47BC8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1C6870B9" w14:textId="0B819660" w:rsidR="00B261BC" w:rsidRPr="00C43C63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215,208</w:t>
            </w:r>
          </w:p>
        </w:tc>
        <w:tc>
          <w:tcPr>
            <w:tcW w:w="106" w:type="dxa"/>
          </w:tcPr>
          <w:p w14:paraId="6DB93D20" w14:textId="77777777" w:rsidR="00B261BC" w:rsidRPr="00C43C63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66ADF3F" w14:textId="1EB13BA5" w:rsidR="00B261BC" w:rsidRPr="00C43C63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D036001" w14:textId="77777777" w:rsidR="00B261BC" w:rsidRPr="00C43C63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5870AC4" w14:textId="202611A0" w:rsidR="00B261BC" w:rsidRPr="00C43C63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A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8B4B32F" w14:textId="77777777" w:rsidR="00B261BC" w:rsidRPr="00C43C63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74ACB78" w14:textId="47D7A81E" w:rsidR="00B261BC" w:rsidRPr="00C43C63" w:rsidRDefault="00B261BC" w:rsidP="00B261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38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B6C99AD" w14:textId="77777777" w:rsidR="00B261BC" w:rsidRPr="00C43C63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506EF2" w14:textId="71AB1D34" w:rsidR="00B261BC" w:rsidRPr="00C43C63" w:rsidRDefault="00B261BC" w:rsidP="00B2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215,208</w:t>
            </w:r>
          </w:p>
        </w:tc>
      </w:tr>
      <w:tr w:rsidR="0094629E" w:rsidRPr="00B47BC8" w14:paraId="17F381EB" w14:textId="77777777" w:rsidTr="00A64216">
        <w:tc>
          <w:tcPr>
            <w:tcW w:w="2700" w:type="dxa"/>
          </w:tcPr>
          <w:p w14:paraId="354FC862" w14:textId="407CD3BD" w:rsidR="0094629E" w:rsidRPr="00B47BC8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64" w:type="dxa"/>
          </w:tcPr>
          <w:p w14:paraId="50C72D3E" w14:textId="0FD3C784" w:rsidR="0094629E" w:rsidRDefault="0094629E" w:rsidP="0094629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41F94F8" w14:textId="77777777" w:rsidR="0094629E" w:rsidRPr="00B47BC8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4AA2A1B8" w14:textId="47458383" w:rsidR="0094629E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" w:type="dxa"/>
          </w:tcPr>
          <w:p w14:paraId="5C22EF73" w14:textId="77777777" w:rsidR="0094629E" w:rsidRPr="00C43C63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349064A" w14:textId="06C8EDDF" w:rsidR="0094629E" w:rsidRDefault="0094629E" w:rsidP="0094629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38313DB" w14:textId="77777777" w:rsidR="0094629E" w:rsidRPr="00C43C63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69DA3A2" w14:textId="655A3CA8" w:rsidR="0094629E" w:rsidRPr="00761A25" w:rsidRDefault="0094629E" w:rsidP="0094629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A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89B46FB" w14:textId="77777777" w:rsidR="0094629E" w:rsidRPr="00C43C63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7FEEFD0" w14:textId="51D5DF28" w:rsidR="0094629E" w:rsidRPr="00EF3871" w:rsidRDefault="0094629E" w:rsidP="0094629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38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A42D63A" w14:textId="77777777" w:rsidR="0094629E" w:rsidRPr="00C43C63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215CD8" w14:textId="4E374375" w:rsidR="0094629E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4629E" w:rsidRPr="00B47BC8" w14:paraId="5E1A497C" w14:textId="77777777" w:rsidTr="00A64216">
        <w:tc>
          <w:tcPr>
            <w:tcW w:w="2700" w:type="dxa"/>
          </w:tcPr>
          <w:p w14:paraId="159DC7F7" w14:textId="77777777" w:rsidR="0094629E" w:rsidRPr="00B47BC8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1064" w:type="dxa"/>
          </w:tcPr>
          <w:p w14:paraId="610D0A26" w14:textId="5805A7AC" w:rsidR="0094629E" w:rsidRPr="00B47BC8" w:rsidRDefault="0094629E" w:rsidP="0094629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C4B2F37" w14:textId="77777777" w:rsidR="0094629E" w:rsidRPr="00B47BC8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7B5F41E5" w14:textId="4429A04B" w:rsidR="0094629E" w:rsidRPr="00C43C63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14,197</w:t>
            </w:r>
          </w:p>
        </w:tc>
        <w:tc>
          <w:tcPr>
            <w:tcW w:w="106" w:type="dxa"/>
          </w:tcPr>
          <w:p w14:paraId="106FE422" w14:textId="77777777" w:rsidR="0094629E" w:rsidRPr="00C43C63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F8F9C3B" w14:textId="7CBC44FD" w:rsidR="0094629E" w:rsidRPr="00C43C63" w:rsidRDefault="0094629E" w:rsidP="0094629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3695FE5" w14:textId="77777777" w:rsidR="0094629E" w:rsidRPr="00C43C63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C90B393" w14:textId="730A9B4B" w:rsidR="0094629E" w:rsidRPr="00C43C63" w:rsidRDefault="0094629E" w:rsidP="0094629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A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645F103" w14:textId="77777777" w:rsidR="0094629E" w:rsidRPr="00C43C63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43BB510" w14:textId="7C11B69F" w:rsidR="0094629E" w:rsidRPr="00C43C63" w:rsidRDefault="0094629E" w:rsidP="0094629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38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19E10C3" w14:textId="77777777" w:rsidR="0094629E" w:rsidRPr="00C43C63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F5DC88" w14:textId="3A052232" w:rsidR="0094629E" w:rsidRPr="00C43C63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14,197</w:t>
            </w:r>
          </w:p>
        </w:tc>
      </w:tr>
      <w:tr w:rsidR="0094629E" w:rsidRPr="00B47BC8" w14:paraId="27939451" w14:textId="77777777" w:rsidTr="00A64216">
        <w:tc>
          <w:tcPr>
            <w:tcW w:w="2700" w:type="dxa"/>
          </w:tcPr>
          <w:p w14:paraId="28998BEE" w14:textId="1B69248D" w:rsidR="0094629E" w:rsidRPr="00B47BC8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</w:tcPr>
          <w:p w14:paraId="2599E871" w14:textId="6BFE61F3" w:rsidR="0094629E" w:rsidRPr="00B47BC8" w:rsidRDefault="0094629E" w:rsidP="0094629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C76F103" w14:textId="77777777" w:rsidR="0094629E" w:rsidRPr="00B47BC8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1A08B388" w14:textId="3B7DA163" w:rsidR="0094629E" w:rsidRPr="00C43C63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3,554</w:t>
            </w:r>
          </w:p>
        </w:tc>
        <w:tc>
          <w:tcPr>
            <w:tcW w:w="106" w:type="dxa"/>
          </w:tcPr>
          <w:p w14:paraId="5ADC2369" w14:textId="77777777" w:rsidR="0094629E" w:rsidRPr="00C43C63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A4761C7" w14:textId="2441B1AF" w:rsidR="0094629E" w:rsidRPr="00C43C63" w:rsidRDefault="0094629E" w:rsidP="0094629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2,998</w:t>
            </w:r>
          </w:p>
        </w:tc>
        <w:tc>
          <w:tcPr>
            <w:tcW w:w="106" w:type="dxa"/>
          </w:tcPr>
          <w:p w14:paraId="2F7EDD5F" w14:textId="77777777" w:rsidR="0094629E" w:rsidRPr="00C43C63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0FF4354" w14:textId="78F477EA" w:rsidR="0094629E" w:rsidRPr="00C43C63" w:rsidRDefault="0094629E" w:rsidP="0094629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A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BC6C1BC" w14:textId="77777777" w:rsidR="0094629E" w:rsidRPr="00C43C63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303296F" w14:textId="4E97E2AE" w:rsidR="0094629E" w:rsidRPr="00C43C63" w:rsidRDefault="0094629E" w:rsidP="0094629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38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B593C86" w14:textId="77777777" w:rsidR="0094629E" w:rsidRPr="00C43C63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73B92C" w14:textId="2BDD6762" w:rsidR="0094629E" w:rsidRPr="00C43C63" w:rsidRDefault="0094629E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6,552</w:t>
            </w:r>
          </w:p>
        </w:tc>
      </w:tr>
    </w:tbl>
    <w:p w14:paraId="31821275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6"/>
          <w:szCs w:val="6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700"/>
        <w:gridCol w:w="1064"/>
        <w:gridCol w:w="107"/>
        <w:gridCol w:w="1153"/>
        <w:gridCol w:w="106"/>
        <w:gridCol w:w="1064"/>
        <w:gridCol w:w="106"/>
        <w:gridCol w:w="1064"/>
        <w:gridCol w:w="106"/>
        <w:gridCol w:w="1154"/>
        <w:gridCol w:w="106"/>
        <w:gridCol w:w="1080"/>
      </w:tblGrid>
      <w:tr w:rsidR="0034029A" w:rsidRPr="00B47BC8" w14:paraId="1DE9D088" w14:textId="77777777" w:rsidTr="00A64216">
        <w:trPr>
          <w:tblHeader/>
        </w:trPr>
        <w:tc>
          <w:tcPr>
            <w:tcW w:w="2700" w:type="dxa"/>
          </w:tcPr>
          <w:p w14:paraId="3AB52CF9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538B3129" w14:textId="77777777" w:rsidR="003402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4029A" w:rsidRPr="00B47BC8" w14:paraId="21F12340" w14:textId="77777777" w:rsidTr="00A64216">
        <w:trPr>
          <w:tblHeader/>
        </w:trPr>
        <w:tc>
          <w:tcPr>
            <w:tcW w:w="2700" w:type="dxa"/>
          </w:tcPr>
          <w:p w14:paraId="2DF1B4B1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2CADC87D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4029A" w:rsidRPr="00B47BC8" w14:paraId="22046949" w14:textId="77777777" w:rsidTr="00A64216">
        <w:trPr>
          <w:tblHeader/>
        </w:trPr>
        <w:tc>
          <w:tcPr>
            <w:tcW w:w="2700" w:type="dxa"/>
          </w:tcPr>
          <w:p w14:paraId="3AE21ECC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FC45C11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7" w:type="dxa"/>
          </w:tcPr>
          <w:p w14:paraId="7B0CB77D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31E822E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318FF8B9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B458DE5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36618F57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7C4CDE7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มากกว่า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341BF3D5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F65EED9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6" w:type="dxa"/>
          </w:tcPr>
          <w:p w14:paraId="7488C4B5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EF57B4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34029A" w:rsidRPr="00B47BC8" w14:paraId="211B9082" w14:textId="77777777" w:rsidTr="00A64216">
        <w:tc>
          <w:tcPr>
            <w:tcW w:w="2700" w:type="dxa"/>
          </w:tcPr>
          <w:p w14:paraId="1E47E7A5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4" w:type="dxa"/>
          </w:tcPr>
          <w:p w14:paraId="478E5B6A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B55CD5F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5B48383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92615CD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51F31D1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8C6D852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F65A0E0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8D9781C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9E18FA2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D4FFBF1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107F7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47BC8" w14:paraId="223CBD3E" w14:textId="77777777" w:rsidTr="00A64216">
        <w:tc>
          <w:tcPr>
            <w:tcW w:w="2700" w:type="dxa"/>
          </w:tcPr>
          <w:p w14:paraId="398395C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4" w:type="dxa"/>
          </w:tcPr>
          <w:p w14:paraId="0815E93C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200,104</w:t>
            </w:r>
          </w:p>
        </w:tc>
        <w:tc>
          <w:tcPr>
            <w:tcW w:w="107" w:type="dxa"/>
          </w:tcPr>
          <w:p w14:paraId="4BA15287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06E7D392" w14:textId="77777777" w:rsidR="0034029A" w:rsidRPr="00B47BC8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6AC494E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A84F0D5" w14:textId="77777777" w:rsidR="0034029A" w:rsidRPr="00B47BC8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917D765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2AF2A7D" w14:textId="77777777" w:rsidR="0034029A" w:rsidRPr="00B47BC8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4FDCD5C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7BC14FF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06" w:type="dxa"/>
          </w:tcPr>
          <w:p w14:paraId="557E348E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B31515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200,234</w:t>
            </w:r>
          </w:p>
        </w:tc>
      </w:tr>
      <w:tr w:rsidR="0034029A" w:rsidRPr="00B47BC8" w14:paraId="631C032C" w14:textId="77777777" w:rsidTr="00A64216">
        <w:tc>
          <w:tcPr>
            <w:tcW w:w="2700" w:type="dxa"/>
          </w:tcPr>
          <w:p w14:paraId="0F34BB9C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เบี้ยประกันภัยค้างรับ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</w:tcPr>
          <w:p w14:paraId="750DF91B" w14:textId="2BABF3A4" w:rsidR="0034029A" w:rsidRPr="00B47BC8" w:rsidRDefault="00770245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7" w:type="dxa"/>
          </w:tcPr>
          <w:p w14:paraId="341A6BCF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74A6A65C" w14:textId="2AB8EAAC" w:rsidR="0034029A" w:rsidRPr="00B47BC8" w:rsidRDefault="00FE067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675">
              <w:rPr>
                <w:rFonts w:asciiTheme="majorBidi" w:hAnsiTheme="majorBidi" w:cstheme="majorBidi"/>
                <w:sz w:val="28"/>
                <w:szCs w:val="28"/>
              </w:rPr>
              <w:t>86,687</w:t>
            </w:r>
          </w:p>
        </w:tc>
        <w:tc>
          <w:tcPr>
            <w:tcW w:w="106" w:type="dxa"/>
          </w:tcPr>
          <w:p w14:paraId="3849002C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3986F6D" w14:textId="5758A02A" w:rsidR="0034029A" w:rsidRPr="00B47BC8" w:rsidRDefault="00FE0675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6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9F78176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72E760A" w14:textId="77777777" w:rsidR="0034029A" w:rsidRPr="00B47BC8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C73463C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D5A3526" w14:textId="77777777" w:rsidR="0034029A" w:rsidRPr="00B47BC8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8B5EC56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3890E9" w14:textId="5AFF0387" w:rsidR="0034029A" w:rsidRPr="00B47BC8" w:rsidRDefault="00FE067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675">
              <w:rPr>
                <w:rFonts w:asciiTheme="majorBidi" w:hAnsiTheme="majorBidi" w:cstheme="majorBidi"/>
                <w:sz w:val="28"/>
                <w:szCs w:val="28"/>
              </w:rPr>
              <w:t>86,687</w:t>
            </w:r>
          </w:p>
        </w:tc>
      </w:tr>
      <w:tr w:rsidR="0034029A" w:rsidRPr="00B47BC8" w14:paraId="5AB41A79" w14:textId="77777777" w:rsidTr="00A64216">
        <w:tc>
          <w:tcPr>
            <w:tcW w:w="2700" w:type="dxa"/>
          </w:tcPr>
          <w:p w14:paraId="44B2A89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064" w:type="dxa"/>
          </w:tcPr>
          <w:p w14:paraId="14FAA17E" w14:textId="77777777" w:rsidR="0034029A" w:rsidRPr="00B47BC8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6E12232E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48DC95B2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06" w:type="dxa"/>
          </w:tcPr>
          <w:p w14:paraId="51679C6A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EE864AE" w14:textId="77777777" w:rsidR="0034029A" w:rsidRPr="00B47BC8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46B165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B44EB1D" w14:textId="77777777" w:rsidR="0034029A" w:rsidRPr="00B47BC8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DFC7367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8E41548" w14:textId="77777777" w:rsidR="0034029A" w:rsidRPr="00B47BC8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1111CFD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91C15F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</w:tr>
      <w:tr w:rsidR="0034029A" w:rsidRPr="00B47BC8" w14:paraId="67128CBF" w14:textId="77777777" w:rsidTr="00A64216">
        <w:tc>
          <w:tcPr>
            <w:tcW w:w="2700" w:type="dxa"/>
          </w:tcPr>
          <w:p w14:paraId="4A688BCE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064" w:type="dxa"/>
          </w:tcPr>
          <w:p w14:paraId="27C838F3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73D9752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0E304D9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03DCD6D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DFEAB36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DFAFD93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0DECAC4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E159D4A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E4002CA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8B7D03C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BC40E7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675" w:rsidRPr="00B47BC8" w14:paraId="22482FA7" w14:textId="77777777" w:rsidTr="00A64216">
        <w:tc>
          <w:tcPr>
            <w:tcW w:w="2700" w:type="dxa"/>
          </w:tcPr>
          <w:p w14:paraId="4DAE6962" w14:textId="77777777" w:rsidR="00FE0675" w:rsidRPr="00B47BC8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</w:tcPr>
          <w:p w14:paraId="370DA0F4" w14:textId="77777777" w:rsidR="00FE0675" w:rsidRPr="00B47BC8" w:rsidRDefault="00FE0675" w:rsidP="00FE067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0E48E01" w14:textId="77777777" w:rsidR="00FE0675" w:rsidRPr="00B47BC8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7B287C46" w14:textId="7D4D38FD" w:rsidR="00FE0675" w:rsidRPr="0089594E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424">
              <w:rPr>
                <w:rFonts w:asciiTheme="majorBidi" w:hAnsiTheme="majorBidi" w:cstheme="majorBidi"/>
                <w:sz w:val="28"/>
                <w:szCs w:val="28"/>
              </w:rPr>
              <w:t>84,008</w:t>
            </w:r>
          </w:p>
        </w:tc>
        <w:tc>
          <w:tcPr>
            <w:tcW w:w="106" w:type="dxa"/>
          </w:tcPr>
          <w:p w14:paraId="5B34874F" w14:textId="77777777" w:rsidR="00FE0675" w:rsidRPr="0089594E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937C189" w14:textId="38E311A9" w:rsidR="00FE0675" w:rsidRPr="0089594E" w:rsidRDefault="00FE0675" w:rsidP="00FE067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424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06" w:type="dxa"/>
          </w:tcPr>
          <w:p w14:paraId="3B086476" w14:textId="77777777" w:rsidR="00FE0675" w:rsidRPr="0089594E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C02C57A" w14:textId="77777777" w:rsidR="00FE0675" w:rsidRPr="0089594E" w:rsidRDefault="00FE0675" w:rsidP="00FE067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15EC585" w14:textId="77777777" w:rsidR="00FE0675" w:rsidRPr="0089594E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BCC3DE2" w14:textId="77777777" w:rsidR="00FE0675" w:rsidRPr="0089594E" w:rsidRDefault="00FE0675" w:rsidP="00FE067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56ED446" w14:textId="77777777" w:rsidR="00FE0675" w:rsidRPr="0089594E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D28514" w14:textId="2EC21C91" w:rsidR="00FE0675" w:rsidRPr="0089594E" w:rsidRDefault="00FE0675" w:rsidP="00FE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675">
              <w:rPr>
                <w:rFonts w:asciiTheme="majorBidi" w:hAnsiTheme="majorBidi" w:cstheme="majorBidi"/>
                <w:sz w:val="28"/>
                <w:szCs w:val="28"/>
              </w:rPr>
              <w:t>84,198</w:t>
            </w:r>
          </w:p>
        </w:tc>
      </w:tr>
      <w:tr w:rsidR="0034029A" w:rsidRPr="00B47BC8" w14:paraId="503B51A7" w14:textId="77777777" w:rsidTr="00A64216">
        <w:tc>
          <w:tcPr>
            <w:tcW w:w="2700" w:type="dxa"/>
          </w:tcPr>
          <w:p w14:paraId="4658D5E9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064" w:type="dxa"/>
          </w:tcPr>
          <w:p w14:paraId="591326FB" w14:textId="77777777" w:rsidR="0034029A" w:rsidRPr="00B47BC8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ECB5522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98DCD0B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84,733</w:t>
            </w:r>
          </w:p>
        </w:tc>
        <w:tc>
          <w:tcPr>
            <w:tcW w:w="106" w:type="dxa"/>
          </w:tcPr>
          <w:p w14:paraId="00001B15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F1BA050" w14:textId="7EAE99D0" w:rsidR="0034029A" w:rsidRPr="00B47BC8" w:rsidRDefault="00770245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</w:tcPr>
          <w:p w14:paraId="01E1F2F0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431823B" w14:textId="0B4FCC75" w:rsidR="0034029A" w:rsidRPr="00B47BC8" w:rsidRDefault="00770245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</w:tcPr>
          <w:p w14:paraId="0A5DEF40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0B01E40" w14:textId="77777777" w:rsidR="0034029A" w:rsidRPr="00B47BC8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18,509</w:t>
            </w:r>
          </w:p>
        </w:tc>
        <w:tc>
          <w:tcPr>
            <w:tcW w:w="106" w:type="dxa"/>
          </w:tcPr>
          <w:p w14:paraId="0F855957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C11B27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103,242</w:t>
            </w:r>
          </w:p>
        </w:tc>
      </w:tr>
      <w:tr w:rsidR="0034029A" w:rsidRPr="00B47BC8" w14:paraId="67663E43" w14:textId="77777777" w:rsidTr="00A64216">
        <w:tc>
          <w:tcPr>
            <w:tcW w:w="2700" w:type="dxa"/>
          </w:tcPr>
          <w:p w14:paraId="0EB84D23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064" w:type="dxa"/>
          </w:tcPr>
          <w:p w14:paraId="4F73E68B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103,348</w:t>
            </w:r>
          </w:p>
        </w:tc>
        <w:tc>
          <w:tcPr>
            <w:tcW w:w="107" w:type="dxa"/>
          </w:tcPr>
          <w:p w14:paraId="2C60507E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05FCBE21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106" w:type="dxa"/>
          </w:tcPr>
          <w:p w14:paraId="4C16AEFC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D43DFD4" w14:textId="77777777" w:rsidR="0034029A" w:rsidRPr="00B47BC8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FEE792B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AAB4675" w14:textId="77777777" w:rsidR="0034029A" w:rsidRPr="00B47BC8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7BAB631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0EC5EC8" w14:textId="77777777" w:rsidR="0034029A" w:rsidRPr="00B47BC8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6FCBE21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16B68E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299,185</w:t>
            </w:r>
          </w:p>
        </w:tc>
      </w:tr>
      <w:tr w:rsidR="0034029A" w:rsidRPr="00B47BC8" w14:paraId="6E74A72B" w14:textId="77777777" w:rsidTr="00A64216">
        <w:trPr>
          <w:trHeight w:val="144"/>
        </w:trPr>
        <w:tc>
          <w:tcPr>
            <w:tcW w:w="2700" w:type="dxa"/>
          </w:tcPr>
          <w:p w14:paraId="586F7C46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6"/>
                <w:szCs w:val="6"/>
                <w:cs/>
              </w:rPr>
            </w:pPr>
          </w:p>
        </w:tc>
        <w:tc>
          <w:tcPr>
            <w:tcW w:w="1064" w:type="dxa"/>
          </w:tcPr>
          <w:p w14:paraId="47FF6930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7" w:type="dxa"/>
          </w:tcPr>
          <w:p w14:paraId="2C733586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53" w:type="dxa"/>
          </w:tcPr>
          <w:p w14:paraId="5AD91C69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5623D3F7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4" w:type="dxa"/>
          </w:tcPr>
          <w:p w14:paraId="3787932E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67262D7E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4" w:type="dxa"/>
          </w:tcPr>
          <w:p w14:paraId="3EAC1630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6ADBF9FD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54" w:type="dxa"/>
          </w:tcPr>
          <w:p w14:paraId="141254DA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1E4DDF14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80" w:type="dxa"/>
          </w:tcPr>
          <w:p w14:paraId="2C73B85E" w14:textId="77777777" w:rsidR="0034029A" w:rsidRPr="00B61819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34029A" w:rsidRPr="00B47BC8" w14:paraId="58458B5F" w14:textId="77777777" w:rsidTr="00A64216">
        <w:tc>
          <w:tcPr>
            <w:tcW w:w="2700" w:type="dxa"/>
          </w:tcPr>
          <w:p w14:paraId="0C3DFF3B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4" w:type="dxa"/>
          </w:tcPr>
          <w:p w14:paraId="41752F6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7A892BB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911E3A1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E566D35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4A85C4D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9E9CBD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93DD716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4715AFC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BBC2FEB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D8710F4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A23E86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47BC8" w14:paraId="7C1BDD46" w14:textId="77777777" w:rsidTr="00A64216">
        <w:tc>
          <w:tcPr>
            <w:tcW w:w="2700" w:type="dxa"/>
          </w:tcPr>
          <w:p w14:paraId="7F009C8A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64" w:type="dxa"/>
          </w:tcPr>
          <w:p w14:paraId="558262F3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61AF832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53B04990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D030A61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8B208BF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1067B9B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0C0923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6B64EED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AFEB91C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91026EF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B28EC5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47BC8" w14:paraId="1DEA8716" w14:textId="77777777" w:rsidTr="00A64216">
        <w:tc>
          <w:tcPr>
            <w:tcW w:w="2700" w:type="dxa"/>
          </w:tcPr>
          <w:p w14:paraId="5404D21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</w:tcPr>
          <w:p w14:paraId="57FCD2BC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92D655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7D959BC9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F865E69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0E0CDAB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B3EE5C6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701AFCD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6C22143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08306B9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DA5929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F58B37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47BC8" w14:paraId="12C6C765" w14:textId="77777777" w:rsidTr="00A64216">
        <w:tc>
          <w:tcPr>
            <w:tcW w:w="2700" w:type="dxa"/>
          </w:tcPr>
          <w:p w14:paraId="494D231E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064" w:type="dxa"/>
          </w:tcPr>
          <w:p w14:paraId="2F4924B8" w14:textId="77777777" w:rsidR="0034029A" w:rsidRPr="00B47BC8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412731F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72D742A7" w14:textId="21EFCED0" w:rsidR="0034029A" w:rsidRPr="00C43C63" w:rsidRDefault="00A56B27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165,625</w:t>
            </w:r>
          </w:p>
        </w:tc>
        <w:tc>
          <w:tcPr>
            <w:tcW w:w="106" w:type="dxa"/>
          </w:tcPr>
          <w:p w14:paraId="4724EB11" w14:textId="77777777" w:rsidR="0034029A" w:rsidRPr="00C43C63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E5AC251" w14:textId="62BE6C8A" w:rsidR="0034029A" w:rsidRPr="00C43C63" w:rsidRDefault="00A56B27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06" w:type="dxa"/>
          </w:tcPr>
          <w:p w14:paraId="2ADD80C8" w14:textId="77777777" w:rsidR="0034029A" w:rsidRPr="00C43C63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EA24D1B" w14:textId="77777777" w:rsidR="0034029A" w:rsidRPr="00C43C63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374AD20" w14:textId="77777777" w:rsidR="0034029A" w:rsidRPr="00C43C63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E224D76" w14:textId="77777777" w:rsidR="0034029A" w:rsidRPr="00C43C63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502817A" w14:textId="77777777" w:rsidR="0034029A" w:rsidRPr="00C43C63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2E2ECF" w14:textId="77777777" w:rsidR="0034029A" w:rsidRPr="00C43C63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165,830</w:t>
            </w:r>
          </w:p>
        </w:tc>
      </w:tr>
      <w:tr w:rsidR="0034029A" w:rsidRPr="00B47BC8" w14:paraId="7C9B1CFD" w14:textId="77777777" w:rsidTr="00A64216">
        <w:tc>
          <w:tcPr>
            <w:tcW w:w="2700" w:type="dxa"/>
          </w:tcPr>
          <w:p w14:paraId="6EDC1B7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064" w:type="dxa"/>
          </w:tcPr>
          <w:p w14:paraId="0D16CA20" w14:textId="77777777" w:rsidR="0034029A" w:rsidRPr="00B47BC8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E54E718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5A3269C5" w14:textId="77777777" w:rsidR="0034029A" w:rsidRPr="00C43C63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177,635</w:t>
            </w:r>
          </w:p>
        </w:tc>
        <w:tc>
          <w:tcPr>
            <w:tcW w:w="106" w:type="dxa"/>
          </w:tcPr>
          <w:p w14:paraId="5B10938A" w14:textId="77777777" w:rsidR="0034029A" w:rsidRPr="00C43C63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5F90155" w14:textId="77777777" w:rsidR="0034029A" w:rsidRPr="00C43C63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CB4D871" w14:textId="77777777" w:rsidR="0034029A" w:rsidRPr="00C43C63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0E05A98" w14:textId="77777777" w:rsidR="0034029A" w:rsidRPr="00C43C63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A003024" w14:textId="77777777" w:rsidR="0034029A" w:rsidRPr="00C43C63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443B463" w14:textId="77777777" w:rsidR="0034029A" w:rsidRPr="00C43C63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46C159A" w14:textId="77777777" w:rsidR="0034029A" w:rsidRPr="00C43C63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859468" w14:textId="77777777" w:rsidR="0034029A" w:rsidRPr="00C43C63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177,635</w:t>
            </w:r>
          </w:p>
        </w:tc>
      </w:tr>
      <w:tr w:rsidR="0034029A" w:rsidRPr="00B47BC8" w14:paraId="309F2F1B" w14:textId="77777777" w:rsidTr="00273187">
        <w:tc>
          <w:tcPr>
            <w:tcW w:w="2700" w:type="dxa"/>
          </w:tcPr>
          <w:p w14:paraId="65B4137D" w14:textId="77777777" w:rsidR="0034029A" w:rsidRPr="002731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</w:rPr>
            </w:pPr>
            <w:r w:rsidRPr="00273187">
              <w:rPr>
                <w:rFonts w:asciiTheme="majorBidi" w:hAnsiTheme="majorBidi" w:hint="cs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1064" w:type="dxa"/>
          </w:tcPr>
          <w:p w14:paraId="485C9846" w14:textId="77777777" w:rsidR="0034029A" w:rsidRPr="00B47BC8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34A848E" w14:textId="77777777" w:rsidR="0034029A" w:rsidRPr="00B47BC8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7CCC0E3A" w14:textId="77777777" w:rsidR="0034029A" w:rsidRPr="00C43C63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39,654</w:t>
            </w:r>
          </w:p>
        </w:tc>
        <w:tc>
          <w:tcPr>
            <w:tcW w:w="106" w:type="dxa"/>
          </w:tcPr>
          <w:p w14:paraId="3B4AD4AF" w14:textId="77777777" w:rsidR="0034029A" w:rsidRPr="00C43C63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0CE231A" w14:textId="77777777" w:rsidR="0034029A" w:rsidRPr="00C43C63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F257B01" w14:textId="77777777" w:rsidR="0034029A" w:rsidRPr="00C43C63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BECB80C" w14:textId="77777777" w:rsidR="0034029A" w:rsidRPr="00C43C63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35D604D" w14:textId="77777777" w:rsidR="0034029A" w:rsidRPr="00C43C63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0444FCE" w14:textId="77777777" w:rsidR="0034029A" w:rsidRPr="00C43C63" w:rsidRDefault="0034029A" w:rsidP="00A642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7B63F8B" w14:textId="77777777" w:rsidR="0034029A" w:rsidRPr="00C43C63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B089B2" w14:textId="77777777" w:rsidR="0034029A" w:rsidRPr="00C43C63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39,654</w:t>
            </w:r>
          </w:p>
        </w:tc>
      </w:tr>
      <w:tr w:rsidR="00273187" w:rsidRPr="00B47BC8" w14:paraId="55BC6A69" w14:textId="77777777" w:rsidTr="00273187">
        <w:tc>
          <w:tcPr>
            <w:tcW w:w="2700" w:type="dxa"/>
          </w:tcPr>
          <w:p w14:paraId="7EB9A63D" w14:textId="384B30A3" w:rsidR="00273187" w:rsidRPr="00273187" w:rsidRDefault="00273187" w:rsidP="0027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273187">
              <w:rPr>
                <w:rFonts w:asciiTheme="majorBidi" w:hAnsi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</w:tcPr>
          <w:p w14:paraId="332B7429" w14:textId="07F3EBAE" w:rsidR="00273187" w:rsidRDefault="00273187" w:rsidP="002731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514286E" w14:textId="77777777" w:rsidR="00273187" w:rsidRPr="00B47BC8" w:rsidRDefault="00273187" w:rsidP="0027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115FCE25" w14:textId="730ACA4B" w:rsidR="00273187" w:rsidRDefault="00273187" w:rsidP="0027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3187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06" w:type="dxa"/>
          </w:tcPr>
          <w:p w14:paraId="23740E2D" w14:textId="77777777" w:rsidR="00273187" w:rsidRPr="00C43C63" w:rsidRDefault="00273187" w:rsidP="0027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65098AF" w14:textId="11B4B89A" w:rsidR="00273187" w:rsidRPr="00C43C63" w:rsidRDefault="0094629E" w:rsidP="0094629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</w:t>
            </w:r>
            <w:r w:rsidR="00273187" w:rsidRPr="0027318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" w:type="dxa"/>
          </w:tcPr>
          <w:p w14:paraId="4CFE3E3A" w14:textId="77777777" w:rsidR="00273187" w:rsidRPr="00C43C63" w:rsidRDefault="00273187" w:rsidP="0027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0A609F1" w14:textId="485665E8" w:rsidR="00273187" w:rsidRPr="00C43C63" w:rsidRDefault="00273187" w:rsidP="002731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CD83859" w14:textId="77777777" w:rsidR="00273187" w:rsidRPr="00C43C63" w:rsidRDefault="00273187" w:rsidP="0027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DF660FB" w14:textId="76D32772" w:rsidR="00273187" w:rsidRPr="00C43C63" w:rsidRDefault="00273187" w:rsidP="002731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FF3754B" w14:textId="77777777" w:rsidR="00273187" w:rsidRPr="00C43C63" w:rsidRDefault="00273187" w:rsidP="0027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E79E9B" w14:textId="60A50C71" w:rsidR="00273187" w:rsidRDefault="00273187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94629E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65DEF68C" w14:textId="77777777" w:rsidR="0034029A" w:rsidRPr="000339E8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35A54D99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>บริษัทไม่มีรายการค้าที่มีสาระสำคัญซึ่งเป็นเงินตราต่างประเทศซึ่งก่อให้เกิดความเสี่ยงจากการเปลี่ยนแปลงของอัตราแลกเปลี่ยนเงินตราต่างประเทศ</w:t>
      </w:r>
    </w:p>
    <w:p w14:paraId="219EC046" w14:textId="77777777" w:rsidR="0034029A" w:rsidRPr="000339E8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ความเสี่ยงด้านการให้สินเชื่อ</w:t>
      </w:r>
    </w:p>
    <w:p w14:paraId="6243012A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C1068">
        <w:rPr>
          <w:rFonts w:ascii="Angsana New" w:hAnsi="Angsana New"/>
          <w:spacing w:val="4"/>
          <w:sz w:val="28"/>
          <w:szCs w:val="28"/>
          <w:cs/>
        </w:rPr>
        <w:t>ความเสี่ยงด้านการให้สินเชื่อหมายถึงความเสี่ยงที่คู่สัญญาไม่ปฏิบัติตามข้อกำหนดในสัญญาซึ่งก่อให้เกิดความเสียหายทางการ</w:t>
      </w:r>
      <w:r w:rsidRPr="00B61819">
        <w:rPr>
          <w:rFonts w:ascii="Angsana New" w:hAnsi="Angsana New"/>
          <w:sz w:val="28"/>
          <w:szCs w:val="28"/>
          <w:cs/>
        </w:rPr>
        <w:t>เงินแก่บริษัท ผู้บริหารเชื่อว่าบริษัทมีความเสี่ยงปานกลางทางด้านการให้สินเชื่อเนื่องจากบริษัทมีลูกค้าจำนวนมาก อย่างไรก็ตาม บริษัทมีการกำหนดนโยบายการอนุมัติและติดตามการเก็บเงินจากลูกค้าอย่างเหมาะสม</w:t>
      </w:r>
    </w:p>
    <w:p w14:paraId="3F9089E4" w14:textId="030183C4" w:rsidR="0034029A" w:rsidRPr="000339E8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70245">
        <w:rPr>
          <w:rFonts w:ascii="Angsana New" w:hAnsi="Angsana New"/>
          <w:spacing w:val="6"/>
          <w:sz w:val="28"/>
          <w:szCs w:val="28"/>
          <w:cs/>
        </w:rPr>
        <w:t>มูลค่าสูงสุดของความเสี่ยงคือมูล</w:t>
      </w:r>
      <w:r w:rsidR="00770245" w:rsidRPr="00770245">
        <w:rPr>
          <w:rFonts w:ascii="Angsana New" w:hAnsi="Angsana New"/>
          <w:spacing w:val="6"/>
          <w:sz w:val="28"/>
          <w:szCs w:val="28"/>
          <w:cs/>
        </w:rPr>
        <w:t>ค่าตามบัญชีของสินทรัพย์ดังกล่าว</w:t>
      </w:r>
      <w:r w:rsidRPr="00770245">
        <w:rPr>
          <w:rFonts w:ascii="Angsana New" w:hAnsi="Angsana New"/>
          <w:spacing w:val="6"/>
          <w:sz w:val="28"/>
          <w:szCs w:val="28"/>
          <w:cs/>
        </w:rPr>
        <w:t>หักด้วยค่าเผื่อหนี้สงสัยจะสูญตามที่แสดงไว้ใน</w:t>
      </w:r>
      <w:r w:rsidRPr="00B61819">
        <w:rPr>
          <w:rFonts w:ascii="Angsana New" w:hAnsi="Angsana New"/>
          <w:sz w:val="28"/>
          <w:szCs w:val="28"/>
          <w:cs/>
        </w:rPr>
        <w:t>งบแสดง</w:t>
      </w:r>
      <w:r w:rsidRPr="000339E8">
        <w:rPr>
          <w:rFonts w:ascii="Angsana New" w:hAnsi="Angsana New"/>
          <w:sz w:val="28"/>
          <w:szCs w:val="28"/>
          <w:cs/>
        </w:rPr>
        <w:t>ฐานะการเงิน</w:t>
      </w:r>
    </w:p>
    <w:p w14:paraId="2706BD4E" w14:textId="77777777" w:rsidR="0034029A" w:rsidRPr="000339E8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ความเสี่ยงด้านราคาตราสารทุน</w:t>
      </w:r>
    </w:p>
    <w:p w14:paraId="48992C22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11F1">
        <w:rPr>
          <w:rFonts w:ascii="Angsana New" w:hAnsi="Angsana New"/>
          <w:spacing w:val="-2"/>
          <w:sz w:val="28"/>
          <w:szCs w:val="28"/>
          <w:cs/>
        </w:rPr>
        <w:t>ความเสี่ยงจากการเปลี่ยนแปลงราคาตลาดของตราสารทุนคือความเสี่ยงที่เกิดจากการเปลี่ยนแปลงราคาตลาดของตราสารทุน</w:t>
      </w:r>
      <w:r w:rsidRPr="00B61819">
        <w:rPr>
          <w:rFonts w:ascii="Angsana New" w:hAnsi="Angsana New"/>
          <w:sz w:val="28"/>
          <w:szCs w:val="28"/>
          <w:cs/>
        </w:rPr>
        <w:t xml:space="preserve"> ซึ่งอาจทำให้เกิดความผันผวนต่อรายได้หรือมูลค่าของสินทรัพย์ทางการเงิน บริษัทมีความเสี่ยงจากการถือเงินลงทุนในหลักทรัพย์ซึ่งราคาจะเปลี่ยนแปลงไปตามภาวะตลาด</w:t>
      </w:r>
    </w:p>
    <w:p w14:paraId="373EE32D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537F06C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lastRenderedPageBreak/>
        <w:t xml:space="preserve">บริษัทมีนโยบายในการบริหารความเสี่ยงด้านราคาตราสารทุนโดยกำหนดสัดส่วนการลงทุนตามข้อกำหนดของคณะกรรมการกำกับและส่งเสริมการประกอบธุรกิจประกันภัย </w:t>
      </w:r>
      <w:r>
        <w:rPr>
          <w:rFonts w:ascii="Angsana New" w:hAnsi="Angsana New" w:hint="cs"/>
          <w:sz w:val="28"/>
          <w:szCs w:val="28"/>
          <w:cs/>
        </w:rPr>
        <w:t>บ</w:t>
      </w:r>
      <w:r w:rsidRPr="00B61819">
        <w:rPr>
          <w:rFonts w:ascii="Angsana New" w:hAnsi="Angsana New"/>
          <w:sz w:val="28"/>
          <w:szCs w:val="28"/>
          <w:cs/>
        </w:rPr>
        <w:t>ริษัทลงทุนในตราสารทุนจดทะเบียนในตลาดหลักทรัพย์ โดยเลือกหลักทรัพย์ที่มีการซื้อ-ขายอย่างสม่ำเสมอ คณะกรรมการพิจารณาการลงทุนของบริษัทมีหน้าที่ในการติดตามการเปลี่ยนแปลงของราคาตลาดหลักทรัพย์อย่างสม่ำเสมอ</w:t>
      </w:r>
    </w:p>
    <w:p w14:paraId="4E0F1CC1" w14:textId="77777777" w:rsidR="0034029A" w:rsidRPr="000339E8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34CEE774" w14:textId="6C28A63B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 บริษัทมีความเสี่ยงจากอัตราดอกเบี้ยที่สำคัญอันเกี่ยวเนื่องกับเงินฝากสถาบันการเงินและเงินลงทุนในหลักทรัพย์ที่มีอัตราดอกเบี้ย อย่างไรก็ตาม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บริษัทจึงไม่ได้ทำสัญญาเพื่อป้องกันความเสี่ยงดังกล่าว</w:t>
      </w:r>
    </w:p>
    <w:p w14:paraId="00922569" w14:textId="5E17566F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B61819">
        <w:rPr>
          <w:rFonts w:ascii="Angsana New" w:hAnsi="Angsana New"/>
          <w:sz w:val="28"/>
          <w:szCs w:val="28"/>
        </w:rPr>
        <w:t xml:space="preserve">31 </w:t>
      </w:r>
      <w:r w:rsidRPr="00B61819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E413F6">
        <w:rPr>
          <w:rFonts w:ascii="Angsana New" w:hAnsi="Angsana New"/>
          <w:sz w:val="28"/>
          <w:szCs w:val="28"/>
        </w:rPr>
        <w:t>3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="00E413F6">
        <w:rPr>
          <w:rFonts w:ascii="Angsana New" w:hAnsi="Angsana New"/>
          <w:sz w:val="28"/>
          <w:szCs w:val="28"/>
        </w:rPr>
        <w:t>2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720" w:type="dxa"/>
        <w:tblInd w:w="54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610"/>
        <w:gridCol w:w="881"/>
        <w:gridCol w:w="107"/>
        <w:gridCol w:w="884"/>
        <w:gridCol w:w="107"/>
        <w:gridCol w:w="794"/>
        <w:gridCol w:w="106"/>
        <w:gridCol w:w="1064"/>
        <w:gridCol w:w="106"/>
        <w:gridCol w:w="884"/>
        <w:gridCol w:w="107"/>
        <w:gridCol w:w="884"/>
        <w:gridCol w:w="106"/>
        <w:gridCol w:w="1080"/>
      </w:tblGrid>
      <w:tr w:rsidR="0034029A" w:rsidRPr="00BB4D9A" w14:paraId="271A8DBF" w14:textId="77777777" w:rsidTr="009249C2">
        <w:trPr>
          <w:tblHeader/>
        </w:trPr>
        <w:tc>
          <w:tcPr>
            <w:tcW w:w="2610" w:type="dxa"/>
          </w:tcPr>
          <w:p w14:paraId="01B1DF9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3"/>
            <w:tcBorders>
              <w:bottom w:val="single" w:sz="4" w:space="0" w:color="auto"/>
            </w:tcBorders>
          </w:tcPr>
          <w:p w14:paraId="1FDAC73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4029A" w:rsidRPr="00BB4D9A" w14:paraId="4CC8D970" w14:textId="77777777" w:rsidTr="009249C2">
        <w:trPr>
          <w:tblHeader/>
        </w:trPr>
        <w:tc>
          <w:tcPr>
            <w:tcW w:w="2610" w:type="dxa"/>
          </w:tcPr>
          <w:p w14:paraId="40BC990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4" w:type="dxa"/>
            <w:gridSpan w:val="11"/>
            <w:tcBorders>
              <w:bottom w:val="single" w:sz="4" w:space="0" w:color="auto"/>
            </w:tcBorders>
          </w:tcPr>
          <w:p w14:paraId="1E46E84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1491E2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172A9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B4D9A" w14:paraId="351E3775" w14:textId="77777777" w:rsidTr="009249C2">
        <w:trPr>
          <w:tblHeader/>
        </w:trPr>
        <w:tc>
          <w:tcPr>
            <w:tcW w:w="2610" w:type="dxa"/>
          </w:tcPr>
          <w:p w14:paraId="504A729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5"/>
            <w:tcBorders>
              <w:bottom w:val="single" w:sz="4" w:space="0" w:color="auto"/>
            </w:tcBorders>
          </w:tcPr>
          <w:p w14:paraId="531A904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D1CC41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39B5BD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A1FAE8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3C78812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75FFDA3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73640F8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0B599D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DAE20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4029A" w:rsidRPr="00BB4D9A" w14:paraId="69624AF2" w14:textId="77777777" w:rsidTr="009249C2">
        <w:trPr>
          <w:tblHeader/>
        </w:trPr>
        <w:tc>
          <w:tcPr>
            <w:tcW w:w="2610" w:type="dxa"/>
          </w:tcPr>
          <w:p w14:paraId="6342423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7FF3397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0F0128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050464F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4A33FD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94" w:type="dxa"/>
          </w:tcPr>
          <w:p w14:paraId="55D4CD3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FD23E2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1FA64ED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ดอกเบี้ยปรับ</w:t>
            </w:r>
          </w:p>
        </w:tc>
        <w:tc>
          <w:tcPr>
            <w:tcW w:w="106" w:type="dxa"/>
          </w:tcPr>
          <w:p w14:paraId="4A2B08D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6FFFC4B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229ECA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5D67C20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08AF20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733FC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34029A" w:rsidRPr="00BB4D9A" w14:paraId="3A2DCB69" w14:textId="77777777" w:rsidTr="009249C2">
        <w:trPr>
          <w:tblHeader/>
        </w:trPr>
        <w:tc>
          <w:tcPr>
            <w:tcW w:w="2610" w:type="dxa"/>
          </w:tcPr>
          <w:p w14:paraId="7AE212B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4DF4A01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CAD7ED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66E7258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C98048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14:paraId="7EF1E63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06" w:type="dxa"/>
          </w:tcPr>
          <w:p w14:paraId="2119908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6CCADFC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ขึ้นลงตาม</w:t>
            </w:r>
          </w:p>
        </w:tc>
        <w:tc>
          <w:tcPr>
            <w:tcW w:w="106" w:type="dxa"/>
          </w:tcPr>
          <w:p w14:paraId="3DF72FA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4EECF92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107" w:type="dxa"/>
          </w:tcPr>
          <w:p w14:paraId="741F504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058222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022914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92C0E4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34029A" w:rsidRPr="00BB4D9A" w14:paraId="44E691C0" w14:textId="77777777" w:rsidTr="009249C2">
        <w:trPr>
          <w:tblHeader/>
        </w:trPr>
        <w:tc>
          <w:tcPr>
            <w:tcW w:w="2610" w:type="dxa"/>
          </w:tcPr>
          <w:p w14:paraId="09E153C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24581B4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631BB47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38E7C14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2DEE9E8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64483C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6" w:type="dxa"/>
          </w:tcPr>
          <w:p w14:paraId="7D81126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BAB1B4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06" w:type="dxa"/>
          </w:tcPr>
          <w:p w14:paraId="4E437A2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DB1AC1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7" w:type="dxa"/>
          </w:tcPr>
          <w:p w14:paraId="7424CA1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269FAB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" w:type="dxa"/>
          </w:tcPr>
          <w:p w14:paraId="76C361C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8B8E8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34029A" w:rsidRPr="00BB4D9A" w14:paraId="04920C22" w14:textId="77777777" w:rsidTr="009249C2">
        <w:tc>
          <w:tcPr>
            <w:tcW w:w="2610" w:type="dxa"/>
          </w:tcPr>
          <w:p w14:paraId="5C72570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81" w:type="dxa"/>
          </w:tcPr>
          <w:p w14:paraId="29809C8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4602A93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F233EB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62A874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89414F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3F4483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D82C6E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D14BDB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FBE173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A8DE37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05B119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0BE6F6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C56A7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B4D9A" w14:paraId="38E018EE" w14:textId="77777777" w:rsidTr="009249C2">
        <w:tc>
          <w:tcPr>
            <w:tcW w:w="2610" w:type="dxa"/>
          </w:tcPr>
          <w:p w14:paraId="5049C325" w14:textId="73784AA2" w:rsidR="0034029A" w:rsidRPr="009249C2" w:rsidRDefault="009249C2" w:rsidP="00924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249C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81" w:type="dxa"/>
          </w:tcPr>
          <w:p w14:paraId="38D04473" w14:textId="3325308D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8DEB9B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3881F7E" w14:textId="34C4618C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82CCF1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0A1230B4" w14:textId="6CDF06E8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6E3207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2613C1E" w14:textId="51071FE6" w:rsidR="0034029A" w:rsidRPr="00BB4D9A" w:rsidRDefault="00F50166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</w:t>
            </w:r>
            <w:r w:rsidR="00445140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06" w:type="dxa"/>
          </w:tcPr>
          <w:p w14:paraId="674BF81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8790569" w14:textId="4AAB5E48" w:rsidR="0034029A" w:rsidRPr="00BB4D9A" w:rsidRDefault="00445140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26,46</w:t>
            </w:r>
            <w:r w:rsidR="003011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7" w:type="dxa"/>
          </w:tcPr>
          <w:p w14:paraId="05D17E7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0EC5ABD" w14:textId="3D63BC7F" w:rsidR="0034029A" w:rsidRPr="00BB4D9A" w:rsidRDefault="00445140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177,83</w:t>
            </w:r>
            <w:r w:rsidR="003011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" w:type="dxa"/>
          </w:tcPr>
          <w:p w14:paraId="1661EC8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BB2DFD" w14:textId="355D79BD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0.05</w:t>
            </w:r>
            <w:r w:rsidR="00E955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955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1.50</w:t>
            </w:r>
          </w:p>
        </w:tc>
      </w:tr>
      <w:tr w:rsidR="0034029A" w:rsidRPr="00BB4D9A" w14:paraId="7042DA2F" w14:textId="77777777" w:rsidTr="009249C2">
        <w:tc>
          <w:tcPr>
            <w:tcW w:w="2610" w:type="dxa"/>
          </w:tcPr>
          <w:p w14:paraId="08292A0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เบี้ยประกันภัยค้างรับ </w:t>
            </w:r>
          </w:p>
        </w:tc>
        <w:tc>
          <w:tcPr>
            <w:tcW w:w="881" w:type="dxa"/>
          </w:tcPr>
          <w:p w14:paraId="2E3DC734" w14:textId="2E156881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30FD10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0D21FA1" w14:textId="0656DCC8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8143E8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3BAF8F1E" w14:textId="4D6095CF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912563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F82D13A" w14:textId="0D600609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8A175F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5373AAD" w14:textId="72BFC060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84,819</w:t>
            </w:r>
          </w:p>
        </w:tc>
        <w:tc>
          <w:tcPr>
            <w:tcW w:w="107" w:type="dxa"/>
          </w:tcPr>
          <w:p w14:paraId="62D2F6A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24D75F4" w14:textId="41440C86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84,819</w:t>
            </w:r>
          </w:p>
        </w:tc>
        <w:tc>
          <w:tcPr>
            <w:tcW w:w="106" w:type="dxa"/>
          </w:tcPr>
          <w:p w14:paraId="00B2F33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28B208" w14:textId="6AA14F03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029A" w:rsidRPr="00BB4D9A" w14:paraId="6ECD49A1" w14:textId="77777777" w:rsidTr="009249C2">
        <w:tc>
          <w:tcPr>
            <w:tcW w:w="2610" w:type="dxa"/>
          </w:tcPr>
          <w:p w14:paraId="4FB93D6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881" w:type="dxa"/>
          </w:tcPr>
          <w:p w14:paraId="10765E49" w14:textId="37D446F6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80BC84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70EF048" w14:textId="65B30DFA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324E59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798930EA" w14:textId="212C1C05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F26776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1BF373C" w14:textId="343BAA62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FB6AE9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E54E717" w14:textId="4A6A1FF1" w:rsidR="0034029A" w:rsidRPr="00BB4D9A" w:rsidRDefault="003011F1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07" w:type="dxa"/>
          </w:tcPr>
          <w:p w14:paraId="7A32507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744FF40" w14:textId="260A33EB" w:rsidR="0034029A" w:rsidRPr="00BB4D9A" w:rsidRDefault="003011F1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06" w:type="dxa"/>
          </w:tcPr>
          <w:p w14:paraId="2D01325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F5D3DB" w14:textId="70043EC6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029A" w:rsidRPr="00BB4D9A" w14:paraId="59F403BD" w14:textId="77777777" w:rsidTr="009249C2">
        <w:tc>
          <w:tcPr>
            <w:tcW w:w="2610" w:type="dxa"/>
          </w:tcPr>
          <w:p w14:paraId="548E93D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881" w:type="dxa"/>
          </w:tcPr>
          <w:p w14:paraId="7CCB27D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8C3BFB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89F99B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DD7E19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2DF5F98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071A4A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2C7606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5C959C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88620C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CA3507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052186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88006D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92EF5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B4D9A" w14:paraId="756C21FB" w14:textId="77777777" w:rsidTr="009249C2">
        <w:tc>
          <w:tcPr>
            <w:tcW w:w="2610" w:type="dxa"/>
          </w:tcPr>
          <w:p w14:paraId="0140598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สำรองค่าสินไหมทดแทน</w:t>
            </w:r>
          </w:p>
        </w:tc>
        <w:tc>
          <w:tcPr>
            <w:tcW w:w="881" w:type="dxa"/>
          </w:tcPr>
          <w:p w14:paraId="1CB78828" w14:textId="6DE93594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7EF208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BBFB0A6" w14:textId="26B94E27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3E8AB1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4FF97D6E" w14:textId="2DF7EA7D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14DD58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20488F6" w14:textId="1AEB795B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30709B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00C0B0B" w14:textId="3B831841" w:rsidR="0034029A" w:rsidRPr="00BB4D9A" w:rsidRDefault="00FE067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675">
              <w:rPr>
                <w:rFonts w:asciiTheme="majorBidi" w:hAnsiTheme="majorBidi" w:cstheme="majorBidi"/>
                <w:sz w:val="28"/>
                <w:szCs w:val="28"/>
              </w:rPr>
              <w:t>94,946</w:t>
            </w:r>
          </w:p>
        </w:tc>
        <w:tc>
          <w:tcPr>
            <w:tcW w:w="107" w:type="dxa"/>
          </w:tcPr>
          <w:p w14:paraId="791077D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7D35572" w14:textId="0E0324C4" w:rsidR="0034029A" w:rsidRPr="00BB4D9A" w:rsidRDefault="00FE067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675">
              <w:rPr>
                <w:rFonts w:asciiTheme="majorBidi" w:hAnsiTheme="majorBidi" w:cstheme="majorBidi"/>
                <w:sz w:val="28"/>
                <w:szCs w:val="28"/>
              </w:rPr>
              <w:t>94,946</w:t>
            </w:r>
          </w:p>
        </w:tc>
        <w:tc>
          <w:tcPr>
            <w:tcW w:w="106" w:type="dxa"/>
          </w:tcPr>
          <w:p w14:paraId="5181A92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42A2CA" w14:textId="569B5786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029A" w:rsidRPr="00BB4D9A" w14:paraId="2B22FB0A" w14:textId="77777777" w:rsidTr="009249C2">
        <w:tc>
          <w:tcPr>
            <w:tcW w:w="2610" w:type="dxa"/>
          </w:tcPr>
          <w:p w14:paraId="50608B1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881" w:type="dxa"/>
          </w:tcPr>
          <w:p w14:paraId="22C53419" w14:textId="207983C0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26C59C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1BD1810" w14:textId="70C02EF2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E50DF7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F99341E" w14:textId="17D5DDB9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371279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70954CE" w14:textId="02A7B397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C07211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88DBA1D" w14:textId="76A14FDD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54,841</w:t>
            </w:r>
          </w:p>
        </w:tc>
        <w:tc>
          <w:tcPr>
            <w:tcW w:w="107" w:type="dxa"/>
          </w:tcPr>
          <w:p w14:paraId="3029B21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AA2081A" w14:textId="2581D158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54,841</w:t>
            </w:r>
          </w:p>
        </w:tc>
        <w:tc>
          <w:tcPr>
            <w:tcW w:w="106" w:type="dxa"/>
          </w:tcPr>
          <w:p w14:paraId="451DAEE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CCA001" w14:textId="0048D159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029A" w:rsidRPr="00BB4D9A" w14:paraId="3782EED3" w14:textId="77777777" w:rsidTr="009249C2">
        <w:tc>
          <w:tcPr>
            <w:tcW w:w="2610" w:type="dxa"/>
          </w:tcPr>
          <w:p w14:paraId="78057CB4" w14:textId="7E5FF5BA" w:rsidR="0034029A" w:rsidRPr="00BB4D9A" w:rsidRDefault="00770245" w:rsidP="00E4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เงินฝากสถาบันการเงินที่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ครบกำหนดเกินกว่าสามเดือน</w:t>
            </w:r>
          </w:p>
        </w:tc>
        <w:tc>
          <w:tcPr>
            <w:tcW w:w="881" w:type="dxa"/>
            <w:vAlign w:val="bottom"/>
          </w:tcPr>
          <w:p w14:paraId="058E0FF0" w14:textId="64622D99" w:rsidR="0034029A" w:rsidRPr="00BB4D9A" w:rsidRDefault="00445140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151,52</w:t>
            </w:r>
            <w:r w:rsidR="003011F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7" w:type="dxa"/>
            <w:vAlign w:val="bottom"/>
          </w:tcPr>
          <w:p w14:paraId="3606181F" w14:textId="77777777" w:rsidR="0034029A" w:rsidRPr="00BB4D9A" w:rsidRDefault="0034029A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22D81E00" w14:textId="3B3F5712" w:rsidR="0034029A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vAlign w:val="bottom"/>
          </w:tcPr>
          <w:p w14:paraId="5803BD71" w14:textId="77777777" w:rsidR="0034029A" w:rsidRPr="00BB4D9A" w:rsidRDefault="0034029A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vAlign w:val="bottom"/>
          </w:tcPr>
          <w:p w14:paraId="228770EB" w14:textId="07FC2EA3" w:rsidR="0034029A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4103AB2E" w14:textId="77777777" w:rsidR="0034029A" w:rsidRPr="00BB4D9A" w:rsidRDefault="0034029A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4CAEC50" w14:textId="7095CF6B" w:rsidR="0034029A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37D8826B" w14:textId="77777777" w:rsidR="0034029A" w:rsidRPr="00BB4D9A" w:rsidRDefault="0034029A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0810160C" w14:textId="3E434285" w:rsidR="0034029A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vAlign w:val="bottom"/>
          </w:tcPr>
          <w:p w14:paraId="6C2A6F4C" w14:textId="77777777" w:rsidR="0034029A" w:rsidRPr="00BB4D9A" w:rsidRDefault="0034029A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32FCA581" w14:textId="1464F3BC" w:rsidR="0034029A" w:rsidRPr="00BB4D9A" w:rsidRDefault="00445140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151,52</w:t>
            </w:r>
            <w:r w:rsidR="003011F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" w:type="dxa"/>
            <w:vAlign w:val="bottom"/>
          </w:tcPr>
          <w:p w14:paraId="2166191C" w14:textId="77777777" w:rsidR="0034029A" w:rsidRPr="00BB4D9A" w:rsidRDefault="0034029A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DE1971" w14:textId="3B764441" w:rsidR="0034029A" w:rsidRPr="00BB4D9A" w:rsidRDefault="00445140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3011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F55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F55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1.50</w:t>
            </w:r>
          </w:p>
        </w:tc>
      </w:tr>
      <w:tr w:rsidR="00445140" w:rsidRPr="00BB4D9A" w14:paraId="062DEA82" w14:textId="77777777" w:rsidTr="009249C2">
        <w:tc>
          <w:tcPr>
            <w:tcW w:w="2610" w:type="dxa"/>
          </w:tcPr>
          <w:p w14:paraId="13054F0B" w14:textId="2A8A2C48" w:rsidR="00445140" w:rsidRDefault="00445140" w:rsidP="00E4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881" w:type="dxa"/>
            <w:vAlign w:val="bottom"/>
          </w:tcPr>
          <w:p w14:paraId="4DB617EF" w14:textId="11D1A2B2" w:rsidR="00445140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DC11BD7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5455F626" w14:textId="325B46A7" w:rsidR="00445140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4,999</w:t>
            </w:r>
          </w:p>
        </w:tc>
        <w:tc>
          <w:tcPr>
            <w:tcW w:w="107" w:type="dxa"/>
            <w:vAlign w:val="bottom"/>
          </w:tcPr>
          <w:p w14:paraId="00D0F0FE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vAlign w:val="bottom"/>
          </w:tcPr>
          <w:p w14:paraId="6AB9E3F0" w14:textId="72B25326" w:rsidR="00445140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786A59B5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3007329" w14:textId="3E2CDAE1" w:rsidR="00445140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634EAFDA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5CBD34BB" w14:textId="59D5D02A" w:rsidR="00445140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vAlign w:val="bottom"/>
          </w:tcPr>
          <w:p w14:paraId="619CD168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581A7D10" w14:textId="5DB0DDB5" w:rsidR="00445140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4,999</w:t>
            </w:r>
          </w:p>
        </w:tc>
        <w:tc>
          <w:tcPr>
            <w:tcW w:w="106" w:type="dxa"/>
            <w:vAlign w:val="bottom"/>
          </w:tcPr>
          <w:p w14:paraId="0B3CB970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A2C35F" w14:textId="14D0E89B" w:rsidR="00445140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029A" w:rsidRPr="00BB4D9A" w14:paraId="225ADF46" w14:textId="77777777" w:rsidTr="009249C2">
        <w:tc>
          <w:tcPr>
            <w:tcW w:w="2610" w:type="dxa"/>
          </w:tcPr>
          <w:p w14:paraId="3510E846" w14:textId="63CF2739" w:rsidR="0034029A" w:rsidRPr="00BB4D9A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81" w:type="dxa"/>
          </w:tcPr>
          <w:p w14:paraId="64AB942D" w14:textId="6F99BC63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5607EE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1F0533C" w14:textId="77DD0731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BB5E1E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0BA9966D" w14:textId="7569CBEC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3FC7CB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84A076D" w14:textId="76C116F0" w:rsidR="0034029A" w:rsidRPr="00BB4D9A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B0B8CE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5287AFE" w14:textId="24785B66" w:rsidR="0034029A" w:rsidRPr="00BB4D9A" w:rsidRDefault="00D55182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71,001</w:t>
            </w:r>
          </w:p>
        </w:tc>
        <w:tc>
          <w:tcPr>
            <w:tcW w:w="107" w:type="dxa"/>
          </w:tcPr>
          <w:p w14:paraId="1D03214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C20E482" w14:textId="0CB27071" w:rsidR="0034029A" w:rsidRPr="00BB4D9A" w:rsidRDefault="00D55182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71,001</w:t>
            </w:r>
          </w:p>
        </w:tc>
        <w:tc>
          <w:tcPr>
            <w:tcW w:w="106" w:type="dxa"/>
          </w:tcPr>
          <w:p w14:paraId="34EB13C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62E794" w14:textId="2D782F6B" w:rsidR="0034029A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5140" w:rsidRPr="00BB4D9A" w14:paraId="05450F11" w14:textId="77777777" w:rsidTr="009249C2">
        <w:tc>
          <w:tcPr>
            <w:tcW w:w="2610" w:type="dxa"/>
          </w:tcPr>
          <w:p w14:paraId="13345759" w14:textId="1D2092B2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881" w:type="dxa"/>
          </w:tcPr>
          <w:p w14:paraId="5A07BFC8" w14:textId="1E619EF9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6553C50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EF7AF0A" w14:textId="221C6CA2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F02F4B7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F72E167" w14:textId="378042D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53E0CDA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87FD857" w14:textId="4E91109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B9B76F2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62EE69F" w14:textId="200E32F7" w:rsidR="00445140" w:rsidRPr="00BB4D9A" w:rsidRDefault="00445140" w:rsidP="00D5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194,29</w:t>
            </w:r>
            <w:r w:rsidR="00D551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7" w:type="dxa"/>
          </w:tcPr>
          <w:p w14:paraId="60525141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1040F3E" w14:textId="5662661E" w:rsidR="00445140" w:rsidRPr="00BB4D9A" w:rsidRDefault="00445140" w:rsidP="00D5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194,29</w:t>
            </w:r>
            <w:r w:rsidR="00D551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" w:type="dxa"/>
          </w:tcPr>
          <w:p w14:paraId="23C99531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6D4036" w14:textId="76BFDCAE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5140" w:rsidRPr="00BB4D9A" w14:paraId="20FFB321" w14:textId="77777777" w:rsidTr="00D92344">
        <w:tc>
          <w:tcPr>
            <w:tcW w:w="2610" w:type="dxa"/>
          </w:tcPr>
          <w:p w14:paraId="455FC289" w14:textId="30D1760A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81" w:type="dxa"/>
          </w:tcPr>
          <w:p w14:paraId="05B6E6ED" w14:textId="4F733212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54C5CDD1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3759BD9" w14:textId="1154C418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1E8B445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275865C7" w14:textId="7BF3813D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5454B4E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E6691CD" w14:textId="47B20E06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FF45497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B5E0D01" w14:textId="06CE85D5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07" w:type="dxa"/>
          </w:tcPr>
          <w:p w14:paraId="1225CBA3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F01F1D3" w14:textId="460727D5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06" w:type="dxa"/>
          </w:tcPr>
          <w:p w14:paraId="18A6FBAE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11F563" w14:textId="398203FC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5140" w:rsidRPr="00BB4D9A" w14:paraId="43EC54D9" w14:textId="77777777" w:rsidTr="00D92344">
        <w:tc>
          <w:tcPr>
            <w:tcW w:w="2610" w:type="dxa"/>
          </w:tcPr>
          <w:p w14:paraId="55CE13E3" w14:textId="6EAA1933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881" w:type="dxa"/>
          </w:tcPr>
          <w:p w14:paraId="5DDDD5C9" w14:textId="4BDFAF4A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107" w:type="dxa"/>
          </w:tcPr>
          <w:p w14:paraId="225F768F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3540D10" w14:textId="07CCCBC0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A85F2BC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4FBDDA8E" w14:textId="56B1336E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17665A2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625CED7" w14:textId="670EE304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37D09E4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EF12601" w14:textId="41280B69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544BB45A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752BF2D" w14:textId="3B19EE3A" w:rsidR="00445140" w:rsidRPr="00BB4D9A" w:rsidRDefault="00F50166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166"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106" w:type="dxa"/>
          </w:tcPr>
          <w:p w14:paraId="3C7D236C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C4CCAA" w14:textId="49E87516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249C2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</w:tr>
      <w:tr w:rsidR="00445140" w:rsidRPr="00BB4D9A" w14:paraId="70BDD2FF" w14:textId="77777777" w:rsidTr="00D92344">
        <w:tc>
          <w:tcPr>
            <w:tcW w:w="2610" w:type="dxa"/>
          </w:tcPr>
          <w:p w14:paraId="0C87BC81" w14:textId="77777777" w:rsidR="00445140" w:rsidRPr="00A01654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6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4E57473A" w14:textId="265C1C41" w:rsidR="00445140" w:rsidRPr="00A01654" w:rsidRDefault="009249C2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173,52</w:t>
            </w:r>
            <w:r w:rsidR="003011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7" w:type="dxa"/>
          </w:tcPr>
          <w:p w14:paraId="055455EA" w14:textId="77777777" w:rsidR="00445140" w:rsidRPr="00A01654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0F709D52" w14:textId="45141A92" w:rsidR="00445140" w:rsidRPr="00A01654" w:rsidRDefault="009249C2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4,999</w:t>
            </w:r>
          </w:p>
        </w:tc>
        <w:tc>
          <w:tcPr>
            <w:tcW w:w="107" w:type="dxa"/>
          </w:tcPr>
          <w:p w14:paraId="6E5005D0" w14:textId="77777777" w:rsidR="00445140" w:rsidRPr="00A01654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EFBF127" w14:textId="2F4C2862" w:rsidR="00445140" w:rsidRPr="00A01654" w:rsidRDefault="009249C2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25F30EB" w14:textId="77777777" w:rsidR="00445140" w:rsidRPr="00A01654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48E499B6" w14:textId="17B60D2C" w:rsidR="00445140" w:rsidRPr="00A01654" w:rsidRDefault="009249C2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151,369</w:t>
            </w:r>
          </w:p>
        </w:tc>
        <w:tc>
          <w:tcPr>
            <w:tcW w:w="106" w:type="dxa"/>
          </w:tcPr>
          <w:p w14:paraId="04E9BC27" w14:textId="77777777" w:rsidR="00445140" w:rsidRPr="00A01654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15E3E043" w14:textId="1F94BB1F" w:rsidR="00445140" w:rsidRPr="00FE0675" w:rsidRDefault="00FE0675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FE06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526,916</w:t>
            </w:r>
          </w:p>
        </w:tc>
        <w:tc>
          <w:tcPr>
            <w:tcW w:w="107" w:type="dxa"/>
          </w:tcPr>
          <w:p w14:paraId="621F37BD" w14:textId="77777777" w:rsidR="00445140" w:rsidRPr="00A01654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2AA3FD9" w14:textId="110FCA3D" w:rsidR="00445140" w:rsidRPr="00FE0675" w:rsidRDefault="00FE0675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FE06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856,812</w:t>
            </w:r>
          </w:p>
        </w:tc>
        <w:tc>
          <w:tcPr>
            <w:tcW w:w="106" w:type="dxa"/>
          </w:tcPr>
          <w:p w14:paraId="38606124" w14:textId="77777777" w:rsidR="00445140" w:rsidRPr="00A01654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7B7ED6" w14:textId="77777777" w:rsidR="00445140" w:rsidRPr="00A01654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45140" w:rsidRPr="00BB4D9A" w14:paraId="7FD32DB7" w14:textId="77777777" w:rsidTr="009249C2">
        <w:tc>
          <w:tcPr>
            <w:tcW w:w="2610" w:type="dxa"/>
          </w:tcPr>
          <w:p w14:paraId="142D0838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881" w:type="dxa"/>
          </w:tcPr>
          <w:p w14:paraId="1EA10E95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23B9337C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2F8EF38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2FE02A5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5B862D7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DB47EFC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078822E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A27097C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6A3ADBE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04D27BD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AFA7612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590667B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B863A3" w14:textId="77777777" w:rsidR="00445140" w:rsidRPr="00BB4D9A" w:rsidRDefault="00445140" w:rsidP="0044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2344" w:rsidRPr="00BB4D9A" w14:paraId="6B6AED9A" w14:textId="77777777" w:rsidTr="009249C2">
        <w:tc>
          <w:tcPr>
            <w:tcW w:w="2610" w:type="dxa"/>
          </w:tcPr>
          <w:p w14:paraId="638DCCF3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881" w:type="dxa"/>
          </w:tcPr>
          <w:p w14:paraId="51FC6FB3" w14:textId="28E90FAE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5C5615AB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D8A33AF" w14:textId="2CE0033D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9EDB65C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5F79D5F1" w14:textId="06B37018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0115551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402EB4E" w14:textId="06A518C2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F09D1DF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6C53D3D" w14:textId="7E7D6D3F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7CB3636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9EB826B" w14:textId="03215996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AF723AF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2097C3" w14:textId="203AB100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2344" w:rsidRPr="00BB4D9A" w14:paraId="7A706986" w14:textId="77777777" w:rsidTr="009249C2">
        <w:tc>
          <w:tcPr>
            <w:tcW w:w="2610" w:type="dxa"/>
          </w:tcPr>
          <w:p w14:paraId="002A1E04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- สำรองค่าสินไหมทดแทนและ</w:t>
            </w:r>
          </w:p>
        </w:tc>
        <w:tc>
          <w:tcPr>
            <w:tcW w:w="881" w:type="dxa"/>
          </w:tcPr>
          <w:p w14:paraId="6ACE36AC" w14:textId="2181055B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04145FAC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CA6FCAA" w14:textId="4DF740E2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D37BB8E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E232075" w14:textId="46232961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4A11B98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3AC700F" w14:textId="6E6F7D34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953C11F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D249BA7" w14:textId="316E42BF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07423E4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291D3F2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F7CB6F8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840996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2344" w:rsidRPr="00BB4D9A" w14:paraId="3416811C" w14:textId="77777777" w:rsidTr="009249C2">
        <w:tc>
          <w:tcPr>
            <w:tcW w:w="2610" w:type="dxa"/>
          </w:tcPr>
          <w:p w14:paraId="458D3610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ค่าสินไหมทดแทนค้างจ่าย</w:t>
            </w:r>
          </w:p>
        </w:tc>
        <w:tc>
          <w:tcPr>
            <w:tcW w:w="881" w:type="dxa"/>
          </w:tcPr>
          <w:p w14:paraId="555FCB5E" w14:textId="77DE4234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5709C0E5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C39F2AD" w14:textId="249EAF4A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61F9663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44D92F01" w14:textId="76B78105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AED0770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24337DE" w14:textId="78DDA688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7C313DD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1DE0BC9" w14:textId="2CD50106" w:rsidR="00D92344" w:rsidRPr="00D92344" w:rsidRDefault="003011F1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192,848</w:t>
            </w:r>
          </w:p>
        </w:tc>
        <w:tc>
          <w:tcPr>
            <w:tcW w:w="107" w:type="dxa"/>
          </w:tcPr>
          <w:p w14:paraId="0E76D34C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F94C3B4" w14:textId="317679C1" w:rsidR="00D92344" w:rsidRPr="00D92344" w:rsidRDefault="003011F1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192,848</w:t>
            </w:r>
          </w:p>
        </w:tc>
        <w:tc>
          <w:tcPr>
            <w:tcW w:w="106" w:type="dxa"/>
          </w:tcPr>
          <w:p w14:paraId="0924B9F8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FF1005" w14:textId="7793F03B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2344" w:rsidRPr="00BB4D9A" w14:paraId="45B7DFCE" w14:textId="77777777" w:rsidTr="009249C2">
        <w:tc>
          <w:tcPr>
            <w:tcW w:w="2610" w:type="dxa"/>
          </w:tcPr>
          <w:p w14:paraId="5E63DB39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881" w:type="dxa"/>
          </w:tcPr>
          <w:p w14:paraId="37DE018F" w14:textId="7B852EC4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5AEE9B59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ECA7B5A" w14:textId="3F5FFE6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8EAF341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3882C9FF" w14:textId="60AF9028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C8C1D1F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645EDCC" w14:textId="4A3A2719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3C0AC82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1A6EBBE" w14:textId="151BC74E" w:rsidR="00D92344" w:rsidRPr="00BB4D9A" w:rsidRDefault="003011F1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215,208</w:t>
            </w:r>
          </w:p>
        </w:tc>
        <w:tc>
          <w:tcPr>
            <w:tcW w:w="107" w:type="dxa"/>
          </w:tcPr>
          <w:p w14:paraId="3BAE9CE2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4C5612B" w14:textId="4D0B156A" w:rsidR="00D92344" w:rsidRPr="00D92344" w:rsidRDefault="003011F1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2344">
              <w:rPr>
                <w:rFonts w:asciiTheme="majorBidi" w:hAnsiTheme="majorBidi" w:cstheme="majorBidi"/>
                <w:sz w:val="28"/>
                <w:szCs w:val="28"/>
              </w:rPr>
              <w:t>215,208</w:t>
            </w:r>
          </w:p>
        </w:tc>
        <w:tc>
          <w:tcPr>
            <w:tcW w:w="106" w:type="dxa"/>
          </w:tcPr>
          <w:p w14:paraId="132D8B03" w14:textId="77777777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3AA424" w14:textId="0173F62F" w:rsidR="00D92344" w:rsidRPr="00BB4D9A" w:rsidRDefault="00D92344" w:rsidP="00D9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11F1" w:rsidRPr="00BB4D9A" w14:paraId="2FE7A2AE" w14:textId="77777777" w:rsidTr="009249C2">
        <w:tc>
          <w:tcPr>
            <w:tcW w:w="2610" w:type="dxa"/>
          </w:tcPr>
          <w:p w14:paraId="3BB26A2C" w14:textId="55E6E0D4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1F1">
              <w:rPr>
                <w:rFonts w:asciiTheme="majorBidi" w:hAnsi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81" w:type="dxa"/>
          </w:tcPr>
          <w:p w14:paraId="469FE5BD" w14:textId="23501CB8" w:rsidR="003011F1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F3D4FA2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E250118" w14:textId="536A7132" w:rsidR="003011F1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CA7F0AE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71C8F988" w14:textId="35856767" w:rsidR="003011F1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619CAB2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681E4E8" w14:textId="59DCA4E5" w:rsidR="003011F1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03774BF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A867C69" w14:textId="00AED42A" w:rsidR="003011F1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7" w:type="dxa"/>
          </w:tcPr>
          <w:p w14:paraId="645F8463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F66A54E" w14:textId="4E0E031C" w:rsidR="003011F1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" w:type="dxa"/>
          </w:tcPr>
          <w:p w14:paraId="5FE064EB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8C856E" w14:textId="0A9A1754" w:rsidR="003011F1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11F1" w:rsidRPr="00BB4D9A" w14:paraId="111362B1" w14:textId="77777777" w:rsidTr="009249C2">
        <w:tc>
          <w:tcPr>
            <w:tcW w:w="2610" w:type="dxa"/>
          </w:tcPr>
          <w:p w14:paraId="3A11BCCD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881" w:type="dxa"/>
          </w:tcPr>
          <w:p w14:paraId="5584CB94" w14:textId="402ED789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6282D510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034C105" w14:textId="600F71BE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2DDC079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02DABC2" w14:textId="4DA05281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3232E75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7BA1773" w14:textId="1A8A0D9C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9223B32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145AB49" w14:textId="68DB738D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14,197</w:t>
            </w:r>
          </w:p>
        </w:tc>
        <w:tc>
          <w:tcPr>
            <w:tcW w:w="107" w:type="dxa"/>
          </w:tcPr>
          <w:p w14:paraId="68C8B2E2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6837E1D" w14:textId="6DA00E6F" w:rsidR="003011F1" w:rsidRPr="00D92344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14,197</w:t>
            </w:r>
          </w:p>
        </w:tc>
        <w:tc>
          <w:tcPr>
            <w:tcW w:w="106" w:type="dxa"/>
          </w:tcPr>
          <w:p w14:paraId="2D8A0710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3DB347" w14:textId="58B8082B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11F1" w:rsidRPr="00BB4D9A" w14:paraId="1E8EEC9A" w14:textId="77777777" w:rsidTr="009249C2">
        <w:tc>
          <w:tcPr>
            <w:tcW w:w="2610" w:type="dxa"/>
          </w:tcPr>
          <w:p w14:paraId="730DE2E4" w14:textId="6C179FAB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76C63A76" w14:textId="788C7A03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3,554</w:t>
            </w:r>
          </w:p>
        </w:tc>
        <w:tc>
          <w:tcPr>
            <w:tcW w:w="107" w:type="dxa"/>
          </w:tcPr>
          <w:p w14:paraId="2DBDC7F7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64AD1563" w14:textId="57FD85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2,998</w:t>
            </w:r>
          </w:p>
        </w:tc>
        <w:tc>
          <w:tcPr>
            <w:tcW w:w="107" w:type="dxa"/>
          </w:tcPr>
          <w:p w14:paraId="5F1A5BD1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11414D80" w14:textId="5547420F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146E28C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76DCD6E" w14:textId="29BE2FC3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A6ED41E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8CC76F7" w14:textId="003B1E6A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6FCA325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50B8BDF" w14:textId="1FF86635" w:rsidR="003011F1" w:rsidRPr="00D92344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6,552</w:t>
            </w:r>
          </w:p>
        </w:tc>
        <w:tc>
          <w:tcPr>
            <w:tcW w:w="106" w:type="dxa"/>
          </w:tcPr>
          <w:p w14:paraId="6701C426" w14:textId="77777777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CED359" w14:textId="100B5BDB" w:rsidR="003011F1" w:rsidRPr="00BB4D9A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6.00 - 6.50</w:t>
            </w:r>
          </w:p>
        </w:tc>
      </w:tr>
      <w:tr w:rsidR="003011F1" w:rsidRPr="00BB4D9A" w14:paraId="741B263D" w14:textId="77777777" w:rsidTr="009249C2">
        <w:trPr>
          <w:trHeight w:val="347"/>
        </w:trPr>
        <w:tc>
          <w:tcPr>
            <w:tcW w:w="2610" w:type="dxa"/>
          </w:tcPr>
          <w:p w14:paraId="2FBDE71C" w14:textId="77777777" w:rsidR="003011F1" w:rsidRPr="00A01654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6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2357E99A" w14:textId="049E8B2D" w:rsidR="003011F1" w:rsidRPr="00451E0C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3,554</w:t>
            </w:r>
          </w:p>
        </w:tc>
        <w:tc>
          <w:tcPr>
            <w:tcW w:w="107" w:type="dxa"/>
          </w:tcPr>
          <w:p w14:paraId="7EA976E8" w14:textId="77777777" w:rsidR="003011F1" w:rsidRPr="00451E0C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4643AACD" w14:textId="341177DD" w:rsidR="003011F1" w:rsidRPr="00451E0C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2,998</w:t>
            </w:r>
          </w:p>
        </w:tc>
        <w:tc>
          <w:tcPr>
            <w:tcW w:w="107" w:type="dxa"/>
          </w:tcPr>
          <w:p w14:paraId="2CFC5284" w14:textId="77777777" w:rsidR="003011F1" w:rsidRPr="00451E0C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6F655D6" w14:textId="171695B8" w:rsidR="003011F1" w:rsidRPr="00451E0C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347E250" w14:textId="77777777" w:rsidR="003011F1" w:rsidRPr="00451E0C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47C1DC4C" w14:textId="587A7F38" w:rsidR="003011F1" w:rsidRPr="00451E0C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32D2327" w14:textId="77777777" w:rsidR="003011F1" w:rsidRPr="00A01654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5AA7D51" w14:textId="6DB73312" w:rsidR="003011F1" w:rsidRPr="00D92344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23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422,254</w:t>
            </w:r>
          </w:p>
        </w:tc>
        <w:tc>
          <w:tcPr>
            <w:tcW w:w="107" w:type="dxa"/>
          </w:tcPr>
          <w:p w14:paraId="18964081" w14:textId="77777777" w:rsidR="003011F1" w:rsidRPr="00D92344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5735518E" w14:textId="5130F0DD" w:rsidR="003011F1" w:rsidRPr="00D92344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23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D923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806</w:t>
            </w:r>
          </w:p>
        </w:tc>
        <w:tc>
          <w:tcPr>
            <w:tcW w:w="106" w:type="dxa"/>
          </w:tcPr>
          <w:p w14:paraId="3386935F" w14:textId="77777777" w:rsidR="003011F1" w:rsidRPr="00A01654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D074BC" w14:textId="75197699" w:rsidR="003011F1" w:rsidRPr="00A01654" w:rsidRDefault="003011F1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096D91C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54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518"/>
        <w:gridCol w:w="973"/>
        <w:gridCol w:w="107"/>
        <w:gridCol w:w="884"/>
        <w:gridCol w:w="107"/>
        <w:gridCol w:w="794"/>
        <w:gridCol w:w="106"/>
        <w:gridCol w:w="1064"/>
        <w:gridCol w:w="106"/>
        <w:gridCol w:w="884"/>
        <w:gridCol w:w="107"/>
        <w:gridCol w:w="884"/>
        <w:gridCol w:w="106"/>
        <w:gridCol w:w="1080"/>
      </w:tblGrid>
      <w:tr w:rsidR="0034029A" w:rsidRPr="00BB4D9A" w14:paraId="7A36DEDD" w14:textId="77777777" w:rsidTr="00A64216">
        <w:trPr>
          <w:tblHeader/>
        </w:trPr>
        <w:tc>
          <w:tcPr>
            <w:tcW w:w="2518" w:type="dxa"/>
          </w:tcPr>
          <w:p w14:paraId="4613F73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2" w:type="dxa"/>
            <w:gridSpan w:val="13"/>
            <w:tcBorders>
              <w:bottom w:val="single" w:sz="4" w:space="0" w:color="auto"/>
            </w:tcBorders>
          </w:tcPr>
          <w:p w14:paraId="06FEDB7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4029A" w:rsidRPr="00BB4D9A" w14:paraId="02A180E5" w14:textId="77777777" w:rsidTr="00A64216">
        <w:trPr>
          <w:tblHeader/>
        </w:trPr>
        <w:tc>
          <w:tcPr>
            <w:tcW w:w="2518" w:type="dxa"/>
          </w:tcPr>
          <w:p w14:paraId="2610B4A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16" w:type="dxa"/>
            <w:gridSpan w:val="11"/>
            <w:tcBorders>
              <w:bottom w:val="single" w:sz="4" w:space="0" w:color="auto"/>
            </w:tcBorders>
          </w:tcPr>
          <w:p w14:paraId="69F03C5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048D51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239F4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B4D9A" w14:paraId="285B63C2" w14:textId="77777777" w:rsidTr="00A64216">
        <w:trPr>
          <w:tblHeader/>
        </w:trPr>
        <w:tc>
          <w:tcPr>
            <w:tcW w:w="2518" w:type="dxa"/>
          </w:tcPr>
          <w:p w14:paraId="08DA837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5" w:type="dxa"/>
            <w:gridSpan w:val="5"/>
            <w:tcBorders>
              <w:bottom w:val="single" w:sz="4" w:space="0" w:color="auto"/>
            </w:tcBorders>
          </w:tcPr>
          <w:p w14:paraId="41F267D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B876EE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5B583F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F9510A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14AC695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355177D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116F08B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BAD076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01CE7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4029A" w:rsidRPr="00BB4D9A" w14:paraId="00C9064A" w14:textId="77777777" w:rsidTr="00A64216">
        <w:trPr>
          <w:tblHeader/>
        </w:trPr>
        <w:tc>
          <w:tcPr>
            <w:tcW w:w="2518" w:type="dxa"/>
          </w:tcPr>
          <w:p w14:paraId="550ED4D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3" w:type="dxa"/>
          </w:tcPr>
          <w:p w14:paraId="3508A50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7B0FF9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4C497D0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A4F1C9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94" w:type="dxa"/>
          </w:tcPr>
          <w:p w14:paraId="0809720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D692D5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76FD73E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ดอกเบี้ยปรับ</w:t>
            </w:r>
          </w:p>
        </w:tc>
        <w:tc>
          <w:tcPr>
            <w:tcW w:w="106" w:type="dxa"/>
          </w:tcPr>
          <w:p w14:paraId="7453D37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4EE4236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12F99B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3A28ACC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5799AC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5336C2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34029A" w:rsidRPr="00BB4D9A" w14:paraId="7666A44F" w14:textId="77777777" w:rsidTr="00A64216">
        <w:trPr>
          <w:tblHeader/>
        </w:trPr>
        <w:tc>
          <w:tcPr>
            <w:tcW w:w="2518" w:type="dxa"/>
          </w:tcPr>
          <w:p w14:paraId="3B02EA7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3" w:type="dxa"/>
          </w:tcPr>
          <w:p w14:paraId="79EAEB0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446FEC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72A9CC2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70A9BA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14:paraId="6D03716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06" w:type="dxa"/>
          </w:tcPr>
          <w:p w14:paraId="3822346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1340AE2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ขึ้นลงตาม</w:t>
            </w:r>
          </w:p>
        </w:tc>
        <w:tc>
          <w:tcPr>
            <w:tcW w:w="106" w:type="dxa"/>
          </w:tcPr>
          <w:p w14:paraId="3366E9F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0E2B492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107" w:type="dxa"/>
          </w:tcPr>
          <w:p w14:paraId="2DA1560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16CFDC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D5011C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3C70DB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34029A" w:rsidRPr="00BB4D9A" w14:paraId="2FB9C25A" w14:textId="77777777" w:rsidTr="00A64216">
        <w:trPr>
          <w:tblHeader/>
        </w:trPr>
        <w:tc>
          <w:tcPr>
            <w:tcW w:w="2518" w:type="dxa"/>
          </w:tcPr>
          <w:p w14:paraId="5ABA61A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B42617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7CA326B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1A10412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7CA10BF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9554B3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6" w:type="dxa"/>
          </w:tcPr>
          <w:p w14:paraId="68343FB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77C760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06" w:type="dxa"/>
          </w:tcPr>
          <w:p w14:paraId="3CC855F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6C95B3E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7" w:type="dxa"/>
          </w:tcPr>
          <w:p w14:paraId="462364F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56E5D6B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" w:type="dxa"/>
          </w:tcPr>
          <w:p w14:paraId="4A6AE2A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86E98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34029A" w:rsidRPr="00BB4D9A" w14:paraId="78CCF77D" w14:textId="77777777" w:rsidTr="00A64216">
        <w:tc>
          <w:tcPr>
            <w:tcW w:w="2518" w:type="dxa"/>
          </w:tcPr>
          <w:p w14:paraId="0461B62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3" w:type="dxa"/>
          </w:tcPr>
          <w:p w14:paraId="3396227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21B5101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A368D1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59D0A2C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3401C3F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2C70D5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957375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1F3E18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4208DE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FEFB84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A7E00F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EF8F1C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5F5F0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B4D9A" w14:paraId="7A8471E9" w14:textId="77777777" w:rsidTr="00A64216">
        <w:tc>
          <w:tcPr>
            <w:tcW w:w="2518" w:type="dxa"/>
          </w:tcPr>
          <w:p w14:paraId="6A3F6AD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</w:t>
            </w:r>
          </w:p>
        </w:tc>
        <w:tc>
          <w:tcPr>
            <w:tcW w:w="973" w:type="dxa"/>
          </w:tcPr>
          <w:p w14:paraId="1DF2EB2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0B34660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43BD89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6F1DB5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7778B6C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D08DB2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7CBCED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0CA009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0848FF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893058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B47613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C6825C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7F58F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B4D9A" w14:paraId="1E7C7A85" w14:textId="77777777" w:rsidTr="00A64216">
        <w:tc>
          <w:tcPr>
            <w:tcW w:w="2518" w:type="dxa"/>
          </w:tcPr>
          <w:p w14:paraId="4612FFB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973" w:type="dxa"/>
          </w:tcPr>
          <w:p w14:paraId="61E8E3E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E7CC9C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455802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6F214B9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B5E361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84D5CB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AEB461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187,206</w:t>
            </w:r>
          </w:p>
        </w:tc>
        <w:tc>
          <w:tcPr>
            <w:tcW w:w="106" w:type="dxa"/>
          </w:tcPr>
          <w:p w14:paraId="5EEC466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956C9C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13,028</w:t>
            </w:r>
          </w:p>
        </w:tc>
        <w:tc>
          <w:tcPr>
            <w:tcW w:w="107" w:type="dxa"/>
          </w:tcPr>
          <w:p w14:paraId="018856C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676B91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200,234</w:t>
            </w:r>
          </w:p>
        </w:tc>
        <w:tc>
          <w:tcPr>
            <w:tcW w:w="106" w:type="dxa"/>
          </w:tcPr>
          <w:p w14:paraId="73A746D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54FD0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0.10 - 1.20</w:t>
            </w:r>
          </w:p>
        </w:tc>
      </w:tr>
      <w:tr w:rsidR="0034029A" w:rsidRPr="00BB4D9A" w14:paraId="73EF8B01" w14:textId="77777777" w:rsidTr="00A64216">
        <w:tc>
          <w:tcPr>
            <w:tcW w:w="2518" w:type="dxa"/>
          </w:tcPr>
          <w:p w14:paraId="28750CF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เบี้ยประกันภัยค้างรับ </w:t>
            </w:r>
          </w:p>
        </w:tc>
        <w:tc>
          <w:tcPr>
            <w:tcW w:w="973" w:type="dxa"/>
          </w:tcPr>
          <w:p w14:paraId="2D7F58F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984D18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766DAB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FE0B06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79DC8C8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D06FAF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FD6C84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DCEDB0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3B5B06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86,687</w:t>
            </w:r>
          </w:p>
        </w:tc>
        <w:tc>
          <w:tcPr>
            <w:tcW w:w="107" w:type="dxa"/>
          </w:tcPr>
          <w:p w14:paraId="4C3E1C5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5D302A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86,687</w:t>
            </w:r>
          </w:p>
        </w:tc>
        <w:tc>
          <w:tcPr>
            <w:tcW w:w="106" w:type="dxa"/>
          </w:tcPr>
          <w:p w14:paraId="0B19F64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0A807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029A" w:rsidRPr="00BB4D9A" w14:paraId="2B8CBC1D" w14:textId="77777777" w:rsidTr="00A64216">
        <w:tc>
          <w:tcPr>
            <w:tcW w:w="2518" w:type="dxa"/>
          </w:tcPr>
          <w:p w14:paraId="47B498A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973" w:type="dxa"/>
          </w:tcPr>
          <w:p w14:paraId="765213A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5C9536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791469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B4E2D8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01366F7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05FCC3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62AA14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C7A7F8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27AD52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07" w:type="dxa"/>
          </w:tcPr>
          <w:p w14:paraId="3D50853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512C04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06" w:type="dxa"/>
          </w:tcPr>
          <w:p w14:paraId="4B686BD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FD17F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029A" w:rsidRPr="00BB4D9A" w14:paraId="51EB94A2" w14:textId="77777777" w:rsidTr="00A64216">
        <w:tc>
          <w:tcPr>
            <w:tcW w:w="2518" w:type="dxa"/>
          </w:tcPr>
          <w:p w14:paraId="511981A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973" w:type="dxa"/>
          </w:tcPr>
          <w:p w14:paraId="5A9074D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2DFD96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0A57C6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7A21F4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197F3C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D6F666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5B8E3E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10BBDE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A812E7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8E08C7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97A313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FBDC47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280F9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B4D9A" w14:paraId="67267393" w14:textId="77777777" w:rsidTr="00A64216">
        <w:tc>
          <w:tcPr>
            <w:tcW w:w="2518" w:type="dxa"/>
          </w:tcPr>
          <w:p w14:paraId="55B1F73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สำรองค่าสินไหมทดแทน</w:t>
            </w:r>
          </w:p>
        </w:tc>
        <w:tc>
          <w:tcPr>
            <w:tcW w:w="973" w:type="dxa"/>
          </w:tcPr>
          <w:p w14:paraId="27652C0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6F56F3D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5D55D2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563066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2FA16B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F45DD7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64D210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7F8CF6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F387ACE" w14:textId="6D1DF409" w:rsidR="0034029A" w:rsidRPr="00BB4D9A" w:rsidRDefault="00FE067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675">
              <w:rPr>
                <w:rFonts w:asciiTheme="majorBidi" w:hAnsiTheme="majorBidi" w:cstheme="majorBidi"/>
                <w:sz w:val="28"/>
                <w:szCs w:val="28"/>
              </w:rPr>
              <w:t>84,198</w:t>
            </w:r>
          </w:p>
        </w:tc>
        <w:tc>
          <w:tcPr>
            <w:tcW w:w="107" w:type="dxa"/>
          </w:tcPr>
          <w:p w14:paraId="44CBFE0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0DC9660" w14:textId="0662EFA6" w:rsidR="0034029A" w:rsidRPr="00BB4D9A" w:rsidRDefault="00FE067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675">
              <w:rPr>
                <w:rFonts w:asciiTheme="majorBidi" w:hAnsiTheme="majorBidi" w:cstheme="majorBidi"/>
                <w:sz w:val="28"/>
                <w:szCs w:val="28"/>
              </w:rPr>
              <w:t>84,198</w:t>
            </w:r>
          </w:p>
        </w:tc>
        <w:tc>
          <w:tcPr>
            <w:tcW w:w="106" w:type="dxa"/>
          </w:tcPr>
          <w:p w14:paraId="0981C03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B6A6B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029A" w:rsidRPr="00BB4D9A" w14:paraId="10ED5415" w14:textId="77777777" w:rsidTr="00A64216">
        <w:tc>
          <w:tcPr>
            <w:tcW w:w="2518" w:type="dxa"/>
          </w:tcPr>
          <w:p w14:paraId="492CB7F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973" w:type="dxa"/>
          </w:tcPr>
          <w:p w14:paraId="539AC90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41F489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F30BF6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C2B46F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34DE09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DAD2A6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74000A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D6563E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5B663F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103,242</w:t>
            </w:r>
          </w:p>
        </w:tc>
        <w:tc>
          <w:tcPr>
            <w:tcW w:w="107" w:type="dxa"/>
          </w:tcPr>
          <w:p w14:paraId="6125ECC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6F92CF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103,242</w:t>
            </w:r>
          </w:p>
        </w:tc>
        <w:tc>
          <w:tcPr>
            <w:tcW w:w="106" w:type="dxa"/>
          </w:tcPr>
          <w:p w14:paraId="203DD83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9BA3F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029A" w:rsidRPr="00BB4D9A" w14:paraId="273FB7C9" w14:textId="77777777" w:rsidTr="00A64216">
        <w:tc>
          <w:tcPr>
            <w:tcW w:w="2518" w:type="dxa"/>
          </w:tcPr>
          <w:p w14:paraId="7BBF631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973" w:type="dxa"/>
          </w:tcPr>
          <w:p w14:paraId="78499C2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AF7AD7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AC6F52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DB82FE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2E12EDD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73A1B2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B318CA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6EDAD7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723D30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101,797</w:t>
            </w:r>
          </w:p>
        </w:tc>
        <w:tc>
          <w:tcPr>
            <w:tcW w:w="107" w:type="dxa"/>
          </w:tcPr>
          <w:p w14:paraId="146424A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0DF552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101,797</w:t>
            </w:r>
          </w:p>
        </w:tc>
        <w:tc>
          <w:tcPr>
            <w:tcW w:w="106" w:type="dxa"/>
          </w:tcPr>
          <w:p w14:paraId="72D30A1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3617E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029A" w:rsidRPr="00BB4D9A" w14:paraId="70B98BEC" w14:textId="77777777" w:rsidTr="00A64216">
        <w:tc>
          <w:tcPr>
            <w:tcW w:w="2518" w:type="dxa"/>
          </w:tcPr>
          <w:p w14:paraId="527A5CB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เงินลงทุนที่จะถือจนครบ</w:t>
            </w:r>
          </w:p>
        </w:tc>
        <w:tc>
          <w:tcPr>
            <w:tcW w:w="973" w:type="dxa"/>
          </w:tcPr>
          <w:p w14:paraId="3B43588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1A9206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04C903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446744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5DE805B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930E8B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45DACF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8C282A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91B66E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B48BAF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03A3F6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59FDEF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395D3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B4D9A" w14:paraId="053E73FC" w14:textId="77777777" w:rsidTr="00A64216">
        <w:tc>
          <w:tcPr>
            <w:tcW w:w="2518" w:type="dxa"/>
          </w:tcPr>
          <w:p w14:paraId="1939DC7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973" w:type="dxa"/>
          </w:tcPr>
          <w:p w14:paraId="5BCC75B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107" w:type="dxa"/>
          </w:tcPr>
          <w:p w14:paraId="4DCC99D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D3694F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1FD829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2589052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4965DB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796EF9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471EB6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160210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FDF471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3B6C60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106" w:type="dxa"/>
          </w:tcPr>
          <w:p w14:paraId="25D896E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21B58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0.65 - 1.75</w:t>
            </w:r>
          </w:p>
        </w:tc>
      </w:tr>
      <w:tr w:rsidR="0034029A" w:rsidRPr="00BB4D9A" w14:paraId="2C81567E" w14:textId="77777777" w:rsidTr="00A64216">
        <w:tc>
          <w:tcPr>
            <w:tcW w:w="2518" w:type="dxa"/>
          </w:tcPr>
          <w:p w14:paraId="47F43FE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973" w:type="dxa"/>
          </w:tcPr>
          <w:p w14:paraId="0044261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5177130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021F45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1A7C56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C4D272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6E322F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2C1088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2707EE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20C2352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1,551</w:t>
            </w:r>
          </w:p>
        </w:tc>
        <w:tc>
          <w:tcPr>
            <w:tcW w:w="107" w:type="dxa"/>
          </w:tcPr>
          <w:p w14:paraId="557EA21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61E172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1,551</w:t>
            </w:r>
          </w:p>
        </w:tc>
        <w:tc>
          <w:tcPr>
            <w:tcW w:w="106" w:type="dxa"/>
          </w:tcPr>
          <w:p w14:paraId="7B6B7DE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CAB4A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029A" w:rsidRPr="00BB4D9A" w14:paraId="545F19BA" w14:textId="77777777" w:rsidTr="00A64216">
        <w:tc>
          <w:tcPr>
            <w:tcW w:w="2518" w:type="dxa"/>
          </w:tcPr>
          <w:p w14:paraId="78DFE1DB" w14:textId="77777777" w:rsidR="0034029A" w:rsidRPr="00A01654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6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3FE896B4" w14:textId="77777777" w:rsidR="0034029A" w:rsidRPr="00A01654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195,837</w:t>
            </w:r>
          </w:p>
        </w:tc>
        <w:tc>
          <w:tcPr>
            <w:tcW w:w="107" w:type="dxa"/>
          </w:tcPr>
          <w:p w14:paraId="58EA52E0" w14:textId="77777777" w:rsidR="0034029A" w:rsidRPr="00A01654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307A5343" w14:textId="77777777" w:rsidR="0034029A" w:rsidRPr="00A01654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5FD8FCCB" w14:textId="77777777" w:rsidR="0034029A" w:rsidRPr="00A01654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266CE37" w14:textId="77777777" w:rsidR="0034029A" w:rsidRPr="00A01654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D01DEFB" w14:textId="77777777" w:rsidR="0034029A" w:rsidRPr="00A01654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BD43C92" w14:textId="77777777" w:rsidR="0034029A" w:rsidRPr="00A01654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187,206</w:t>
            </w:r>
          </w:p>
        </w:tc>
        <w:tc>
          <w:tcPr>
            <w:tcW w:w="106" w:type="dxa"/>
          </w:tcPr>
          <w:p w14:paraId="08246A69" w14:textId="77777777" w:rsidR="0034029A" w:rsidRPr="00A01654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7812E88D" w14:textId="594F1B19" w:rsidR="0034029A" w:rsidRPr="00A01654" w:rsidRDefault="00FE067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06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391,414</w:t>
            </w:r>
          </w:p>
        </w:tc>
        <w:tc>
          <w:tcPr>
            <w:tcW w:w="107" w:type="dxa"/>
          </w:tcPr>
          <w:p w14:paraId="08706216" w14:textId="77777777" w:rsidR="0034029A" w:rsidRPr="00A01654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5A6F9904" w14:textId="666F66CC" w:rsidR="0034029A" w:rsidRPr="00A01654" w:rsidRDefault="00FE067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06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774,457</w:t>
            </w:r>
          </w:p>
        </w:tc>
        <w:tc>
          <w:tcPr>
            <w:tcW w:w="106" w:type="dxa"/>
          </w:tcPr>
          <w:p w14:paraId="064E230C" w14:textId="77777777" w:rsidR="0034029A" w:rsidRPr="00A01654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A328BF" w14:textId="77777777" w:rsidR="0034029A" w:rsidRPr="00A01654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029A" w:rsidRPr="00BB4D9A" w14:paraId="46F8892E" w14:textId="77777777" w:rsidTr="00A64216">
        <w:tc>
          <w:tcPr>
            <w:tcW w:w="2518" w:type="dxa"/>
          </w:tcPr>
          <w:p w14:paraId="6E21ABC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73" w:type="dxa"/>
          </w:tcPr>
          <w:p w14:paraId="1CC6FFD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1952280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FD6B2F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A9BA0F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F7A0BD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8257CE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1360B3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159915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429148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704CCF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E38F93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ABDEE8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747D5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B4D9A" w14:paraId="136C118A" w14:textId="77777777" w:rsidTr="00A64216">
        <w:tc>
          <w:tcPr>
            <w:tcW w:w="2518" w:type="dxa"/>
          </w:tcPr>
          <w:p w14:paraId="47B3941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973" w:type="dxa"/>
          </w:tcPr>
          <w:p w14:paraId="4F45CD5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43E2596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D8D322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CCA5C5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4A460CD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C68532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94AC2F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426D97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172AD7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577556E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B94412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193349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55D8D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B4D9A" w14:paraId="08F5FCB0" w14:textId="77777777" w:rsidTr="00A64216">
        <w:tc>
          <w:tcPr>
            <w:tcW w:w="2518" w:type="dxa"/>
          </w:tcPr>
          <w:p w14:paraId="33E98A6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- สำรองค่าสินไหมทดแทนและ</w:t>
            </w:r>
          </w:p>
        </w:tc>
        <w:tc>
          <w:tcPr>
            <w:tcW w:w="973" w:type="dxa"/>
          </w:tcPr>
          <w:p w14:paraId="216FCF9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597B877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309594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8B3636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24F8E8B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C058CB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BF39A6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B77202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418938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DE0F12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98FF461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29F023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24845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BB4D9A" w14:paraId="693D5F3C" w14:textId="77777777" w:rsidTr="00A64216">
        <w:tc>
          <w:tcPr>
            <w:tcW w:w="2518" w:type="dxa"/>
          </w:tcPr>
          <w:p w14:paraId="5FEBA1CF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ค่าสินไหมทดแทนค้างจ่าย</w:t>
            </w:r>
          </w:p>
        </w:tc>
        <w:tc>
          <w:tcPr>
            <w:tcW w:w="973" w:type="dxa"/>
          </w:tcPr>
          <w:p w14:paraId="6DAB730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6569359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03A2F3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332E5E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72AB290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B520EB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60C6C2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59E324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0FB3E9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165,830</w:t>
            </w:r>
          </w:p>
        </w:tc>
        <w:tc>
          <w:tcPr>
            <w:tcW w:w="107" w:type="dxa"/>
          </w:tcPr>
          <w:p w14:paraId="019CB8D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46BDA5B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165,830</w:t>
            </w:r>
          </w:p>
        </w:tc>
        <w:tc>
          <w:tcPr>
            <w:tcW w:w="106" w:type="dxa"/>
          </w:tcPr>
          <w:p w14:paraId="68A4D57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9EE82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029A" w:rsidRPr="00BB4D9A" w14:paraId="0E93367F" w14:textId="77777777" w:rsidTr="00770245">
        <w:tc>
          <w:tcPr>
            <w:tcW w:w="2518" w:type="dxa"/>
          </w:tcPr>
          <w:p w14:paraId="727B61A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973" w:type="dxa"/>
          </w:tcPr>
          <w:p w14:paraId="025F24B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710EF9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FC3CBD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5700E7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06E79B6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E41DD1D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FCC96CC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6C1F44A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9C58F1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177,635</w:t>
            </w:r>
          </w:p>
        </w:tc>
        <w:tc>
          <w:tcPr>
            <w:tcW w:w="107" w:type="dxa"/>
          </w:tcPr>
          <w:p w14:paraId="2B0FB89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528E168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177,635</w:t>
            </w:r>
          </w:p>
        </w:tc>
        <w:tc>
          <w:tcPr>
            <w:tcW w:w="106" w:type="dxa"/>
          </w:tcPr>
          <w:p w14:paraId="5C5C0BE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4079F3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029A" w:rsidRPr="00BB4D9A" w14:paraId="4275F370" w14:textId="77777777" w:rsidTr="00770245">
        <w:tc>
          <w:tcPr>
            <w:tcW w:w="2518" w:type="dxa"/>
          </w:tcPr>
          <w:p w14:paraId="409E6A1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973" w:type="dxa"/>
          </w:tcPr>
          <w:p w14:paraId="1859114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BF7D217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D439046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402B80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775BB6C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47F7A9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98D957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7AAF38E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44E70D2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39,654</w:t>
            </w:r>
          </w:p>
        </w:tc>
        <w:tc>
          <w:tcPr>
            <w:tcW w:w="107" w:type="dxa"/>
          </w:tcPr>
          <w:p w14:paraId="504AE0C9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39E5735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39,654</w:t>
            </w:r>
          </w:p>
        </w:tc>
        <w:tc>
          <w:tcPr>
            <w:tcW w:w="106" w:type="dxa"/>
          </w:tcPr>
          <w:p w14:paraId="4C848470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D9A404" w14:textId="77777777" w:rsidR="0034029A" w:rsidRPr="00BB4D9A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0245" w:rsidRPr="00BB4D9A" w14:paraId="63CE288C" w14:textId="77777777" w:rsidTr="00770245">
        <w:tc>
          <w:tcPr>
            <w:tcW w:w="2518" w:type="dxa"/>
          </w:tcPr>
          <w:p w14:paraId="68335598" w14:textId="76F661DE" w:rsidR="00770245" w:rsidRPr="00273187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8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467A487" w14:textId="2B9D4990" w:rsidR="00770245" w:rsidRPr="00273187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3187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07" w:type="dxa"/>
          </w:tcPr>
          <w:p w14:paraId="671F8FA1" w14:textId="77777777" w:rsidR="00770245" w:rsidRPr="00273187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0D6035B" w14:textId="2F95F7A2" w:rsidR="00770245" w:rsidRPr="00273187" w:rsidRDefault="00445140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318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011F1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27318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7" w:type="dxa"/>
          </w:tcPr>
          <w:p w14:paraId="6D4B9B2A" w14:textId="77777777" w:rsidR="00770245" w:rsidRPr="00273187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88C83B0" w14:textId="5FA89422" w:rsidR="00770245" w:rsidRPr="00273187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31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1A499EF" w14:textId="77777777" w:rsidR="00770245" w:rsidRPr="00273187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2B212A1" w14:textId="6147B357" w:rsidR="00770245" w:rsidRPr="00273187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31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4819C28" w14:textId="77777777" w:rsidR="00770245" w:rsidRPr="00273187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6B507322" w14:textId="5E3C1D29" w:rsidR="00770245" w:rsidRPr="00273187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31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85DDFEF" w14:textId="77777777" w:rsidR="00770245" w:rsidRPr="00273187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14647B9D" w14:textId="552801DF" w:rsidR="00770245" w:rsidRPr="00273187" w:rsidRDefault="00445140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3187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3011F1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06" w:type="dxa"/>
          </w:tcPr>
          <w:p w14:paraId="6DE6FAD1" w14:textId="77777777" w:rsidR="00770245" w:rsidRPr="00BB4D9A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311A63" w14:textId="612B93D0" w:rsidR="00770245" w:rsidRDefault="00273187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6.50</w:t>
            </w:r>
          </w:p>
        </w:tc>
      </w:tr>
      <w:tr w:rsidR="0034029A" w:rsidRPr="00BB4D9A" w14:paraId="43395C72" w14:textId="77777777" w:rsidTr="00A64216">
        <w:trPr>
          <w:trHeight w:val="347"/>
        </w:trPr>
        <w:tc>
          <w:tcPr>
            <w:tcW w:w="2518" w:type="dxa"/>
          </w:tcPr>
          <w:p w14:paraId="4208DC31" w14:textId="77777777" w:rsidR="0034029A" w:rsidRPr="002731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31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68F408BC" w14:textId="3BF92ADA" w:rsidR="0034029A" w:rsidRPr="00273187" w:rsidRDefault="00445140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31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779</w:t>
            </w:r>
          </w:p>
        </w:tc>
        <w:tc>
          <w:tcPr>
            <w:tcW w:w="107" w:type="dxa"/>
          </w:tcPr>
          <w:p w14:paraId="74FFF254" w14:textId="77777777" w:rsidR="0034029A" w:rsidRPr="002731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1A007F26" w14:textId="6A49F767" w:rsidR="0034029A" w:rsidRPr="00273187" w:rsidRDefault="00445140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31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3011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 w:rsidRPr="002731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7" w:type="dxa"/>
          </w:tcPr>
          <w:p w14:paraId="201A8762" w14:textId="77777777" w:rsidR="0034029A" w:rsidRPr="002731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4C88562" w14:textId="77777777" w:rsidR="0034029A" w:rsidRPr="002731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31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BB1BEB8" w14:textId="77777777" w:rsidR="0034029A" w:rsidRPr="002731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3CEE6293" w14:textId="77777777" w:rsidR="0034029A" w:rsidRPr="002731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31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048710E" w14:textId="77777777" w:rsidR="0034029A" w:rsidRPr="002731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1625DCC9" w14:textId="77777777" w:rsidR="0034029A" w:rsidRPr="002731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31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383,119</w:t>
            </w:r>
          </w:p>
        </w:tc>
        <w:tc>
          <w:tcPr>
            <w:tcW w:w="107" w:type="dxa"/>
          </w:tcPr>
          <w:p w14:paraId="4593D56C" w14:textId="77777777" w:rsidR="0034029A" w:rsidRPr="002731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536F783C" w14:textId="7F22A3E1" w:rsidR="0034029A" w:rsidRPr="00273187" w:rsidRDefault="0034029A" w:rsidP="0030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31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445140" w:rsidRPr="002731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2731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011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586</w:t>
            </w:r>
          </w:p>
        </w:tc>
        <w:tc>
          <w:tcPr>
            <w:tcW w:w="106" w:type="dxa"/>
          </w:tcPr>
          <w:p w14:paraId="76647421" w14:textId="77777777" w:rsidR="0034029A" w:rsidRPr="00E413F6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6C80A22" w14:textId="77777777" w:rsidR="0034029A" w:rsidRPr="00E413F6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</w:tbl>
    <w:p w14:paraId="0A9C4DB2" w14:textId="77777777" w:rsidR="0034029A" w:rsidRPr="00EB7FEE" w:rsidRDefault="0034029A" w:rsidP="0034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firstLine="540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295D55B2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มูลค่ายุติธรรมหมายถึง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7CAD51B2" w14:textId="651567C6" w:rsidR="0034029A" w:rsidRPr="00BE6376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E6376">
        <w:rPr>
          <w:rFonts w:ascii="Angsana New" w:hAnsi="Angsana New"/>
          <w:sz w:val="28"/>
          <w:szCs w:val="28"/>
          <w:cs/>
        </w:rPr>
        <w:t>เบี้ยประกันภัยค้างรับ</w:t>
      </w:r>
      <w:r w:rsidRPr="00BE6376">
        <w:rPr>
          <w:rFonts w:ascii="Angsana New" w:hAnsi="Angsana New"/>
          <w:sz w:val="28"/>
          <w:szCs w:val="28"/>
        </w:rPr>
        <w:t xml:space="preserve"> </w:t>
      </w:r>
      <w:r w:rsidRPr="00BE6376">
        <w:rPr>
          <w:rFonts w:ascii="Angsana New" w:hAnsi="Angsana New"/>
          <w:sz w:val="28"/>
          <w:szCs w:val="28"/>
          <w:cs/>
        </w:rPr>
        <w:t xml:space="preserve">รายได้จากการลงทุนค้างรับ </w:t>
      </w:r>
      <w:r w:rsidRPr="00BE6376">
        <w:rPr>
          <w:rFonts w:ascii="Angsana New" w:hAnsi="Angsana New" w:hint="cs"/>
          <w:sz w:val="28"/>
          <w:szCs w:val="28"/>
          <w:cs/>
        </w:rPr>
        <w:t>สินทรัพย์</w:t>
      </w:r>
      <w:r w:rsidRPr="00BE6376">
        <w:rPr>
          <w:rFonts w:ascii="Angsana New" w:hAnsi="Angsana New"/>
          <w:sz w:val="28"/>
          <w:szCs w:val="28"/>
          <w:cs/>
        </w:rPr>
        <w:t>จากการประกันภัยต่อ</w:t>
      </w:r>
      <w:r w:rsidRPr="00BE6376">
        <w:rPr>
          <w:rFonts w:ascii="Angsana New" w:hAnsi="Angsana New" w:hint="cs"/>
          <w:sz w:val="28"/>
          <w:szCs w:val="28"/>
          <w:cs/>
        </w:rPr>
        <w:t xml:space="preserve"> ลูกหนี้จากสัญญาประกันภัยต่อ</w:t>
      </w:r>
      <w:r w:rsidRPr="00BE6376">
        <w:rPr>
          <w:rFonts w:ascii="Angsana New" w:hAnsi="Angsana New"/>
          <w:sz w:val="28"/>
          <w:szCs w:val="28"/>
        </w:rPr>
        <w:t xml:space="preserve"> </w:t>
      </w:r>
      <w:r w:rsidRPr="00BE6376">
        <w:rPr>
          <w:rFonts w:ascii="Angsana New" w:hAnsi="Angsana New"/>
          <w:sz w:val="28"/>
          <w:szCs w:val="28"/>
          <w:cs/>
        </w:rPr>
        <w:t>และสินทรัพย์อื่นมีราคาตามบัญชีใกล้เคียงกับมูลค่ายุติธรรม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14:paraId="2024172C" w14:textId="508660F5" w:rsidR="0034029A" w:rsidRPr="000339E8" w:rsidRDefault="00770245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สินทรัพย์ทางการเงินตราสารหนี้และตราสารทุน</w:t>
      </w:r>
    </w:p>
    <w:p w14:paraId="2399B00E" w14:textId="77777777" w:rsidR="0034029A" w:rsidRPr="00BB4D9A" w:rsidRDefault="0034029A" w:rsidP="008F2FD3">
      <w:pPr>
        <w:pStyle w:val="ListParagraph"/>
        <w:widowControl w:val="0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หลักทรัพย์ในความต้องการของตลาด มูลค่ายุติธรรมถือตามราคาที่ซื้อขายกันในตลาด</w:t>
      </w:r>
    </w:p>
    <w:p w14:paraId="5A03BDFC" w14:textId="77777777" w:rsidR="0034029A" w:rsidRPr="00BB4D9A" w:rsidRDefault="0034029A" w:rsidP="008F2FD3">
      <w:pPr>
        <w:pStyle w:val="ListParagraph"/>
        <w:widowControl w:val="0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เงินลงทุนในหลักทรัพย์อื่น มูลค่ายุติธรรมที่สามารถคำนวณได้อย่างมีเหตุผลคำนวณจากสินทรัพย์สุทธิของเงินลงทุนดังกล่าวซึ่งใกล้เคียงกับราคาตามบัญชี</w:t>
      </w:r>
    </w:p>
    <w:p w14:paraId="5C9C4F87" w14:textId="77777777" w:rsidR="0034029A" w:rsidRPr="00BB4D9A" w:rsidRDefault="0034029A" w:rsidP="008F2FD3">
      <w:pPr>
        <w:pStyle w:val="ListParagraph"/>
        <w:widowControl w:val="0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เงินฝากสถาบันการเงิน มูลค่ายุติธรรมถือตามราคาที่แสดงในงบแสดงฐานะการเงิน</w:t>
      </w:r>
    </w:p>
    <w:p w14:paraId="73A3C5DB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ค่าสินไหมทดแทนค้างจ่าย เจ้าหนี้บริษัทประกันภัยต่อ ค่าจ้างและค่าบำเหน็จค้างจ่าย และหนี้สินอื่น มีราคาตามบัญชีใกล้เคียงกับมูลค่ายุติธรรม เนื่องจากหนี้สินทางการเงินเหล่านี้จะครบกำหนดในระยะเวลาอันสั้น</w:t>
      </w:r>
    </w:p>
    <w:p w14:paraId="6CEA5E43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62F2C58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72FCBCB" w14:textId="77777777" w:rsidR="008A0372" w:rsidRDefault="008A0372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AC51D7D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6A67A9B" w14:textId="77777777" w:rsidR="0034029A" w:rsidRPr="00BB4D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BB4D9A">
        <w:rPr>
          <w:rFonts w:ascii="Angsana New" w:hAnsi="Angsana New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6BBA7E7F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6C93C771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7C573D3F" w14:textId="77777777" w:rsidR="0034029A" w:rsidRPr="00BB4D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1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9D59C30" w14:textId="77777777" w:rsidR="0034029A" w:rsidRPr="00BB4D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2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2D5B27B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3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 xml:space="preserve"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  </w:t>
      </w:r>
    </w:p>
    <w:p w14:paraId="6B2CF8BD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2169D">
        <w:rPr>
          <w:rFonts w:ascii="Angsana New" w:hAnsi="Angsana New"/>
          <w:sz w:val="28"/>
          <w:szCs w:val="28"/>
        </w:rPr>
        <w:t xml:space="preserve">31 </w:t>
      </w:r>
      <w:r w:rsidRPr="0082169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2169D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82169D">
        <w:rPr>
          <w:rFonts w:ascii="Angsana New" w:hAnsi="Angsana New"/>
          <w:sz w:val="28"/>
          <w:szCs w:val="28"/>
        </w:rPr>
        <w:t xml:space="preserve"> </w:t>
      </w:r>
      <w:r w:rsidRPr="0082169D">
        <w:rPr>
          <w:rFonts w:ascii="Angsana New" w:hAnsi="Angsana New"/>
          <w:sz w:val="28"/>
          <w:szCs w:val="28"/>
          <w:cs/>
        </w:rPr>
        <w:t xml:space="preserve">และ </w:t>
      </w:r>
      <w:r w:rsidRPr="0082169D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2</w:t>
      </w:r>
      <w:r w:rsidRPr="0082169D">
        <w:rPr>
          <w:rFonts w:ascii="Angsana New" w:hAnsi="Angsana New"/>
          <w:sz w:val="28"/>
          <w:szCs w:val="28"/>
        </w:rPr>
        <w:t xml:space="preserve"> </w:t>
      </w:r>
      <w:r w:rsidRPr="0082169D">
        <w:rPr>
          <w:rFonts w:ascii="Angsana New" w:hAnsi="Angsana New"/>
          <w:sz w:val="28"/>
          <w:szCs w:val="28"/>
          <w:cs/>
        </w:rPr>
        <w:t>บริษัทมีสินทรัพย์ที่</w:t>
      </w:r>
      <w:r w:rsidRPr="0082169D">
        <w:rPr>
          <w:rFonts w:ascii="Angsana New" w:hAnsi="Angsana New" w:hint="cs"/>
          <w:sz w:val="28"/>
          <w:szCs w:val="28"/>
          <w:cs/>
        </w:rPr>
        <w:t>วัด</w:t>
      </w:r>
      <w:r w:rsidRPr="0082169D">
        <w:rPr>
          <w:rFonts w:ascii="Angsana New" w:hAnsi="Angsana New"/>
          <w:sz w:val="28"/>
          <w:szCs w:val="28"/>
          <w:cs/>
        </w:rPr>
        <w:t>ด้วยมูลค่ายุติธรรมแยกแสดงตามลำดับชั้นของมูลค่ายุติธรรมดังนี้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14"/>
      </w:tblGrid>
      <w:tr w:rsidR="0034029A" w:rsidRPr="00E86A87" w14:paraId="49B988EB" w14:textId="77777777" w:rsidTr="00A64216">
        <w:tc>
          <w:tcPr>
            <w:tcW w:w="3240" w:type="dxa"/>
          </w:tcPr>
          <w:p w14:paraId="374F659E" w14:textId="77777777" w:rsidR="0034029A" w:rsidRPr="00E86A87" w:rsidRDefault="0034029A" w:rsidP="00A64216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  <w:bookmarkStart w:id="13" w:name="_Hlk39325362"/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BFA3B15" w14:textId="77777777" w:rsidR="0034029A" w:rsidRPr="00E86A87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4029A" w:rsidRPr="00E86A87" w14:paraId="5E3CBBAB" w14:textId="77777777" w:rsidTr="00A64216">
        <w:tc>
          <w:tcPr>
            <w:tcW w:w="3240" w:type="dxa"/>
          </w:tcPr>
          <w:p w14:paraId="6DC6759C" w14:textId="77777777" w:rsidR="0034029A" w:rsidRPr="00E86A87" w:rsidRDefault="0034029A" w:rsidP="00A64216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19AE47E" w14:textId="77777777" w:rsidR="0034029A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4029A" w:rsidRPr="00E86A87" w14:paraId="72AB39AC" w14:textId="77777777" w:rsidTr="00A64216">
        <w:tc>
          <w:tcPr>
            <w:tcW w:w="3240" w:type="dxa"/>
          </w:tcPr>
          <w:p w14:paraId="5AF87FBD" w14:textId="77777777" w:rsidR="0034029A" w:rsidRPr="00E86A87" w:rsidRDefault="0034029A" w:rsidP="00A64216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0A494FBA" w14:textId="77777777" w:rsidR="0034029A" w:rsidRPr="00E86A87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98452C9" w14:textId="77777777" w:rsidR="0034029A" w:rsidRPr="00E86A87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2468B60C" w14:textId="77777777" w:rsidR="0034029A" w:rsidRPr="00E86A87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1CB9B5" w14:textId="77777777" w:rsidR="0034029A" w:rsidRPr="00E86A87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490D3C4E" w14:textId="77777777" w:rsidR="0034029A" w:rsidRPr="00E86A87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CF573A" w14:textId="77777777" w:rsidR="0034029A" w:rsidRPr="00E86A87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7C520C35" w14:textId="77777777" w:rsidR="0034029A" w:rsidRPr="00E86A87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4029A" w:rsidRPr="00E86A87" w14:paraId="43495418" w14:textId="77777777" w:rsidTr="00A64216">
        <w:tc>
          <w:tcPr>
            <w:tcW w:w="3240" w:type="dxa"/>
            <w:vAlign w:val="bottom"/>
          </w:tcPr>
          <w:p w14:paraId="2DD07565" w14:textId="77777777" w:rsidR="0034029A" w:rsidRPr="00E86A87" w:rsidRDefault="0034029A" w:rsidP="00A64216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31346B8D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430EBB1E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272D3EE6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2BE99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68E69A2B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B5525D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425A575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3"/>
      <w:tr w:rsidR="0034029A" w:rsidRPr="00E86A87" w14:paraId="15BD49EA" w14:textId="77777777" w:rsidTr="00A64216">
        <w:tc>
          <w:tcPr>
            <w:tcW w:w="3240" w:type="dxa"/>
            <w:vAlign w:val="bottom"/>
          </w:tcPr>
          <w:p w14:paraId="6F2BE758" w14:textId="77777777" w:rsidR="0034029A" w:rsidRPr="008F2EAD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025717E1" w14:textId="1B3F9D7E" w:rsidR="0034029A" w:rsidRPr="000853F0" w:rsidRDefault="00DB627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99,515</w:t>
            </w:r>
          </w:p>
        </w:tc>
        <w:tc>
          <w:tcPr>
            <w:tcW w:w="262" w:type="dxa"/>
          </w:tcPr>
          <w:p w14:paraId="623BBE6B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29050B1B" w14:textId="2890C07F" w:rsidR="0034029A" w:rsidRPr="000853F0" w:rsidRDefault="00DB627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131,891</w:t>
            </w:r>
          </w:p>
        </w:tc>
        <w:tc>
          <w:tcPr>
            <w:tcW w:w="270" w:type="dxa"/>
          </w:tcPr>
          <w:p w14:paraId="4187DB6F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3F9F5E3" w14:textId="5A589112" w:rsidR="0034029A" w:rsidRPr="000853F0" w:rsidRDefault="000C2501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33,886</w:t>
            </w:r>
          </w:p>
        </w:tc>
        <w:tc>
          <w:tcPr>
            <w:tcW w:w="270" w:type="dxa"/>
          </w:tcPr>
          <w:p w14:paraId="775AC0A8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F9DD9E6" w14:textId="43928835" w:rsidR="0034029A" w:rsidRPr="000853F0" w:rsidRDefault="000C2501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265,292</w:t>
            </w:r>
          </w:p>
        </w:tc>
      </w:tr>
      <w:tr w:rsidR="0034029A" w:rsidRPr="00E86A87" w14:paraId="13F439E0" w14:textId="77777777" w:rsidTr="00A64216">
        <w:tc>
          <w:tcPr>
            <w:tcW w:w="3240" w:type="dxa"/>
            <w:vAlign w:val="bottom"/>
          </w:tcPr>
          <w:p w14:paraId="19C94524" w14:textId="77777777" w:rsidR="0034029A" w:rsidRPr="008F2EAD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</w:tcPr>
          <w:p w14:paraId="596E3338" w14:textId="03D1CB52" w:rsidR="0034029A" w:rsidRPr="000853F0" w:rsidRDefault="00DB627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73AFCD92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3A6E5F43" w14:textId="2271AAF5" w:rsidR="0034029A" w:rsidRPr="000853F0" w:rsidRDefault="00DB627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270" w:type="dxa"/>
          </w:tcPr>
          <w:p w14:paraId="374965AE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5CEA3F9" w14:textId="7DB84C3F" w:rsidR="0034029A" w:rsidRPr="000853F0" w:rsidRDefault="00DB627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75402E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42BEB72" w14:textId="22520586" w:rsidR="0034029A" w:rsidRPr="000853F0" w:rsidRDefault="00DB6273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</w:t>
            </w:r>
          </w:p>
        </w:tc>
      </w:tr>
      <w:tr w:rsidR="0034029A" w:rsidRPr="00E86A87" w14:paraId="67E0E11A" w14:textId="77777777" w:rsidTr="00A64216">
        <w:tc>
          <w:tcPr>
            <w:tcW w:w="3240" w:type="dxa"/>
            <w:vAlign w:val="bottom"/>
          </w:tcPr>
          <w:p w14:paraId="1B5D0877" w14:textId="77777777" w:rsidR="0034029A" w:rsidRPr="00E86A87" w:rsidRDefault="0034029A" w:rsidP="00A64216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5B1A78A6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219353B8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2BFF8466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70CA2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BFC5295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F8ECA8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D9BAA4B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4029A" w:rsidRPr="00E86A87" w14:paraId="6F1DDB49" w14:textId="77777777" w:rsidTr="00A64216">
        <w:tc>
          <w:tcPr>
            <w:tcW w:w="3240" w:type="dxa"/>
          </w:tcPr>
          <w:p w14:paraId="392884D4" w14:textId="77777777" w:rsidR="0034029A" w:rsidRPr="00773897" w:rsidRDefault="0034029A" w:rsidP="008F2FD3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 และอุปกรณ์ในราคา</w:t>
            </w:r>
          </w:p>
        </w:tc>
        <w:tc>
          <w:tcPr>
            <w:tcW w:w="1280" w:type="dxa"/>
          </w:tcPr>
          <w:p w14:paraId="627C7F72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5D322EB9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9376824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A30D5D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3446BEC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ED0CFC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B17E7A1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4029A" w:rsidRPr="00E86A87" w14:paraId="66B970BF" w14:textId="77777777" w:rsidTr="00A64216">
        <w:tc>
          <w:tcPr>
            <w:tcW w:w="3240" w:type="dxa"/>
          </w:tcPr>
          <w:p w14:paraId="67726A84" w14:textId="77777777" w:rsidR="0034029A" w:rsidRPr="00773897" w:rsidRDefault="0034029A" w:rsidP="00A6421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D327B" w14:textId="1B89FF23" w:rsidR="0034029A" w:rsidRPr="000853F0" w:rsidRDefault="00773897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7365B13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098D5" w14:textId="180DB470" w:rsidR="0034029A" w:rsidRPr="000853F0" w:rsidRDefault="00773897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03EE4E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A18C0" w14:textId="590E7ACD" w:rsidR="0034029A" w:rsidRPr="000853F0" w:rsidRDefault="00773897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81,718</w:t>
            </w:r>
          </w:p>
        </w:tc>
        <w:tc>
          <w:tcPr>
            <w:tcW w:w="270" w:type="dxa"/>
          </w:tcPr>
          <w:p w14:paraId="04F465AE" w14:textId="77777777" w:rsidR="0034029A" w:rsidRPr="000853F0" w:rsidRDefault="0034029A" w:rsidP="00A6421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D754A" w14:textId="45277869" w:rsidR="0034029A" w:rsidRPr="000853F0" w:rsidRDefault="00773897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38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81,718</w:t>
            </w:r>
          </w:p>
        </w:tc>
      </w:tr>
      <w:tr w:rsidR="0034029A" w:rsidRPr="00E86A87" w14:paraId="0BFC0092" w14:textId="77777777" w:rsidTr="00A64216">
        <w:tc>
          <w:tcPr>
            <w:tcW w:w="3240" w:type="dxa"/>
          </w:tcPr>
          <w:p w14:paraId="7327398F" w14:textId="77777777" w:rsidR="0034029A" w:rsidRPr="001F1BDE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D80B8D" w14:textId="158EFA80" w:rsidR="0034029A" w:rsidRPr="008955F0" w:rsidRDefault="00773897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38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99,515</w:t>
            </w:r>
          </w:p>
        </w:tc>
        <w:tc>
          <w:tcPr>
            <w:tcW w:w="262" w:type="dxa"/>
          </w:tcPr>
          <w:p w14:paraId="753FE993" w14:textId="77777777" w:rsidR="0034029A" w:rsidRPr="008955F0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0A5F0" w14:textId="292CB73D" w:rsidR="0034029A" w:rsidRPr="008955F0" w:rsidRDefault="00773897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132,121</w:t>
            </w:r>
          </w:p>
        </w:tc>
        <w:tc>
          <w:tcPr>
            <w:tcW w:w="270" w:type="dxa"/>
          </w:tcPr>
          <w:p w14:paraId="3E1AB3A4" w14:textId="77777777" w:rsidR="0034029A" w:rsidRPr="008955F0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6A710C" w14:textId="50DE8C15" w:rsidR="0034029A" w:rsidRPr="008955F0" w:rsidRDefault="000C2501" w:rsidP="00A6421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115,604</w:t>
            </w:r>
          </w:p>
        </w:tc>
        <w:tc>
          <w:tcPr>
            <w:tcW w:w="270" w:type="dxa"/>
          </w:tcPr>
          <w:p w14:paraId="0B7FA45E" w14:textId="77777777" w:rsidR="0034029A" w:rsidRPr="008955F0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156CE" w14:textId="3C4350BF" w:rsidR="0034029A" w:rsidRPr="008955F0" w:rsidRDefault="000C2501" w:rsidP="00A6421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347,240</w:t>
            </w:r>
          </w:p>
        </w:tc>
      </w:tr>
      <w:tr w:rsidR="0034029A" w14:paraId="4020EDE7" w14:textId="77777777" w:rsidTr="00A642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DAE8B72" w14:textId="77777777" w:rsidR="0034029A" w:rsidRDefault="0034029A" w:rsidP="00A6421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288D47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0AC08FBF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5759A5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16DED0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6EC388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4FF672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AE5C8A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029A" w14:paraId="4562C871" w14:textId="77777777" w:rsidTr="00A642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3939B" w14:textId="77777777" w:rsidR="0034029A" w:rsidRDefault="0034029A" w:rsidP="00A6421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3526F3D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0C82270B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78208718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EB9A19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3837B7C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52C0D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B17A6B2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029A" w14:paraId="34025A08" w14:textId="77777777" w:rsidTr="00A642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05F5A" w14:textId="77777777" w:rsidR="0034029A" w:rsidRDefault="0034029A" w:rsidP="00A6421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70AC2" w14:textId="3333807D" w:rsidR="0034029A" w:rsidRDefault="00DB6273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0674B97A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C40AE" w14:textId="59D4F999" w:rsidR="0034029A" w:rsidRDefault="00DB6273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4A385D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129DD" w14:textId="5A7859A4" w:rsidR="0034029A" w:rsidRDefault="00DB6273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FFA92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C9379" w14:textId="5613DA78" w:rsidR="0034029A" w:rsidRDefault="00DB6273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4029A" w14:paraId="5E413EA9" w14:textId="77777777" w:rsidTr="00A642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4ACE9" w14:textId="77777777" w:rsidR="0034029A" w:rsidRDefault="0034029A" w:rsidP="00A6421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A55D7" w14:textId="101DEBBA" w:rsidR="0034029A" w:rsidRDefault="00DB6273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33ABE1DD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049D12" w14:textId="66E8F890" w:rsidR="0034029A" w:rsidRDefault="00DB6273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AA7D0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D49C18" w14:textId="12949CC8" w:rsidR="0034029A" w:rsidRDefault="00DB6273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753424" w14:textId="77777777" w:rsidR="0034029A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E0061" w14:textId="3DA055B0" w:rsidR="0034029A" w:rsidRDefault="00DB6273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080DC6CB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39014B8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9778873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9BA60B2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360"/>
        <w:gridCol w:w="1170"/>
        <w:gridCol w:w="270"/>
        <w:gridCol w:w="1170"/>
        <w:gridCol w:w="270"/>
        <w:gridCol w:w="1350"/>
      </w:tblGrid>
      <w:tr w:rsidR="0034029A" w:rsidRPr="00E86A87" w14:paraId="7E5AB241" w14:textId="77777777" w:rsidTr="00A64216">
        <w:tc>
          <w:tcPr>
            <w:tcW w:w="3240" w:type="dxa"/>
          </w:tcPr>
          <w:p w14:paraId="40B52A22" w14:textId="77777777" w:rsidR="0034029A" w:rsidRPr="00E86A87" w:rsidRDefault="0034029A" w:rsidP="00A64216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011E316C" w14:textId="77777777" w:rsidR="0034029A" w:rsidRPr="00E86A87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4029A" w:rsidRPr="00E86A87" w14:paraId="74182D34" w14:textId="77777777" w:rsidTr="00A64216">
        <w:tc>
          <w:tcPr>
            <w:tcW w:w="3240" w:type="dxa"/>
          </w:tcPr>
          <w:p w14:paraId="78756664" w14:textId="77777777" w:rsidR="0034029A" w:rsidRPr="00E86A87" w:rsidRDefault="0034029A" w:rsidP="00A64216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4AE5FC98" w14:textId="77777777" w:rsidR="0034029A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34029A" w:rsidRPr="00E86A87" w14:paraId="124F95B2" w14:textId="77777777" w:rsidTr="00A64216">
        <w:tc>
          <w:tcPr>
            <w:tcW w:w="3240" w:type="dxa"/>
          </w:tcPr>
          <w:p w14:paraId="5E8B29DC" w14:textId="77777777" w:rsidR="0034029A" w:rsidRPr="00E86A87" w:rsidRDefault="0034029A" w:rsidP="00A64216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BD1D46F" w14:textId="77777777" w:rsidR="0034029A" w:rsidRPr="00E86A87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5BCF754C" w14:textId="77777777" w:rsidR="0034029A" w:rsidRPr="00E86A87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D3CFAF" w14:textId="77777777" w:rsidR="0034029A" w:rsidRPr="00E86A87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D335B5" w14:textId="77777777" w:rsidR="0034029A" w:rsidRPr="00E86A87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C01F04" w14:textId="77777777" w:rsidR="0034029A" w:rsidRPr="00E86A87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72DA7B" w14:textId="77777777" w:rsidR="0034029A" w:rsidRPr="00E86A87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3348E9C" w14:textId="77777777" w:rsidR="0034029A" w:rsidRPr="00E86A87" w:rsidRDefault="0034029A" w:rsidP="00A6421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4029A" w:rsidRPr="00E86A87" w14:paraId="1B352235" w14:textId="77777777" w:rsidTr="00A64216">
        <w:tc>
          <w:tcPr>
            <w:tcW w:w="3240" w:type="dxa"/>
            <w:vAlign w:val="bottom"/>
          </w:tcPr>
          <w:p w14:paraId="122E88CA" w14:textId="77777777" w:rsidR="0034029A" w:rsidRPr="00E86A87" w:rsidRDefault="0034029A" w:rsidP="00A64216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1E425D90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730C2F48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7ED26C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5B370C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5BC1F2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2C1AAF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088724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E86A87" w14:paraId="5F1F2644" w14:textId="77777777" w:rsidTr="00A64216">
        <w:tc>
          <w:tcPr>
            <w:tcW w:w="3240" w:type="dxa"/>
            <w:vAlign w:val="bottom"/>
          </w:tcPr>
          <w:p w14:paraId="606E1296" w14:textId="77777777" w:rsidR="0034029A" w:rsidRPr="00E86A87" w:rsidRDefault="0034029A" w:rsidP="00A64216">
            <w:pPr>
              <w:ind w:left="-108" w:firstLine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60" w:type="dxa"/>
          </w:tcPr>
          <w:p w14:paraId="79CBDB55" w14:textId="77777777" w:rsidR="0034029A" w:rsidRPr="00E86A87" w:rsidRDefault="0034029A" w:rsidP="00A64216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CAA39BA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755323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0332E4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C4321D" w14:textId="77777777" w:rsidR="0034029A" w:rsidRPr="00E86A87" w:rsidRDefault="0034029A" w:rsidP="00A64216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C361D8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8D771B" w14:textId="77777777" w:rsidR="0034029A" w:rsidRPr="00E86A87" w:rsidRDefault="0034029A" w:rsidP="00A64216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E86A87" w14:paraId="76BABD62" w14:textId="77777777" w:rsidTr="00A64216">
        <w:tc>
          <w:tcPr>
            <w:tcW w:w="3240" w:type="dxa"/>
            <w:vAlign w:val="bottom"/>
          </w:tcPr>
          <w:p w14:paraId="490BE847" w14:textId="77777777" w:rsidR="0034029A" w:rsidRPr="00E86A87" w:rsidRDefault="0034029A" w:rsidP="008F2FD3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</w:tcPr>
          <w:p w14:paraId="68DAC302" w14:textId="77777777" w:rsidR="0034029A" w:rsidRPr="00E86A87" w:rsidRDefault="0034029A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1,152</w:t>
            </w:r>
          </w:p>
        </w:tc>
        <w:tc>
          <w:tcPr>
            <w:tcW w:w="360" w:type="dxa"/>
          </w:tcPr>
          <w:p w14:paraId="2B780E0D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BFD8E6" w14:textId="77777777" w:rsidR="0034029A" w:rsidRPr="00E86A87" w:rsidRDefault="0034029A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100,645</w:t>
            </w:r>
          </w:p>
        </w:tc>
        <w:tc>
          <w:tcPr>
            <w:tcW w:w="270" w:type="dxa"/>
          </w:tcPr>
          <w:p w14:paraId="55F0B0AB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B6640B" w14:textId="77777777" w:rsidR="0034029A" w:rsidRPr="00E86A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28BE42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17AFAA" w14:textId="77777777" w:rsidR="0034029A" w:rsidRPr="00E86A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101,797</w:t>
            </w:r>
          </w:p>
        </w:tc>
      </w:tr>
      <w:tr w:rsidR="0034029A" w:rsidRPr="00E86A87" w14:paraId="0281345A" w14:textId="77777777" w:rsidTr="00A64216">
        <w:tc>
          <w:tcPr>
            <w:tcW w:w="3240" w:type="dxa"/>
            <w:vAlign w:val="bottom"/>
          </w:tcPr>
          <w:p w14:paraId="75005461" w14:textId="77777777" w:rsidR="0034029A" w:rsidRPr="00E86A87" w:rsidRDefault="0034029A" w:rsidP="00A64216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28B21024" w14:textId="77777777" w:rsidR="0034029A" w:rsidRPr="00E86A87" w:rsidRDefault="0034029A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221F524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C64B87" w14:textId="77777777" w:rsidR="0034029A" w:rsidRPr="00E86A87" w:rsidRDefault="0034029A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4C7800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A45883" w14:textId="77777777" w:rsidR="0034029A" w:rsidRPr="00E86A87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E4827D" w14:textId="77777777" w:rsidR="0034029A" w:rsidRPr="00E86A87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6EE62D" w14:textId="77777777" w:rsidR="0034029A" w:rsidRPr="00E86A87" w:rsidRDefault="0034029A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029A" w:rsidRPr="00E86A87" w14:paraId="27B3B6C1" w14:textId="77777777" w:rsidTr="00A64216">
        <w:tc>
          <w:tcPr>
            <w:tcW w:w="3240" w:type="dxa"/>
          </w:tcPr>
          <w:p w14:paraId="31C218AB" w14:textId="77777777" w:rsidR="0034029A" w:rsidRPr="00C74082" w:rsidRDefault="0034029A" w:rsidP="008F2FD3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อาคารและอุปกรณ์ในราคา</w:t>
            </w:r>
          </w:p>
        </w:tc>
        <w:tc>
          <w:tcPr>
            <w:tcW w:w="1260" w:type="dxa"/>
          </w:tcPr>
          <w:p w14:paraId="7E3925E5" w14:textId="77777777" w:rsidR="0034029A" w:rsidRPr="00451E0C" w:rsidRDefault="0034029A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</w:tcPr>
          <w:p w14:paraId="716FC7DC" w14:textId="77777777" w:rsidR="0034029A" w:rsidRPr="00451E0C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85344EC" w14:textId="77777777" w:rsidR="0034029A" w:rsidRPr="00451E0C" w:rsidRDefault="0034029A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D87F144" w14:textId="77777777" w:rsidR="0034029A" w:rsidRPr="00451E0C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433FAE3F" w14:textId="77777777" w:rsidR="0034029A" w:rsidRPr="00451E0C" w:rsidRDefault="0034029A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D0C79FB" w14:textId="77777777" w:rsidR="0034029A" w:rsidRPr="00451E0C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62B07CE1" w14:textId="77777777" w:rsidR="0034029A" w:rsidRPr="00451E0C" w:rsidRDefault="0034029A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4029A" w:rsidRPr="00E86A87" w14:paraId="2F3A85AE" w14:textId="77777777" w:rsidTr="00F50166">
        <w:tc>
          <w:tcPr>
            <w:tcW w:w="3240" w:type="dxa"/>
          </w:tcPr>
          <w:p w14:paraId="3476DCFC" w14:textId="77777777" w:rsidR="0034029A" w:rsidRPr="00C74082" w:rsidRDefault="0034029A" w:rsidP="00A6421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ประเมินใหม่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088557" w14:textId="77777777" w:rsidR="0034029A" w:rsidRPr="00394914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9491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14F033A0" w14:textId="77777777" w:rsidR="0034029A" w:rsidRPr="00394914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F92C82" w14:textId="77777777" w:rsidR="0034029A" w:rsidRPr="00394914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9491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2D5796" w14:textId="77777777" w:rsidR="0034029A" w:rsidRPr="00451E0C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85DF98" w14:textId="48478CA0" w:rsidR="0034029A" w:rsidRPr="005279FD" w:rsidRDefault="00CD5AA7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81,418</w:t>
            </w:r>
          </w:p>
        </w:tc>
        <w:tc>
          <w:tcPr>
            <w:tcW w:w="270" w:type="dxa"/>
          </w:tcPr>
          <w:p w14:paraId="0BDFBCB6" w14:textId="77777777" w:rsidR="0034029A" w:rsidRPr="005279FD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575A93" w14:textId="3C4B9C96" w:rsidR="0034029A" w:rsidRPr="005279FD" w:rsidRDefault="00CD5AA7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81,418</w:t>
            </w:r>
          </w:p>
        </w:tc>
      </w:tr>
      <w:tr w:rsidR="0034029A" w:rsidRPr="00E86A87" w14:paraId="482926A3" w14:textId="77777777" w:rsidTr="00A64216">
        <w:tc>
          <w:tcPr>
            <w:tcW w:w="3240" w:type="dxa"/>
            <w:vAlign w:val="bottom"/>
          </w:tcPr>
          <w:p w14:paraId="73273A9A" w14:textId="77777777" w:rsidR="0034029A" w:rsidRPr="009D3BA3" w:rsidRDefault="0034029A" w:rsidP="00A64216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3B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001058" w14:textId="77777777" w:rsidR="0034029A" w:rsidRPr="00827726" w:rsidRDefault="0034029A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77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1,152</w:t>
            </w:r>
          </w:p>
        </w:tc>
        <w:tc>
          <w:tcPr>
            <w:tcW w:w="360" w:type="dxa"/>
          </w:tcPr>
          <w:p w14:paraId="747FD71C" w14:textId="77777777" w:rsidR="0034029A" w:rsidRPr="00827726" w:rsidRDefault="0034029A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6C3086" w14:textId="77777777" w:rsidR="0034029A" w:rsidRPr="009D3BA3" w:rsidRDefault="0034029A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77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100,645</w:t>
            </w:r>
          </w:p>
        </w:tc>
        <w:tc>
          <w:tcPr>
            <w:tcW w:w="270" w:type="dxa"/>
          </w:tcPr>
          <w:p w14:paraId="3C8E7F7D" w14:textId="77777777" w:rsidR="0034029A" w:rsidRPr="009D3BA3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BDAD16" w14:textId="3BC2EB5A" w:rsidR="0034029A" w:rsidRPr="00CD5AA7" w:rsidRDefault="00CD5AA7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5A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81,418</w:t>
            </w:r>
          </w:p>
        </w:tc>
        <w:tc>
          <w:tcPr>
            <w:tcW w:w="270" w:type="dxa"/>
          </w:tcPr>
          <w:p w14:paraId="24A5F432" w14:textId="77777777" w:rsidR="0034029A" w:rsidRPr="005279FD" w:rsidRDefault="0034029A" w:rsidP="00A6421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95D56B" w14:textId="0AAAB6CE" w:rsidR="0034029A" w:rsidRPr="005279FD" w:rsidRDefault="00CD5AA7" w:rsidP="00A6421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183,215</w:t>
            </w:r>
          </w:p>
        </w:tc>
      </w:tr>
    </w:tbl>
    <w:p w14:paraId="5C3B8D5F" w14:textId="585D2A58" w:rsidR="003F2A02" w:rsidRPr="00F7616E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t>หลักทรัพย์ประกันวางไว้กับนายทะเบียน</w:t>
      </w:r>
    </w:p>
    <w:p w14:paraId="73AB58F0" w14:textId="35107F88" w:rsidR="005B7353" w:rsidRPr="00824832" w:rsidRDefault="005B7353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วันที่ </w:t>
      </w:r>
      <w:r w:rsidR="00F360C9" w:rsidRPr="00824832">
        <w:rPr>
          <w:rFonts w:ascii="Angsana New" w:hAnsi="Angsana New"/>
          <w:sz w:val="28"/>
          <w:szCs w:val="28"/>
        </w:rPr>
        <w:t xml:space="preserve">31 </w:t>
      </w:r>
      <w:r w:rsidR="007259EA" w:rsidRPr="00824832">
        <w:rPr>
          <w:rFonts w:ascii="Angsana New" w:hAnsi="Angsana New"/>
          <w:sz w:val="28"/>
          <w:szCs w:val="28"/>
          <w:cs/>
        </w:rPr>
        <w:t xml:space="preserve">ธันวาคม </w:t>
      </w:r>
      <w:r w:rsidR="00AF0E24" w:rsidRPr="00824832">
        <w:rPr>
          <w:rFonts w:ascii="Angsana New" w:hAnsi="Angsana New"/>
          <w:sz w:val="28"/>
          <w:szCs w:val="28"/>
        </w:rPr>
        <w:t>256</w:t>
      </w:r>
      <w:r w:rsidR="005C070F">
        <w:rPr>
          <w:rFonts w:ascii="Angsana New" w:hAnsi="Angsana New"/>
          <w:sz w:val="28"/>
          <w:szCs w:val="28"/>
        </w:rPr>
        <w:t>3</w:t>
      </w:r>
      <w:r w:rsidR="007A7E29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A7E29">
        <w:rPr>
          <w:rFonts w:ascii="Angsana New" w:hAnsi="Angsana New"/>
          <w:sz w:val="28"/>
          <w:szCs w:val="28"/>
        </w:rPr>
        <w:t>256</w:t>
      </w:r>
      <w:r w:rsidR="005C070F">
        <w:rPr>
          <w:rFonts w:ascii="Angsana New" w:hAnsi="Angsana New"/>
          <w:sz w:val="28"/>
          <w:szCs w:val="28"/>
        </w:rPr>
        <w:t>2</w:t>
      </w:r>
      <w:r w:rsidR="00AF0E24" w:rsidRPr="00824832">
        <w:rPr>
          <w:rFonts w:ascii="Angsana New" w:hAnsi="Angsana New"/>
          <w:sz w:val="28"/>
          <w:szCs w:val="28"/>
        </w:rPr>
        <w:t xml:space="preserve"> </w:t>
      </w:r>
      <w:r w:rsidR="00A4104C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17871" w:rsidRPr="00824832" w14:paraId="33DFF20E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824832" w14:paraId="58A20275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097C1" w14:textId="22253EC7" w:rsidR="005C75E9" w:rsidRPr="00824832" w:rsidRDefault="005C75E9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070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AAA8B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D71C2" w14:textId="0FE3224F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070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17871" w:rsidRPr="00824832" w14:paraId="653123A7" w14:textId="77777777" w:rsidTr="00A64216">
        <w:trPr>
          <w:trHeight w:hRule="exact" w:val="17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A451A52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F9122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F9AEB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713D8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C24C1" w:rsidRPr="00824832" w14:paraId="5CB6DD88" w14:textId="77777777" w:rsidTr="00A64216">
        <w:trPr>
          <w:trHeight w:val="39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775EB7A5" w:rsidR="003C24C1" w:rsidRPr="00824832" w:rsidRDefault="00DB6273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3C24C1" w:rsidRPr="00824832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77777777" w:rsidR="005B7353" w:rsidRPr="00F7616E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14903799" w14:textId="4679C887" w:rsidR="005B7353" w:rsidRPr="00824832" w:rsidRDefault="005C75E9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A7E29" w:rsidRPr="00824832">
        <w:rPr>
          <w:rFonts w:ascii="Angsana New" w:hAnsi="Angsana New"/>
          <w:sz w:val="28"/>
          <w:szCs w:val="28"/>
        </w:rPr>
        <w:t xml:space="preserve">31 </w:t>
      </w:r>
      <w:r w:rsidR="007A7E29" w:rsidRPr="00824832">
        <w:rPr>
          <w:rFonts w:ascii="Angsana New" w:hAnsi="Angsana New"/>
          <w:sz w:val="28"/>
          <w:szCs w:val="28"/>
          <w:cs/>
        </w:rPr>
        <w:t xml:space="preserve">ธันวาคม </w:t>
      </w:r>
      <w:r w:rsidR="007A7E29" w:rsidRPr="00824832">
        <w:rPr>
          <w:rFonts w:ascii="Angsana New" w:hAnsi="Angsana New"/>
          <w:sz w:val="28"/>
          <w:szCs w:val="28"/>
        </w:rPr>
        <w:t>256</w:t>
      </w:r>
      <w:r w:rsidR="005C070F">
        <w:rPr>
          <w:rFonts w:ascii="Angsana New" w:hAnsi="Angsana New"/>
          <w:sz w:val="28"/>
          <w:szCs w:val="28"/>
        </w:rPr>
        <w:t>3</w:t>
      </w:r>
      <w:r w:rsidR="007A7E29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A7E29">
        <w:rPr>
          <w:rFonts w:ascii="Angsana New" w:hAnsi="Angsana New"/>
          <w:sz w:val="28"/>
          <w:szCs w:val="28"/>
        </w:rPr>
        <w:t>256</w:t>
      </w:r>
      <w:r w:rsidR="005C070F">
        <w:rPr>
          <w:rFonts w:ascii="Angsana New" w:hAnsi="Angsana New"/>
          <w:sz w:val="28"/>
          <w:szCs w:val="28"/>
        </w:rPr>
        <w:t>2</w:t>
      </w:r>
      <w:r w:rsidR="007A7E29" w:rsidRPr="00824832">
        <w:rPr>
          <w:rFonts w:ascii="Angsana New" w:hAnsi="Angsana New"/>
          <w:sz w:val="28"/>
          <w:szCs w:val="28"/>
        </w:rPr>
        <w:t xml:space="preserve"> </w:t>
      </w:r>
      <w:r w:rsidR="005B7353" w:rsidRPr="00824832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17871" w:rsidRPr="00824832" w14:paraId="11C8B81D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824832" w14:paraId="054FCB4C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BA3AE" w14:textId="4645FCB5" w:rsidR="005C75E9" w:rsidRPr="00824832" w:rsidRDefault="006E37C3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070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3668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B18B6" w14:textId="43560D20" w:rsidR="005C75E9" w:rsidRPr="00824832" w:rsidRDefault="005C75E9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070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C070F" w:rsidRPr="00824832" w14:paraId="4FF2AB49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DAC5512" w14:textId="77777777" w:rsidR="005C070F" w:rsidRPr="00824832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14" w:name="_Hlk23514124"/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85780" w14:textId="07B81D8C" w:rsidR="005C070F" w:rsidRPr="00824832" w:rsidRDefault="00DB6273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111,754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199AC" w14:textId="77777777" w:rsidR="005C070F" w:rsidRPr="00824832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42F6" w14:textId="61AB1F3D" w:rsidR="005C070F" w:rsidRPr="00824832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81,116</w:t>
            </w:r>
          </w:p>
        </w:tc>
      </w:tr>
      <w:tr w:rsidR="005C070F" w:rsidRPr="00824832" w14:paraId="2AA4571F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77777777" w:rsidR="005C070F" w:rsidRPr="00824832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62321" w14:textId="266CB114" w:rsidR="005C070F" w:rsidRPr="00824832" w:rsidRDefault="00DB6273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B627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111,754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5C070F" w:rsidRPr="00824832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0D7D2" w14:textId="5FEA8168" w:rsidR="005C070F" w:rsidRPr="00824832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81,116</w:t>
            </w:r>
          </w:p>
        </w:tc>
      </w:tr>
      <w:bookmarkEnd w:id="14"/>
    </w:tbl>
    <w:p w14:paraId="37294FE6" w14:textId="6DE884AD" w:rsidR="00602185" w:rsidRDefault="00602185" w:rsidP="00734748">
      <w:pPr>
        <w:rPr>
          <w:rFonts w:cs="Arial"/>
          <w:cs/>
          <w:lang w:val="th-TH"/>
        </w:rPr>
      </w:pPr>
    </w:p>
    <w:p w14:paraId="490ECA4C" w14:textId="77777777" w:rsidR="005C070F" w:rsidRDefault="005C070F" w:rsidP="00734748">
      <w:pPr>
        <w:rPr>
          <w:rFonts w:cs="Arial"/>
          <w:cs/>
          <w:lang w:val="th-TH"/>
        </w:rPr>
      </w:pPr>
    </w:p>
    <w:p w14:paraId="57739016" w14:textId="77777777" w:rsidR="005C070F" w:rsidRDefault="005C070F" w:rsidP="00734748">
      <w:pPr>
        <w:rPr>
          <w:rFonts w:cs="Arial"/>
          <w:cs/>
          <w:lang w:val="th-TH"/>
        </w:rPr>
      </w:pPr>
    </w:p>
    <w:p w14:paraId="076B8AF7" w14:textId="77777777" w:rsidR="005C070F" w:rsidRDefault="005C070F" w:rsidP="00734748">
      <w:pPr>
        <w:rPr>
          <w:rFonts w:cs="Arial"/>
          <w:cs/>
          <w:lang w:val="th-TH"/>
        </w:rPr>
      </w:pPr>
    </w:p>
    <w:p w14:paraId="43BED995" w14:textId="77777777" w:rsidR="005C070F" w:rsidRDefault="005C070F" w:rsidP="00734748">
      <w:pPr>
        <w:rPr>
          <w:rFonts w:cs="Arial"/>
          <w:cs/>
          <w:lang w:val="th-TH"/>
        </w:rPr>
      </w:pPr>
    </w:p>
    <w:p w14:paraId="0BADF748" w14:textId="77777777" w:rsidR="005C070F" w:rsidRDefault="005C070F" w:rsidP="00734748">
      <w:pPr>
        <w:rPr>
          <w:rFonts w:cs="Arial"/>
          <w:cs/>
          <w:lang w:val="th-TH"/>
        </w:rPr>
      </w:pPr>
    </w:p>
    <w:p w14:paraId="2BF449F1" w14:textId="77777777" w:rsidR="005C070F" w:rsidRDefault="005C070F" w:rsidP="00734748">
      <w:pPr>
        <w:rPr>
          <w:rFonts w:cs="Arial"/>
          <w:cs/>
          <w:lang w:val="th-TH"/>
        </w:rPr>
      </w:pPr>
    </w:p>
    <w:p w14:paraId="55C572A6" w14:textId="77777777" w:rsidR="005C070F" w:rsidRDefault="005C070F" w:rsidP="00734748">
      <w:pPr>
        <w:rPr>
          <w:rFonts w:cs="Arial"/>
          <w:cs/>
          <w:lang w:val="th-TH"/>
        </w:rPr>
      </w:pPr>
    </w:p>
    <w:p w14:paraId="12CC2AD1" w14:textId="77777777" w:rsidR="005C070F" w:rsidRDefault="005C070F" w:rsidP="00734748">
      <w:pPr>
        <w:rPr>
          <w:rFonts w:cs="Arial"/>
          <w:cs/>
          <w:lang w:val="th-TH"/>
        </w:rPr>
      </w:pPr>
    </w:p>
    <w:p w14:paraId="3D93459B" w14:textId="77777777" w:rsidR="005C070F" w:rsidRDefault="005C070F" w:rsidP="00734748">
      <w:pPr>
        <w:rPr>
          <w:rFonts w:cs="Arial"/>
          <w:cs/>
          <w:lang w:val="th-TH"/>
        </w:rPr>
      </w:pPr>
    </w:p>
    <w:p w14:paraId="55E20F31" w14:textId="77777777" w:rsidR="005C070F" w:rsidRDefault="005C070F" w:rsidP="00734748">
      <w:pPr>
        <w:rPr>
          <w:rFonts w:cs="Arial"/>
          <w:cs/>
          <w:lang w:val="th-TH"/>
        </w:rPr>
      </w:pPr>
    </w:p>
    <w:p w14:paraId="5C6DBA5E" w14:textId="77777777" w:rsidR="005C070F" w:rsidRDefault="005C070F" w:rsidP="00734748">
      <w:pPr>
        <w:rPr>
          <w:rFonts w:cs="Arial"/>
          <w:cs/>
          <w:lang w:val="th-TH"/>
        </w:rPr>
      </w:pPr>
    </w:p>
    <w:p w14:paraId="789393BE" w14:textId="77777777" w:rsidR="005C070F" w:rsidRDefault="005C070F" w:rsidP="00734748">
      <w:pPr>
        <w:rPr>
          <w:rFonts w:cs="Arial"/>
          <w:cs/>
          <w:lang w:val="th-TH"/>
        </w:rPr>
      </w:pPr>
    </w:p>
    <w:p w14:paraId="7DAEFAA1" w14:textId="6404E820" w:rsidR="005B7353" w:rsidRPr="00872E9A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72E9A">
        <w:rPr>
          <w:b/>
          <w:bCs/>
          <w:u w:val="none"/>
          <w:cs/>
        </w:rPr>
        <w:lastRenderedPageBreak/>
        <w:t>ทรัพย์สิน</w:t>
      </w:r>
      <w:r w:rsidR="00520742" w:rsidRPr="00872E9A">
        <w:rPr>
          <w:b/>
          <w:bCs/>
          <w:u w:val="none"/>
          <w:cs/>
        </w:rPr>
        <w:t>อื่น</w:t>
      </w:r>
      <w:r w:rsidRPr="00872E9A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4667088A" w:rsidR="00520742" w:rsidRDefault="005C75E9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A7E29" w:rsidRPr="00824832">
        <w:rPr>
          <w:rFonts w:ascii="Angsana New" w:hAnsi="Angsana New"/>
          <w:sz w:val="28"/>
          <w:szCs w:val="28"/>
        </w:rPr>
        <w:t xml:space="preserve">31 </w:t>
      </w:r>
      <w:r w:rsidR="007A7E29" w:rsidRPr="00824832">
        <w:rPr>
          <w:rFonts w:ascii="Angsana New" w:hAnsi="Angsana New"/>
          <w:sz w:val="28"/>
          <w:szCs w:val="28"/>
          <w:cs/>
        </w:rPr>
        <w:t xml:space="preserve">ธันวาคม </w:t>
      </w:r>
      <w:r w:rsidR="007A7E29" w:rsidRPr="00824832">
        <w:rPr>
          <w:rFonts w:ascii="Angsana New" w:hAnsi="Angsana New"/>
          <w:sz w:val="28"/>
          <w:szCs w:val="28"/>
        </w:rPr>
        <w:t>256</w:t>
      </w:r>
      <w:r w:rsidR="005C070F">
        <w:rPr>
          <w:rFonts w:ascii="Angsana New" w:hAnsi="Angsana New"/>
          <w:sz w:val="28"/>
          <w:szCs w:val="28"/>
        </w:rPr>
        <w:t>3</w:t>
      </w:r>
      <w:r w:rsidR="007A7E29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A7E29">
        <w:rPr>
          <w:rFonts w:ascii="Angsana New" w:hAnsi="Angsana New"/>
          <w:sz w:val="28"/>
          <w:szCs w:val="28"/>
        </w:rPr>
        <w:t>256</w:t>
      </w:r>
      <w:r w:rsidR="005C070F">
        <w:rPr>
          <w:rFonts w:ascii="Angsana New" w:hAnsi="Angsana New"/>
          <w:sz w:val="28"/>
          <w:szCs w:val="28"/>
        </w:rPr>
        <w:t>2</w:t>
      </w:r>
      <w:r w:rsidR="007A7E29" w:rsidRPr="00824832">
        <w:rPr>
          <w:rFonts w:ascii="Angsana New" w:hAnsi="Angsana New"/>
          <w:sz w:val="28"/>
          <w:szCs w:val="28"/>
        </w:rPr>
        <w:t xml:space="preserve"> </w:t>
      </w:r>
      <w:r w:rsidR="00A64216" w:rsidRPr="00824832">
        <w:rPr>
          <w:rFonts w:ascii="Angsana New" w:hAnsi="Angsana New"/>
          <w:sz w:val="28"/>
          <w:szCs w:val="28"/>
          <w:cs/>
        </w:rPr>
        <w:t>บริษัท</w:t>
      </w:r>
      <w:r w:rsidR="00A64216" w:rsidRPr="00E653CB">
        <w:rPr>
          <w:rFonts w:ascii="Angsana New" w:hAnsi="Angsana New"/>
          <w:sz w:val="28"/>
          <w:szCs w:val="28"/>
          <w:cs/>
        </w:rPr>
        <w:t>ได้วางทรัพย์สินเพื่อเป็นหลักทรัพย์จัดสรรเป็นเงินสำรองประกันภัยกับนายทะเบีย</w:t>
      </w:r>
      <w:r w:rsidR="00A64216">
        <w:rPr>
          <w:rFonts w:ascii="Angsana New" w:hAnsi="Angsana New" w:hint="cs"/>
          <w:sz w:val="28"/>
          <w:szCs w:val="28"/>
          <w:cs/>
        </w:rPr>
        <w:t>น</w:t>
      </w:r>
      <w:r w:rsidR="00A64216" w:rsidRPr="00E653CB">
        <w:rPr>
          <w:rFonts w:ascii="Angsana New" w:hAnsi="Angsana New"/>
          <w:sz w:val="28"/>
          <w:szCs w:val="28"/>
          <w:cs/>
        </w:rPr>
        <w:t>ตามพระราชบัญญัติประกันวินาศภัย 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5C070F" w:rsidRPr="00824832" w14:paraId="4689548D" w14:textId="77777777" w:rsidTr="00A64216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1DE97E3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5BABB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C070F" w:rsidRPr="00824832" w14:paraId="68F78389" w14:textId="77777777" w:rsidTr="00A64216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D7D7D0B" w14:textId="77777777" w:rsidR="005C070F" w:rsidRPr="00824832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2BDF9" w14:textId="445F837C" w:rsidR="005C070F" w:rsidRPr="005C070F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EF564" w14:textId="77777777" w:rsidR="005C070F" w:rsidRPr="00824832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8C197" w14:textId="1F4416AC" w:rsidR="005C070F" w:rsidRPr="00824832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C070F" w:rsidRPr="00824832" w14:paraId="1781CEF7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A7E1C1F" w14:textId="77777777" w:rsidR="005C070F" w:rsidRPr="00824832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9CD0B" w14:textId="1813E781" w:rsidR="005C070F" w:rsidRPr="00824832" w:rsidRDefault="00266F03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BFB89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D76C1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5C070F" w:rsidRPr="00824832" w14:paraId="148AC9B7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9ED8F27" w14:textId="77777777" w:rsidR="005C070F" w:rsidRPr="00824832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9B890" w14:textId="4EA507CB" w:rsidR="005C070F" w:rsidRDefault="00266F03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80,713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A4DA4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918AE9" w14:textId="77777777" w:rsidR="005C070F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174,0</w:t>
            </w:r>
            <w:r w:rsidRPr="00467175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1</w:t>
            </w: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</w:tr>
      <w:tr w:rsidR="00266F03" w:rsidRPr="00824832" w14:paraId="69543721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1DE9D1D" w14:textId="5ED3CE05" w:rsidR="00266F03" w:rsidRPr="00824832" w:rsidRDefault="00266F03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E4245" w14:textId="7E937845" w:rsidR="00266F03" w:rsidRDefault="00266F03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117A7" w14:textId="77777777" w:rsidR="00266F03" w:rsidRPr="00824832" w:rsidRDefault="00266F03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1931" w14:textId="7A79E2D4" w:rsidR="00266F03" w:rsidRPr="00467175" w:rsidRDefault="00266F03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5C070F" w:rsidRPr="00824832" w14:paraId="6E1A09BA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B692662" w14:textId="77777777" w:rsidR="005C070F" w:rsidRPr="00E872E9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ไรหรือขาดทุน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F23A37" w14:textId="66987BA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04E2A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3503E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C070F" w:rsidRPr="00824832" w14:paraId="4490BF6E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7F40F0A" w14:textId="77777777" w:rsidR="005C070F" w:rsidRPr="00E872E9" w:rsidRDefault="005C070F" w:rsidP="008F2FD3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F72E" w14:textId="30FFD148" w:rsidR="005C070F" w:rsidRPr="00824832" w:rsidRDefault="00266F03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36,181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485FD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B5126D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5C070F" w:rsidRPr="00824832" w14:paraId="3BA6AA9F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00CC504" w14:textId="77777777" w:rsidR="005C070F" w:rsidRPr="00E872E9" w:rsidRDefault="005C070F" w:rsidP="008F2FD3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ใน</w:t>
            </w: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EED11" w14:textId="76905668" w:rsidR="005C070F" w:rsidRDefault="00266F03" w:rsidP="008A0372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48,1</w:t>
            </w:r>
            <w:r w:rsidR="008A0372">
              <w:rPr>
                <w:rFonts w:asciiTheme="majorBidi" w:eastAsia="Cordia New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96B02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5B1E4F" w14:textId="77777777" w:rsidR="005C070F" w:rsidRPr="00467175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C070F" w:rsidRPr="00824832" w14:paraId="13FCB5B1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3EC5B26" w14:textId="77777777" w:rsidR="005C070F" w:rsidRPr="00E872E9" w:rsidRDefault="005C070F" w:rsidP="008F2FD3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17BED" w14:textId="3A29180D" w:rsidR="005C070F" w:rsidRPr="00824832" w:rsidRDefault="00266F03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BF2A4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883241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5C070F" w:rsidRPr="00824832" w14:paraId="068D3517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0D3051D" w14:textId="77777777" w:rsidR="005C070F" w:rsidRPr="00E872E9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ไรขาดทุน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8241F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E7309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FD578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C070F" w:rsidRPr="00824832" w14:paraId="27989358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23A5452" w14:textId="77777777" w:rsidR="005C070F" w:rsidRPr="00E872E9" w:rsidRDefault="005C070F" w:rsidP="005C070F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1CAFF" w14:textId="2DCC886C" w:rsidR="005C070F" w:rsidRPr="00824832" w:rsidRDefault="000045D2" w:rsidP="008A0372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34,820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56032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8238C" w14:textId="77777777" w:rsidR="005C070F" w:rsidRPr="008C3C00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5C070F" w:rsidRPr="00824832" w14:paraId="4B95662D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3595683" w14:textId="77777777" w:rsidR="005C070F" w:rsidRPr="00E872E9" w:rsidRDefault="005C070F" w:rsidP="005C070F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89444" w14:textId="0978E8FD" w:rsidR="005C070F" w:rsidRDefault="00266F03" w:rsidP="005C070F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100,921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CC2C8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9307A" w14:textId="77777777" w:rsidR="005C070F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5C070F" w:rsidRPr="00824832" w14:paraId="6C8CF6E1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D7DAC7B" w14:textId="77777777" w:rsidR="005C070F" w:rsidRPr="00E872E9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หน่าย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EC640" w14:textId="77777777" w:rsidR="005C070F" w:rsidRPr="00824832" w:rsidRDefault="005C070F" w:rsidP="005C070F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183760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114B93" w14:textId="77777777" w:rsidR="005C070F" w:rsidRPr="00923496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C070F" w:rsidRPr="00C92DE2" w14:paraId="716AFA63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6E80395" w14:textId="77777777" w:rsidR="005C070F" w:rsidRPr="00824832" w:rsidRDefault="005C070F" w:rsidP="005C070F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DE66FC" w14:textId="7E8EF69E" w:rsidR="005C070F" w:rsidRPr="00824832" w:rsidRDefault="00266F03" w:rsidP="005C070F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22,552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1B521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E75D3" w14:textId="77777777" w:rsidR="005C070F" w:rsidRPr="00C92DE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92DE2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5C070F" w:rsidRPr="00824832" w14:paraId="69A539EF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014A6E5" w14:textId="77777777" w:rsidR="005C070F" w:rsidRPr="00923496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cs/>
              </w:rPr>
            </w:pP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36DA5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A20D3C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E29CC7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C070F" w:rsidRPr="00824832" w14:paraId="2BBAA97C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2AC7625" w14:textId="77777777" w:rsidR="005C070F" w:rsidRPr="00824832" w:rsidRDefault="005C070F" w:rsidP="005C070F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D27A2" w14:textId="4D97FAE4" w:rsidR="005C070F" w:rsidRPr="00824832" w:rsidRDefault="00266F03" w:rsidP="005C070F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26428E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D3FDC1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100,645</w:t>
            </w:r>
          </w:p>
        </w:tc>
      </w:tr>
      <w:tr w:rsidR="005C070F" w:rsidRPr="00824832" w14:paraId="2A5A08BA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304C1C1" w14:textId="77777777" w:rsidR="005C070F" w:rsidRPr="00E872E9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เงินลงทุนที่ถือจนครบกำหนด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89DC6F" w14:textId="77777777" w:rsidR="005C070F" w:rsidRDefault="005C070F" w:rsidP="005C070F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DA6790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C3E5F7" w14:textId="77777777" w:rsidR="005C070F" w:rsidRPr="008C3C00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C070F" w:rsidRPr="00824832" w14:paraId="1F824778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B0D92CC" w14:textId="77777777" w:rsidR="005C070F" w:rsidRDefault="005C070F" w:rsidP="005C070F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C58409" w14:textId="5A80E175" w:rsidR="005C070F" w:rsidRDefault="00266F03" w:rsidP="005C070F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6724A2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F5531D" w14:textId="77777777" w:rsidR="005C070F" w:rsidRPr="008C3C00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97,531</w:t>
            </w:r>
          </w:p>
        </w:tc>
      </w:tr>
      <w:tr w:rsidR="005C070F" w:rsidRPr="00824832" w14:paraId="4A72BC3D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3FC8874" w14:textId="77777777" w:rsidR="005C070F" w:rsidRPr="008C3C00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C3C0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0BBD61" w14:textId="77777777" w:rsidR="005C070F" w:rsidRPr="00824832" w:rsidRDefault="005C070F" w:rsidP="005C070F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D1A03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8BD4E1" w14:textId="77777777" w:rsidR="005C070F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C070F" w:rsidRPr="00824832" w14:paraId="22A0D21D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EAC5DC8" w14:textId="77777777" w:rsidR="005C070F" w:rsidRPr="00824832" w:rsidRDefault="005C070F" w:rsidP="005C070F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969188" w14:textId="7ED76B6E" w:rsidR="005C070F" w:rsidRPr="00824832" w:rsidRDefault="00FD1AB6" w:rsidP="005C070F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9DA03" w14:textId="77777777" w:rsidR="005C070F" w:rsidRPr="00824832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0D6322" w14:textId="77777777" w:rsidR="005C070F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</w:tr>
      <w:tr w:rsidR="005C070F" w:rsidRPr="005067F3" w14:paraId="6CD9542F" w14:textId="77777777" w:rsidTr="00A64216">
        <w:trPr>
          <w:trHeight w:val="35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EA9764F" w14:textId="77777777" w:rsidR="005C070F" w:rsidRPr="00824832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C6B06" w14:textId="2C355CA1" w:rsidR="005C070F" w:rsidRPr="00824832" w:rsidRDefault="000045D2" w:rsidP="000045D2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339,586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2931B" w14:textId="77777777" w:rsidR="005C070F" w:rsidRPr="00824832" w:rsidRDefault="005C070F" w:rsidP="00FD1AB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2490E" w14:textId="77777777" w:rsidR="005C070F" w:rsidRPr="00387088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373,7</w:t>
            </w:r>
            <w:r w:rsidRPr="00467175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 w:rsidRPr="0046717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7107408D" w14:textId="06F43053" w:rsidR="00075F43" w:rsidRPr="003A03C8" w:rsidRDefault="00075F4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3A03C8">
        <w:rPr>
          <w:b/>
          <w:bCs/>
          <w:u w:val="none"/>
          <w:cs/>
        </w:rPr>
        <w:t>เงินสมทบกองทุนประกันวินาศภัย</w:t>
      </w:r>
    </w:p>
    <w:p w14:paraId="4BD83CEE" w14:textId="43656701" w:rsidR="00075F43" w:rsidRPr="00036EE1" w:rsidRDefault="00075F43" w:rsidP="00075F4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6EE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36EE1">
        <w:rPr>
          <w:rFonts w:ascii="Angsana New" w:hAnsi="Angsana New"/>
          <w:sz w:val="28"/>
          <w:szCs w:val="28"/>
        </w:rPr>
        <w:t>31</w:t>
      </w:r>
      <w:r w:rsidRPr="00036E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36EE1">
        <w:rPr>
          <w:rFonts w:ascii="Angsana New" w:hAnsi="Angsana New"/>
          <w:sz w:val="28"/>
          <w:szCs w:val="28"/>
        </w:rPr>
        <w:t>256</w:t>
      </w:r>
      <w:r w:rsidR="005C070F">
        <w:rPr>
          <w:rFonts w:ascii="Angsana New" w:hAnsi="Angsana New"/>
          <w:sz w:val="28"/>
          <w:szCs w:val="28"/>
        </w:rPr>
        <w:t>3</w:t>
      </w:r>
      <w:r w:rsidRPr="00036EE1">
        <w:rPr>
          <w:rFonts w:ascii="Angsana New" w:hAnsi="Angsana New"/>
          <w:sz w:val="28"/>
          <w:szCs w:val="28"/>
          <w:cs/>
        </w:rPr>
        <w:t xml:space="preserve"> และ </w:t>
      </w:r>
      <w:r w:rsidRPr="00036EE1">
        <w:rPr>
          <w:rFonts w:ascii="Angsana New" w:hAnsi="Angsana New"/>
          <w:sz w:val="28"/>
          <w:szCs w:val="28"/>
        </w:rPr>
        <w:t>256</w:t>
      </w:r>
      <w:r w:rsidR="005C070F">
        <w:rPr>
          <w:rFonts w:ascii="Angsana New" w:hAnsi="Angsana New"/>
          <w:sz w:val="28"/>
          <w:szCs w:val="28"/>
        </w:rPr>
        <w:t>2</w:t>
      </w:r>
      <w:r w:rsidRPr="00036EE1">
        <w:rPr>
          <w:rFonts w:ascii="Angsana New" w:hAnsi="Angsana New"/>
          <w:sz w:val="28"/>
          <w:szCs w:val="28"/>
          <w:cs/>
        </w:rPr>
        <w:t xml:space="preserve"> บริษัทได้จ่ายเงินสะสมเข้ากองทุนประกันวินาศภัยดังนี้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075F43" w:rsidRPr="00036EE1" w14:paraId="581AFA3A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9AD4496" w14:textId="77777777" w:rsidR="00075F43" w:rsidRPr="00036EE1" w:rsidRDefault="00075F43" w:rsidP="00EF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D18BE" w14:textId="77777777" w:rsidR="00075F43" w:rsidRPr="00036EE1" w:rsidRDefault="00075F43" w:rsidP="00EF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36EE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C070F" w:rsidRPr="00036EE1" w14:paraId="00E74A60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DFE6EAB" w14:textId="77777777" w:rsidR="005C070F" w:rsidRPr="00036EE1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869AB" w14:textId="6FD0000D" w:rsidR="005C070F" w:rsidRPr="00036EE1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A8CE8" w14:textId="77777777" w:rsidR="005C070F" w:rsidRPr="00036EE1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C5435" w14:textId="0A377169" w:rsidR="005C070F" w:rsidRPr="00036EE1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</w:rPr>
              <w:t>2562</w:t>
            </w:r>
          </w:p>
        </w:tc>
      </w:tr>
      <w:tr w:rsidR="005C070F" w:rsidRPr="00036EE1" w14:paraId="5F02F1F6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8A5E6E2" w14:textId="77777777" w:rsidR="005C070F" w:rsidRPr="00036EE1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973BAE" w14:textId="2F600E68" w:rsidR="005C070F" w:rsidRPr="00036EE1" w:rsidRDefault="00A64216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64216">
              <w:rPr>
                <w:rFonts w:asciiTheme="majorBidi" w:eastAsia="Cordia New" w:hAnsiTheme="majorBidi"/>
                <w:sz w:val="28"/>
                <w:szCs w:val="28"/>
                <w:cs/>
              </w:rPr>
              <w:t>23</w:t>
            </w:r>
            <w:r w:rsidRPr="00A64216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A64216">
              <w:rPr>
                <w:rFonts w:asciiTheme="majorBidi" w:eastAsia="Cordia New" w:hAnsiTheme="majorBidi"/>
                <w:sz w:val="28"/>
                <w:szCs w:val="28"/>
                <w:cs/>
              </w:rPr>
              <w:t>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D948F1" w14:textId="77777777" w:rsidR="005C070F" w:rsidRPr="00036EE1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0315F" w14:textId="720F989A" w:rsidR="005C070F" w:rsidRPr="00036EE1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</w:rPr>
              <w:t>22,053</w:t>
            </w:r>
          </w:p>
        </w:tc>
      </w:tr>
      <w:tr w:rsidR="005C070F" w:rsidRPr="00036EE1" w14:paraId="79125DF3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F094C27" w14:textId="77777777" w:rsidR="005C070F" w:rsidRPr="00036EE1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เงินสมทบกองทุนประกันวินาศภัยใน</w:t>
            </w:r>
            <w:r w:rsidRPr="00036EE1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ระหว่าง</w:t>
            </w:r>
            <w:r w:rsidRPr="00036EE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B2937" w14:textId="75458BED" w:rsidR="005C070F" w:rsidRPr="00036EE1" w:rsidRDefault="00844536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2913E7" w14:textId="77777777" w:rsidR="005C070F" w:rsidRPr="00036EE1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D2E33" w14:textId="47F309B6" w:rsidR="005C070F" w:rsidRPr="00036EE1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1,266</w:t>
            </w:r>
          </w:p>
        </w:tc>
      </w:tr>
      <w:tr w:rsidR="005C070F" w:rsidRPr="00075F43" w14:paraId="4DD0840B" w14:textId="77777777" w:rsidTr="00A642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0AB2432" w14:textId="77777777" w:rsidR="005C070F" w:rsidRPr="00036EE1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9861D0" w14:textId="32E9C364" w:rsidR="005C070F" w:rsidRPr="003A03C8" w:rsidRDefault="004D449E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24,944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ED45A1" w14:textId="77777777" w:rsidR="005C070F" w:rsidRPr="00036EE1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4D588" w14:textId="10ECB022" w:rsidR="005C070F" w:rsidRPr="00075F43" w:rsidRDefault="005C070F" w:rsidP="005C070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3A03C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23,319</w:t>
            </w:r>
          </w:p>
        </w:tc>
      </w:tr>
    </w:tbl>
    <w:p w14:paraId="77CC3812" w14:textId="77777777" w:rsidR="005C070F" w:rsidRPr="00824832" w:rsidRDefault="005C070F" w:rsidP="005C07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C5519D1" w14:textId="77777777" w:rsidR="005C070F" w:rsidRDefault="005C070F" w:rsidP="005C070F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14:paraId="2F2FE517" w14:textId="6C455216" w:rsidR="00507A1B" w:rsidRPr="00507A1B" w:rsidRDefault="00AB3FF6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lastRenderedPageBreak/>
        <w:t>ภาระผูกพัน</w:t>
      </w:r>
    </w:p>
    <w:p w14:paraId="7B7A369E" w14:textId="77777777" w:rsidR="00AB3FF6" w:rsidRPr="0045246C" w:rsidRDefault="00AB3FF6" w:rsidP="006E609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สัญญาเช่าระยะยาว</w:t>
      </w:r>
    </w:p>
    <w:p w14:paraId="1A8E4AEE" w14:textId="352F9F00" w:rsidR="005B7353" w:rsidRDefault="00AF0E24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5246C">
        <w:rPr>
          <w:rFonts w:ascii="Angsana New" w:hAnsi="Angsana New"/>
          <w:sz w:val="28"/>
          <w:szCs w:val="28"/>
          <w:cs/>
        </w:rPr>
        <w:t xml:space="preserve">ณ </w:t>
      </w:r>
      <w:r w:rsidR="003A0158" w:rsidRPr="0045246C">
        <w:rPr>
          <w:rFonts w:ascii="Angsana New" w:hAnsi="Angsana New"/>
          <w:sz w:val="28"/>
          <w:szCs w:val="28"/>
          <w:cs/>
        </w:rPr>
        <w:t xml:space="preserve">วันที่ </w:t>
      </w:r>
      <w:r w:rsidR="003A0158" w:rsidRPr="0045246C">
        <w:rPr>
          <w:rFonts w:ascii="Angsana New" w:hAnsi="Angsana New"/>
          <w:sz w:val="28"/>
          <w:szCs w:val="28"/>
        </w:rPr>
        <w:t xml:space="preserve">31 </w:t>
      </w:r>
      <w:r w:rsidR="003A0158" w:rsidRPr="0045246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A7E29" w:rsidRPr="0045246C">
        <w:rPr>
          <w:rFonts w:ascii="Angsana New" w:hAnsi="Angsana New"/>
          <w:sz w:val="28"/>
          <w:szCs w:val="28"/>
        </w:rPr>
        <w:t>256</w:t>
      </w:r>
      <w:r w:rsidR="005C070F">
        <w:rPr>
          <w:rFonts w:ascii="Angsana New" w:hAnsi="Angsana New"/>
          <w:sz w:val="28"/>
          <w:szCs w:val="28"/>
        </w:rPr>
        <w:t>3</w:t>
      </w:r>
      <w:r w:rsidR="007A7E29" w:rsidRPr="0045246C">
        <w:rPr>
          <w:rFonts w:ascii="Angsana New" w:hAnsi="Angsana New"/>
          <w:sz w:val="28"/>
          <w:szCs w:val="28"/>
        </w:rPr>
        <w:t xml:space="preserve"> </w:t>
      </w:r>
      <w:r w:rsidR="007A7E29" w:rsidRPr="0045246C">
        <w:rPr>
          <w:rFonts w:ascii="Angsana New" w:hAnsi="Angsana New"/>
          <w:sz w:val="28"/>
          <w:szCs w:val="28"/>
          <w:cs/>
        </w:rPr>
        <w:t>และ</w:t>
      </w:r>
      <w:r w:rsidR="003A0158" w:rsidRPr="0045246C">
        <w:rPr>
          <w:rFonts w:ascii="Angsana New" w:hAnsi="Angsana New"/>
          <w:sz w:val="28"/>
          <w:szCs w:val="28"/>
        </w:rPr>
        <w:t>256</w:t>
      </w:r>
      <w:r w:rsidR="005C070F">
        <w:rPr>
          <w:rFonts w:ascii="Angsana New" w:hAnsi="Angsana New"/>
          <w:sz w:val="28"/>
          <w:szCs w:val="28"/>
        </w:rPr>
        <w:t>2</w:t>
      </w:r>
      <w:r w:rsidR="003A0158" w:rsidRPr="0045246C">
        <w:rPr>
          <w:rFonts w:ascii="Angsana New" w:hAnsi="Angsana New"/>
          <w:sz w:val="28"/>
          <w:szCs w:val="28"/>
        </w:rPr>
        <w:t xml:space="preserve"> </w:t>
      </w:r>
      <w:r w:rsidR="005C070F" w:rsidRPr="005C070F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บริษัทมีภาระผูกพันจากสัญญาเช่าและบริการอาคารสำนักงาน และอุปกรณ์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 xml:space="preserve">สำนักงาน ซึ่งมีระยะเวลาสิ้นสุดในปี </w:t>
      </w:r>
      <w:r w:rsidR="00A64216" w:rsidRPr="0095503D">
        <w:rPr>
          <w:rFonts w:ascii="Angsana New" w:hAnsi="Angsana New"/>
          <w:spacing w:val="4"/>
          <w:sz w:val="28"/>
          <w:szCs w:val="28"/>
        </w:rPr>
        <w:t>256</w:t>
      </w:r>
      <w:r w:rsidR="0009045F" w:rsidRPr="0095503D">
        <w:rPr>
          <w:rFonts w:ascii="Angsana New" w:hAnsi="Angsana New"/>
          <w:spacing w:val="4"/>
          <w:sz w:val="28"/>
          <w:szCs w:val="28"/>
        </w:rPr>
        <w:t xml:space="preserve">3 </w:t>
      </w:r>
      <w:r w:rsidR="0009045F" w:rsidRPr="0095503D">
        <w:rPr>
          <w:rFonts w:ascii="Angsana New" w:hAnsi="Angsana New" w:hint="cs"/>
          <w:spacing w:val="4"/>
          <w:sz w:val="28"/>
          <w:szCs w:val="28"/>
          <w:cs/>
        </w:rPr>
        <w:t xml:space="preserve">ถึง </w:t>
      </w:r>
      <w:r w:rsidR="0009045F" w:rsidRPr="0095503D">
        <w:rPr>
          <w:rFonts w:ascii="Angsana New" w:hAnsi="Angsana New"/>
          <w:spacing w:val="4"/>
          <w:sz w:val="28"/>
          <w:szCs w:val="28"/>
        </w:rPr>
        <w:t>2567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 xml:space="preserve"> จำนวนเงินขั้นต่ำที่บริษัทต้องจ่ายในอนาคตสำหรับระยะเวลาแต่</w:t>
      </w:r>
      <w:r w:rsidR="005C070F" w:rsidRPr="005C070F">
        <w:rPr>
          <w:rFonts w:ascii="Angsana New" w:hAnsi="Angsana New"/>
          <w:sz w:val="28"/>
          <w:szCs w:val="28"/>
          <w:cs/>
        </w:rPr>
        <w:t>ละช่วงมีดังนี้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580"/>
        <w:gridCol w:w="1440"/>
        <w:gridCol w:w="270"/>
        <w:gridCol w:w="1440"/>
      </w:tblGrid>
      <w:tr w:rsidR="00717871" w:rsidRPr="0045246C" w14:paraId="4CD10790" w14:textId="77777777" w:rsidTr="008A0372">
        <w:tc>
          <w:tcPr>
            <w:tcW w:w="5580" w:type="dxa"/>
          </w:tcPr>
          <w:p w14:paraId="5FDD45EE" w14:textId="77777777" w:rsidR="00AB4B0E" w:rsidRPr="0045246C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6D0A183" w14:textId="77777777" w:rsidR="00AB4B0E" w:rsidRPr="0045246C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C070F" w:rsidRPr="0045246C" w14:paraId="5ABD45AF" w14:textId="77777777" w:rsidTr="008A0372">
        <w:tc>
          <w:tcPr>
            <w:tcW w:w="5580" w:type="dxa"/>
          </w:tcPr>
          <w:p w14:paraId="0A1C0B83" w14:textId="77777777" w:rsidR="005C070F" w:rsidRPr="0045246C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25F27" w14:textId="134A00BF" w:rsidR="005C070F" w:rsidRPr="0045246C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394EB6" w14:textId="77777777" w:rsidR="005C070F" w:rsidRPr="0045246C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8D5331" w14:textId="340D3BF1" w:rsidR="005C070F" w:rsidRPr="0045246C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C070F" w:rsidRPr="0045246C" w14:paraId="42275581" w14:textId="77777777" w:rsidTr="008A0372">
        <w:tc>
          <w:tcPr>
            <w:tcW w:w="5580" w:type="dxa"/>
          </w:tcPr>
          <w:p w14:paraId="2A271DF9" w14:textId="77777777" w:rsidR="005C070F" w:rsidRPr="0045246C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934D" w14:textId="48F41840" w:rsidR="005C070F" w:rsidRPr="008B7607" w:rsidRDefault="00FE750F" w:rsidP="005C070F">
            <w:pPr>
              <w:tabs>
                <w:tab w:val="clear" w:pos="1644"/>
                <w:tab w:val="left" w:pos="1312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09045F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70" w:type="dxa"/>
          </w:tcPr>
          <w:p w14:paraId="05E0D382" w14:textId="77777777" w:rsidR="005C070F" w:rsidRPr="0045246C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D03C" w14:textId="680C014D" w:rsidR="005C070F" w:rsidRPr="0045246C" w:rsidRDefault="005C070F" w:rsidP="005C070F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12,248</w:t>
            </w:r>
          </w:p>
        </w:tc>
      </w:tr>
      <w:tr w:rsidR="005C070F" w:rsidRPr="0045246C" w14:paraId="5D57C570" w14:textId="77777777" w:rsidTr="008A0372">
        <w:tc>
          <w:tcPr>
            <w:tcW w:w="5580" w:type="dxa"/>
          </w:tcPr>
          <w:p w14:paraId="7A08092E" w14:textId="77777777" w:rsidR="005C070F" w:rsidRPr="0045246C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2951" w14:textId="4839E976" w:rsidR="005C070F" w:rsidRPr="008B7607" w:rsidRDefault="00FE750F" w:rsidP="005C070F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09045F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  <w:tc>
          <w:tcPr>
            <w:tcW w:w="270" w:type="dxa"/>
          </w:tcPr>
          <w:p w14:paraId="5B1EC8CA" w14:textId="77777777" w:rsidR="005C070F" w:rsidRPr="0045246C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9C858" w14:textId="6128631C" w:rsidR="005C070F" w:rsidRPr="0045246C" w:rsidRDefault="005C070F" w:rsidP="005C070F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17,702</w:t>
            </w:r>
          </w:p>
        </w:tc>
      </w:tr>
      <w:tr w:rsidR="005C070F" w:rsidRPr="0045246C" w14:paraId="307FCEDF" w14:textId="77777777" w:rsidTr="008A0372">
        <w:trPr>
          <w:trHeight w:val="389"/>
        </w:trPr>
        <w:tc>
          <w:tcPr>
            <w:tcW w:w="5580" w:type="dxa"/>
            <w:vAlign w:val="bottom"/>
          </w:tcPr>
          <w:p w14:paraId="0B3E41FE" w14:textId="77777777" w:rsidR="005C070F" w:rsidRPr="0045246C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65AC1" w14:textId="4A8FEAF8" w:rsidR="005C070F" w:rsidRPr="008B7607" w:rsidRDefault="00FE750F" w:rsidP="005C070F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</w:t>
            </w:r>
            <w:r w:rsidR="000904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  <w:r w:rsidR="001024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4D8481C4" w14:textId="77777777" w:rsidR="005C070F" w:rsidRPr="0045246C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32C85" w14:textId="707CC89E" w:rsidR="005C070F" w:rsidRPr="0045246C" w:rsidRDefault="005C070F" w:rsidP="005C070F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29,950</w:t>
            </w:r>
          </w:p>
        </w:tc>
      </w:tr>
    </w:tbl>
    <w:p w14:paraId="323011DC" w14:textId="7DBADCCB" w:rsidR="00513B6A" w:rsidRPr="00C778BF" w:rsidRDefault="003A0158" w:rsidP="00942CE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42CED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F71AF5" w:rsidRPr="00942CED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942CE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</w:t>
      </w:r>
      <w:r w:rsidR="007A7E29" w:rsidRPr="00942CE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C070F" w:rsidRPr="00942CED">
        <w:rPr>
          <w:rFonts w:asciiTheme="majorBidi" w:hAnsiTheme="majorBidi" w:cstheme="majorBidi"/>
          <w:spacing w:val="-2"/>
          <w:sz w:val="28"/>
          <w:szCs w:val="28"/>
        </w:rPr>
        <w:t>2562</w:t>
      </w:r>
      <w:r w:rsidRPr="00942CED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B3FF6" w:rsidRPr="00942CED">
        <w:rPr>
          <w:rFonts w:asciiTheme="majorBidi" w:hAnsiTheme="majorBidi" w:cstheme="majorBidi"/>
          <w:spacing w:val="-2"/>
          <w:sz w:val="28"/>
          <w:szCs w:val="28"/>
          <w:cs/>
        </w:rPr>
        <w:t>บริษัทมีภาระผูกพันตามสัญญาจ้างพัฒนาโปรแกรมคอมพิวเตอร์จำนวนเงิน</w:t>
      </w:r>
      <w:r w:rsidR="00A94A15" w:rsidRPr="00C778B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5C070F" w:rsidRPr="00C778BF">
        <w:rPr>
          <w:rFonts w:asciiTheme="majorBidi" w:hAnsiTheme="majorBidi" w:cstheme="majorBidi"/>
          <w:spacing w:val="-2"/>
          <w:sz w:val="28"/>
          <w:szCs w:val="28"/>
        </w:rPr>
        <w:t xml:space="preserve">0.8 </w:t>
      </w:r>
      <w:r w:rsidR="00A94A15" w:rsidRPr="00C778BF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</w:p>
    <w:p w14:paraId="211CCFBF" w14:textId="5FB232DB" w:rsidR="00683106" w:rsidRPr="003A03C8" w:rsidRDefault="00683106" w:rsidP="006E609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A03C8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</w:t>
      </w:r>
      <w:r w:rsidR="007A7E29" w:rsidRPr="003A03C8">
        <w:rPr>
          <w:rFonts w:asciiTheme="majorBidi" w:hAnsiTheme="majorBidi" w:cstheme="majorBidi"/>
          <w:spacing w:val="-2"/>
          <w:sz w:val="28"/>
          <w:szCs w:val="28"/>
          <w:cs/>
        </w:rPr>
        <w:t xml:space="preserve">วันที่ </w:t>
      </w:r>
      <w:r w:rsidR="007A7E29" w:rsidRPr="003A03C8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7A7E29" w:rsidRPr="003A03C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</w:t>
      </w:r>
      <w:r w:rsidR="007A7E29" w:rsidRPr="003A03C8">
        <w:rPr>
          <w:rFonts w:asciiTheme="majorBidi" w:hAnsiTheme="majorBidi" w:cstheme="majorBidi"/>
          <w:spacing w:val="-2"/>
          <w:sz w:val="28"/>
          <w:szCs w:val="28"/>
        </w:rPr>
        <w:t xml:space="preserve"> 256</w:t>
      </w:r>
      <w:r w:rsidR="00A64216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7A7E29" w:rsidRPr="003A03C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A03C8">
        <w:rPr>
          <w:rFonts w:asciiTheme="majorBidi" w:hAnsiTheme="majorBidi" w:cstheme="majorBidi"/>
          <w:spacing w:val="-2"/>
          <w:sz w:val="28"/>
          <w:szCs w:val="28"/>
          <w:cs/>
        </w:rPr>
        <w:t>บริษัทมีภาระผูกพัน</w:t>
      </w:r>
      <w:r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t>จากสัญญา</w:t>
      </w:r>
      <w:r w:rsidR="00720538"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t>ตกแต่ง</w:t>
      </w:r>
      <w:r w:rsidR="00720538" w:rsidRPr="00CD5AA7">
        <w:rPr>
          <w:rFonts w:asciiTheme="majorBidi" w:hAnsiTheme="majorBidi" w:cstheme="majorBidi" w:hint="cs"/>
          <w:spacing w:val="-2"/>
          <w:sz w:val="28"/>
          <w:szCs w:val="28"/>
          <w:cs/>
        </w:rPr>
        <w:t>อาคารสำนักงาน</w:t>
      </w:r>
      <w:r w:rsidRPr="00CD5AA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จำนวนเงิน </w:t>
      </w:r>
      <w:r w:rsidR="00507A1B" w:rsidRPr="00CD5AA7">
        <w:rPr>
          <w:rFonts w:asciiTheme="majorBidi" w:hAnsiTheme="majorBidi" w:cstheme="majorBidi"/>
          <w:spacing w:val="-2"/>
          <w:sz w:val="28"/>
          <w:szCs w:val="28"/>
        </w:rPr>
        <w:t>0.</w:t>
      </w:r>
      <w:r w:rsidR="00872E9A" w:rsidRPr="00CD5AA7">
        <w:rPr>
          <w:rFonts w:asciiTheme="majorBidi" w:hAnsiTheme="majorBidi" w:cstheme="majorBidi"/>
          <w:spacing w:val="-2"/>
          <w:sz w:val="28"/>
          <w:szCs w:val="28"/>
        </w:rPr>
        <w:t>8</w:t>
      </w:r>
      <w:r w:rsidR="000D05DC" w:rsidRPr="00CD5AA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CD5AA7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</w:p>
    <w:p w14:paraId="7929FE62" w14:textId="77777777" w:rsidR="00EE5A54" w:rsidRPr="003A03C8" w:rsidRDefault="00513B6A" w:rsidP="006E609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t>วงเงินสินเชื่อ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580"/>
        <w:gridCol w:w="1440"/>
        <w:gridCol w:w="270"/>
        <w:gridCol w:w="1440"/>
      </w:tblGrid>
      <w:tr w:rsidR="00034A92" w:rsidRPr="00824832" w14:paraId="1145DC45" w14:textId="77777777" w:rsidTr="008A0372">
        <w:tc>
          <w:tcPr>
            <w:tcW w:w="5580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C070F" w:rsidRPr="00824832" w14:paraId="4077C83A" w14:textId="77777777" w:rsidTr="008A0372">
        <w:tc>
          <w:tcPr>
            <w:tcW w:w="5580" w:type="dxa"/>
          </w:tcPr>
          <w:p w14:paraId="401FF5F1" w14:textId="77777777" w:rsidR="005C070F" w:rsidRPr="00824832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2B0534" w14:textId="3C43507E" w:rsidR="005C070F" w:rsidRPr="00824832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736FE2" w14:textId="77777777" w:rsidR="005C070F" w:rsidRPr="00824832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9822B2" w14:textId="20BD15E5" w:rsidR="005C070F" w:rsidRPr="00824832" w:rsidRDefault="005C070F" w:rsidP="005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B7B0B" w:rsidRPr="00824832" w14:paraId="4C76DABE" w14:textId="77777777" w:rsidTr="008A0372">
        <w:tc>
          <w:tcPr>
            <w:tcW w:w="5580" w:type="dxa"/>
          </w:tcPr>
          <w:p w14:paraId="4E493070" w14:textId="4BCC9A2D" w:rsidR="00FB7B0B" w:rsidRPr="00824832" w:rsidRDefault="00FB7B0B" w:rsidP="00FB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สัญญาหลักประกันทางธุรกิจ</w:t>
            </w:r>
          </w:p>
        </w:tc>
        <w:tc>
          <w:tcPr>
            <w:tcW w:w="1440" w:type="dxa"/>
          </w:tcPr>
          <w:p w14:paraId="68D40A95" w14:textId="0DF274AE" w:rsidR="00FB7B0B" w:rsidRPr="00824832" w:rsidRDefault="00FB7B0B" w:rsidP="00FB7B0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29A6E46D" w14:textId="77777777" w:rsidR="00FB7B0B" w:rsidRPr="00824832" w:rsidRDefault="00FB7B0B" w:rsidP="00FB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95EB77" w14:textId="7081037E" w:rsidR="00FB7B0B" w:rsidRPr="00824832" w:rsidRDefault="00FB7B0B" w:rsidP="00FB7B0B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FB7B0B" w:rsidRPr="00824832" w14:paraId="73085B14" w14:textId="77777777" w:rsidTr="008A0372">
        <w:tc>
          <w:tcPr>
            <w:tcW w:w="5580" w:type="dxa"/>
          </w:tcPr>
          <w:p w14:paraId="06B292CE" w14:textId="5454FFDD" w:rsidR="00FB7B0B" w:rsidRPr="00A64216" w:rsidRDefault="00FB7B0B" w:rsidP="00FB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หนังสือค้ำประกัน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6A2E9" w14:textId="2972F27B" w:rsidR="00FB7B0B" w:rsidRPr="00824832" w:rsidRDefault="00FB7B0B" w:rsidP="00FB7B0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  <w:tc>
          <w:tcPr>
            <w:tcW w:w="270" w:type="dxa"/>
          </w:tcPr>
          <w:p w14:paraId="78946F5A" w14:textId="77777777" w:rsidR="00FB7B0B" w:rsidRPr="00824832" w:rsidRDefault="00FB7B0B" w:rsidP="00FB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0BE10" w14:textId="02A3E117" w:rsidR="00FB7B0B" w:rsidRPr="00824832" w:rsidRDefault="00FB7B0B" w:rsidP="00FB7B0B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</w:tr>
      <w:tr w:rsidR="00FB7B0B" w:rsidRPr="00824832" w14:paraId="19D8FB6D" w14:textId="77777777" w:rsidTr="008A0372">
        <w:trPr>
          <w:trHeight w:val="389"/>
        </w:trPr>
        <w:tc>
          <w:tcPr>
            <w:tcW w:w="5580" w:type="dxa"/>
            <w:vAlign w:val="bottom"/>
          </w:tcPr>
          <w:p w14:paraId="229B046E" w14:textId="77777777" w:rsidR="00FB7B0B" w:rsidRPr="00824832" w:rsidRDefault="00FB7B0B" w:rsidP="00FB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5B4AC" w14:textId="39CD2629" w:rsidR="00FB7B0B" w:rsidRPr="00824832" w:rsidRDefault="00FB7B0B" w:rsidP="00FB7B0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17,730</w:t>
            </w:r>
          </w:p>
        </w:tc>
        <w:tc>
          <w:tcPr>
            <w:tcW w:w="270" w:type="dxa"/>
            <w:vAlign w:val="bottom"/>
          </w:tcPr>
          <w:p w14:paraId="65F0F39D" w14:textId="77777777" w:rsidR="00FB7B0B" w:rsidRPr="00824832" w:rsidRDefault="00FB7B0B" w:rsidP="00FB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42039191" w:rsidR="00FB7B0B" w:rsidRPr="00824832" w:rsidRDefault="00FB7B0B" w:rsidP="00FB7B0B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17,730</w:t>
            </w:r>
          </w:p>
        </w:tc>
      </w:tr>
    </w:tbl>
    <w:p w14:paraId="72CF8486" w14:textId="05DEBFF1" w:rsidR="005C070F" w:rsidRPr="004971EB" w:rsidRDefault="005C070F" w:rsidP="005C07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5" w:name="_Hlk38823822"/>
      <w:r w:rsidRPr="004971EB">
        <w:rPr>
          <w:rFonts w:asciiTheme="majorBidi" w:hAnsiTheme="majorBidi" w:cstheme="majorBidi"/>
          <w:spacing w:val="2"/>
          <w:sz w:val="28"/>
          <w:szCs w:val="28"/>
          <w:cs/>
        </w:rPr>
        <w:t xml:space="preserve">ณ </w:t>
      </w:r>
      <w:r w:rsidRPr="004971EB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Pr="005C070F">
        <w:rPr>
          <w:rFonts w:ascii="Angsana New" w:hAnsi="Angsana New"/>
          <w:sz w:val="28"/>
          <w:szCs w:val="28"/>
        </w:rPr>
        <w:t xml:space="preserve">31 </w:t>
      </w:r>
      <w:r w:rsidRPr="005C070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971EB">
        <w:rPr>
          <w:rFonts w:ascii="Angsana New" w:hAnsi="Angsana New"/>
          <w:spacing w:val="2"/>
          <w:sz w:val="28"/>
          <w:szCs w:val="28"/>
        </w:rPr>
        <w:t>256</w:t>
      </w:r>
      <w:r w:rsidRPr="004971EB">
        <w:rPr>
          <w:rFonts w:ascii="Angsana New" w:hAnsi="Angsana New" w:hint="cs"/>
          <w:spacing w:val="2"/>
          <w:sz w:val="28"/>
          <w:szCs w:val="28"/>
          <w:cs/>
        </w:rPr>
        <w:t>3</w:t>
      </w:r>
      <w:r w:rsidRPr="004971EB">
        <w:rPr>
          <w:rFonts w:ascii="Angsana New" w:hAnsi="Angsana New"/>
          <w:spacing w:val="2"/>
          <w:sz w:val="28"/>
          <w:szCs w:val="28"/>
        </w:rPr>
        <w:t xml:space="preserve"> </w:t>
      </w:r>
      <w:r w:rsidRPr="004971EB">
        <w:rPr>
          <w:rFonts w:ascii="Angsana New" w:hAnsi="Angsana New"/>
          <w:spacing w:val="2"/>
          <w:sz w:val="28"/>
          <w:szCs w:val="28"/>
          <w:cs/>
        </w:rPr>
        <w:t>บริษัทมี</w:t>
      </w:r>
      <w:r w:rsidRPr="004971EB">
        <w:rPr>
          <w:rFonts w:ascii="Angsana New" w:hAnsi="Angsana New" w:hint="cs"/>
          <w:spacing w:val="2"/>
          <w:sz w:val="28"/>
          <w:szCs w:val="28"/>
          <w:cs/>
        </w:rPr>
        <w:t>สัญญา</w:t>
      </w:r>
      <w:r w:rsidRPr="004971EB">
        <w:rPr>
          <w:rFonts w:asciiTheme="majorBidi" w:hAnsiTheme="majorBidi" w:cstheme="majorBidi" w:hint="cs"/>
          <w:spacing w:val="2"/>
          <w:sz w:val="28"/>
          <w:szCs w:val="28"/>
          <w:cs/>
        </w:rPr>
        <w:t>หลักประกันทางธุรกิจ</w:t>
      </w:r>
      <w:r w:rsidRPr="004971EB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Pr="004971EB">
        <w:rPr>
          <w:rFonts w:ascii="Angsana New" w:hAnsi="Angsana New"/>
          <w:spacing w:val="2"/>
          <w:sz w:val="28"/>
          <w:szCs w:val="28"/>
          <w:cs/>
        </w:rPr>
        <w:t>หนังสือค้ำประกันที่ออกโดยธนาคารในประเทศ</w:t>
      </w:r>
      <w:r w:rsidRPr="004971EB">
        <w:rPr>
          <w:rFonts w:ascii="Angsana New" w:hAnsi="Angsana New"/>
          <w:sz w:val="28"/>
          <w:szCs w:val="28"/>
          <w:cs/>
        </w:rPr>
        <w:t xml:space="preserve"> </w:t>
      </w:r>
      <w:r w:rsidRPr="004971EB">
        <w:rPr>
          <w:rFonts w:ascii="Angsana New" w:hAnsi="Angsana New"/>
          <w:spacing w:val="4"/>
          <w:sz w:val="28"/>
          <w:szCs w:val="28"/>
          <w:cs/>
        </w:rPr>
        <w:t>ซึ่งค้ำประกันโดย</w:t>
      </w:r>
      <w:r w:rsidRPr="004971EB">
        <w:rPr>
          <w:rFonts w:ascii="Angsana New" w:hAnsi="Angsana New" w:hint="cs"/>
          <w:spacing w:val="4"/>
          <w:sz w:val="28"/>
          <w:szCs w:val="28"/>
          <w:cs/>
        </w:rPr>
        <w:t>เงิน</w:t>
      </w:r>
      <w:r w:rsidRPr="002D139C">
        <w:rPr>
          <w:rFonts w:ascii="Angsana New" w:hAnsi="Angsana New" w:hint="cs"/>
          <w:spacing w:val="4"/>
          <w:sz w:val="28"/>
          <w:szCs w:val="28"/>
          <w:cs/>
        </w:rPr>
        <w:t>ฝาก</w:t>
      </w:r>
      <w:r w:rsidRPr="00B84E40">
        <w:rPr>
          <w:rFonts w:ascii="Angsana New" w:hAnsi="Angsana New" w:hint="cs"/>
          <w:spacing w:val="4"/>
          <w:sz w:val="28"/>
          <w:szCs w:val="28"/>
          <w:cs/>
        </w:rPr>
        <w:t xml:space="preserve">ธนาคารจำนวน </w:t>
      </w:r>
      <w:r w:rsidRPr="00B84E40">
        <w:rPr>
          <w:rFonts w:ascii="Angsana New" w:hAnsi="Angsana New"/>
          <w:spacing w:val="4"/>
          <w:sz w:val="28"/>
          <w:szCs w:val="28"/>
        </w:rPr>
        <w:t xml:space="preserve">0.1 </w:t>
      </w:r>
      <w:r w:rsidRPr="00B84E40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Pr="00B84E40">
        <w:rPr>
          <w:rFonts w:ascii="Angsana New" w:hAnsi="Angsana New"/>
          <w:spacing w:val="4"/>
          <w:sz w:val="28"/>
          <w:szCs w:val="28"/>
        </w:rPr>
        <w:t xml:space="preserve"> </w:t>
      </w:r>
      <w:r w:rsidRPr="00B84E40">
        <w:rPr>
          <w:rFonts w:ascii="Angsana New" w:hAnsi="Angsana New" w:hint="cs"/>
          <w:spacing w:val="4"/>
          <w:sz w:val="28"/>
          <w:szCs w:val="28"/>
          <w:cs/>
        </w:rPr>
        <w:t>(</w:t>
      </w:r>
      <w:r w:rsidRPr="00B84E40">
        <w:rPr>
          <w:rFonts w:ascii="Angsana New" w:hAnsi="Angsana New"/>
          <w:spacing w:val="4"/>
          <w:sz w:val="28"/>
          <w:szCs w:val="28"/>
        </w:rPr>
        <w:t xml:space="preserve">31 </w:t>
      </w:r>
      <w:r w:rsidRPr="00B84E40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B84E40">
        <w:rPr>
          <w:rFonts w:ascii="Angsana New" w:hAnsi="Angsana New"/>
          <w:spacing w:val="4"/>
          <w:sz w:val="28"/>
          <w:szCs w:val="28"/>
        </w:rPr>
        <w:t xml:space="preserve"> 2562 : 0.1 </w:t>
      </w:r>
      <w:r w:rsidRPr="00B84E40">
        <w:rPr>
          <w:rFonts w:ascii="Angsana New" w:hAnsi="Angsana New" w:hint="cs"/>
          <w:spacing w:val="4"/>
          <w:sz w:val="28"/>
          <w:szCs w:val="28"/>
          <w:cs/>
        </w:rPr>
        <w:t xml:space="preserve">ล้านบาท) </w:t>
      </w:r>
      <w:r w:rsidRPr="00B84E40">
        <w:rPr>
          <w:rFonts w:asciiTheme="majorBidi" w:hAnsiTheme="majorBidi" w:cstheme="majorBidi"/>
          <w:spacing w:val="4"/>
          <w:sz w:val="28"/>
          <w:szCs w:val="28"/>
          <w:cs/>
        </w:rPr>
        <w:t>เงินฝากสถาบันการเงิน</w:t>
      </w:r>
      <w:r w:rsidRPr="00B84E40">
        <w:rPr>
          <w:rFonts w:asciiTheme="majorBidi" w:hAnsiTheme="majorBidi" w:cstheme="majorBidi"/>
          <w:sz w:val="28"/>
          <w:szCs w:val="28"/>
          <w:cs/>
        </w:rPr>
        <w:t>ที่ครบกำหนดเกินกว่า</w:t>
      </w:r>
      <w:r w:rsidRPr="00221A47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221A47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221A4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21A4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221A47">
        <w:rPr>
          <w:rFonts w:ascii="Angsana New" w:hAnsi="Angsana New"/>
          <w:sz w:val="28"/>
          <w:szCs w:val="28"/>
        </w:rPr>
        <w:t>0.1</w:t>
      </w:r>
      <w:r w:rsidRPr="00221A47">
        <w:rPr>
          <w:rFonts w:ascii="Angsana New" w:hAnsi="Angsana New" w:hint="cs"/>
          <w:sz w:val="28"/>
          <w:szCs w:val="28"/>
          <w:cs/>
        </w:rPr>
        <w:t xml:space="preserve"> ล้านบาท (</w:t>
      </w:r>
      <w:r w:rsidRPr="00221A47">
        <w:rPr>
          <w:rFonts w:ascii="Angsana New" w:hAnsi="Angsana New"/>
          <w:sz w:val="28"/>
          <w:szCs w:val="28"/>
        </w:rPr>
        <w:t xml:space="preserve">31 </w:t>
      </w:r>
      <w:r w:rsidRPr="00221A47">
        <w:rPr>
          <w:rFonts w:ascii="Angsana New" w:hAnsi="Angsana New" w:hint="cs"/>
          <w:sz w:val="28"/>
          <w:szCs w:val="28"/>
          <w:cs/>
        </w:rPr>
        <w:t>ธันวาคม</w:t>
      </w:r>
      <w:r w:rsidRPr="00221A47">
        <w:rPr>
          <w:rFonts w:ascii="Angsana New" w:hAnsi="Angsana New"/>
          <w:sz w:val="28"/>
          <w:szCs w:val="28"/>
        </w:rPr>
        <w:t xml:space="preserve"> 2562 : 0.1 </w:t>
      </w:r>
      <w:r w:rsidRPr="00221A47">
        <w:rPr>
          <w:rFonts w:ascii="Angsana New" w:hAnsi="Angsana New" w:hint="cs"/>
          <w:sz w:val="28"/>
          <w:szCs w:val="28"/>
          <w:cs/>
        </w:rPr>
        <w:t>ล้านบาท) และ</w:t>
      </w:r>
      <w:r w:rsidRPr="00221A47">
        <w:rPr>
          <w:rFonts w:ascii="Angsana New" w:hAnsi="Angsana New"/>
          <w:sz w:val="28"/>
          <w:szCs w:val="28"/>
          <w:cs/>
        </w:rPr>
        <w:t xml:space="preserve">ที่ดินและสิ่งปลูกสร้างบางแห่งตามที่กล่าวไว้ในหมายเหตุ </w:t>
      </w:r>
      <w:r w:rsidR="00A64216">
        <w:rPr>
          <w:rFonts w:ascii="Angsana New" w:hAnsi="Angsana New"/>
          <w:sz w:val="28"/>
          <w:szCs w:val="28"/>
        </w:rPr>
        <w:t>6</w:t>
      </w:r>
      <w:r w:rsidRPr="00221A47">
        <w:rPr>
          <w:rFonts w:ascii="Angsana New" w:hAnsi="Angsana New"/>
          <w:sz w:val="28"/>
          <w:szCs w:val="28"/>
        </w:rPr>
        <w:t xml:space="preserve"> 10 </w:t>
      </w:r>
      <w:r w:rsidRPr="00221A47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221A47">
        <w:rPr>
          <w:rFonts w:ascii="Angsana New" w:hAnsi="Angsana New"/>
          <w:sz w:val="28"/>
          <w:szCs w:val="28"/>
        </w:rPr>
        <w:t>14</w:t>
      </w:r>
    </w:p>
    <w:bookmarkEnd w:id="15"/>
    <w:p w14:paraId="77E34217" w14:textId="66FF5050" w:rsidR="00734748" w:rsidRDefault="00513B6A" w:rsidP="006E609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53B38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16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 2561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</w:t>
      </w:r>
      <w:r w:rsidRPr="008A0372">
        <w:rPr>
          <w:rFonts w:asciiTheme="majorBidi" w:hAnsiTheme="majorBidi" w:cstheme="majorBidi" w:hint="cs"/>
          <w:spacing w:val="4"/>
          <w:sz w:val="28"/>
          <w:szCs w:val="28"/>
          <w:cs/>
        </w:rPr>
        <w:t>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ผู้เอาประกันเพื่อเรียกร้องค่าสินไหมทดแทนตามเงื่อนไขความคุ้มครองของกรมธรรม์ประกันภัย และสรุป</w:t>
      </w:r>
      <w:r w:rsidR="00C0114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ค่า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สินไหมทดแทนรายงานให้กับบริษัท </w:t>
      </w:r>
      <w:r w:rsidR="00F73C49"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โดยมี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ค่าบริการรายปี</w:t>
      </w:r>
      <w:r w:rsidR="00F73C49"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จำนวน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A37487">
        <w:rPr>
          <w:rFonts w:asciiTheme="majorBidi" w:hAnsiTheme="majorBidi" w:cstheme="majorBidi"/>
          <w:spacing w:val="-4"/>
          <w:sz w:val="28"/>
          <w:szCs w:val="28"/>
        </w:rPr>
        <w:t xml:space="preserve">24,000 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Pr="00A3748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ต่อปี สัญญามีผลบังคับใช้จนกว่าฝ่าย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90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</w:t>
      </w:r>
    </w:p>
    <w:p w14:paraId="4162EA45" w14:textId="77777777" w:rsidR="005C070F" w:rsidRDefault="005C070F" w:rsidP="005C0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1500846A" w14:textId="7801FFB1" w:rsidR="005C070F" w:rsidRDefault="005C070F" w:rsidP="005C0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FBB1771" w14:textId="477F4ADA" w:rsidR="00E23D25" w:rsidRDefault="00E23D25" w:rsidP="005C0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9677052" w14:textId="77777777" w:rsidR="00E23D25" w:rsidRDefault="00E23D25" w:rsidP="005C0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28E3835D" w14:textId="77777777" w:rsidR="005B7353" w:rsidRPr="00532D64" w:rsidRDefault="00513B6A" w:rsidP="00F46D3E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532D64">
        <w:rPr>
          <w:rFonts w:hint="cs"/>
          <w:b/>
          <w:bCs/>
          <w:u w:val="none"/>
          <w:cs/>
        </w:rPr>
        <w:lastRenderedPageBreak/>
        <w:t>หนี้สินที่อาจเกิดขึ้น</w:t>
      </w:r>
    </w:p>
    <w:p w14:paraId="3B3357B5" w14:textId="2BB281AC" w:rsidR="008256E8" w:rsidRDefault="00D8033A" w:rsidP="005B7B98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01472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9B7CBC" w:rsidRPr="00201472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20147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866AA3" w:rsidRPr="00201472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5C070F" w:rsidRPr="00201472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866AA3" w:rsidRPr="0020147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 </w:t>
      </w:r>
      <w:r w:rsidR="009B7CBC" w:rsidRPr="00201472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5C070F" w:rsidRPr="00201472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20147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บริษัทถูกฟ้องร้องคดีจากการเป็นผู้รับประกันภัยหลายรายโดยมีทุนทรัพย์ถูกฟ้อง (เฉพาะส่วนที่บริษัทเป็นจำเลยร่วม) เป็นจำนวนเงินรวม</w:t>
      </w:r>
      <w:r w:rsidR="00142125" w:rsidRPr="0020147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85F28" w:rsidRPr="00201472">
        <w:rPr>
          <w:rFonts w:asciiTheme="majorBidi" w:hAnsiTheme="majorBidi" w:cstheme="majorBidi"/>
          <w:spacing w:val="-2"/>
          <w:sz w:val="28"/>
          <w:szCs w:val="28"/>
        </w:rPr>
        <w:t>8.7</w:t>
      </w:r>
      <w:r w:rsidR="008E5234" w:rsidRPr="0020147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201472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และ </w:t>
      </w:r>
      <w:r w:rsidR="005C070F" w:rsidRPr="00201472">
        <w:rPr>
          <w:rFonts w:asciiTheme="majorBidi" w:hAnsiTheme="majorBidi" w:cstheme="majorBidi"/>
          <w:spacing w:val="-2"/>
          <w:sz w:val="28"/>
          <w:szCs w:val="28"/>
        </w:rPr>
        <w:t>114.0</w:t>
      </w:r>
      <w:r w:rsidRPr="0020147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ตามลำดับ ทั้งนี้บริษัทมี</w:t>
      </w:r>
      <w:r w:rsidRPr="00F91D69">
        <w:rPr>
          <w:rFonts w:asciiTheme="majorBidi" w:hAnsiTheme="majorBidi" w:cstheme="majorBidi"/>
          <w:spacing w:val="-6"/>
          <w:sz w:val="28"/>
          <w:szCs w:val="28"/>
          <w:cs/>
        </w:rPr>
        <w:t>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จำนวนเงิน</w:t>
      </w:r>
      <w:r w:rsidR="00142125" w:rsidRPr="00F91D69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85F28" w:rsidRPr="00F91D69">
        <w:rPr>
          <w:rFonts w:asciiTheme="majorBidi" w:hAnsiTheme="majorBidi" w:cstheme="majorBidi"/>
          <w:spacing w:val="-6"/>
          <w:sz w:val="28"/>
          <w:szCs w:val="28"/>
        </w:rPr>
        <w:t>4.7</w:t>
      </w:r>
      <w:r w:rsidR="00532D64" w:rsidRPr="00F91D69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91D69">
        <w:rPr>
          <w:rFonts w:asciiTheme="majorBidi" w:hAnsiTheme="majorBidi" w:cstheme="majorBidi"/>
          <w:spacing w:val="-6"/>
          <w:sz w:val="28"/>
          <w:szCs w:val="28"/>
          <w:cs/>
        </w:rPr>
        <w:t>ล้าน</w:t>
      </w:r>
      <w:r w:rsidRPr="00201472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และ </w:t>
      </w:r>
      <w:r w:rsidR="005C070F" w:rsidRPr="00201472">
        <w:rPr>
          <w:rFonts w:asciiTheme="majorBidi" w:hAnsiTheme="majorBidi" w:cstheme="majorBidi"/>
          <w:spacing w:val="-2"/>
          <w:sz w:val="28"/>
          <w:szCs w:val="28"/>
        </w:rPr>
        <w:t>98.8</w:t>
      </w:r>
      <w:r w:rsidRPr="0020147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ตามลำดับ บริษัทได้บันทึกค่าเผื่อผลเสียหายจากคดีฟ้องร้องดังกล่าวแล้วจำนวนเงิน</w:t>
      </w:r>
      <w:r w:rsidR="00142125" w:rsidRPr="0020147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85F28" w:rsidRPr="00201472">
        <w:rPr>
          <w:rFonts w:asciiTheme="majorBidi" w:hAnsiTheme="majorBidi" w:cstheme="majorBidi"/>
          <w:spacing w:val="-2"/>
          <w:sz w:val="28"/>
          <w:szCs w:val="28"/>
        </w:rPr>
        <w:t>4.1</w:t>
      </w:r>
      <w:r w:rsidRPr="0020147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และ </w:t>
      </w:r>
      <w:r w:rsidR="005C070F" w:rsidRPr="00201472">
        <w:rPr>
          <w:rFonts w:asciiTheme="majorBidi" w:hAnsiTheme="majorBidi" w:cstheme="majorBidi"/>
          <w:spacing w:val="-2"/>
          <w:sz w:val="28"/>
          <w:szCs w:val="28"/>
        </w:rPr>
        <w:t xml:space="preserve">5.7 </w:t>
      </w:r>
      <w:r w:rsidRPr="00201472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ไว้เป็นส่วนหนึ่งของสำรองค่าสินไหมทดแทน </w:t>
      </w:r>
      <w:r w:rsidR="00866AA3" w:rsidRPr="00201472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866AA3" w:rsidRPr="00201472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866AA3" w:rsidRPr="0020147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866AA3" w:rsidRPr="00201472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5C070F" w:rsidRPr="00201472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866AA3" w:rsidRPr="0020147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 </w:t>
      </w:r>
      <w:r w:rsidR="00866AA3" w:rsidRPr="00201472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5C070F" w:rsidRPr="00201472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866AA3" w:rsidRPr="0020147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201472">
        <w:rPr>
          <w:rFonts w:asciiTheme="majorBidi" w:hAnsiTheme="majorBidi" w:cstheme="majorBidi"/>
          <w:spacing w:val="-2"/>
          <w:sz w:val="28"/>
          <w:szCs w:val="28"/>
          <w:cs/>
        </w:rPr>
        <w:t>ตามลำดับ ซึ่งผู้บริหารคาดว่าเพียงพอต่อผลเสียหายที่เกิดขึ้น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14:paraId="7A257C45" w14:textId="7595E062" w:rsidR="00201472" w:rsidRPr="00E62A5F" w:rsidRDefault="00201472" w:rsidP="005B7B98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E62A5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E62A5F">
        <w:rPr>
          <w:rFonts w:asciiTheme="majorBidi" w:hAnsiTheme="majorBidi" w:cstheme="majorBidi"/>
          <w:spacing w:val="-2"/>
          <w:sz w:val="28"/>
          <w:szCs w:val="28"/>
        </w:rPr>
        <w:t xml:space="preserve">10 </w:t>
      </w:r>
      <w:r w:rsidRPr="00E62A5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Pr="00E62A5F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E62A5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บริษัทได้รับคำร้องขอไกล่เกลี่ยข้อพิพา</w:t>
      </w:r>
      <w:r w:rsidR="00AF7517" w:rsidRPr="00E62A5F">
        <w:rPr>
          <w:rFonts w:asciiTheme="majorBidi" w:hAnsiTheme="majorBidi" w:cstheme="majorBidi" w:hint="cs"/>
          <w:spacing w:val="-2"/>
          <w:sz w:val="28"/>
          <w:szCs w:val="28"/>
          <w:cs/>
        </w:rPr>
        <w:t>ท</w:t>
      </w:r>
      <w:r w:rsidRPr="00E62A5F">
        <w:rPr>
          <w:rFonts w:asciiTheme="majorBidi" w:hAnsiTheme="majorBidi" w:cstheme="majorBidi" w:hint="cs"/>
          <w:spacing w:val="-2"/>
          <w:sz w:val="28"/>
          <w:szCs w:val="28"/>
          <w:cs/>
        </w:rPr>
        <w:t>ก่อนฟ้องคดี</w:t>
      </w:r>
      <w:r w:rsidR="00E62A5F">
        <w:rPr>
          <w:rFonts w:asciiTheme="majorBidi" w:hAnsiTheme="majorBidi" w:cstheme="majorBidi" w:hint="cs"/>
          <w:spacing w:val="-2"/>
          <w:sz w:val="28"/>
          <w:szCs w:val="28"/>
          <w:cs/>
        </w:rPr>
        <w:t>ในคดีผิดสัญญาซื้อขายสิทธิเรียกร้องโดย</w:t>
      </w:r>
      <w:r w:rsidR="00357628">
        <w:rPr>
          <w:rFonts w:asciiTheme="majorBidi" w:hAnsiTheme="majorBidi" w:cstheme="majorBidi" w:hint="cs"/>
          <w:spacing w:val="-2"/>
          <w:sz w:val="28"/>
          <w:szCs w:val="28"/>
          <w:cs/>
        </w:rPr>
        <w:t>ผู้ร้องแจ้งว่า</w:t>
      </w:r>
      <w:r w:rsidR="00AF7517" w:rsidRPr="00E62A5F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บริษัทไม่ได้นำส่งเอกสาร</w:t>
      </w:r>
      <w:r w:rsidR="00E62A5F">
        <w:rPr>
          <w:rFonts w:asciiTheme="majorBidi" w:hAnsiTheme="majorBidi" w:cstheme="majorBidi" w:hint="cs"/>
          <w:spacing w:val="-2"/>
          <w:sz w:val="28"/>
          <w:szCs w:val="28"/>
          <w:cs/>
        </w:rPr>
        <w:t>ที่จำเป็นจะต้องใช้ในการติดตามหนี้ให้แก่ผู้ร้อง ทั้งนี้ผู้ร้องได้เรียกร้องให้บริษัท</w:t>
      </w:r>
      <w:r w:rsidR="00E62A5F" w:rsidRPr="00E62A5F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ส่งมอบเอกสารประกอบการบังคับคดีให้แก่ผู้ร้อง และหากบริษัทไม่ส่งมอบเอกสารดังกล่าวให้แก่ผู้ร้อง </w:t>
      </w:r>
      <w:r w:rsidR="00357628">
        <w:rPr>
          <w:rFonts w:asciiTheme="majorBidi" w:hAnsiTheme="majorBidi" w:cstheme="majorBidi" w:hint="cs"/>
          <w:spacing w:val="2"/>
          <w:sz w:val="28"/>
          <w:szCs w:val="28"/>
          <w:cs/>
        </w:rPr>
        <w:t>จะดำเนินการฟ้องให้</w:t>
      </w:r>
      <w:r w:rsidRPr="00E62A5F">
        <w:rPr>
          <w:rFonts w:asciiTheme="majorBidi" w:hAnsiTheme="majorBidi" w:cstheme="majorBidi" w:hint="cs"/>
          <w:spacing w:val="2"/>
          <w:sz w:val="28"/>
          <w:szCs w:val="28"/>
          <w:cs/>
        </w:rPr>
        <w:t>บริษัทชำระ</w:t>
      </w:r>
      <w:r w:rsidRPr="00E62A5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เงินจำนวน </w:t>
      </w:r>
      <w:r w:rsidR="0055058E">
        <w:rPr>
          <w:rFonts w:asciiTheme="majorBidi" w:hAnsiTheme="majorBidi" w:cstheme="majorBidi"/>
          <w:spacing w:val="-2"/>
          <w:sz w:val="28"/>
          <w:szCs w:val="28"/>
        </w:rPr>
        <w:t>15.4</w:t>
      </w:r>
      <w:r w:rsidR="00E62A5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62A5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ล้านบาท </w:t>
      </w:r>
      <w:r w:rsidR="00E62A5F">
        <w:rPr>
          <w:rFonts w:asciiTheme="majorBidi" w:hAnsiTheme="majorBidi" w:hint="cs"/>
          <w:spacing w:val="-2"/>
          <w:sz w:val="28"/>
          <w:szCs w:val="28"/>
          <w:cs/>
        </w:rPr>
        <w:t>พร้อมดอกเบี้ย</w:t>
      </w:r>
      <w:r w:rsidR="00E62A5F" w:rsidRPr="00E62A5F">
        <w:rPr>
          <w:rFonts w:asciiTheme="majorBidi" w:hAnsiTheme="majorBidi"/>
          <w:spacing w:val="-2"/>
          <w:sz w:val="28"/>
          <w:szCs w:val="28"/>
          <w:cs/>
        </w:rPr>
        <w:t xml:space="preserve">อัตราร้อยละ </w:t>
      </w:r>
      <w:r w:rsidR="00E62A5F">
        <w:rPr>
          <w:rFonts w:asciiTheme="majorBidi" w:hAnsiTheme="majorBidi"/>
          <w:spacing w:val="-2"/>
          <w:sz w:val="28"/>
          <w:szCs w:val="28"/>
        </w:rPr>
        <w:t>7.5</w:t>
      </w:r>
      <w:r w:rsidR="00E62A5F" w:rsidRPr="00E62A5F">
        <w:rPr>
          <w:rFonts w:asciiTheme="majorBidi" w:hAnsiTheme="majorBidi"/>
          <w:spacing w:val="-2"/>
          <w:sz w:val="28"/>
          <w:szCs w:val="28"/>
          <w:cs/>
        </w:rPr>
        <w:t xml:space="preserve"> ต่อปี </w:t>
      </w:r>
      <w:r w:rsidR="00F67967" w:rsidRPr="00E62A5F">
        <w:rPr>
          <w:rFonts w:asciiTheme="majorBidi" w:hAnsiTheme="majorBidi" w:hint="cs"/>
          <w:spacing w:val="-2"/>
          <w:sz w:val="28"/>
          <w:szCs w:val="28"/>
          <w:cs/>
        </w:rPr>
        <w:t>นับแต่วันยื่นคำร้องเป็นต้นไปจนกว่า</w:t>
      </w:r>
      <w:r w:rsidR="00E62A5F">
        <w:rPr>
          <w:rFonts w:asciiTheme="majorBidi" w:hAnsiTheme="majorBidi" w:hint="cs"/>
          <w:spacing w:val="-2"/>
          <w:sz w:val="28"/>
          <w:szCs w:val="28"/>
          <w:cs/>
        </w:rPr>
        <w:t>บริษัท</w:t>
      </w:r>
      <w:r w:rsidR="00F67967" w:rsidRPr="00E62A5F">
        <w:rPr>
          <w:rFonts w:asciiTheme="majorBidi" w:hAnsiTheme="majorBidi" w:hint="cs"/>
          <w:spacing w:val="-2"/>
          <w:sz w:val="28"/>
          <w:szCs w:val="28"/>
          <w:cs/>
        </w:rPr>
        <w:t xml:space="preserve">จะชำระเสร็จ </w:t>
      </w:r>
      <w:r w:rsidR="006D6989">
        <w:rPr>
          <w:rFonts w:asciiTheme="majorBidi" w:hAnsiTheme="majorBidi" w:hint="cs"/>
          <w:spacing w:val="-2"/>
          <w:sz w:val="28"/>
          <w:szCs w:val="28"/>
          <w:cs/>
        </w:rPr>
        <w:t xml:space="preserve">ทั้งนี้ </w:t>
      </w:r>
      <w:r w:rsidR="008F2FD3" w:rsidRPr="00E62A5F">
        <w:rPr>
          <w:rFonts w:asciiTheme="majorBidi" w:hAnsiTheme="majorBidi"/>
          <w:spacing w:val="-2"/>
          <w:sz w:val="28"/>
          <w:szCs w:val="28"/>
          <w:cs/>
        </w:rPr>
        <w:t xml:space="preserve">เมื่อวันที่ </w:t>
      </w:r>
      <w:r w:rsidR="008F2FD3" w:rsidRPr="00E62A5F">
        <w:rPr>
          <w:rFonts w:asciiTheme="majorBidi" w:hAnsiTheme="majorBidi"/>
          <w:spacing w:val="-2"/>
          <w:sz w:val="28"/>
          <w:szCs w:val="28"/>
        </w:rPr>
        <w:t>29</w:t>
      </w:r>
      <w:r w:rsidR="008F2FD3" w:rsidRPr="00E62A5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8F2FD3" w:rsidRPr="00E62A5F">
        <w:rPr>
          <w:rFonts w:asciiTheme="majorBidi" w:hAnsiTheme="majorBidi" w:hint="cs"/>
          <w:spacing w:val="-2"/>
          <w:sz w:val="28"/>
          <w:szCs w:val="28"/>
          <w:cs/>
        </w:rPr>
        <w:t>มกราคม</w:t>
      </w:r>
      <w:r w:rsidR="008F2FD3" w:rsidRPr="00E62A5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E62A5F">
        <w:rPr>
          <w:rFonts w:asciiTheme="majorBidi" w:hAnsiTheme="majorBidi"/>
          <w:spacing w:val="-2"/>
          <w:sz w:val="28"/>
          <w:szCs w:val="28"/>
        </w:rPr>
        <w:t xml:space="preserve">2564 </w:t>
      </w:r>
      <w:r w:rsidR="00E62A5F">
        <w:rPr>
          <w:rFonts w:asciiTheme="majorBidi" w:hAnsiTheme="majorBidi" w:hint="cs"/>
          <w:spacing w:val="-2"/>
          <w:sz w:val="28"/>
          <w:szCs w:val="28"/>
          <w:cs/>
        </w:rPr>
        <w:t>บริษัทได้เข้าเจรจากับผู้ร้อง แต่ไม่สามาร</w:t>
      </w:r>
      <w:r w:rsidR="006D6989">
        <w:rPr>
          <w:rFonts w:asciiTheme="majorBidi" w:hAnsiTheme="majorBidi" w:hint="cs"/>
          <w:spacing w:val="-2"/>
          <w:sz w:val="28"/>
          <w:szCs w:val="28"/>
          <w:cs/>
        </w:rPr>
        <w:t>ถ</w:t>
      </w:r>
      <w:r w:rsidR="00E62A5F">
        <w:rPr>
          <w:rFonts w:asciiTheme="majorBidi" w:hAnsiTheme="majorBidi" w:hint="cs"/>
          <w:spacing w:val="-2"/>
          <w:sz w:val="28"/>
          <w:szCs w:val="28"/>
          <w:cs/>
        </w:rPr>
        <w:t>ไกล่เกลี่ยกันได้ ปัจจุบันคดีอยู่</w:t>
      </w:r>
      <w:r w:rsidR="00684491">
        <w:rPr>
          <w:rFonts w:asciiTheme="majorBidi" w:hAnsiTheme="majorBidi" w:hint="cs"/>
          <w:spacing w:val="-2"/>
          <w:sz w:val="28"/>
          <w:szCs w:val="28"/>
          <w:cs/>
        </w:rPr>
        <w:t>ระหว่างกระบวนการ</w:t>
      </w:r>
      <w:r w:rsidR="00E62A5F">
        <w:rPr>
          <w:rFonts w:asciiTheme="majorBidi" w:hAnsiTheme="majorBidi" w:hint="cs"/>
          <w:spacing w:val="-2"/>
          <w:sz w:val="28"/>
          <w:szCs w:val="28"/>
          <w:cs/>
        </w:rPr>
        <w:t>ไกล่</w:t>
      </w:r>
      <w:r w:rsidR="00684491">
        <w:rPr>
          <w:rFonts w:asciiTheme="majorBidi" w:hAnsiTheme="majorBidi" w:hint="cs"/>
          <w:spacing w:val="-2"/>
          <w:sz w:val="28"/>
          <w:szCs w:val="28"/>
          <w:cs/>
        </w:rPr>
        <w:t>เ</w:t>
      </w:r>
      <w:r w:rsidR="00E62A5F">
        <w:rPr>
          <w:rFonts w:asciiTheme="majorBidi" w:hAnsiTheme="majorBidi" w:hint="cs"/>
          <w:spacing w:val="-2"/>
          <w:sz w:val="28"/>
          <w:szCs w:val="28"/>
          <w:cs/>
        </w:rPr>
        <w:t>กลี่ย</w:t>
      </w:r>
      <w:r w:rsidR="00357628">
        <w:rPr>
          <w:rFonts w:asciiTheme="majorBidi" w:hAnsiTheme="majorBidi" w:hint="cs"/>
          <w:spacing w:val="-2"/>
          <w:sz w:val="28"/>
          <w:szCs w:val="28"/>
          <w:cs/>
        </w:rPr>
        <w:t>และยังไม่ได้มีการ</w:t>
      </w:r>
      <w:r w:rsidR="00E62A5F">
        <w:rPr>
          <w:rFonts w:asciiTheme="majorBidi" w:hAnsiTheme="majorBidi" w:hint="cs"/>
          <w:spacing w:val="-2"/>
          <w:sz w:val="28"/>
          <w:szCs w:val="28"/>
          <w:cs/>
        </w:rPr>
        <w:t xml:space="preserve">ฟ้องคดีต่อศาล </w:t>
      </w:r>
      <w:r w:rsidR="008F2FD3" w:rsidRPr="00E62A5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</w:p>
    <w:p w14:paraId="60AB2432" w14:textId="174FA80F" w:rsidR="00594F26" w:rsidRPr="00594F26" w:rsidRDefault="00594F26" w:rsidP="00F46D3E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594F26">
        <w:rPr>
          <w:b/>
          <w:bCs/>
          <w:u w:val="none"/>
          <w:cs/>
        </w:rPr>
        <w:t>การบริหารจัดการทุน</w:t>
      </w:r>
    </w:p>
    <w:p w14:paraId="209889E7" w14:textId="369CFAB6" w:rsidR="00594F26" w:rsidRDefault="00594F26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94F26">
        <w:rPr>
          <w:rFonts w:ascii="Angsana New" w:hAnsi="Angsana New"/>
          <w:sz w:val="28"/>
          <w:szCs w:val="28"/>
          <w:cs/>
        </w:rPr>
        <w:t>วัตถุประสงค์ในการบริหารจัดการทุนของบริษัทคือ การจัดให้มีโครงสร้างทางการเงินที่เหมาะสม การดำรงไว้ซึ่งความสามารถในการดำเนินงานอย่างต่อเนื่อง และการดำรงเงินกองทุนให้เป็นไปตามข้อกำหนดของ คปภ.</w:t>
      </w:r>
    </w:p>
    <w:p w14:paraId="3BB89B30" w14:textId="77777777" w:rsidR="00D61DD0" w:rsidRPr="003A03C8" w:rsidRDefault="00D61DD0" w:rsidP="00F46D3E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3A03C8">
        <w:rPr>
          <w:b/>
          <w:bCs/>
          <w:u w:val="none"/>
          <w:cs/>
        </w:rPr>
        <w:t>การจัดประเภทรายการใหม่</w:t>
      </w:r>
    </w:p>
    <w:p w14:paraId="34265183" w14:textId="5855BD4E" w:rsidR="00D61DD0" w:rsidRDefault="00D61DD0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10D02">
        <w:rPr>
          <w:rFonts w:ascii="Angsana New" w:hAnsi="Angsana New"/>
          <w:spacing w:val="2"/>
          <w:sz w:val="28"/>
          <w:szCs w:val="28"/>
          <w:cs/>
        </w:rPr>
        <w:t>รายการใน</w:t>
      </w:r>
      <w:r w:rsidRPr="00510D02">
        <w:rPr>
          <w:rFonts w:ascii="Angsana New" w:hAnsi="Angsana New" w:hint="cs"/>
          <w:spacing w:val="2"/>
          <w:sz w:val="28"/>
          <w:szCs w:val="28"/>
          <w:cs/>
        </w:rPr>
        <w:t>งบการเงิน</w:t>
      </w:r>
      <w:r w:rsidRPr="00510D02">
        <w:rPr>
          <w:rFonts w:ascii="Angsana New" w:hAnsi="Angsana New"/>
          <w:spacing w:val="2"/>
          <w:sz w:val="28"/>
          <w:szCs w:val="28"/>
          <w:cs/>
        </w:rPr>
        <w:t>ของ</w:t>
      </w:r>
      <w:r w:rsidRPr="00510D02">
        <w:rPr>
          <w:rFonts w:ascii="Angsana New" w:hAnsi="Angsana New" w:hint="cs"/>
          <w:spacing w:val="2"/>
          <w:sz w:val="28"/>
          <w:szCs w:val="28"/>
          <w:cs/>
        </w:rPr>
        <w:t>ปี</w:t>
      </w:r>
      <w:r w:rsidR="004E5934" w:rsidRPr="00510D02">
        <w:rPr>
          <w:rFonts w:ascii="Angsana New" w:hAnsi="Angsana New"/>
          <w:spacing w:val="2"/>
          <w:sz w:val="28"/>
          <w:szCs w:val="28"/>
        </w:rPr>
        <w:t xml:space="preserve"> 256</w:t>
      </w:r>
      <w:r w:rsidR="005C070F">
        <w:rPr>
          <w:rFonts w:ascii="Angsana New" w:hAnsi="Angsana New"/>
          <w:spacing w:val="2"/>
          <w:sz w:val="28"/>
          <w:szCs w:val="28"/>
        </w:rPr>
        <w:t>2</w:t>
      </w:r>
      <w:r w:rsidRPr="00510D02">
        <w:rPr>
          <w:rFonts w:ascii="Angsana New" w:hAnsi="Angsana New"/>
          <w:spacing w:val="2"/>
          <w:sz w:val="28"/>
          <w:szCs w:val="28"/>
        </w:rPr>
        <w:t xml:space="preserve"> </w:t>
      </w:r>
      <w:r w:rsidRPr="00510D02">
        <w:rPr>
          <w:rFonts w:ascii="Angsana New" w:hAnsi="Angsana New"/>
          <w:spacing w:val="2"/>
          <w:sz w:val="28"/>
          <w:szCs w:val="28"/>
          <w:cs/>
        </w:rPr>
        <w:t>บางรายการได้จัดประเภทใหม่ให้สอดคล้องกับรายการใน</w:t>
      </w:r>
      <w:r w:rsidR="00866AA3">
        <w:rPr>
          <w:rFonts w:ascii="Angsana New" w:hAnsi="Angsana New" w:hint="cs"/>
          <w:spacing w:val="2"/>
          <w:sz w:val="28"/>
          <w:szCs w:val="28"/>
          <w:cs/>
        </w:rPr>
        <w:t>งบการเงิน</w:t>
      </w:r>
      <w:r w:rsidRPr="00510D02">
        <w:rPr>
          <w:rFonts w:ascii="Angsana New" w:hAnsi="Angsana New"/>
          <w:spacing w:val="2"/>
          <w:sz w:val="28"/>
          <w:szCs w:val="28"/>
          <w:cs/>
        </w:rPr>
        <w:t>ของ</w:t>
      </w:r>
      <w:r w:rsidRPr="00D61DD0">
        <w:rPr>
          <w:rFonts w:ascii="Angsana New" w:hAnsi="Angsana New" w:hint="cs"/>
          <w:sz w:val="28"/>
          <w:szCs w:val="28"/>
          <w:cs/>
        </w:rPr>
        <w:t>ปี</w:t>
      </w:r>
      <w:r w:rsidR="005C070F">
        <w:rPr>
          <w:rFonts w:ascii="Angsana New" w:hAnsi="Angsana New"/>
          <w:sz w:val="28"/>
          <w:szCs w:val="28"/>
        </w:rPr>
        <w:t xml:space="preserve"> 2563</w:t>
      </w:r>
      <w:r w:rsidRPr="00D61DD0">
        <w:rPr>
          <w:rFonts w:ascii="Angsana New" w:hAnsi="Angsana New"/>
          <w:sz w:val="28"/>
          <w:szCs w:val="28"/>
        </w:rPr>
        <w:t xml:space="preserve"> </w:t>
      </w:r>
      <w:r w:rsidRPr="00D61DD0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890"/>
        <w:gridCol w:w="90"/>
        <w:gridCol w:w="1530"/>
        <w:gridCol w:w="90"/>
        <w:gridCol w:w="1710"/>
      </w:tblGrid>
      <w:tr w:rsidR="005C070F" w:rsidRPr="00945162" w14:paraId="5DA16062" w14:textId="77777777" w:rsidTr="00CD5AA7">
        <w:trPr>
          <w:trHeight w:hRule="exact" w:val="389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5B75885" w14:textId="77777777" w:rsidR="005C070F" w:rsidRPr="0094516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5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CB91B3" w14:textId="77777777" w:rsidR="005C070F" w:rsidRPr="0094516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76" w:lineRule="auto"/>
              <w:ind w:right="140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5C070F" w:rsidRPr="00945162" w14:paraId="523BD2ED" w14:textId="77777777" w:rsidTr="00CD5AA7">
        <w:trPr>
          <w:trHeight w:hRule="exact" w:val="389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2FB8012" w14:textId="77777777" w:rsidR="005C070F" w:rsidRPr="0094516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5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6CFEAA" w14:textId="77777777" w:rsidR="005C070F" w:rsidRPr="00945162" w:rsidRDefault="005C070F" w:rsidP="00A5151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5172AE93" w14:textId="77777777" w:rsidR="005C070F" w:rsidRPr="00945162" w:rsidRDefault="005C070F" w:rsidP="00A5151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A0300B" w14:textId="77777777" w:rsidR="005C070F" w:rsidRPr="00945162" w:rsidRDefault="005C070F" w:rsidP="00A5151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การจัดประเภทใหม่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175FEC64" w14:textId="77777777" w:rsidR="005C070F" w:rsidRPr="00945162" w:rsidRDefault="005C070F" w:rsidP="00A5151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FC7C5D" w14:textId="77777777" w:rsidR="005C070F" w:rsidRPr="00945162" w:rsidRDefault="005C070F" w:rsidP="00A5151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</w:tr>
      <w:tr w:rsidR="005C070F" w:rsidRPr="00945162" w14:paraId="7196820A" w14:textId="77777777" w:rsidTr="00CD5AA7">
        <w:trPr>
          <w:trHeight w:hRule="exact" w:val="389"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17B174" w14:textId="77777777" w:rsidR="005C070F" w:rsidRPr="0094516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560" w:hanging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13FF8370" w14:textId="77777777" w:rsidR="005C070F" w:rsidRPr="00945162" w:rsidRDefault="005C070F" w:rsidP="00A51516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4C62206D" w14:textId="77777777" w:rsidR="005C070F" w:rsidRPr="00945162" w:rsidRDefault="005C070F" w:rsidP="00A5151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6B82CD09" w14:textId="77777777" w:rsidR="005C070F" w:rsidRPr="00945162" w:rsidRDefault="005C070F" w:rsidP="00A51516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1400D180" w14:textId="77777777" w:rsidR="005C070F" w:rsidRPr="00945162" w:rsidRDefault="005C070F" w:rsidP="00A51516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bottom"/>
          </w:tcPr>
          <w:p w14:paraId="7E71DF75" w14:textId="77777777" w:rsidR="005C070F" w:rsidRPr="00945162" w:rsidRDefault="005C070F" w:rsidP="00A51516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70F" w:rsidRPr="00945162" w14:paraId="6547EA9A" w14:textId="77777777" w:rsidTr="00CD5AA7">
        <w:trPr>
          <w:trHeight w:hRule="exact" w:val="389"/>
        </w:trPr>
        <w:tc>
          <w:tcPr>
            <w:tcW w:w="4230" w:type="dxa"/>
            <w:tcBorders>
              <w:left w:val="nil"/>
              <w:right w:val="nil"/>
            </w:tcBorders>
            <w:noWrap/>
            <w:vAlign w:val="bottom"/>
          </w:tcPr>
          <w:p w14:paraId="3607A142" w14:textId="77777777" w:rsidR="005C070F" w:rsidRPr="0094516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5DC242E8" w14:textId="77777777" w:rsidR="005C070F" w:rsidRPr="00945162" w:rsidRDefault="005C070F" w:rsidP="00A51516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008DA7A2" w14:textId="77777777" w:rsidR="005C070F" w:rsidRPr="00945162" w:rsidRDefault="005C070F" w:rsidP="00A5151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564B42A" w14:textId="77777777" w:rsidR="005C070F" w:rsidRPr="00945162" w:rsidRDefault="005C070F" w:rsidP="00A51516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13607F96" w14:textId="77777777" w:rsidR="005C070F" w:rsidRPr="00945162" w:rsidRDefault="005C070F" w:rsidP="00A51516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bottom"/>
          </w:tcPr>
          <w:p w14:paraId="780B51A4" w14:textId="77777777" w:rsidR="005C070F" w:rsidRPr="00945162" w:rsidRDefault="005C070F" w:rsidP="00A51516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70F" w:rsidRPr="007600F3" w14:paraId="015714EF" w14:textId="77777777" w:rsidTr="00CD5AA7">
        <w:trPr>
          <w:trHeight w:hRule="exact" w:val="389"/>
        </w:trPr>
        <w:tc>
          <w:tcPr>
            <w:tcW w:w="4230" w:type="dxa"/>
            <w:tcBorders>
              <w:left w:val="nil"/>
              <w:right w:val="nil"/>
            </w:tcBorders>
            <w:noWrap/>
            <w:vAlign w:val="bottom"/>
          </w:tcPr>
          <w:p w14:paraId="12FFF0B0" w14:textId="77777777" w:rsidR="005C070F" w:rsidRPr="0094516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7FC14223" w14:textId="77777777" w:rsidR="005C070F" w:rsidRPr="00945162" w:rsidRDefault="005C070F" w:rsidP="00A51516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103,243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34132D61" w14:textId="77777777" w:rsidR="005C070F" w:rsidRPr="00945162" w:rsidRDefault="005C070F" w:rsidP="00A5151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EC0B508" w14:textId="77777777" w:rsidR="005C070F" w:rsidRPr="00945162" w:rsidRDefault="005C070F" w:rsidP="00A51516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9,684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21EDE919" w14:textId="77777777" w:rsidR="005C070F" w:rsidRPr="00945162" w:rsidRDefault="005C070F" w:rsidP="00A51516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bottom"/>
          </w:tcPr>
          <w:p w14:paraId="3F141ADB" w14:textId="77777777" w:rsidR="005C070F" w:rsidRPr="00945162" w:rsidRDefault="005C070F" w:rsidP="00A51516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112,927</w:t>
            </w:r>
          </w:p>
        </w:tc>
      </w:tr>
      <w:tr w:rsidR="005C070F" w:rsidRPr="007600F3" w14:paraId="02DE654E" w14:textId="77777777" w:rsidTr="00CD5AA7">
        <w:trPr>
          <w:trHeight w:hRule="exact" w:val="389"/>
        </w:trPr>
        <w:tc>
          <w:tcPr>
            <w:tcW w:w="4230" w:type="dxa"/>
            <w:tcBorders>
              <w:left w:val="nil"/>
              <w:right w:val="nil"/>
            </w:tcBorders>
            <w:noWrap/>
            <w:vAlign w:val="bottom"/>
          </w:tcPr>
          <w:p w14:paraId="04CAD258" w14:textId="77777777" w:rsidR="005C070F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73F43250" w14:textId="77777777" w:rsidR="005C070F" w:rsidRPr="00945162" w:rsidRDefault="005C070F" w:rsidP="00A51516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177,636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7A3B232C" w14:textId="77777777" w:rsidR="005C070F" w:rsidRPr="00945162" w:rsidRDefault="005C070F" w:rsidP="00A5151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49C15688" w14:textId="77777777" w:rsidR="005C070F" w:rsidRPr="00945162" w:rsidRDefault="005C070F" w:rsidP="00A51516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9,684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19216983" w14:textId="77777777" w:rsidR="005C070F" w:rsidRPr="00945162" w:rsidRDefault="005C070F" w:rsidP="00A51516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bottom"/>
          </w:tcPr>
          <w:p w14:paraId="31D992B8" w14:textId="77777777" w:rsidR="005C070F" w:rsidRPr="00945162" w:rsidRDefault="005C070F" w:rsidP="00A51516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187,320</w:t>
            </w:r>
          </w:p>
        </w:tc>
      </w:tr>
    </w:tbl>
    <w:p w14:paraId="25927A56" w14:textId="68F72BBD" w:rsidR="00B505D0" w:rsidRPr="00B63B64" w:rsidRDefault="00B505D0" w:rsidP="00F46D3E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B63B64">
        <w:rPr>
          <w:b/>
          <w:bCs/>
          <w:u w:val="none"/>
          <w:cs/>
        </w:rPr>
        <w:t>การอนุมัติ</w:t>
      </w:r>
      <w:r w:rsidR="00866AA3">
        <w:rPr>
          <w:rFonts w:hint="cs"/>
          <w:b/>
          <w:bCs/>
          <w:u w:val="none"/>
          <w:cs/>
        </w:rPr>
        <w:t>งบการเงิน</w:t>
      </w:r>
    </w:p>
    <w:p w14:paraId="7F6BEBDD" w14:textId="18CAF849" w:rsidR="009B7742" w:rsidRPr="000C7591" w:rsidRDefault="009B4E06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 w:hanging="2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07A24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</w:t>
      </w:r>
      <w:r w:rsidR="00594F26" w:rsidRPr="00207A24">
        <w:rPr>
          <w:rFonts w:ascii="Angsana New" w:hAnsi="Angsana New" w:hint="cs"/>
          <w:sz w:val="28"/>
          <w:szCs w:val="28"/>
          <w:cs/>
        </w:rPr>
        <w:t>งบการเงิน</w:t>
      </w:r>
      <w:r w:rsidRPr="00207A24">
        <w:rPr>
          <w:rFonts w:ascii="Angsana New" w:hAnsi="Angsana New"/>
          <w:sz w:val="28"/>
          <w:szCs w:val="28"/>
          <w:cs/>
        </w:rPr>
        <w:t>นี้แล้วเมื่อวันที่</w:t>
      </w:r>
      <w:r w:rsidR="00EC32A6" w:rsidRPr="00207A24">
        <w:rPr>
          <w:rFonts w:ascii="Angsana New" w:hAnsi="Angsana New"/>
          <w:sz w:val="28"/>
          <w:szCs w:val="28"/>
          <w:cs/>
        </w:rPr>
        <w:t xml:space="preserve"> </w:t>
      </w:r>
      <w:r w:rsidR="000C7591" w:rsidRPr="00207A24">
        <w:rPr>
          <w:rFonts w:ascii="Angsana New" w:hAnsi="Angsana New"/>
          <w:sz w:val="28"/>
          <w:szCs w:val="28"/>
        </w:rPr>
        <w:t>2</w:t>
      </w:r>
      <w:r w:rsidR="00BB7F90" w:rsidRPr="00207A24">
        <w:rPr>
          <w:rFonts w:ascii="Angsana New" w:hAnsi="Angsana New"/>
          <w:sz w:val="28"/>
          <w:szCs w:val="28"/>
        </w:rPr>
        <w:t>4</w:t>
      </w:r>
      <w:r w:rsidR="000C7591" w:rsidRPr="00207A24">
        <w:rPr>
          <w:rFonts w:ascii="Angsana New" w:hAnsi="Angsana New"/>
          <w:sz w:val="28"/>
          <w:szCs w:val="28"/>
        </w:rPr>
        <w:t xml:space="preserve"> </w:t>
      </w:r>
      <w:r w:rsidR="000C7591" w:rsidRPr="00207A24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0C7591" w:rsidRPr="00207A24">
        <w:rPr>
          <w:rFonts w:ascii="Angsana New" w:hAnsi="Angsana New"/>
          <w:sz w:val="28"/>
          <w:szCs w:val="28"/>
        </w:rPr>
        <w:t>256</w:t>
      </w:r>
      <w:r w:rsidR="00BB7F90" w:rsidRPr="00207A24">
        <w:rPr>
          <w:rFonts w:ascii="Angsana New" w:hAnsi="Angsana New"/>
          <w:sz w:val="28"/>
          <w:szCs w:val="28"/>
        </w:rPr>
        <w:t>4</w:t>
      </w:r>
    </w:p>
    <w:sectPr w:rsidR="009B7742" w:rsidRPr="000C7591" w:rsidSect="009A150F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008" w:right="1080" w:bottom="720" w:left="1296" w:header="475" w:footer="576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A3CC8" w14:textId="77777777" w:rsidR="00FE0675" w:rsidRDefault="00FE0675">
      <w:r>
        <w:separator/>
      </w:r>
    </w:p>
  </w:endnote>
  <w:endnote w:type="continuationSeparator" w:id="0">
    <w:p w14:paraId="56A7AFA8" w14:textId="77777777" w:rsidR="00FE0675" w:rsidRDefault="00FE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9DA0" w14:textId="5CF83222" w:rsidR="00FE0675" w:rsidRPr="00E1023C" w:rsidRDefault="00FE0675" w:rsidP="008768FC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AD07BE">
      <w:rPr>
        <w:rFonts w:asciiTheme="majorBidi" w:hAnsiTheme="majorBidi" w:cstheme="majorBidi"/>
        <w:noProof/>
        <w:sz w:val="26"/>
        <w:szCs w:val="26"/>
      </w:rPr>
      <w:t>48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69CB" w14:textId="65D271FA" w:rsidR="00FE0675" w:rsidRPr="008A5482" w:rsidRDefault="00AD07BE" w:rsidP="00A03381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FE0675">
          <w:rPr>
            <w:rFonts w:asciiTheme="majorBidi" w:hAnsiTheme="majorBidi" w:cstheme="majorBidi" w:hint="cs"/>
            <w:sz w:val="26"/>
            <w:szCs w:val="26"/>
            <w:cs/>
          </w:rPr>
          <w:t>16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114DA" w14:textId="77777777" w:rsidR="00FE0675" w:rsidRDefault="00FE0675">
      <w:r>
        <w:separator/>
      </w:r>
    </w:p>
  </w:footnote>
  <w:footnote w:type="continuationSeparator" w:id="0">
    <w:p w14:paraId="251E365B" w14:textId="77777777" w:rsidR="00FE0675" w:rsidRDefault="00FE0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85BF0" w14:textId="77777777" w:rsidR="00FE0675" w:rsidRPr="00682B63" w:rsidRDefault="00FE0675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23BBE8CC" w14:textId="13C585A6" w:rsidR="00FE0675" w:rsidRPr="002F3F82" w:rsidRDefault="00FE0675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</w:p>
  <w:p w14:paraId="2053484D" w14:textId="23ADC6A3" w:rsidR="00FE0675" w:rsidRDefault="00FE0675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สำหรับปีสิ้นสุด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2563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94719" w14:textId="57B2724E" w:rsidR="00FE0675" w:rsidRPr="00682B63" w:rsidRDefault="00FE0675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1AD9329F" w14:textId="6B376E3C" w:rsidR="00FE0675" w:rsidRPr="00682B63" w:rsidRDefault="00FE0675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1977BB81" w14:textId="050BD019" w:rsidR="00FE0675" w:rsidRPr="00682B63" w:rsidRDefault="00FE0675" w:rsidP="00682B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FSNoteNumbere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A84F13"/>
    <w:multiLevelType w:val="hybridMultilevel"/>
    <w:tmpl w:val="984C0F2E"/>
    <w:lvl w:ilvl="0" w:tplc="2FAC61E8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2FAC61E8">
      <w:start w:val="22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B75A87B8">
      <w:start w:val="165"/>
      <w:numFmt w:val="bullet"/>
      <w:lvlText w:val="﷐"/>
      <w:lvlJc w:val="left"/>
      <w:pPr>
        <w:ind w:left="270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8611B16"/>
    <w:multiLevelType w:val="multilevel"/>
    <w:tmpl w:val="E06E9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AA45498"/>
    <w:multiLevelType w:val="hybridMultilevel"/>
    <w:tmpl w:val="1C4A8710"/>
    <w:lvl w:ilvl="0" w:tplc="394C671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 w15:restartNumberingAfterBreak="0">
    <w:nsid w:val="0ECF425E"/>
    <w:multiLevelType w:val="hybridMultilevel"/>
    <w:tmpl w:val="EF12249E"/>
    <w:lvl w:ilvl="0" w:tplc="1E7AAE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305476FE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4042173"/>
    <w:multiLevelType w:val="hybridMultilevel"/>
    <w:tmpl w:val="D61EDFE0"/>
    <w:lvl w:ilvl="0" w:tplc="C72C5C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170A0341"/>
    <w:multiLevelType w:val="hybridMultilevel"/>
    <w:tmpl w:val="EE1E981E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BC46458"/>
    <w:multiLevelType w:val="hybridMultilevel"/>
    <w:tmpl w:val="7D300D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255DF"/>
    <w:multiLevelType w:val="multilevel"/>
    <w:tmpl w:val="4D2AD99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4AE53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52F2B74"/>
    <w:multiLevelType w:val="multilevel"/>
    <w:tmpl w:val="9436658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AC3DD1"/>
    <w:multiLevelType w:val="hybridMultilevel"/>
    <w:tmpl w:val="7E3E9B60"/>
    <w:lvl w:ilvl="0" w:tplc="92544F1A">
      <w:start w:val="2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C545542"/>
    <w:multiLevelType w:val="hybridMultilevel"/>
    <w:tmpl w:val="3CD42486"/>
    <w:lvl w:ilvl="0" w:tplc="07B2834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805B78"/>
    <w:multiLevelType w:val="multilevel"/>
    <w:tmpl w:val="C0D0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DAE001B"/>
    <w:multiLevelType w:val="multilevel"/>
    <w:tmpl w:val="771CF11A"/>
    <w:lvl w:ilvl="0">
      <w:start w:val="1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37A6815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17D98"/>
    <w:multiLevelType w:val="hybridMultilevel"/>
    <w:tmpl w:val="493E4B90"/>
    <w:lvl w:ilvl="0" w:tplc="DB446D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6B55006"/>
    <w:multiLevelType w:val="hybridMultilevel"/>
    <w:tmpl w:val="493E4B90"/>
    <w:lvl w:ilvl="0" w:tplc="DB446D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7CA5877"/>
    <w:multiLevelType w:val="hybridMultilevel"/>
    <w:tmpl w:val="392258B8"/>
    <w:lvl w:ilvl="0" w:tplc="5886706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4AA02494"/>
    <w:multiLevelType w:val="hybridMultilevel"/>
    <w:tmpl w:val="9D8CAA1C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4CB459B4"/>
    <w:multiLevelType w:val="multilevel"/>
    <w:tmpl w:val="9B92C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54F74960"/>
    <w:multiLevelType w:val="hybridMultilevel"/>
    <w:tmpl w:val="3C260EA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6A4265D"/>
    <w:multiLevelType w:val="multilevel"/>
    <w:tmpl w:val="F24870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6" w15:restartNumberingAfterBreak="0">
    <w:nsid w:val="57615D45"/>
    <w:multiLevelType w:val="multilevel"/>
    <w:tmpl w:val="EFE0EF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1440"/>
      </w:pPr>
      <w:rPr>
        <w:rFonts w:hint="default"/>
      </w:rPr>
    </w:lvl>
  </w:abstractNum>
  <w:abstractNum w:abstractNumId="37" w15:restartNumberingAfterBreak="0">
    <w:nsid w:val="5CB962A5"/>
    <w:multiLevelType w:val="hybridMultilevel"/>
    <w:tmpl w:val="96222902"/>
    <w:lvl w:ilvl="0" w:tplc="75F49890">
      <w:start w:val="1"/>
      <w:numFmt w:val="decimal"/>
      <w:lvlText w:val="(%1)"/>
      <w:lvlJc w:val="left"/>
      <w:pPr>
        <w:ind w:left="1260" w:hanging="360"/>
      </w:pPr>
      <w:rPr>
        <w:rFonts w:cs="Times New Roman" w:hint="default"/>
        <w:lang w:bidi="th-TH"/>
      </w:rPr>
    </w:lvl>
    <w:lvl w:ilvl="1" w:tplc="B5A652E0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604C0530"/>
    <w:multiLevelType w:val="hybridMultilevel"/>
    <w:tmpl w:val="5EEA8EAC"/>
    <w:lvl w:ilvl="0" w:tplc="69FA1DD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b w:val="0"/>
        <w:bCs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7D47FE1"/>
    <w:multiLevelType w:val="multilevel"/>
    <w:tmpl w:val="68A28F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2" w15:restartNumberingAfterBreak="0">
    <w:nsid w:val="6BB83A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5" w15:restartNumberingAfterBreak="0">
    <w:nsid w:val="7C7201C5"/>
    <w:multiLevelType w:val="multilevel"/>
    <w:tmpl w:val="0ECC097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1"/>
  </w:num>
  <w:num w:numId="13">
    <w:abstractNumId w:val="40"/>
  </w:num>
  <w:num w:numId="14">
    <w:abstractNumId w:val="27"/>
  </w:num>
  <w:num w:numId="15">
    <w:abstractNumId w:val="43"/>
  </w:num>
  <w:num w:numId="16">
    <w:abstractNumId w:val="13"/>
  </w:num>
  <w:num w:numId="17">
    <w:abstractNumId w:val="33"/>
  </w:num>
  <w:num w:numId="18">
    <w:abstractNumId w:val="11"/>
  </w:num>
  <w:num w:numId="19">
    <w:abstractNumId w:val="28"/>
  </w:num>
  <w:num w:numId="20">
    <w:abstractNumId w:val="23"/>
  </w:num>
  <w:num w:numId="21">
    <w:abstractNumId w:val="37"/>
  </w:num>
  <w:num w:numId="22">
    <w:abstractNumId w:val="10"/>
  </w:num>
  <w:num w:numId="23">
    <w:abstractNumId w:val="14"/>
  </w:num>
  <w:num w:numId="24">
    <w:abstractNumId w:val="35"/>
  </w:num>
  <w:num w:numId="25">
    <w:abstractNumId w:val="22"/>
  </w:num>
  <w:num w:numId="26">
    <w:abstractNumId w:val="44"/>
  </w:num>
  <w:num w:numId="27">
    <w:abstractNumId w:val="16"/>
  </w:num>
  <w:num w:numId="28">
    <w:abstractNumId w:val="18"/>
  </w:num>
  <w:num w:numId="29">
    <w:abstractNumId w:val="20"/>
  </w:num>
  <w:num w:numId="30">
    <w:abstractNumId w:val="38"/>
  </w:num>
  <w:num w:numId="31">
    <w:abstractNumId w:val="41"/>
  </w:num>
  <w:num w:numId="32">
    <w:abstractNumId w:val="19"/>
  </w:num>
  <w:num w:numId="33">
    <w:abstractNumId w:val="42"/>
  </w:num>
  <w:num w:numId="34">
    <w:abstractNumId w:val="24"/>
  </w:num>
  <w:num w:numId="35">
    <w:abstractNumId w:val="17"/>
  </w:num>
  <w:num w:numId="36">
    <w:abstractNumId w:val="26"/>
  </w:num>
  <w:num w:numId="37">
    <w:abstractNumId w:val="45"/>
  </w:num>
  <w:num w:numId="38">
    <w:abstractNumId w:val="36"/>
  </w:num>
  <w:num w:numId="39">
    <w:abstractNumId w:val="29"/>
  </w:num>
  <w:num w:numId="40">
    <w:abstractNumId w:val="31"/>
  </w:num>
  <w:num w:numId="41">
    <w:abstractNumId w:val="30"/>
  </w:num>
  <w:num w:numId="42">
    <w:abstractNumId w:val="32"/>
  </w:num>
  <w:num w:numId="43">
    <w:abstractNumId w:val="34"/>
  </w:num>
  <w:num w:numId="44">
    <w:abstractNumId w:val="12"/>
  </w:num>
  <w:num w:numId="45">
    <w:abstractNumId w:val="39"/>
  </w:num>
  <w:num w:numId="46">
    <w:abstractNumId w:val="1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9251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3FAC"/>
    <w:rsid w:val="000042BB"/>
    <w:rsid w:val="000045D2"/>
    <w:rsid w:val="0000472D"/>
    <w:rsid w:val="00004B0C"/>
    <w:rsid w:val="00004EE8"/>
    <w:rsid w:val="00005459"/>
    <w:rsid w:val="0000552E"/>
    <w:rsid w:val="000055E6"/>
    <w:rsid w:val="00005A47"/>
    <w:rsid w:val="00005BA1"/>
    <w:rsid w:val="00005D91"/>
    <w:rsid w:val="00005EF0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89F"/>
    <w:rsid w:val="00010B27"/>
    <w:rsid w:val="00010C5F"/>
    <w:rsid w:val="000112D8"/>
    <w:rsid w:val="0001135A"/>
    <w:rsid w:val="000114D9"/>
    <w:rsid w:val="000116C3"/>
    <w:rsid w:val="00011789"/>
    <w:rsid w:val="00011AF0"/>
    <w:rsid w:val="00011C56"/>
    <w:rsid w:val="00011E82"/>
    <w:rsid w:val="00011FB7"/>
    <w:rsid w:val="00012243"/>
    <w:rsid w:val="0001232B"/>
    <w:rsid w:val="000125B2"/>
    <w:rsid w:val="000125CA"/>
    <w:rsid w:val="0001263A"/>
    <w:rsid w:val="00012898"/>
    <w:rsid w:val="00012E72"/>
    <w:rsid w:val="0001316A"/>
    <w:rsid w:val="000135AA"/>
    <w:rsid w:val="00013AE9"/>
    <w:rsid w:val="00013B78"/>
    <w:rsid w:val="00014A7E"/>
    <w:rsid w:val="00014C5D"/>
    <w:rsid w:val="00014C61"/>
    <w:rsid w:val="00015823"/>
    <w:rsid w:val="00015ABA"/>
    <w:rsid w:val="00015AF4"/>
    <w:rsid w:val="00015CAB"/>
    <w:rsid w:val="000162FA"/>
    <w:rsid w:val="000164E8"/>
    <w:rsid w:val="00016788"/>
    <w:rsid w:val="00016D01"/>
    <w:rsid w:val="00016E25"/>
    <w:rsid w:val="000174C7"/>
    <w:rsid w:val="00017512"/>
    <w:rsid w:val="00017553"/>
    <w:rsid w:val="00017C29"/>
    <w:rsid w:val="00020726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FD"/>
    <w:rsid w:val="000228B6"/>
    <w:rsid w:val="0002294B"/>
    <w:rsid w:val="00022F41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4663"/>
    <w:rsid w:val="00024694"/>
    <w:rsid w:val="00024833"/>
    <w:rsid w:val="00024C49"/>
    <w:rsid w:val="00024CA0"/>
    <w:rsid w:val="00025072"/>
    <w:rsid w:val="0002519B"/>
    <w:rsid w:val="00025986"/>
    <w:rsid w:val="00025C84"/>
    <w:rsid w:val="00025D91"/>
    <w:rsid w:val="00025FB8"/>
    <w:rsid w:val="00025FC2"/>
    <w:rsid w:val="0002623A"/>
    <w:rsid w:val="0002626C"/>
    <w:rsid w:val="000267EA"/>
    <w:rsid w:val="0002693A"/>
    <w:rsid w:val="0002772D"/>
    <w:rsid w:val="00027DEB"/>
    <w:rsid w:val="00027E23"/>
    <w:rsid w:val="00027EEE"/>
    <w:rsid w:val="00030662"/>
    <w:rsid w:val="0003071F"/>
    <w:rsid w:val="00030872"/>
    <w:rsid w:val="00030885"/>
    <w:rsid w:val="000309F7"/>
    <w:rsid w:val="000313F6"/>
    <w:rsid w:val="0003148D"/>
    <w:rsid w:val="00031853"/>
    <w:rsid w:val="00031C4A"/>
    <w:rsid w:val="00031F07"/>
    <w:rsid w:val="00031FC6"/>
    <w:rsid w:val="00032104"/>
    <w:rsid w:val="0003254B"/>
    <w:rsid w:val="000325D4"/>
    <w:rsid w:val="0003325C"/>
    <w:rsid w:val="000336D8"/>
    <w:rsid w:val="00033925"/>
    <w:rsid w:val="000339E8"/>
    <w:rsid w:val="00033BD2"/>
    <w:rsid w:val="00033F57"/>
    <w:rsid w:val="00033F82"/>
    <w:rsid w:val="00034074"/>
    <w:rsid w:val="00034529"/>
    <w:rsid w:val="00034673"/>
    <w:rsid w:val="000346BE"/>
    <w:rsid w:val="00034A92"/>
    <w:rsid w:val="00034C6E"/>
    <w:rsid w:val="00034D55"/>
    <w:rsid w:val="00034DAC"/>
    <w:rsid w:val="000350D8"/>
    <w:rsid w:val="00035300"/>
    <w:rsid w:val="0003596F"/>
    <w:rsid w:val="00035A0A"/>
    <w:rsid w:val="00035ADF"/>
    <w:rsid w:val="00035C02"/>
    <w:rsid w:val="00036BA8"/>
    <w:rsid w:val="00036D61"/>
    <w:rsid w:val="00036EE1"/>
    <w:rsid w:val="00037097"/>
    <w:rsid w:val="000370D2"/>
    <w:rsid w:val="000376BC"/>
    <w:rsid w:val="000377DD"/>
    <w:rsid w:val="00037E50"/>
    <w:rsid w:val="000403BD"/>
    <w:rsid w:val="0004051C"/>
    <w:rsid w:val="00040995"/>
    <w:rsid w:val="00040CCF"/>
    <w:rsid w:val="000410E6"/>
    <w:rsid w:val="00041300"/>
    <w:rsid w:val="000414CB"/>
    <w:rsid w:val="00041768"/>
    <w:rsid w:val="000417E3"/>
    <w:rsid w:val="00041978"/>
    <w:rsid w:val="00041B69"/>
    <w:rsid w:val="00041C74"/>
    <w:rsid w:val="00041EAF"/>
    <w:rsid w:val="000429C9"/>
    <w:rsid w:val="00042AF5"/>
    <w:rsid w:val="00042BB4"/>
    <w:rsid w:val="00042E34"/>
    <w:rsid w:val="00043402"/>
    <w:rsid w:val="00043415"/>
    <w:rsid w:val="00043474"/>
    <w:rsid w:val="0004356A"/>
    <w:rsid w:val="0004357B"/>
    <w:rsid w:val="000438FF"/>
    <w:rsid w:val="000439B6"/>
    <w:rsid w:val="000441FA"/>
    <w:rsid w:val="000442A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6DC9"/>
    <w:rsid w:val="00047005"/>
    <w:rsid w:val="00047AA5"/>
    <w:rsid w:val="00047C1E"/>
    <w:rsid w:val="00047FB0"/>
    <w:rsid w:val="00050022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407"/>
    <w:rsid w:val="000527AF"/>
    <w:rsid w:val="00052826"/>
    <w:rsid w:val="000528F3"/>
    <w:rsid w:val="00052A30"/>
    <w:rsid w:val="00052FA9"/>
    <w:rsid w:val="00053537"/>
    <w:rsid w:val="00053966"/>
    <w:rsid w:val="00053D85"/>
    <w:rsid w:val="0005426C"/>
    <w:rsid w:val="0005432D"/>
    <w:rsid w:val="00054356"/>
    <w:rsid w:val="000544B8"/>
    <w:rsid w:val="000546DA"/>
    <w:rsid w:val="00054709"/>
    <w:rsid w:val="0005483B"/>
    <w:rsid w:val="000549A3"/>
    <w:rsid w:val="00054BF6"/>
    <w:rsid w:val="000551A3"/>
    <w:rsid w:val="0005528E"/>
    <w:rsid w:val="000554FF"/>
    <w:rsid w:val="000558AF"/>
    <w:rsid w:val="00055996"/>
    <w:rsid w:val="00055B62"/>
    <w:rsid w:val="00055B8D"/>
    <w:rsid w:val="00055DDF"/>
    <w:rsid w:val="00055F59"/>
    <w:rsid w:val="0005640F"/>
    <w:rsid w:val="00056470"/>
    <w:rsid w:val="000566F1"/>
    <w:rsid w:val="00056B2D"/>
    <w:rsid w:val="00057053"/>
    <w:rsid w:val="0005715A"/>
    <w:rsid w:val="00057238"/>
    <w:rsid w:val="0005737B"/>
    <w:rsid w:val="00057618"/>
    <w:rsid w:val="00057D2B"/>
    <w:rsid w:val="00057D8F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69C"/>
    <w:rsid w:val="000629BF"/>
    <w:rsid w:val="0006300F"/>
    <w:rsid w:val="000632E3"/>
    <w:rsid w:val="000633D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5764"/>
    <w:rsid w:val="00065F98"/>
    <w:rsid w:val="0006642D"/>
    <w:rsid w:val="00067253"/>
    <w:rsid w:val="00067511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C3"/>
    <w:rsid w:val="0007415A"/>
    <w:rsid w:val="00074221"/>
    <w:rsid w:val="000742DE"/>
    <w:rsid w:val="00074578"/>
    <w:rsid w:val="00074728"/>
    <w:rsid w:val="00074A24"/>
    <w:rsid w:val="00074A6C"/>
    <w:rsid w:val="00074E02"/>
    <w:rsid w:val="000752FB"/>
    <w:rsid w:val="00075BFB"/>
    <w:rsid w:val="00075C46"/>
    <w:rsid w:val="00075F43"/>
    <w:rsid w:val="000761B7"/>
    <w:rsid w:val="000763B1"/>
    <w:rsid w:val="000763D5"/>
    <w:rsid w:val="000770A4"/>
    <w:rsid w:val="000773B5"/>
    <w:rsid w:val="00077547"/>
    <w:rsid w:val="00080463"/>
    <w:rsid w:val="00080B21"/>
    <w:rsid w:val="00080FAD"/>
    <w:rsid w:val="000810CA"/>
    <w:rsid w:val="000811A0"/>
    <w:rsid w:val="000816D6"/>
    <w:rsid w:val="00081B31"/>
    <w:rsid w:val="00081CD2"/>
    <w:rsid w:val="000825CB"/>
    <w:rsid w:val="000828A5"/>
    <w:rsid w:val="0008291A"/>
    <w:rsid w:val="00082E64"/>
    <w:rsid w:val="00082F8D"/>
    <w:rsid w:val="000833A8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638"/>
    <w:rsid w:val="0008568E"/>
    <w:rsid w:val="00085978"/>
    <w:rsid w:val="00085DA0"/>
    <w:rsid w:val="00085E72"/>
    <w:rsid w:val="00086047"/>
    <w:rsid w:val="0008606B"/>
    <w:rsid w:val="00086650"/>
    <w:rsid w:val="00086825"/>
    <w:rsid w:val="000868CA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045F"/>
    <w:rsid w:val="000910B7"/>
    <w:rsid w:val="000911E1"/>
    <w:rsid w:val="0009151F"/>
    <w:rsid w:val="000915ED"/>
    <w:rsid w:val="0009178C"/>
    <w:rsid w:val="000919D1"/>
    <w:rsid w:val="000919E4"/>
    <w:rsid w:val="00091B0A"/>
    <w:rsid w:val="000920B8"/>
    <w:rsid w:val="000923EE"/>
    <w:rsid w:val="000924F9"/>
    <w:rsid w:val="00092B20"/>
    <w:rsid w:val="00092C9A"/>
    <w:rsid w:val="0009318E"/>
    <w:rsid w:val="00093FE9"/>
    <w:rsid w:val="000940E7"/>
    <w:rsid w:val="00094922"/>
    <w:rsid w:val="000949A3"/>
    <w:rsid w:val="00094BFA"/>
    <w:rsid w:val="00094C7D"/>
    <w:rsid w:val="00094DA8"/>
    <w:rsid w:val="00094F49"/>
    <w:rsid w:val="0009503B"/>
    <w:rsid w:val="0009523A"/>
    <w:rsid w:val="00095271"/>
    <w:rsid w:val="00095350"/>
    <w:rsid w:val="000957EB"/>
    <w:rsid w:val="00095909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459D"/>
    <w:rsid w:val="000A4DD2"/>
    <w:rsid w:val="000A4EAA"/>
    <w:rsid w:val="000A4F49"/>
    <w:rsid w:val="000A53CB"/>
    <w:rsid w:val="000A5A21"/>
    <w:rsid w:val="000A5BE9"/>
    <w:rsid w:val="000A5E86"/>
    <w:rsid w:val="000A62CB"/>
    <w:rsid w:val="000A64C7"/>
    <w:rsid w:val="000A65D1"/>
    <w:rsid w:val="000A6647"/>
    <w:rsid w:val="000A67E5"/>
    <w:rsid w:val="000A68A8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1B2"/>
    <w:rsid w:val="000B0536"/>
    <w:rsid w:val="000B05E7"/>
    <w:rsid w:val="000B06B4"/>
    <w:rsid w:val="000B0863"/>
    <w:rsid w:val="000B0B93"/>
    <w:rsid w:val="000B0C92"/>
    <w:rsid w:val="000B1037"/>
    <w:rsid w:val="000B1579"/>
    <w:rsid w:val="000B15DE"/>
    <w:rsid w:val="000B16B0"/>
    <w:rsid w:val="000B1835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B59"/>
    <w:rsid w:val="000B6072"/>
    <w:rsid w:val="000B64A0"/>
    <w:rsid w:val="000B659A"/>
    <w:rsid w:val="000B661B"/>
    <w:rsid w:val="000B675F"/>
    <w:rsid w:val="000B67BB"/>
    <w:rsid w:val="000B6D49"/>
    <w:rsid w:val="000B6DB2"/>
    <w:rsid w:val="000B6E95"/>
    <w:rsid w:val="000B723D"/>
    <w:rsid w:val="000B75F5"/>
    <w:rsid w:val="000B778D"/>
    <w:rsid w:val="000B7A9E"/>
    <w:rsid w:val="000C00F5"/>
    <w:rsid w:val="000C012D"/>
    <w:rsid w:val="000C0E90"/>
    <w:rsid w:val="000C0EDD"/>
    <w:rsid w:val="000C1284"/>
    <w:rsid w:val="000C16AC"/>
    <w:rsid w:val="000C16F2"/>
    <w:rsid w:val="000C177E"/>
    <w:rsid w:val="000C18FD"/>
    <w:rsid w:val="000C1DFF"/>
    <w:rsid w:val="000C203B"/>
    <w:rsid w:val="000C2222"/>
    <w:rsid w:val="000C2501"/>
    <w:rsid w:val="000C28C8"/>
    <w:rsid w:val="000C298F"/>
    <w:rsid w:val="000C29C8"/>
    <w:rsid w:val="000C2B55"/>
    <w:rsid w:val="000C2DCD"/>
    <w:rsid w:val="000C2E01"/>
    <w:rsid w:val="000C32E0"/>
    <w:rsid w:val="000C4034"/>
    <w:rsid w:val="000C46F1"/>
    <w:rsid w:val="000C4861"/>
    <w:rsid w:val="000C4C9A"/>
    <w:rsid w:val="000C51B3"/>
    <w:rsid w:val="000C524C"/>
    <w:rsid w:val="000C5B7A"/>
    <w:rsid w:val="000C5DB7"/>
    <w:rsid w:val="000C5F5A"/>
    <w:rsid w:val="000C62C3"/>
    <w:rsid w:val="000C63B0"/>
    <w:rsid w:val="000C64C2"/>
    <w:rsid w:val="000C6EE3"/>
    <w:rsid w:val="000C715F"/>
    <w:rsid w:val="000C71ED"/>
    <w:rsid w:val="000C7591"/>
    <w:rsid w:val="000C7964"/>
    <w:rsid w:val="000C7A76"/>
    <w:rsid w:val="000C7B2A"/>
    <w:rsid w:val="000C7BEE"/>
    <w:rsid w:val="000D009E"/>
    <w:rsid w:val="000D00B9"/>
    <w:rsid w:val="000D05DC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21C7"/>
    <w:rsid w:val="000D21F3"/>
    <w:rsid w:val="000D25BD"/>
    <w:rsid w:val="000D2696"/>
    <w:rsid w:val="000D2869"/>
    <w:rsid w:val="000D291A"/>
    <w:rsid w:val="000D2FD6"/>
    <w:rsid w:val="000D33BC"/>
    <w:rsid w:val="000D3C4C"/>
    <w:rsid w:val="000D3C63"/>
    <w:rsid w:val="000D3F0B"/>
    <w:rsid w:val="000D43AA"/>
    <w:rsid w:val="000D43CE"/>
    <w:rsid w:val="000D488C"/>
    <w:rsid w:val="000D4BAD"/>
    <w:rsid w:val="000D4EDD"/>
    <w:rsid w:val="000D4F55"/>
    <w:rsid w:val="000D5021"/>
    <w:rsid w:val="000D505D"/>
    <w:rsid w:val="000D5660"/>
    <w:rsid w:val="000D5803"/>
    <w:rsid w:val="000D597F"/>
    <w:rsid w:val="000D68F0"/>
    <w:rsid w:val="000D6A44"/>
    <w:rsid w:val="000D6CD8"/>
    <w:rsid w:val="000D703B"/>
    <w:rsid w:val="000D73D6"/>
    <w:rsid w:val="000D7456"/>
    <w:rsid w:val="000D7962"/>
    <w:rsid w:val="000E0533"/>
    <w:rsid w:val="000E08DF"/>
    <w:rsid w:val="000E09A9"/>
    <w:rsid w:val="000E0F6E"/>
    <w:rsid w:val="000E11BA"/>
    <w:rsid w:val="000E12F8"/>
    <w:rsid w:val="000E1724"/>
    <w:rsid w:val="000E19B9"/>
    <w:rsid w:val="000E19C1"/>
    <w:rsid w:val="000E1F08"/>
    <w:rsid w:val="000E1F38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3D8D"/>
    <w:rsid w:val="000E44F1"/>
    <w:rsid w:val="000E4C26"/>
    <w:rsid w:val="000E52F8"/>
    <w:rsid w:val="000E5BE3"/>
    <w:rsid w:val="000E5CB1"/>
    <w:rsid w:val="000E6196"/>
    <w:rsid w:val="000E61E6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475"/>
    <w:rsid w:val="000F1857"/>
    <w:rsid w:val="000F189B"/>
    <w:rsid w:val="000F1C2C"/>
    <w:rsid w:val="000F1DDE"/>
    <w:rsid w:val="000F237C"/>
    <w:rsid w:val="000F239D"/>
    <w:rsid w:val="000F25C9"/>
    <w:rsid w:val="000F28A9"/>
    <w:rsid w:val="000F3105"/>
    <w:rsid w:val="000F3195"/>
    <w:rsid w:val="000F3843"/>
    <w:rsid w:val="000F3B50"/>
    <w:rsid w:val="000F3B71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201"/>
    <w:rsid w:val="000F7333"/>
    <w:rsid w:val="000F73C4"/>
    <w:rsid w:val="001001C7"/>
    <w:rsid w:val="001004B5"/>
    <w:rsid w:val="00100987"/>
    <w:rsid w:val="00100D44"/>
    <w:rsid w:val="00101244"/>
    <w:rsid w:val="001013EA"/>
    <w:rsid w:val="00101692"/>
    <w:rsid w:val="0010171C"/>
    <w:rsid w:val="00101B24"/>
    <w:rsid w:val="00101DF7"/>
    <w:rsid w:val="00101E86"/>
    <w:rsid w:val="00101FB7"/>
    <w:rsid w:val="001020E5"/>
    <w:rsid w:val="00102205"/>
    <w:rsid w:val="0010225B"/>
    <w:rsid w:val="00102283"/>
    <w:rsid w:val="0010236C"/>
    <w:rsid w:val="00102484"/>
    <w:rsid w:val="00102834"/>
    <w:rsid w:val="001029CF"/>
    <w:rsid w:val="00102FCB"/>
    <w:rsid w:val="00103044"/>
    <w:rsid w:val="00103296"/>
    <w:rsid w:val="001035C8"/>
    <w:rsid w:val="00103618"/>
    <w:rsid w:val="001041A3"/>
    <w:rsid w:val="00104501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E1"/>
    <w:rsid w:val="001105C7"/>
    <w:rsid w:val="0011093D"/>
    <w:rsid w:val="00110C39"/>
    <w:rsid w:val="00110D6D"/>
    <w:rsid w:val="00110DFA"/>
    <w:rsid w:val="00111056"/>
    <w:rsid w:val="00111298"/>
    <w:rsid w:val="00111581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75D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2D6"/>
    <w:rsid w:val="001173D2"/>
    <w:rsid w:val="00117EE8"/>
    <w:rsid w:val="00117FD6"/>
    <w:rsid w:val="001203EF"/>
    <w:rsid w:val="001206D1"/>
    <w:rsid w:val="00120AA5"/>
    <w:rsid w:val="00120B3B"/>
    <w:rsid w:val="00120D8C"/>
    <w:rsid w:val="0012105A"/>
    <w:rsid w:val="001211CA"/>
    <w:rsid w:val="001215A7"/>
    <w:rsid w:val="00121707"/>
    <w:rsid w:val="001218DA"/>
    <w:rsid w:val="00121A89"/>
    <w:rsid w:val="00121AAF"/>
    <w:rsid w:val="001222A2"/>
    <w:rsid w:val="00122BD9"/>
    <w:rsid w:val="00122CFF"/>
    <w:rsid w:val="00123158"/>
    <w:rsid w:val="0012392C"/>
    <w:rsid w:val="00123A17"/>
    <w:rsid w:val="00123B95"/>
    <w:rsid w:val="001241BF"/>
    <w:rsid w:val="001243BC"/>
    <w:rsid w:val="0012463E"/>
    <w:rsid w:val="0012469C"/>
    <w:rsid w:val="001248D9"/>
    <w:rsid w:val="00124A3B"/>
    <w:rsid w:val="00124C15"/>
    <w:rsid w:val="0012522E"/>
    <w:rsid w:val="0012539B"/>
    <w:rsid w:val="0012563E"/>
    <w:rsid w:val="00125982"/>
    <w:rsid w:val="00125A81"/>
    <w:rsid w:val="00125AB8"/>
    <w:rsid w:val="00125D79"/>
    <w:rsid w:val="0012623F"/>
    <w:rsid w:val="0012625C"/>
    <w:rsid w:val="001266B9"/>
    <w:rsid w:val="00126971"/>
    <w:rsid w:val="001269A1"/>
    <w:rsid w:val="001272FD"/>
    <w:rsid w:val="00127494"/>
    <w:rsid w:val="001275BE"/>
    <w:rsid w:val="001275D7"/>
    <w:rsid w:val="00127CA5"/>
    <w:rsid w:val="0013097D"/>
    <w:rsid w:val="00130C69"/>
    <w:rsid w:val="00130FB1"/>
    <w:rsid w:val="00131393"/>
    <w:rsid w:val="00131405"/>
    <w:rsid w:val="001316DB"/>
    <w:rsid w:val="00131981"/>
    <w:rsid w:val="0013198A"/>
    <w:rsid w:val="0013221B"/>
    <w:rsid w:val="001324A0"/>
    <w:rsid w:val="00132860"/>
    <w:rsid w:val="00132D41"/>
    <w:rsid w:val="00132D8D"/>
    <w:rsid w:val="001331D1"/>
    <w:rsid w:val="001332B1"/>
    <w:rsid w:val="0013378B"/>
    <w:rsid w:val="00133B7F"/>
    <w:rsid w:val="00133BBF"/>
    <w:rsid w:val="00134477"/>
    <w:rsid w:val="001348D7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664"/>
    <w:rsid w:val="001379CA"/>
    <w:rsid w:val="00137AF2"/>
    <w:rsid w:val="00137F31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FA5"/>
    <w:rsid w:val="00142125"/>
    <w:rsid w:val="0014268B"/>
    <w:rsid w:val="00142863"/>
    <w:rsid w:val="00142F71"/>
    <w:rsid w:val="00142F9C"/>
    <w:rsid w:val="0014306E"/>
    <w:rsid w:val="001437C6"/>
    <w:rsid w:val="0014390B"/>
    <w:rsid w:val="001439F6"/>
    <w:rsid w:val="00143E7A"/>
    <w:rsid w:val="001446D9"/>
    <w:rsid w:val="0014484C"/>
    <w:rsid w:val="001454DC"/>
    <w:rsid w:val="00145B19"/>
    <w:rsid w:val="00145E82"/>
    <w:rsid w:val="00145F0A"/>
    <w:rsid w:val="00145F3A"/>
    <w:rsid w:val="00145F8E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53D"/>
    <w:rsid w:val="001507DC"/>
    <w:rsid w:val="00150BFA"/>
    <w:rsid w:val="00150D7D"/>
    <w:rsid w:val="001510CB"/>
    <w:rsid w:val="00151439"/>
    <w:rsid w:val="00151891"/>
    <w:rsid w:val="00151AD3"/>
    <w:rsid w:val="00151AF7"/>
    <w:rsid w:val="00152273"/>
    <w:rsid w:val="00152334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4329"/>
    <w:rsid w:val="0015450E"/>
    <w:rsid w:val="00154539"/>
    <w:rsid w:val="00154865"/>
    <w:rsid w:val="00154948"/>
    <w:rsid w:val="001549E9"/>
    <w:rsid w:val="00154BBC"/>
    <w:rsid w:val="00154CFE"/>
    <w:rsid w:val="001551DD"/>
    <w:rsid w:val="001557E6"/>
    <w:rsid w:val="00155D08"/>
    <w:rsid w:val="00155E55"/>
    <w:rsid w:val="001565C3"/>
    <w:rsid w:val="00156A42"/>
    <w:rsid w:val="00156E3A"/>
    <w:rsid w:val="001572AE"/>
    <w:rsid w:val="001577A5"/>
    <w:rsid w:val="00160077"/>
    <w:rsid w:val="00160542"/>
    <w:rsid w:val="00160913"/>
    <w:rsid w:val="001609E3"/>
    <w:rsid w:val="00160F1F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170"/>
    <w:rsid w:val="00163234"/>
    <w:rsid w:val="00163488"/>
    <w:rsid w:val="00163615"/>
    <w:rsid w:val="001636D8"/>
    <w:rsid w:val="0016387D"/>
    <w:rsid w:val="00163916"/>
    <w:rsid w:val="00164143"/>
    <w:rsid w:val="00164190"/>
    <w:rsid w:val="0016425E"/>
    <w:rsid w:val="00164430"/>
    <w:rsid w:val="001644A4"/>
    <w:rsid w:val="0016474C"/>
    <w:rsid w:val="001649A2"/>
    <w:rsid w:val="00164B24"/>
    <w:rsid w:val="00164CF5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6E5"/>
    <w:rsid w:val="00167A01"/>
    <w:rsid w:val="00167F1B"/>
    <w:rsid w:val="00167F90"/>
    <w:rsid w:val="00170050"/>
    <w:rsid w:val="00170216"/>
    <w:rsid w:val="00170495"/>
    <w:rsid w:val="0017052A"/>
    <w:rsid w:val="00170717"/>
    <w:rsid w:val="00170D10"/>
    <w:rsid w:val="00170F4F"/>
    <w:rsid w:val="00171107"/>
    <w:rsid w:val="00171273"/>
    <w:rsid w:val="0017151B"/>
    <w:rsid w:val="00171A33"/>
    <w:rsid w:val="00171C52"/>
    <w:rsid w:val="00171C95"/>
    <w:rsid w:val="00171D64"/>
    <w:rsid w:val="00172421"/>
    <w:rsid w:val="00172680"/>
    <w:rsid w:val="00172870"/>
    <w:rsid w:val="00172A95"/>
    <w:rsid w:val="001732EC"/>
    <w:rsid w:val="0017349A"/>
    <w:rsid w:val="00173882"/>
    <w:rsid w:val="00173989"/>
    <w:rsid w:val="00173CBE"/>
    <w:rsid w:val="00173D71"/>
    <w:rsid w:val="001740BA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5A68"/>
    <w:rsid w:val="00176198"/>
    <w:rsid w:val="001761AA"/>
    <w:rsid w:val="00176903"/>
    <w:rsid w:val="00176CC5"/>
    <w:rsid w:val="00176E21"/>
    <w:rsid w:val="00177150"/>
    <w:rsid w:val="00177211"/>
    <w:rsid w:val="00177A4E"/>
    <w:rsid w:val="00177BA9"/>
    <w:rsid w:val="001804F6"/>
    <w:rsid w:val="001807B2"/>
    <w:rsid w:val="00180B13"/>
    <w:rsid w:val="00180C88"/>
    <w:rsid w:val="0018116C"/>
    <w:rsid w:val="00181184"/>
    <w:rsid w:val="0018186E"/>
    <w:rsid w:val="0018199B"/>
    <w:rsid w:val="00181B2D"/>
    <w:rsid w:val="001820A7"/>
    <w:rsid w:val="0018213A"/>
    <w:rsid w:val="00182241"/>
    <w:rsid w:val="00182848"/>
    <w:rsid w:val="00182C3B"/>
    <w:rsid w:val="00182CF2"/>
    <w:rsid w:val="00183132"/>
    <w:rsid w:val="0018382B"/>
    <w:rsid w:val="00183953"/>
    <w:rsid w:val="00183970"/>
    <w:rsid w:val="00183A3D"/>
    <w:rsid w:val="00183C4F"/>
    <w:rsid w:val="00183FDB"/>
    <w:rsid w:val="001842B8"/>
    <w:rsid w:val="00184CF8"/>
    <w:rsid w:val="00184D23"/>
    <w:rsid w:val="001853B3"/>
    <w:rsid w:val="001855D2"/>
    <w:rsid w:val="001859AF"/>
    <w:rsid w:val="00185BB6"/>
    <w:rsid w:val="00185E15"/>
    <w:rsid w:val="0018608F"/>
    <w:rsid w:val="00186692"/>
    <w:rsid w:val="00186D57"/>
    <w:rsid w:val="00186FB5"/>
    <w:rsid w:val="00187052"/>
    <w:rsid w:val="001870D8"/>
    <w:rsid w:val="001870FF"/>
    <w:rsid w:val="00187267"/>
    <w:rsid w:val="00187582"/>
    <w:rsid w:val="0018778B"/>
    <w:rsid w:val="001877DF"/>
    <w:rsid w:val="00187995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2B2"/>
    <w:rsid w:val="001924D5"/>
    <w:rsid w:val="00192845"/>
    <w:rsid w:val="00192A8A"/>
    <w:rsid w:val="00192AA8"/>
    <w:rsid w:val="00192E04"/>
    <w:rsid w:val="0019336A"/>
    <w:rsid w:val="0019441B"/>
    <w:rsid w:val="001948B7"/>
    <w:rsid w:val="00194B22"/>
    <w:rsid w:val="00194D26"/>
    <w:rsid w:val="00194E8C"/>
    <w:rsid w:val="00194F47"/>
    <w:rsid w:val="00196221"/>
    <w:rsid w:val="0019638D"/>
    <w:rsid w:val="001966DC"/>
    <w:rsid w:val="001969E5"/>
    <w:rsid w:val="00196EB7"/>
    <w:rsid w:val="00196FBB"/>
    <w:rsid w:val="0019755C"/>
    <w:rsid w:val="001976B3"/>
    <w:rsid w:val="001A037E"/>
    <w:rsid w:val="001A06B6"/>
    <w:rsid w:val="001A0E4C"/>
    <w:rsid w:val="001A1032"/>
    <w:rsid w:val="001A137D"/>
    <w:rsid w:val="001A19A5"/>
    <w:rsid w:val="001A1DD9"/>
    <w:rsid w:val="001A1E4A"/>
    <w:rsid w:val="001A203B"/>
    <w:rsid w:val="001A2228"/>
    <w:rsid w:val="001A222B"/>
    <w:rsid w:val="001A2480"/>
    <w:rsid w:val="001A2563"/>
    <w:rsid w:val="001A2F05"/>
    <w:rsid w:val="001A3004"/>
    <w:rsid w:val="001A331E"/>
    <w:rsid w:val="001A357E"/>
    <w:rsid w:val="001A3C8D"/>
    <w:rsid w:val="001A3D0D"/>
    <w:rsid w:val="001A3F4E"/>
    <w:rsid w:val="001A425D"/>
    <w:rsid w:val="001A4433"/>
    <w:rsid w:val="001A4976"/>
    <w:rsid w:val="001A52F6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DBC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714"/>
    <w:rsid w:val="001B29B7"/>
    <w:rsid w:val="001B29FB"/>
    <w:rsid w:val="001B2FFB"/>
    <w:rsid w:val="001B3457"/>
    <w:rsid w:val="001B3846"/>
    <w:rsid w:val="001B386F"/>
    <w:rsid w:val="001B3D27"/>
    <w:rsid w:val="001B40CB"/>
    <w:rsid w:val="001B44C4"/>
    <w:rsid w:val="001B4C29"/>
    <w:rsid w:val="001B4D79"/>
    <w:rsid w:val="001B4E03"/>
    <w:rsid w:val="001B58AD"/>
    <w:rsid w:val="001B58C3"/>
    <w:rsid w:val="001B590C"/>
    <w:rsid w:val="001B598E"/>
    <w:rsid w:val="001B5E7D"/>
    <w:rsid w:val="001B63A4"/>
    <w:rsid w:val="001B63D3"/>
    <w:rsid w:val="001B654C"/>
    <w:rsid w:val="001B6B8F"/>
    <w:rsid w:val="001B6DBB"/>
    <w:rsid w:val="001B6EB1"/>
    <w:rsid w:val="001B71D2"/>
    <w:rsid w:val="001B7C77"/>
    <w:rsid w:val="001C00B7"/>
    <w:rsid w:val="001C00CB"/>
    <w:rsid w:val="001C04DA"/>
    <w:rsid w:val="001C0506"/>
    <w:rsid w:val="001C05C2"/>
    <w:rsid w:val="001C0765"/>
    <w:rsid w:val="001C0995"/>
    <w:rsid w:val="001C0996"/>
    <w:rsid w:val="001C1037"/>
    <w:rsid w:val="001C1427"/>
    <w:rsid w:val="001C15F1"/>
    <w:rsid w:val="001C15FD"/>
    <w:rsid w:val="001C187B"/>
    <w:rsid w:val="001C1B6E"/>
    <w:rsid w:val="001C1B7A"/>
    <w:rsid w:val="001C1DDE"/>
    <w:rsid w:val="001C1FC6"/>
    <w:rsid w:val="001C21EA"/>
    <w:rsid w:val="001C2919"/>
    <w:rsid w:val="001C2AB2"/>
    <w:rsid w:val="001C2D7F"/>
    <w:rsid w:val="001C34D9"/>
    <w:rsid w:val="001C3802"/>
    <w:rsid w:val="001C392B"/>
    <w:rsid w:val="001C3AC8"/>
    <w:rsid w:val="001C3EFC"/>
    <w:rsid w:val="001C444C"/>
    <w:rsid w:val="001C4812"/>
    <w:rsid w:val="001C4863"/>
    <w:rsid w:val="001C4B2D"/>
    <w:rsid w:val="001C4D26"/>
    <w:rsid w:val="001C4E10"/>
    <w:rsid w:val="001C5943"/>
    <w:rsid w:val="001C5994"/>
    <w:rsid w:val="001C5A68"/>
    <w:rsid w:val="001C5B0A"/>
    <w:rsid w:val="001C5F0D"/>
    <w:rsid w:val="001C6223"/>
    <w:rsid w:val="001C67BD"/>
    <w:rsid w:val="001C6958"/>
    <w:rsid w:val="001C6A01"/>
    <w:rsid w:val="001C6A07"/>
    <w:rsid w:val="001C6B80"/>
    <w:rsid w:val="001C6C3B"/>
    <w:rsid w:val="001C6C7F"/>
    <w:rsid w:val="001C6D11"/>
    <w:rsid w:val="001C6EE1"/>
    <w:rsid w:val="001C7566"/>
    <w:rsid w:val="001C7B1D"/>
    <w:rsid w:val="001D013F"/>
    <w:rsid w:val="001D020D"/>
    <w:rsid w:val="001D02CD"/>
    <w:rsid w:val="001D04E3"/>
    <w:rsid w:val="001D08A0"/>
    <w:rsid w:val="001D0B0A"/>
    <w:rsid w:val="001D0E40"/>
    <w:rsid w:val="001D0E84"/>
    <w:rsid w:val="001D0F63"/>
    <w:rsid w:val="001D1273"/>
    <w:rsid w:val="001D1874"/>
    <w:rsid w:val="001D1AFC"/>
    <w:rsid w:val="001D1BD3"/>
    <w:rsid w:val="001D2081"/>
    <w:rsid w:val="001D2129"/>
    <w:rsid w:val="001D2B82"/>
    <w:rsid w:val="001D2D3A"/>
    <w:rsid w:val="001D2F7D"/>
    <w:rsid w:val="001D35B5"/>
    <w:rsid w:val="001D3910"/>
    <w:rsid w:val="001D393E"/>
    <w:rsid w:val="001D3D0D"/>
    <w:rsid w:val="001D4656"/>
    <w:rsid w:val="001D4701"/>
    <w:rsid w:val="001D49A4"/>
    <w:rsid w:val="001D49EC"/>
    <w:rsid w:val="001D4BA6"/>
    <w:rsid w:val="001D538B"/>
    <w:rsid w:val="001D5B0E"/>
    <w:rsid w:val="001D5DD4"/>
    <w:rsid w:val="001D5E3F"/>
    <w:rsid w:val="001D5F0C"/>
    <w:rsid w:val="001D670A"/>
    <w:rsid w:val="001D6854"/>
    <w:rsid w:val="001D6BBF"/>
    <w:rsid w:val="001D6EDF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361"/>
    <w:rsid w:val="001E162D"/>
    <w:rsid w:val="001E1EBD"/>
    <w:rsid w:val="001E1F41"/>
    <w:rsid w:val="001E2034"/>
    <w:rsid w:val="001E23AA"/>
    <w:rsid w:val="001E2DDD"/>
    <w:rsid w:val="001E2F3A"/>
    <w:rsid w:val="001E36A4"/>
    <w:rsid w:val="001E3D18"/>
    <w:rsid w:val="001E3E51"/>
    <w:rsid w:val="001E4879"/>
    <w:rsid w:val="001E4901"/>
    <w:rsid w:val="001E4943"/>
    <w:rsid w:val="001E4E88"/>
    <w:rsid w:val="001E524D"/>
    <w:rsid w:val="001E532B"/>
    <w:rsid w:val="001E57CC"/>
    <w:rsid w:val="001E59C3"/>
    <w:rsid w:val="001E5ABE"/>
    <w:rsid w:val="001E5D05"/>
    <w:rsid w:val="001E5DF6"/>
    <w:rsid w:val="001E5F57"/>
    <w:rsid w:val="001E62A4"/>
    <w:rsid w:val="001E62C2"/>
    <w:rsid w:val="001E635C"/>
    <w:rsid w:val="001E6D59"/>
    <w:rsid w:val="001E7395"/>
    <w:rsid w:val="001E75B4"/>
    <w:rsid w:val="001E79E7"/>
    <w:rsid w:val="001E7B87"/>
    <w:rsid w:val="001F0108"/>
    <w:rsid w:val="001F0DB7"/>
    <w:rsid w:val="001F1009"/>
    <w:rsid w:val="001F11E2"/>
    <w:rsid w:val="001F140F"/>
    <w:rsid w:val="001F16FE"/>
    <w:rsid w:val="001F1989"/>
    <w:rsid w:val="001F1AF3"/>
    <w:rsid w:val="001F1CA4"/>
    <w:rsid w:val="001F207A"/>
    <w:rsid w:val="001F23BA"/>
    <w:rsid w:val="001F29CB"/>
    <w:rsid w:val="001F307F"/>
    <w:rsid w:val="001F3312"/>
    <w:rsid w:val="001F399B"/>
    <w:rsid w:val="001F3D6E"/>
    <w:rsid w:val="001F3E1E"/>
    <w:rsid w:val="001F3E76"/>
    <w:rsid w:val="001F3F4C"/>
    <w:rsid w:val="001F4496"/>
    <w:rsid w:val="001F4C1A"/>
    <w:rsid w:val="001F4EC5"/>
    <w:rsid w:val="001F4FAE"/>
    <w:rsid w:val="001F62CE"/>
    <w:rsid w:val="001F62F5"/>
    <w:rsid w:val="001F683D"/>
    <w:rsid w:val="001F68E4"/>
    <w:rsid w:val="001F74FD"/>
    <w:rsid w:val="001F76C5"/>
    <w:rsid w:val="001F7737"/>
    <w:rsid w:val="001F7933"/>
    <w:rsid w:val="001F7EFB"/>
    <w:rsid w:val="00200190"/>
    <w:rsid w:val="00200252"/>
    <w:rsid w:val="00200B76"/>
    <w:rsid w:val="0020146C"/>
    <w:rsid w:val="00201472"/>
    <w:rsid w:val="00202815"/>
    <w:rsid w:val="0020287A"/>
    <w:rsid w:val="00202B7B"/>
    <w:rsid w:val="00202BDD"/>
    <w:rsid w:val="00202FC7"/>
    <w:rsid w:val="00203774"/>
    <w:rsid w:val="002039A8"/>
    <w:rsid w:val="00203E86"/>
    <w:rsid w:val="0020450C"/>
    <w:rsid w:val="0020487F"/>
    <w:rsid w:val="002049E6"/>
    <w:rsid w:val="00204BB2"/>
    <w:rsid w:val="00204DA2"/>
    <w:rsid w:val="00204E8F"/>
    <w:rsid w:val="00205198"/>
    <w:rsid w:val="00205698"/>
    <w:rsid w:val="00206B4A"/>
    <w:rsid w:val="00206CB0"/>
    <w:rsid w:val="00206E70"/>
    <w:rsid w:val="0020707B"/>
    <w:rsid w:val="00207176"/>
    <w:rsid w:val="002075D6"/>
    <w:rsid w:val="002076AD"/>
    <w:rsid w:val="00207A24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50AD"/>
    <w:rsid w:val="002153C2"/>
    <w:rsid w:val="00215564"/>
    <w:rsid w:val="00215A45"/>
    <w:rsid w:val="00215DE0"/>
    <w:rsid w:val="002163B7"/>
    <w:rsid w:val="002167FC"/>
    <w:rsid w:val="00216D0C"/>
    <w:rsid w:val="00216DE5"/>
    <w:rsid w:val="002174FE"/>
    <w:rsid w:val="00217506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A47"/>
    <w:rsid w:val="00221B28"/>
    <w:rsid w:val="00221DC0"/>
    <w:rsid w:val="0022228F"/>
    <w:rsid w:val="00222320"/>
    <w:rsid w:val="00222990"/>
    <w:rsid w:val="00222D97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B4B"/>
    <w:rsid w:val="00224C5D"/>
    <w:rsid w:val="00224C9B"/>
    <w:rsid w:val="00224D62"/>
    <w:rsid w:val="00225137"/>
    <w:rsid w:val="0022554E"/>
    <w:rsid w:val="002258B7"/>
    <w:rsid w:val="002260C1"/>
    <w:rsid w:val="00226580"/>
    <w:rsid w:val="002266F3"/>
    <w:rsid w:val="002269FC"/>
    <w:rsid w:val="00226A18"/>
    <w:rsid w:val="00226C60"/>
    <w:rsid w:val="00226F23"/>
    <w:rsid w:val="00226FAF"/>
    <w:rsid w:val="00227196"/>
    <w:rsid w:val="0022729B"/>
    <w:rsid w:val="00227591"/>
    <w:rsid w:val="00227910"/>
    <w:rsid w:val="00227944"/>
    <w:rsid w:val="00227F09"/>
    <w:rsid w:val="00230026"/>
    <w:rsid w:val="00230254"/>
    <w:rsid w:val="00230479"/>
    <w:rsid w:val="00230803"/>
    <w:rsid w:val="0023088B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EBA"/>
    <w:rsid w:val="00233F44"/>
    <w:rsid w:val="002343A2"/>
    <w:rsid w:val="002343C9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F8F"/>
    <w:rsid w:val="0023719A"/>
    <w:rsid w:val="00237674"/>
    <w:rsid w:val="00240489"/>
    <w:rsid w:val="00240810"/>
    <w:rsid w:val="00240BB1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84"/>
    <w:rsid w:val="00242FAA"/>
    <w:rsid w:val="00243077"/>
    <w:rsid w:val="002439C3"/>
    <w:rsid w:val="00243CE2"/>
    <w:rsid w:val="00244DFE"/>
    <w:rsid w:val="00244F97"/>
    <w:rsid w:val="00244FFD"/>
    <w:rsid w:val="00245305"/>
    <w:rsid w:val="0024540A"/>
    <w:rsid w:val="0024563D"/>
    <w:rsid w:val="00245689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6EE5"/>
    <w:rsid w:val="002471CC"/>
    <w:rsid w:val="002473D9"/>
    <w:rsid w:val="002478A3"/>
    <w:rsid w:val="00247960"/>
    <w:rsid w:val="00247C93"/>
    <w:rsid w:val="002500D0"/>
    <w:rsid w:val="00250592"/>
    <w:rsid w:val="00250610"/>
    <w:rsid w:val="00250D6A"/>
    <w:rsid w:val="0025153F"/>
    <w:rsid w:val="0025232F"/>
    <w:rsid w:val="00252446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ADE"/>
    <w:rsid w:val="00253E7A"/>
    <w:rsid w:val="002544EB"/>
    <w:rsid w:val="002547EC"/>
    <w:rsid w:val="00254A11"/>
    <w:rsid w:val="0025511B"/>
    <w:rsid w:val="002558B8"/>
    <w:rsid w:val="00256013"/>
    <w:rsid w:val="00256095"/>
    <w:rsid w:val="002560EA"/>
    <w:rsid w:val="00256680"/>
    <w:rsid w:val="00256756"/>
    <w:rsid w:val="00256BD2"/>
    <w:rsid w:val="00256C59"/>
    <w:rsid w:val="0025741C"/>
    <w:rsid w:val="002575CC"/>
    <w:rsid w:val="0025792A"/>
    <w:rsid w:val="00257DD3"/>
    <w:rsid w:val="00257F33"/>
    <w:rsid w:val="00257FE6"/>
    <w:rsid w:val="00260253"/>
    <w:rsid w:val="002609AB"/>
    <w:rsid w:val="00260A4E"/>
    <w:rsid w:val="00260D16"/>
    <w:rsid w:val="00260E1B"/>
    <w:rsid w:val="0026153D"/>
    <w:rsid w:val="002619A0"/>
    <w:rsid w:val="002619F8"/>
    <w:rsid w:val="00261A28"/>
    <w:rsid w:val="00261CFD"/>
    <w:rsid w:val="0026230B"/>
    <w:rsid w:val="0026242E"/>
    <w:rsid w:val="00262713"/>
    <w:rsid w:val="0026299C"/>
    <w:rsid w:val="00263326"/>
    <w:rsid w:val="0026351C"/>
    <w:rsid w:val="00263608"/>
    <w:rsid w:val="00263611"/>
    <w:rsid w:val="002638F1"/>
    <w:rsid w:val="00263BC8"/>
    <w:rsid w:val="00264C17"/>
    <w:rsid w:val="00264D3D"/>
    <w:rsid w:val="002653FE"/>
    <w:rsid w:val="00265412"/>
    <w:rsid w:val="0026570E"/>
    <w:rsid w:val="00265D0E"/>
    <w:rsid w:val="00265E8C"/>
    <w:rsid w:val="00265FA5"/>
    <w:rsid w:val="002663E2"/>
    <w:rsid w:val="002664C8"/>
    <w:rsid w:val="0026653C"/>
    <w:rsid w:val="00266B42"/>
    <w:rsid w:val="00266F03"/>
    <w:rsid w:val="002672BD"/>
    <w:rsid w:val="00267515"/>
    <w:rsid w:val="002676AF"/>
    <w:rsid w:val="00267798"/>
    <w:rsid w:val="00267AB8"/>
    <w:rsid w:val="00267C72"/>
    <w:rsid w:val="00267D58"/>
    <w:rsid w:val="00267DE0"/>
    <w:rsid w:val="00267DF8"/>
    <w:rsid w:val="00267F72"/>
    <w:rsid w:val="00270118"/>
    <w:rsid w:val="0027072D"/>
    <w:rsid w:val="002707B3"/>
    <w:rsid w:val="00270ADE"/>
    <w:rsid w:val="00270C26"/>
    <w:rsid w:val="00271522"/>
    <w:rsid w:val="00271B0F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C4"/>
    <w:rsid w:val="00272E30"/>
    <w:rsid w:val="00273187"/>
    <w:rsid w:val="00273226"/>
    <w:rsid w:val="0027353C"/>
    <w:rsid w:val="002739A5"/>
    <w:rsid w:val="00273B42"/>
    <w:rsid w:val="00273BE5"/>
    <w:rsid w:val="00273E16"/>
    <w:rsid w:val="00274328"/>
    <w:rsid w:val="002745A1"/>
    <w:rsid w:val="00274A27"/>
    <w:rsid w:val="00274ACC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904"/>
    <w:rsid w:val="00277B55"/>
    <w:rsid w:val="00277EE4"/>
    <w:rsid w:val="00280014"/>
    <w:rsid w:val="002800BC"/>
    <w:rsid w:val="0028071A"/>
    <w:rsid w:val="00280D2F"/>
    <w:rsid w:val="00280FCC"/>
    <w:rsid w:val="00281184"/>
    <w:rsid w:val="0028135F"/>
    <w:rsid w:val="00281840"/>
    <w:rsid w:val="00281A0F"/>
    <w:rsid w:val="00281A39"/>
    <w:rsid w:val="00281B43"/>
    <w:rsid w:val="0028201F"/>
    <w:rsid w:val="002828D6"/>
    <w:rsid w:val="00282CA9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AED"/>
    <w:rsid w:val="00284EC2"/>
    <w:rsid w:val="002858A7"/>
    <w:rsid w:val="00285B25"/>
    <w:rsid w:val="00285ED3"/>
    <w:rsid w:val="00285F9B"/>
    <w:rsid w:val="002861BE"/>
    <w:rsid w:val="00286301"/>
    <w:rsid w:val="00286351"/>
    <w:rsid w:val="00286A8C"/>
    <w:rsid w:val="002873E9"/>
    <w:rsid w:val="00287512"/>
    <w:rsid w:val="002878D4"/>
    <w:rsid w:val="00287A7B"/>
    <w:rsid w:val="00287DD6"/>
    <w:rsid w:val="00290431"/>
    <w:rsid w:val="00290AB5"/>
    <w:rsid w:val="00290B6D"/>
    <w:rsid w:val="00290B82"/>
    <w:rsid w:val="00290EEB"/>
    <w:rsid w:val="0029154B"/>
    <w:rsid w:val="002916F2"/>
    <w:rsid w:val="002917D3"/>
    <w:rsid w:val="002918B3"/>
    <w:rsid w:val="002919D1"/>
    <w:rsid w:val="00291FA9"/>
    <w:rsid w:val="0029279D"/>
    <w:rsid w:val="002928F5"/>
    <w:rsid w:val="00292A93"/>
    <w:rsid w:val="00292ABA"/>
    <w:rsid w:val="00292C3A"/>
    <w:rsid w:val="00292CF3"/>
    <w:rsid w:val="00292E0A"/>
    <w:rsid w:val="002932F7"/>
    <w:rsid w:val="002935C1"/>
    <w:rsid w:val="002939D4"/>
    <w:rsid w:val="00293AAE"/>
    <w:rsid w:val="0029445C"/>
    <w:rsid w:val="002944A2"/>
    <w:rsid w:val="002944FC"/>
    <w:rsid w:val="00294ACC"/>
    <w:rsid w:val="00294AF1"/>
    <w:rsid w:val="00294BFF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A36"/>
    <w:rsid w:val="00297B62"/>
    <w:rsid w:val="00297B72"/>
    <w:rsid w:val="00297B98"/>
    <w:rsid w:val="002A02AE"/>
    <w:rsid w:val="002A0BBB"/>
    <w:rsid w:val="002A1632"/>
    <w:rsid w:val="002A175A"/>
    <w:rsid w:val="002A1D45"/>
    <w:rsid w:val="002A2023"/>
    <w:rsid w:val="002A2112"/>
    <w:rsid w:val="002A29AE"/>
    <w:rsid w:val="002A2FF6"/>
    <w:rsid w:val="002A37FF"/>
    <w:rsid w:val="002A38CA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AF"/>
    <w:rsid w:val="002A6910"/>
    <w:rsid w:val="002A705E"/>
    <w:rsid w:val="002A71DA"/>
    <w:rsid w:val="002A732E"/>
    <w:rsid w:val="002A73A7"/>
    <w:rsid w:val="002A74E8"/>
    <w:rsid w:val="002A77DF"/>
    <w:rsid w:val="002A7853"/>
    <w:rsid w:val="002A7E20"/>
    <w:rsid w:val="002B015A"/>
    <w:rsid w:val="002B0184"/>
    <w:rsid w:val="002B02BF"/>
    <w:rsid w:val="002B04E5"/>
    <w:rsid w:val="002B05A7"/>
    <w:rsid w:val="002B06F1"/>
    <w:rsid w:val="002B0A3D"/>
    <w:rsid w:val="002B14A9"/>
    <w:rsid w:val="002B14D3"/>
    <w:rsid w:val="002B187C"/>
    <w:rsid w:val="002B1B28"/>
    <w:rsid w:val="002B1EE0"/>
    <w:rsid w:val="002B2433"/>
    <w:rsid w:val="002B25C9"/>
    <w:rsid w:val="002B2640"/>
    <w:rsid w:val="002B2A9B"/>
    <w:rsid w:val="002B2CE9"/>
    <w:rsid w:val="002B2E40"/>
    <w:rsid w:val="002B30AE"/>
    <w:rsid w:val="002B35EE"/>
    <w:rsid w:val="002B369C"/>
    <w:rsid w:val="002B3B2B"/>
    <w:rsid w:val="002B3ED0"/>
    <w:rsid w:val="002B4477"/>
    <w:rsid w:val="002B4675"/>
    <w:rsid w:val="002B4DA9"/>
    <w:rsid w:val="002B5600"/>
    <w:rsid w:val="002B5636"/>
    <w:rsid w:val="002B5641"/>
    <w:rsid w:val="002B5777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B7EC8"/>
    <w:rsid w:val="002C074D"/>
    <w:rsid w:val="002C0ACE"/>
    <w:rsid w:val="002C0E81"/>
    <w:rsid w:val="002C1344"/>
    <w:rsid w:val="002C13FC"/>
    <w:rsid w:val="002C1530"/>
    <w:rsid w:val="002C15E7"/>
    <w:rsid w:val="002C228B"/>
    <w:rsid w:val="002C243A"/>
    <w:rsid w:val="002C278E"/>
    <w:rsid w:val="002C27BD"/>
    <w:rsid w:val="002C2B7A"/>
    <w:rsid w:val="002C2CDB"/>
    <w:rsid w:val="002C31C2"/>
    <w:rsid w:val="002C32A1"/>
    <w:rsid w:val="002C35BA"/>
    <w:rsid w:val="002C3B0F"/>
    <w:rsid w:val="002C3DF3"/>
    <w:rsid w:val="002C4754"/>
    <w:rsid w:val="002C49AC"/>
    <w:rsid w:val="002C4C57"/>
    <w:rsid w:val="002C4EC1"/>
    <w:rsid w:val="002C4F62"/>
    <w:rsid w:val="002C4F87"/>
    <w:rsid w:val="002C51AF"/>
    <w:rsid w:val="002C5558"/>
    <w:rsid w:val="002C56AB"/>
    <w:rsid w:val="002C56DA"/>
    <w:rsid w:val="002C5934"/>
    <w:rsid w:val="002C62CC"/>
    <w:rsid w:val="002C6315"/>
    <w:rsid w:val="002C63FD"/>
    <w:rsid w:val="002C65CA"/>
    <w:rsid w:val="002C6C94"/>
    <w:rsid w:val="002C6DB5"/>
    <w:rsid w:val="002C70B1"/>
    <w:rsid w:val="002C76B8"/>
    <w:rsid w:val="002C7755"/>
    <w:rsid w:val="002C7A3B"/>
    <w:rsid w:val="002D04AB"/>
    <w:rsid w:val="002D086C"/>
    <w:rsid w:val="002D09CE"/>
    <w:rsid w:val="002D0A2A"/>
    <w:rsid w:val="002D0BB3"/>
    <w:rsid w:val="002D0C97"/>
    <w:rsid w:val="002D0EC6"/>
    <w:rsid w:val="002D111A"/>
    <w:rsid w:val="002D14C4"/>
    <w:rsid w:val="002D1504"/>
    <w:rsid w:val="002D151C"/>
    <w:rsid w:val="002D17B4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4D0"/>
    <w:rsid w:val="002D56EE"/>
    <w:rsid w:val="002D596F"/>
    <w:rsid w:val="002D5BC0"/>
    <w:rsid w:val="002D5C09"/>
    <w:rsid w:val="002D5C7F"/>
    <w:rsid w:val="002D5E78"/>
    <w:rsid w:val="002D6061"/>
    <w:rsid w:val="002D6463"/>
    <w:rsid w:val="002D66BF"/>
    <w:rsid w:val="002D6993"/>
    <w:rsid w:val="002D700B"/>
    <w:rsid w:val="002D714F"/>
    <w:rsid w:val="002D78B2"/>
    <w:rsid w:val="002E04A4"/>
    <w:rsid w:val="002E065B"/>
    <w:rsid w:val="002E1515"/>
    <w:rsid w:val="002E1540"/>
    <w:rsid w:val="002E17D3"/>
    <w:rsid w:val="002E1C4D"/>
    <w:rsid w:val="002E1C53"/>
    <w:rsid w:val="002E1D22"/>
    <w:rsid w:val="002E2C14"/>
    <w:rsid w:val="002E2EF7"/>
    <w:rsid w:val="002E3419"/>
    <w:rsid w:val="002E34C2"/>
    <w:rsid w:val="002E34C9"/>
    <w:rsid w:val="002E36C2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3B3"/>
    <w:rsid w:val="002E56A8"/>
    <w:rsid w:val="002E596F"/>
    <w:rsid w:val="002E59F5"/>
    <w:rsid w:val="002E5AB8"/>
    <w:rsid w:val="002E66B3"/>
    <w:rsid w:val="002E6768"/>
    <w:rsid w:val="002E6DD5"/>
    <w:rsid w:val="002E6E7D"/>
    <w:rsid w:val="002E6EDF"/>
    <w:rsid w:val="002E7202"/>
    <w:rsid w:val="002E770B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1C4F"/>
    <w:rsid w:val="002F2F09"/>
    <w:rsid w:val="002F2FCE"/>
    <w:rsid w:val="002F3059"/>
    <w:rsid w:val="002F3ACA"/>
    <w:rsid w:val="002F3BC4"/>
    <w:rsid w:val="002F3F82"/>
    <w:rsid w:val="002F40B5"/>
    <w:rsid w:val="002F40C3"/>
    <w:rsid w:val="002F4711"/>
    <w:rsid w:val="002F4814"/>
    <w:rsid w:val="002F48C9"/>
    <w:rsid w:val="002F6704"/>
    <w:rsid w:val="002F67B8"/>
    <w:rsid w:val="002F6C65"/>
    <w:rsid w:val="002F7040"/>
    <w:rsid w:val="002F76D9"/>
    <w:rsid w:val="002F7949"/>
    <w:rsid w:val="002F7CB9"/>
    <w:rsid w:val="002F7CC7"/>
    <w:rsid w:val="003003DA"/>
    <w:rsid w:val="00300432"/>
    <w:rsid w:val="00300963"/>
    <w:rsid w:val="00300A15"/>
    <w:rsid w:val="00300A76"/>
    <w:rsid w:val="00300CB2"/>
    <w:rsid w:val="00300E3F"/>
    <w:rsid w:val="003011F1"/>
    <w:rsid w:val="003012F2"/>
    <w:rsid w:val="00301467"/>
    <w:rsid w:val="0030199A"/>
    <w:rsid w:val="00301B80"/>
    <w:rsid w:val="00301E17"/>
    <w:rsid w:val="00302847"/>
    <w:rsid w:val="00302D31"/>
    <w:rsid w:val="00302E10"/>
    <w:rsid w:val="00303061"/>
    <w:rsid w:val="003031A2"/>
    <w:rsid w:val="003031FC"/>
    <w:rsid w:val="00303B40"/>
    <w:rsid w:val="0030433F"/>
    <w:rsid w:val="00304381"/>
    <w:rsid w:val="0030496A"/>
    <w:rsid w:val="00304D8E"/>
    <w:rsid w:val="003052C7"/>
    <w:rsid w:val="003053D3"/>
    <w:rsid w:val="003058B7"/>
    <w:rsid w:val="00305E9E"/>
    <w:rsid w:val="0030644D"/>
    <w:rsid w:val="0030652E"/>
    <w:rsid w:val="00306568"/>
    <w:rsid w:val="003065E4"/>
    <w:rsid w:val="00306CD1"/>
    <w:rsid w:val="00306F50"/>
    <w:rsid w:val="0030718D"/>
    <w:rsid w:val="00307419"/>
    <w:rsid w:val="00307550"/>
    <w:rsid w:val="00307817"/>
    <w:rsid w:val="003078CB"/>
    <w:rsid w:val="003104E9"/>
    <w:rsid w:val="003108AB"/>
    <w:rsid w:val="003108D8"/>
    <w:rsid w:val="00311BB8"/>
    <w:rsid w:val="00311C77"/>
    <w:rsid w:val="00311EBD"/>
    <w:rsid w:val="00312653"/>
    <w:rsid w:val="00312CEA"/>
    <w:rsid w:val="00312EC9"/>
    <w:rsid w:val="00313077"/>
    <w:rsid w:val="003133C3"/>
    <w:rsid w:val="00314169"/>
    <w:rsid w:val="0031421B"/>
    <w:rsid w:val="003143AE"/>
    <w:rsid w:val="00314477"/>
    <w:rsid w:val="00314503"/>
    <w:rsid w:val="0031467F"/>
    <w:rsid w:val="003148A6"/>
    <w:rsid w:val="00314F3A"/>
    <w:rsid w:val="00315188"/>
    <w:rsid w:val="00315B20"/>
    <w:rsid w:val="00315B92"/>
    <w:rsid w:val="00315DE9"/>
    <w:rsid w:val="00315F75"/>
    <w:rsid w:val="00316092"/>
    <w:rsid w:val="003160A4"/>
    <w:rsid w:val="00316201"/>
    <w:rsid w:val="0031624E"/>
    <w:rsid w:val="003165D4"/>
    <w:rsid w:val="003166E5"/>
    <w:rsid w:val="00316990"/>
    <w:rsid w:val="00317040"/>
    <w:rsid w:val="003171DC"/>
    <w:rsid w:val="00317402"/>
    <w:rsid w:val="00317F1C"/>
    <w:rsid w:val="0032008E"/>
    <w:rsid w:val="00320199"/>
    <w:rsid w:val="00320CE7"/>
    <w:rsid w:val="00320D02"/>
    <w:rsid w:val="003210A1"/>
    <w:rsid w:val="00321360"/>
    <w:rsid w:val="00321DBD"/>
    <w:rsid w:val="00321E9B"/>
    <w:rsid w:val="00321F38"/>
    <w:rsid w:val="00322128"/>
    <w:rsid w:val="00322197"/>
    <w:rsid w:val="003229C3"/>
    <w:rsid w:val="00322DBA"/>
    <w:rsid w:val="0032353B"/>
    <w:rsid w:val="00323AF2"/>
    <w:rsid w:val="00323C56"/>
    <w:rsid w:val="00324923"/>
    <w:rsid w:val="00324C2D"/>
    <w:rsid w:val="00325B3E"/>
    <w:rsid w:val="00325E30"/>
    <w:rsid w:val="00326241"/>
    <w:rsid w:val="00326850"/>
    <w:rsid w:val="00326891"/>
    <w:rsid w:val="00326965"/>
    <w:rsid w:val="0032731A"/>
    <w:rsid w:val="0032782A"/>
    <w:rsid w:val="00327AAD"/>
    <w:rsid w:val="00327FAE"/>
    <w:rsid w:val="003307C0"/>
    <w:rsid w:val="003308F6"/>
    <w:rsid w:val="00330904"/>
    <w:rsid w:val="00330B33"/>
    <w:rsid w:val="0033116D"/>
    <w:rsid w:val="00331A75"/>
    <w:rsid w:val="00331B25"/>
    <w:rsid w:val="00331E15"/>
    <w:rsid w:val="00332011"/>
    <w:rsid w:val="0033299E"/>
    <w:rsid w:val="00332C1E"/>
    <w:rsid w:val="003334BB"/>
    <w:rsid w:val="00333833"/>
    <w:rsid w:val="003338B4"/>
    <w:rsid w:val="00333A47"/>
    <w:rsid w:val="00333CB6"/>
    <w:rsid w:val="00334017"/>
    <w:rsid w:val="00334213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F1A"/>
    <w:rsid w:val="003370A7"/>
    <w:rsid w:val="00337368"/>
    <w:rsid w:val="003374BB"/>
    <w:rsid w:val="00337716"/>
    <w:rsid w:val="003400AC"/>
    <w:rsid w:val="0034029A"/>
    <w:rsid w:val="003403C1"/>
    <w:rsid w:val="00340548"/>
    <w:rsid w:val="0034073A"/>
    <w:rsid w:val="0034087E"/>
    <w:rsid w:val="003409D8"/>
    <w:rsid w:val="00340DE3"/>
    <w:rsid w:val="0034107A"/>
    <w:rsid w:val="00341322"/>
    <w:rsid w:val="003415EB"/>
    <w:rsid w:val="0034211D"/>
    <w:rsid w:val="00342123"/>
    <w:rsid w:val="00342340"/>
    <w:rsid w:val="00342441"/>
    <w:rsid w:val="00342530"/>
    <w:rsid w:val="003425B7"/>
    <w:rsid w:val="00342869"/>
    <w:rsid w:val="00342A38"/>
    <w:rsid w:val="00342AB5"/>
    <w:rsid w:val="00342C13"/>
    <w:rsid w:val="00342E1F"/>
    <w:rsid w:val="00343152"/>
    <w:rsid w:val="00343501"/>
    <w:rsid w:val="00343628"/>
    <w:rsid w:val="00343ADC"/>
    <w:rsid w:val="00343E42"/>
    <w:rsid w:val="00344529"/>
    <w:rsid w:val="0034476D"/>
    <w:rsid w:val="003447B0"/>
    <w:rsid w:val="00344C0C"/>
    <w:rsid w:val="00345063"/>
    <w:rsid w:val="003453E6"/>
    <w:rsid w:val="003454ED"/>
    <w:rsid w:val="0034661F"/>
    <w:rsid w:val="00346E65"/>
    <w:rsid w:val="0034721F"/>
    <w:rsid w:val="0034785B"/>
    <w:rsid w:val="003505D8"/>
    <w:rsid w:val="00350E7C"/>
    <w:rsid w:val="00350E97"/>
    <w:rsid w:val="00351562"/>
    <w:rsid w:val="003519F8"/>
    <w:rsid w:val="00351BC8"/>
    <w:rsid w:val="00351FA2"/>
    <w:rsid w:val="0035216E"/>
    <w:rsid w:val="0035232D"/>
    <w:rsid w:val="003523EF"/>
    <w:rsid w:val="0035272A"/>
    <w:rsid w:val="00352AD4"/>
    <w:rsid w:val="00352EB4"/>
    <w:rsid w:val="00352F6C"/>
    <w:rsid w:val="0035307E"/>
    <w:rsid w:val="00353C5A"/>
    <w:rsid w:val="00353E0A"/>
    <w:rsid w:val="00353F09"/>
    <w:rsid w:val="003540B2"/>
    <w:rsid w:val="00354AF8"/>
    <w:rsid w:val="00355227"/>
    <w:rsid w:val="0035586A"/>
    <w:rsid w:val="00355A1A"/>
    <w:rsid w:val="00355BFA"/>
    <w:rsid w:val="00356349"/>
    <w:rsid w:val="00356732"/>
    <w:rsid w:val="00356819"/>
    <w:rsid w:val="0035698F"/>
    <w:rsid w:val="00356B03"/>
    <w:rsid w:val="00356D5E"/>
    <w:rsid w:val="00356DB0"/>
    <w:rsid w:val="00356F59"/>
    <w:rsid w:val="003570C0"/>
    <w:rsid w:val="003572A0"/>
    <w:rsid w:val="0035761F"/>
    <w:rsid w:val="00357628"/>
    <w:rsid w:val="00357737"/>
    <w:rsid w:val="00357989"/>
    <w:rsid w:val="00357AD9"/>
    <w:rsid w:val="00357E9F"/>
    <w:rsid w:val="0036004A"/>
    <w:rsid w:val="0036015A"/>
    <w:rsid w:val="003606AD"/>
    <w:rsid w:val="00360A03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87D"/>
    <w:rsid w:val="003629B8"/>
    <w:rsid w:val="00363115"/>
    <w:rsid w:val="00363502"/>
    <w:rsid w:val="003636CA"/>
    <w:rsid w:val="00363905"/>
    <w:rsid w:val="00363A2D"/>
    <w:rsid w:val="00363E5A"/>
    <w:rsid w:val="003640AD"/>
    <w:rsid w:val="0036423E"/>
    <w:rsid w:val="003646B8"/>
    <w:rsid w:val="00364F1F"/>
    <w:rsid w:val="00364FBB"/>
    <w:rsid w:val="0036557F"/>
    <w:rsid w:val="00365614"/>
    <w:rsid w:val="0036622C"/>
    <w:rsid w:val="0036650B"/>
    <w:rsid w:val="00366820"/>
    <w:rsid w:val="00366B9F"/>
    <w:rsid w:val="00366C00"/>
    <w:rsid w:val="00366E77"/>
    <w:rsid w:val="00366F6F"/>
    <w:rsid w:val="00367346"/>
    <w:rsid w:val="00367356"/>
    <w:rsid w:val="00367414"/>
    <w:rsid w:val="00367627"/>
    <w:rsid w:val="00367CE2"/>
    <w:rsid w:val="00367F17"/>
    <w:rsid w:val="003702CA"/>
    <w:rsid w:val="003708CF"/>
    <w:rsid w:val="00370A8E"/>
    <w:rsid w:val="00370D96"/>
    <w:rsid w:val="003720E9"/>
    <w:rsid w:val="00372102"/>
    <w:rsid w:val="0037244A"/>
    <w:rsid w:val="0037271F"/>
    <w:rsid w:val="0037290C"/>
    <w:rsid w:val="00372ABE"/>
    <w:rsid w:val="00372C41"/>
    <w:rsid w:val="003730AB"/>
    <w:rsid w:val="00373309"/>
    <w:rsid w:val="00373321"/>
    <w:rsid w:val="00373324"/>
    <w:rsid w:val="0037371C"/>
    <w:rsid w:val="003745AC"/>
    <w:rsid w:val="00374806"/>
    <w:rsid w:val="00374BA1"/>
    <w:rsid w:val="00374F65"/>
    <w:rsid w:val="003750A1"/>
    <w:rsid w:val="00375572"/>
    <w:rsid w:val="0037558C"/>
    <w:rsid w:val="003755DB"/>
    <w:rsid w:val="00375CC2"/>
    <w:rsid w:val="00376006"/>
    <w:rsid w:val="00376079"/>
    <w:rsid w:val="003762FA"/>
    <w:rsid w:val="003769DD"/>
    <w:rsid w:val="00376F18"/>
    <w:rsid w:val="00377082"/>
    <w:rsid w:val="0037733F"/>
    <w:rsid w:val="003774CB"/>
    <w:rsid w:val="003774FC"/>
    <w:rsid w:val="00377933"/>
    <w:rsid w:val="00380203"/>
    <w:rsid w:val="003802D6"/>
    <w:rsid w:val="00380678"/>
    <w:rsid w:val="003809EC"/>
    <w:rsid w:val="00380A64"/>
    <w:rsid w:val="00380BC4"/>
    <w:rsid w:val="00381000"/>
    <w:rsid w:val="0038101C"/>
    <w:rsid w:val="00381519"/>
    <w:rsid w:val="00381B9D"/>
    <w:rsid w:val="00381D30"/>
    <w:rsid w:val="0038234A"/>
    <w:rsid w:val="0038242A"/>
    <w:rsid w:val="00382503"/>
    <w:rsid w:val="003827F9"/>
    <w:rsid w:val="003828B7"/>
    <w:rsid w:val="003829F7"/>
    <w:rsid w:val="00382A18"/>
    <w:rsid w:val="0038341A"/>
    <w:rsid w:val="00383745"/>
    <w:rsid w:val="00383C78"/>
    <w:rsid w:val="003844AB"/>
    <w:rsid w:val="00384D64"/>
    <w:rsid w:val="00385470"/>
    <w:rsid w:val="0038552F"/>
    <w:rsid w:val="00385A07"/>
    <w:rsid w:val="00385FD5"/>
    <w:rsid w:val="00385FFC"/>
    <w:rsid w:val="00386399"/>
    <w:rsid w:val="0038653F"/>
    <w:rsid w:val="0038670F"/>
    <w:rsid w:val="00386AB2"/>
    <w:rsid w:val="00386BDA"/>
    <w:rsid w:val="00386DB9"/>
    <w:rsid w:val="00386EDF"/>
    <w:rsid w:val="00387088"/>
    <w:rsid w:val="00387130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E3"/>
    <w:rsid w:val="00390701"/>
    <w:rsid w:val="0039100E"/>
    <w:rsid w:val="003910CC"/>
    <w:rsid w:val="00391484"/>
    <w:rsid w:val="003914DA"/>
    <w:rsid w:val="00391540"/>
    <w:rsid w:val="003915ED"/>
    <w:rsid w:val="00391B94"/>
    <w:rsid w:val="00392253"/>
    <w:rsid w:val="00392334"/>
    <w:rsid w:val="0039238D"/>
    <w:rsid w:val="00392472"/>
    <w:rsid w:val="0039268A"/>
    <w:rsid w:val="00392AC7"/>
    <w:rsid w:val="00392D03"/>
    <w:rsid w:val="00393117"/>
    <w:rsid w:val="00393339"/>
    <w:rsid w:val="00393466"/>
    <w:rsid w:val="003935D5"/>
    <w:rsid w:val="003936AB"/>
    <w:rsid w:val="003936C5"/>
    <w:rsid w:val="00393BB6"/>
    <w:rsid w:val="00393E0C"/>
    <w:rsid w:val="0039418F"/>
    <w:rsid w:val="00394914"/>
    <w:rsid w:val="0039493A"/>
    <w:rsid w:val="00394C1D"/>
    <w:rsid w:val="00394C33"/>
    <w:rsid w:val="00395DA4"/>
    <w:rsid w:val="003962FC"/>
    <w:rsid w:val="003965C3"/>
    <w:rsid w:val="0039662E"/>
    <w:rsid w:val="00396AA2"/>
    <w:rsid w:val="00396E42"/>
    <w:rsid w:val="00397202"/>
    <w:rsid w:val="003974BD"/>
    <w:rsid w:val="003A010E"/>
    <w:rsid w:val="003A0152"/>
    <w:rsid w:val="003A0158"/>
    <w:rsid w:val="003A03C8"/>
    <w:rsid w:val="003A05DB"/>
    <w:rsid w:val="003A05DF"/>
    <w:rsid w:val="003A0876"/>
    <w:rsid w:val="003A0880"/>
    <w:rsid w:val="003A156A"/>
    <w:rsid w:val="003A1777"/>
    <w:rsid w:val="003A1833"/>
    <w:rsid w:val="003A201A"/>
    <w:rsid w:val="003A2AA2"/>
    <w:rsid w:val="003A31A7"/>
    <w:rsid w:val="003A3BC7"/>
    <w:rsid w:val="003A446D"/>
    <w:rsid w:val="003A4505"/>
    <w:rsid w:val="003A45DA"/>
    <w:rsid w:val="003A470A"/>
    <w:rsid w:val="003A489B"/>
    <w:rsid w:val="003A5495"/>
    <w:rsid w:val="003A5E4D"/>
    <w:rsid w:val="003A6085"/>
    <w:rsid w:val="003A6088"/>
    <w:rsid w:val="003A6430"/>
    <w:rsid w:val="003A69A3"/>
    <w:rsid w:val="003A6A2B"/>
    <w:rsid w:val="003A6ABF"/>
    <w:rsid w:val="003A6EC2"/>
    <w:rsid w:val="003A7510"/>
    <w:rsid w:val="003A7ADD"/>
    <w:rsid w:val="003A7BBA"/>
    <w:rsid w:val="003B0602"/>
    <w:rsid w:val="003B08EE"/>
    <w:rsid w:val="003B0950"/>
    <w:rsid w:val="003B0DAA"/>
    <w:rsid w:val="003B0DEF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6F5"/>
    <w:rsid w:val="003B6702"/>
    <w:rsid w:val="003B6C8F"/>
    <w:rsid w:val="003B6EAB"/>
    <w:rsid w:val="003B73E5"/>
    <w:rsid w:val="003B7429"/>
    <w:rsid w:val="003B7841"/>
    <w:rsid w:val="003B78B3"/>
    <w:rsid w:val="003B7C21"/>
    <w:rsid w:val="003B7D24"/>
    <w:rsid w:val="003C0407"/>
    <w:rsid w:val="003C052D"/>
    <w:rsid w:val="003C0DAC"/>
    <w:rsid w:val="003C11C7"/>
    <w:rsid w:val="003C1391"/>
    <w:rsid w:val="003C1406"/>
    <w:rsid w:val="003C15CD"/>
    <w:rsid w:val="003C1901"/>
    <w:rsid w:val="003C1A84"/>
    <w:rsid w:val="003C1EF0"/>
    <w:rsid w:val="003C22EC"/>
    <w:rsid w:val="003C24C1"/>
    <w:rsid w:val="003C2645"/>
    <w:rsid w:val="003C2907"/>
    <w:rsid w:val="003C2A9B"/>
    <w:rsid w:val="003C2C6F"/>
    <w:rsid w:val="003C2D46"/>
    <w:rsid w:val="003C3001"/>
    <w:rsid w:val="003C333F"/>
    <w:rsid w:val="003C34C5"/>
    <w:rsid w:val="003C3629"/>
    <w:rsid w:val="003C4103"/>
    <w:rsid w:val="003C43C8"/>
    <w:rsid w:val="003C444A"/>
    <w:rsid w:val="003C4A9D"/>
    <w:rsid w:val="003C5177"/>
    <w:rsid w:val="003C5399"/>
    <w:rsid w:val="003C53CE"/>
    <w:rsid w:val="003C55C0"/>
    <w:rsid w:val="003C5D3A"/>
    <w:rsid w:val="003C61AF"/>
    <w:rsid w:val="003C654B"/>
    <w:rsid w:val="003C66AF"/>
    <w:rsid w:val="003C680B"/>
    <w:rsid w:val="003C68C7"/>
    <w:rsid w:val="003C6C01"/>
    <w:rsid w:val="003C6CD6"/>
    <w:rsid w:val="003C6D47"/>
    <w:rsid w:val="003C6F36"/>
    <w:rsid w:val="003C735B"/>
    <w:rsid w:val="003C74EE"/>
    <w:rsid w:val="003D0455"/>
    <w:rsid w:val="003D065C"/>
    <w:rsid w:val="003D06A3"/>
    <w:rsid w:val="003D0940"/>
    <w:rsid w:val="003D0947"/>
    <w:rsid w:val="003D0979"/>
    <w:rsid w:val="003D0A54"/>
    <w:rsid w:val="003D0A8F"/>
    <w:rsid w:val="003D0CE0"/>
    <w:rsid w:val="003D0E29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3D49"/>
    <w:rsid w:val="003D4AFF"/>
    <w:rsid w:val="003D5094"/>
    <w:rsid w:val="003D569E"/>
    <w:rsid w:val="003D593D"/>
    <w:rsid w:val="003D63A6"/>
    <w:rsid w:val="003D6481"/>
    <w:rsid w:val="003D65FA"/>
    <w:rsid w:val="003D6977"/>
    <w:rsid w:val="003D73CF"/>
    <w:rsid w:val="003D74A1"/>
    <w:rsid w:val="003D762D"/>
    <w:rsid w:val="003D7957"/>
    <w:rsid w:val="003E0046"/>
    <w:rsid w:val="003E0657"/>
    <w:rsid w:val="003E06EA"/>
    <w:rsid w:val="003E09FB"/>
    <w:rsid w:val="003E0A5F"/>
    <w:rsid w:val="003E11A2"/>
    <w:rsid w:val="003E135F"/>
    <w:rsid w:val="003E155B"/>
    <w:rsid w:val="003E1D24"/>
    <w:rsid w:val="003E20E7"/>
    <w:rsid w:val="003E2191"/>
    <w:rsid w:val="003E21F0"/>
    <w:rsid w:val="003E28A7"/>
    <w:rsid w:val="003E2A92"/>
    <w:rsid w:val="003E2C0D"/>
    <w:rsid w:val="003E2D1D"/>
    <w:rsid w:val="003E2D23"/>
    <w:rsid w:val="003E2D68"/>
    <w:rsid w:val="003E317D"/>
    <w:rsid w:val="003E32BB"/>
    <w:rsid w:val="003E362F"/>
    <w:rsid w:val="003E3B49"/>
    <w:rsid w:val="003E3C49"/>
    <w:rsid w:val="003E3E7E"/>
    <w:rsid w:val="003E3E9E"/>
    <w:rsid w:val="003E4186"/>
    <w:rsid w:val="003E4249"/>
    <w:rsid w:val="003E42F3"/>
    <w:rsid w:val="003E447B"/>
    <w:rsid w:val="003E4CA8"/>
    <w:rsid w:val="003E536D"/>
    <w:rsid w:val="003E550D"/>
    <w:rsid w:val="003E5B2B"/>
    <w:rsid w:val="003E5B30"/>
    <w:rsid w:val="003E5EF4"/>
    <w:rsid w:val="003E5FD1"/>
    <w:rsid w:val="003E666D"/>
    <w:rsid w:val="003E672E"/>
    <w:rsid w:val="003E6A06"/>
    <w:rsid w:val="003E6DE3"/>
    <w:rsid w:val="003E71F5"/>
    <w:rsid w:val="003E7546"/>
    <w:rsid w:val="003E76D2"/>
    <w:rsid w:val="003E7866"/>
    <w:rsid w:val="003E79FC"/>
    <w:rsid w:val="003E7C72"/>
    <w:rsid w:val="003E7D42"/>
    <w:rsid w:val="003E7EF4"/>
    <w:rsid w:val="003E7F1F"/>
    <w:rsid w:val="003F04F4"/>
    <w:rsid w:val="003F09DD"/>
    <w:rsid w:val="003F0C1B"/>
    <w:rsid w:val="003F0D1B"/>
    <w:rsid w:val="003F176F"/>
    <w:rsid w:val="003F1C56"/>
    <w:rsid w:val="003F1D4B"/>
    <w:rsid w:val="003F1E84"/>
    <w:rsid w:val="003F22C5"/>
    <w:rsid w:val="003F22E1"/>
    <w:rsid w:val="003F263E"/>
    <w:rsid w:val="003F2A02"/>
    <w:rsid w:val="003F2D4E"/>
    <w:rsid w:val="003F2EAF"/>
    <w:rsid w:val="003F3510"/>
    <w:rsid w:val="003F392B"/>
    <w:rsid w:val="003F403A"/>
    <w:rsid w:val="003F4118"/>
    <w:rsid w:val="003F45BE"/>
    <w:rsid w:val="003F46A9"/>
    <w:rsid w:val="003F4F6D"/>
    <w:rsid w:val="003F5214"/>
    <w:rsid w:val="003F551F"/>
    <w:rsid w:val="003F5910"/>
    <w:rsid w:val="003F5FC9"/>
    <w:rsid w:val="003F64B7"/>
    <w:rsid w:val="003F674D"/>
    <w:rsid w:val="003F6B02"/>
    <w:rsid w:val="003F6EB0"/>
    <w:rsid w:val="003F702B"/>
    <w:rsid w:val="003F708E"/>
    <w:rsid w:val="003F70C5"/>
    <w:rsid w:val="003F728D"/>
    <w:rsid w:val="003F74FA"/>
    <w:rsid w:val="003F76D4"/>
    <w:rsid w:val="003F79A3"/>
    <w:rsid w:val="003F7CEF"/>
    <w:rsid w:val="004002AB"/>
    <w:rsid w:val="0040031A"/>
    <w:rsid w:val="00400452"/>
    <w:rsid w:val="00400788"/>
    <w:rsid w:val="00400812"/>
    <w:rsid w:val="004009F7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335F"/>
    <w:rsid w:val="00403392"/>
    <w:rsid w:val="00404241"/>
    <w:rsid w:val="00404409"/>
    <w:rsid w:val="004046E7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1BB"/>
    <w:rsid w:val="00411600"/>
    <w:rsid w:val="004116CC"/>
    <w:rsid w:val="00411C1C"/>
    <w:rsid w:val="00411D40"/>
    <w:rsid w:val="0041223D"/>
    <w:rsid w:val="004125EE"/>
    <w:rsid w:val="00412652"/>
    <w:rsid w:val="00412734"/>
    <w:rsid w:val="0041278D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8F6"/>
    <w:rsid w:val="00415032"/>
    <w:rsid w:val="0041513A"/>
    <w:rsid w:val="00415396"/>
    <w:rsid w:val="00415438"/>
    <w:rsid w:val="00415877"/>
    <w:rsid w:val="0041596F"/>
    <w:rsid w:val="00415C98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F6"/>
    <w:rsid w:val="004206C1"/>
    <w:rsid w:val="004207C5"/>
    <w:rsid w:val="00420A57"/>
    <w:rsid w:val="004211F5"/>
    <w:rsid w:val="00421280"/>
    <w:rsid w:val="004214F0"/>
    <w:rsid w:val="00421740"/>
    <w:rsid w:val="00421DF7"/>
    <w:rsid w:val="00421E70"/>
    <w:rsid w:val="004223C3"/>
    <w:rsid w:val="00422C5C"/>
    <w:rsid w:val="00422D3E"/>
    <w:rsid w:val="00422F72"/>
    <w:rsid w:val="00423178"/>
    <w:rsid w:val="00423219"/>
    <w:rsid w:val="00423322"/>
    <w:rsid w:val="004239E6"/>
    <w:rsid w:val="00424055"/>
    <w:rsid w:val="00424510"/>
    <w:rsid w:val="0042455F"/>
    <w:rsid w:val="00424586"/>
    <w:rsid w:val="00424CA3"/>
    <w:rsid w:val="00424CE1"/>
    <w:rsid w:val="0042521D"/>
    <w:rsid w:val="004252CF"/>
    <w:rsid w:val="00425336"/>
    <w:rsid w:val="00425775"/>
    <w:rsid w:val="004258C2"/>
    <w:rsid w:val="00425AE7"/>
    <w:rsid w:val="00425EF9"/>
    <w:rsid w:val="0042631D"/>
    <w:rsid w:val="004266F6"/>
    <w:rsid w:val="004267FD"/>
    <w:rsid w:val="0042691F"/>
    <w:rsid w:val="00426E3F"/>
    <w:rsid w:val="00426F47"/>
    <w:rsid w:val="004271F4"/>
    <w:rsid w:val="004272EE"/>
    <w:rsid w:val="0042776C"/>
    <w:rsid w:val="004277AA"/>
    <w:rsid w:val="00427896"/>
    <w:rsid w:val="0042789A"/>
    <w:rsid w:val="00427998"/>
    <w:rsid w:val="00427EB8"/>
    <w:rsid w:val="00427F19"/>
    <w:rsid w:val="004304AB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B39"/>
    <w:rsid w:val="00432E83"/>
    <w:rsid w:val="00433296"/>
    <w:rsid w:val="00433596"/>
    <w:rsid w:val="00433782"/>
    <w:rsid w:val="00433C6D"/>
    <w:rsid w:val="00433CCE"/>
    <w:rsid w:val="0043410A"/>
    <w:rsid w:val="00434327"/>
    <w:rsid w:val="004345F7"/>
    <w:rsid w:val="00434841"/>
    <w:rsid w:val="00434C8D"/>
    <w:rsid w:val="00435055"/>
    <w:rsid w:val="004354A9"/>
    <w:rsid w:val="00435821"/>
    <w:rsid w:val="00435848"/>
    <w:rsid w:val="00436033"/>
    <w:rsid w:val="00436A0F"/>
    <w:rsid w:val="00436D1E"/>
    <w:rsid w:val="00436E9C"/>
    <w:rsid w:val="004375C1"/>
    <w:rsid w:val="00437753"/>
    <w:rsid w:val="00437D8C"/>
    <w:rsid w:val="0044051F"/>
    <w:rsid w:val="0044060F"/>
    <w:rsid w:val="004406A2"/>
    <w:rsid w:val="0044094F"/>
    <w:rsid w:val="00440D91"/>
    <w:rsid w:val="00440E5A"/>
    <w:rsid w:val="00440ECA"/>
    <w:rsid w:val="00440F9D"/>
    <w:rsid w:val="00441217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20E"/>
    <w:rsid w:val="00442B9F"/>
    <w:rsid w:val="00442DF1"/>
    <w:rsid w:val="00443113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AF9"/>
    <w:rsid w:val="00444C1C"/>
    <w:rsid w:val="00444FB1"/>
    <w:rsid w:val="00445140"/>
    <w:rsid w:val="004456B2"/>
    <w:rsid w:val="004456EA"/>
    <w:rsid w:val="004457AC"/>
    <w:rsid w:val="00445919"/>
    <w:rsid w:val="00445D8A"/>
    <w:rsid w:val="00445E4B"/>
    <w:rsid w:val="0044620B"/>
    <w:rsid w:val="0044675B"/>
    <w:rsid w:val="00446B99"/>
    <w:rsid w:val="00446D94"/>
    <w:rsid w:val="00446DD9"/>
    <w:rsid w:val="00447211"/>
    <w:rsid w:val="004472A8"/>
    <w:rsid w:val="004479E1"/>
    <w:rsid w:val="00447E9B"/>
    <w:rsid w:val="00450549"/>
    <w:rsid w:val="004507CD"/>
    <w:rsid w:val="00450C83"/>
    <w:rsid w:val="00451299"/>
    <w:rsid w:val="0045141C"/>
    <w:rsid w:val="00451580"/>
    <w:rsid w:val="00451846"/>
    <w:rsid w:val="00451B3D"/>
    <w:rsid w:val="00451BD4"/>
    <w:rsid w:val="00451C69"/>
    <w:rsid w:val="00451E0C"/>
    <w:rsid w:val="0045246C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8E"/>
    <w:rsid w:val="00454BAA"/>
    <w:rsid w:val="00454F2B"/>
    <w:rsid w:val="004552E8"/>
    <w:rsid w:val="00455B31"/>
    <w:rsid w:val="00455CD1"/>
    <w:rsid w:val="00455FD2"/>
    <w:rsid w:val="004562CE"/>
    <w:rsid w:val="0045658D"/>
    <w:rsid w:val="004568ED"/>
    <w:rsid w:val="00456B6F"/>
    <w:rsid w:val="00457017"/>
    <w:rsid w:val="0045721C"/>
    <w:rsid w:val="00457242"/>
    <w:rsid w:val="004574B4"/>
    <w:rsid w:val="0045772B"/>
    <w:rsid w:val="00457742"/>
    <w:rsid w:val="004577C1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1BA"/>
    <w:rsid w:val="0046636D"/>
    <w:rsid w:val="004667E9"/>
    <w:rsid w:val="00466B78"/>
    <w:rsid w:val="00466B98"/>
    <w:rsid w:val="0046713A"/>
    <w:rsid w:val="00467173"/>
    <w:rsid w:val="0046771B"/>
    <w:rsid w:val="00467B57"/>
    <w:rsid w:val="00467E42"/>
    <w:rsid w:val="00470114"/>
    <w:rsid w:val="0047032B"/>
    <w:rsid w:val="004706CA"/>
    <w:rsid w:val="00470746"/>
    <w:rsid w:val="00470895"/>
    <w:rsid w:val="00470B95"/>
    <w:rsid w:val="00470DB0"/>
    <w:rsid w:val="004715B1"/>
    <w:rsid w:val="00471BC1"/>
    <w:rsid w:val="00471EAA"/>
    <w:rsid w:val="00472782"/>
    <w:rsid w:val="00472D52"/>
    <w:rsid w:val="00473089"/>
    <w:rsid w:val="0047311A"/>
    <w:rsid w:val="004732AB"/>
    <w:rsid w:val="004733CF"/>
    <w:rsid w:val="0047356B"/>
    <w:rsid w:val="0047366D"/>
    <w:rsid w:val="00473F7E"/>
    <w:rsid w:val="0047401E"/>
    <w:rsid w:val="0047479B"/>
    <w:rsid w:val="00474ECA"/>
    <w:rsid w:val="00475051"/>
    <w:rsid w:val="00475105"/>
    <w:rsid w:val="004752C4"/>
    <w:rsid w:val="0047574F"/>
    <w:rsid w:val="00475A1C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4DB7"/>
    <w:rsid w:val="004856AC"/>
    <w:rsid w:val="004856D7"/>
    <w:rsid w:val="00485A56"/>
    <w:rsid w:val="004860A6"/>
    <w:rsid w:val="004861A6"/>
    <w:rsid w:val="0048638C"/>
    <w:rsid w:val="00486409"/>
    <w:rsid w:val="00486A73"/>
    <w:rsid w:val="00486E54"/>
    <w:rsid w:val="00486F0D"/>
    <w:rsid w:val="00486FED"/>
    <w:rsid w:val="00487579"/>
    <w:rsid w:val="0048799E"/>
    <w:rsid w:val="00487CA2"/>
    <w:rsid w:val="00487D74"/>
    <w:rsid w:val="0049007C"/>
    <w:rsid w:val="00490721"/>
    <w:rsid w:val="004909A7"/>
    <w:rsid w:val="00491A03"/>
    <w:rsid w:val="00491D68"/>
    <w:rsid w:val="004921D6"/>
    <w:rsid w:val="004924E6"/>
    <w:rsid w:val="0049291B"/>
    <w:rsid w:val="00492AC8"/>
    <w:rsid w:val="00492C04"/>
    <w:rsid w:val="00492C50"/>
    <w:rsid w:val="00492D53"/>
    <w:rsid w:val="0049436A"/>
    <w:rsid w:val="00494820"/>
    <w:rsid w:val="004955B8"/>
    <w:rsid w:val="004959C3"/>
    <w:rsid w:val="00495EAF"/>
    <w:rsid w:val="00495EC8"/>
    <w:rsid w:val="0049658E"/>
    <w:rsid w:val="00496743"/>
    <w:rsid w:val="00496DC2"/>
    <w:rsid w:val="00496E66"/>
    <w:rsid w:val="00497052"/>
    <w:rsid w:val="00497097"/>
    <w:rsid w:val="00497293"/>
    <w:rsid w:val="004973A8"/>
    <w:rsid w:val="004973F7"/>
    <w:rsid w:val="0049744C"/>
    <w:rsid w:val="0049777B"/>
    <w:rsid w:val="00497AC0"/>
    <w:rsid w:val="004A02BF"/>
    <w:rsid w:val="004A0319"/>
    <w:rsid w:val="004A06F4"/>
    <w:rsid w:val="004A081A"/>
    <w:rsid w:val="004A08A7"/>
    <w:rsid w:val="004A0A1C"/>
    <w:rsid w:val="004A0AF8"/>
    <w:rsid w:val="004A10D9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53E"/>
    <w:rsid w:val="004A37DD"/>
    <w:rsid w:val="004A3A29"/>
    <w:rsid w:val="004A3D91"/>
    <w:rsid w:val="004A4C2A"/>
    <w:rsid w:val="004A4D85"/>
    <w:rsid w:val="004A536F"/>
    <w:rsid w:val="004A537F"/>
    <w:rsid w:val="004A573D"/>
    <w:rsid w:val="004A5982"/>
    <w:rsid w:val="004A5A05"/>
    <w:rsid w:val="004A6128"/>
    <w:rsid w:val="004A639D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9CE"/>
    <w:rsid w:val="004B3A0E"/>
    <w:rsid w:val="004B3A14"/>
    <w:rsid w:val="004B3A73"/>
    <w:rsid w:val="004B3BEA"/>
    <w:rsid w:val="004B3C78"/>
    <w:rsid w:val="004B3DFD"/>
    <w:rsid w:val="004B42E5"/>
    <w:rsid w:val="004B431D"/>
    <w:rsid w:val="004B443E"/>
    <w:rsid w:val="004B4B09"/>
    <w:rsid w:val="004B4C5C"/>
    <w:rsid w:val="004B4D92"/>
    <w:rsid w:val="004B576A"/>
    <w:rsid w:val="004B5F56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7DE"/>
    <w:rsid w:val="004C0830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3013"/>
    <w:rsid w:val="004C36B8"/>
    <w:rsid w:val="004C36F0"/>
    <w:rsid w:val="004C41D8"/>
    <w:rsid w:val="004C471C"/>
    <w:rsid w:val="004C57F5"/>
    <w:rsid w:val="004C5868"/>
    <w:rsid w:val="004C61A8"/>
    <w:rsid w:val="004C6549"/>
    <w:rsid w:val="004C6553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8C8"/>
    <w:rsid w:val="004D1978"/>
    <w:rsid w:val="004D2160"/>
    <w:rsid w:val="004D280E"/>
    <w:rsid w:val="004D36BB"/>
    <w:rsid w:val="004D39A0"/>
    <w:rsid w:val="004D3C55"/>
    <w:rsid w:val="004D3CEC"/>
    <w:rsid w:val="004D4310"/>
    <w:rsid w:val="004D4331"/>
    <w:rsid w:val="004D449E"/>
    <w:rsid w:val="004D44C3"/>
    <w:rsid w:val="004D4623"/>
    <w:rsid w:val="004D463F"/>
    <w:rsid w:val="004D4908"/>
    <w:rsid w:val="004D4B05"/>
    <w:rsid w:val="004D523B"/>
    <w:rsid w:val="004D5457"/>
    <w:rsid w:val="004D5569"/>
    <w:rsid w:val="004D5663"/>
    <w:rsid w:val="004D584D"/>
    <w:rsid w:val="004D598F"/>
    <w:rsid w:val="004D5BEE"/>
    <w:rsid w:val="004D6163"/>
    <w:rsid w:val="004D6B54"/>
    <w:rsid w:val="004D6E4F"/>
    <w:rsid w:val="004D6F66"/>
    <w:rsid w:val="004D7776"/>
    <w:rsid w:val="004D7BA2"/>
    <w:rsid w:val="004D7C38"/>
    <w:rsid w:val="004D7EEF"/>
    <w:rsid w:val="004E0748"/>
    <w:rsid w:val="004E081A"/>
    <w:rsid w:val="004E0D33"/>
    <w:rsid w:val="004E1267"/>
    <w:rsid w:val="004E12BE"/>
    <w:rsid w:val="004E1523"/>
    <w:rsid w:val="004E194C"/>
    <w:rsid w:val="004E1D3A"/>
    <w:rsid w:val="004E1F22"/>
    <w:rsid w:val="004E1F3D"/>
    <w:rsid w:val="004E1F68"/>
    <w:rsid w:val="004E2104"/>
    <w:rsid w:val="004E2411"/>
    <w:rsid w:val="004E24F4"/>
    <w:rsid w:val="004E2799"/>
    <w:rsid w:val="004E29C4"/>
    <w:rsid w:val="004E2A43"/>
    <w:rsid w:val="004E2B26"/>
    <w:rsid w:val="004E2BCD"/>
    <w:rsid w:val="004E2DB3"/>
    <w:rsid w:val="004E31B4"/>
    <w:rsid w:val="004E3558"/>
    <w:rsid w:val="004E38C1"/>
    <w:rsid w:val="004E3B56"/>
    <w:rsid w:val="004E3C5A"/>
    <w:rsid w:val="004E432B"/>
    <w:rsid w:val="004E4445"/>
    <w:rsid w:val="004E45C9"/>
    <w:rsid w:val="004E4889"/>
    <w:rsid w:val="004E4A4A"/>
    <w:rsid w:val="004E4C9A"/>
    <w:rsid w:val="004E4D30"/>
    <w:rsid w:val="004E4EFD"/>
    <w:rsid w:val="004E51F2"/>
    <w:rsid w:val="004E5934"/>
    <w:rsid w:val="004E5B1A"/>
    <w:rsid w:val="004E5B7F"/>
    <w:rsid w:val="004E5C58"/>
    <w:rsid w:val="004E5F8E"/>
    <w:rsid w:val="004E64C6"/>
    <w:rsid w:val="004E6967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5F0"/>
    <w:rsid w:val="004F1D6D"/>
    <w:rsid w:val="004F1DB2"/>
    <w:rsid w:val="004F23C7"/>
    <w:rsid w:val="004F2496"/>
    <w:rsid w:val="004F2732"/>
    <w:rsid w:val="004F283E"/>
    <w:rsid w:val="004F2E86"/>
    <w:rsid w:val="004F311B"/>
    <w:rsid w:val="004F313B"/>
    <w:rsid w:val="004F32A9"/>
    <w:rsid w:val="004F32E3"/>
    <w:rsid w:val="004F3E61"/>
    <w:rsid w:val="004F405E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131"/>
    <w:rsid w:val="0050048C"/>
    <w:rsid w:val="00500974"/>
    <w:rsid w:val="00500C5C"/>
    <w:rsid w:val="00500F58"/>
    <w:rsid w:val="0050124B"/>
    <w:rsid w:val="005012FD"/>
    <w:rsid w:val="00501A40"/>
    <w:rsid w:val="00501B1F"/>
    <w:rsid w:val="00501D63"/>
    <w:rsid w:val="00502B37"/>
    <w:rsid w:val="00503096"/>
    <w:rsid w:val="005032D5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1E8"/>
    <w:rsid w:val="00505828"/>
    <w:rsid w:val="0050582C"/>
    <w:rsid w:val="005058FA"/>
    <w:rsid w:val="005059C6"/>
    <w:rsid w:val="00505B28"/>
    <w:rsid w:val="00505B85"/>
    <w:rsid w:val="005064DD"/>
    <w:rsid w:val="005064E3"/>
    <w:rsid w:val="005067F3"/>
    <w:rsid w:val="0050693A"/>
    <w:rsid w:val="00507062"/>
    <w:rsid w:val="00507289"/>
    <w:rsid w:val="00507414"/>
    <w:rsid w:val="00507611"/>
    <w:rsid w:val="00507A1B"/>
    <w:rsid w:val="00507B19"/>
    <w:rsid w:val="00507C64"/>
    <w:rsid w:val="0051040A"/>
    <w:rsid w:val="0051074E"/>
    <w:rsid w:val="00510AE2"/>
    <w:rsid w:val="00510CE0"/>
    <w:rsid w:val="00510D02"/>
    <w:rsid w:val="00510F00"/>
    <w:rsid w:val="00511078"/>
    <w:rsid w:val="00511098"/>
    <w:rsid w:val="00511610"/>
    <w:rsid w:val="00511855"/>
    <w:rsid w:val="00511937"/>
    <w:rsid w:val="00511F66"/>
    <w:rsid w:val="00512266"/>
    <w:rsid w:val="0051229F"/>
    <w:rsid w:val="005124A1"/>
    <w:rsid w:val="005129E3"/>
    <w:rsid w:val="00512AB9"/>
    <w:rsid w:val="00512AFB"/>
    <w:rsid w:val="00512EE2"/>
    <w:rsid w:val="00513025"/>
    <w:rsid w:val="00513452"/>
    <w:rsid w:val="005135A2"/>
    <w:rsid w:val="005137C0"/>
    <w:rsid w:val="005138A0"/>
    <w:rsid w:val="005139AE"/>
    <w:rsid w:val="005139FD"/>
    <w:rsid w:val="00513B6A"/>
    <w:rsid w:val="00513FED"/>
    <w:rsid w:val="005140E1"/>
    <w:rsid w:val="00514903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05B"/>
    <w:rsid w:val="00517100"/>
    <w:rsid w:val="00517D51"/>
    <w:rsid w:val="00520733"/>
    <w:rsid w:val="00520742"/>
    <w:rsid w:val="00520F40"/>
    <w:rsid w:val="00520F49"/>
    <w:rsid w:val="00521324"/>
    <w:rsid w:val="00521665"/>
    <w:rsid w:val="00521786"/>
    <w:rsid w:val="00521CBC"/>
    <w:rsid w:val="005225A2"/>
    <w:rsid w:val="005229CD"/>
    <w:rsid w:val="00523045"/>
    <w:rsid w:val="005232EC"/>
    <w:rsid w:val="005236D2"/>
    <w:rsid w:val="00523739"/>
    <w:rsid w:val="00523C1B"/>
    <w:rsid w:val="00523C4D"/>
    <w:rsid w:val="005251C1"/>
    <w:rsid w:val="005257FF"/>
    <w:rsid w:val="00525D7C"/>
    <w:rsid w:val="00525DF5"/>
    <w:rsid w:val="00525F30"/>
    <w:rsid w:val="00525F72"/>
    <w:rsid w:val="005260BD"/>
    <w:rsid w:val="00526141"/>
    <w:rsid w:val="00526427"/>
    <w:rsid w:val="0052662C"/>
    <w:rsid w:val="00526B8E"/>
    <w:rsid w:val="00526DC6"/>
    <w:rsid w:val="00526DDD"/>
    <w:rsid w:val="00527019"/>
    <w:rsid w:val="005279FD"/>
    <w:rsid w:val="00527BFE"/>
    <w:rsid w:val="00527FD7"/>
    <w:rsid w:val="00530065"/>
    <w:rsid w:val="005302C5"/>
    <w:rsid w:val="005304D6"/>
    <w:rsid w:val="00530B17"/>
    <w:rsid w:val="00530C2D"/>
    <w:rsid w:val="00530F95"/>
    <w:rsid w:val="0053144A"/>
    <w:rsid w:val="005320CE"/>
    <w:rsid w:val="00532140"/>
    <w:rsid w:val="0053245D"/>
    <w:rsid w:val="00532811"/>
    <w:rsid w:val="00532A6A"/>
    <w:rsid w:val="00532B1C"/>
    <w:rsid w:val="00532D64"/>
    <w:rsid w:val="00532EB6"/>
    <w:rsid w:val="00532EC4"/>
    <w:rsid w:val="00532F13"/>
    <w:rsid w:val="00533493"/>
    <w:rsid w:val="00533B0A"/>
    <w:rsid w:val="005342EF"/>
    <w:rsid w:val="005346C1"/>
    <w:rsid w:val="00534F96"/>
    <w:rsid w:val="00535159"/>
    <w:rsid w:val="005351D4"/>
    <w:rsid w:val="005355F5"/>
    <w:rsid w:val="00535771"/>
    <w:rsid w:val="005357F5"/>
    <w:rsid w:val="00535CFC"/>
    <w:rsid w:val="00535EE1"/>
    <w:rsid w:val="00535FC2"/>
    <w:rsid w:val="0053643E"/>
    <w:rsid w:val="00536660"/>
    <w:rsid w:val="00536876"/>
    <w:rsid w:val="00536D11"/>
    <w:rsid w:val="00536DBE"/>
    <w:rsid w:val="005378E3"/>
    <w:rsid w:val="00537974"/>
    <w:rsid w:val="005401B2"/>
    <w:rsid w:val="00540269"/>
    <w:rsid w:val="005407DC"/>
    <w:rsid w:val="00540F7D"/>
    <w:rsid w:val="005410A8"/>
    <w:rsid w:val="0054188D"/>
    <w:rsid w:val="00541A40"/>
    <w:rsid w:val="00541B23"/>
    <w:rsid w:val="00541C28"/>
    <w:rsid w:val="0054235B"/>
    <w:rsid w:val="00542433"/>
    <w:rsid w:val="00542565"/>
    <w:rsid w:val="005425F6"/>
    <w:rsid w:val="00542886"/>
    <w:rsid w:val="00542A13"/>
    <w:rsid w:val="0054305A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1E1"/>
    <w:rsid w:val="00546625"/>
    <w:rsid w:val="00546E61"/>
    <w:rsid w:val="00546FD0"/>
    <w:rsid w:val="00547260"/>
    <w:rsid w:val="005477DE"/>
    <w:rsid w:val="00547C06"/>
    <w:rsid w:val="00547C83"/>
    <w:rsid w:val="005502DC"/>
    <w:rsid w:val="0055047D"/>
    <w:rsid w:val="0055058E"/>
    <w:rsid w:val="00550657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F01"/>
    <w:rsid w:val="00552254"/>
    <w:rsid w:val="00552782"/>
    <w:rsid w:val="00552A48"/>
    <w:rsid w:val="00552A92"/>
    <w:rsid w:val="00552B71"/>
    <w:rsid w:val="00552B88"/>
    <w:rsid w:val="00552ECE"/>
    <w:rsid w:val="0055309A"/>
    <w:rsid w:val="0055315A"/>
    <w:rsid w:val="00553255"/>
    <w:rsid w:val="0055340D"/>
    <w:rsid w:val="00553580"/>
    <w:rsid w:val="005538D6"/>
    <w:rsid w:val="00553A4F"/>
    <w:rsid w:val="00554580"/>
    <w:rsid w:val="00554673"/>
    <w:rsid w:val="00554690"/>
    <w:rsid w:val="005547D3"/>
    <w:rsid w:val="00554B7B"/>
    <w:rsid w:val="00555549"/>
    <w:rsid w:val="00555676"/>
    <w:rsid w:val="005556FC"/>
    <w:rsid w:val="005559E8"/>
    <w:rsid w:val="00556116"/>
    <w:rsid w:val="005563B6"/>
    <w:rsid w:val="00556709"/>
    <w:rsid w:val="00556A3A"/>
    <w:rsid w:val="00556B89"/>
    <w:rsid w:val="00557671"/>
    <w:rsid w:val="005578BD"/>
    <w:rsid w:val="00557A2D"/>
    <w:rsid w:val="00557C3C"/>
    <w:rsid w:val="00557C85"/>
    <w:rsid w:val="00557DD1"/>
    <w:rsid w:val="005602AA"/>
    <w:rsid w:val="0056065F"/>
    <w:rsid w:val="00560A71"/>
    <w:rsid w:val="00560C45"/>
    <w:rsid w:val="00560FD3"/>
    <w:rsid w:val="00561194"/>
    <w:rsid w:val="005612A1"/>
    <w:rsid w:val="00561948"/>
    <w:rsid w:val="00561E47"/>
    <w:rsid w:val="005620FE"/>
    <w:rsid w:val="005624DA"/>
    <w:rsid w:val="0056253A"/>
    <w:rsid w:val="005629EE"/>
    <w:rsid w:val="00562E8B"/>
    <w:rsid w:val="0056316D"/>
    <w:rsid w:val="00563947"/>
    <w:rsid w:val="00563959"/>
    <w:rsid w:val="00563A73"/>
    <w:rsid w:val="00563F2D"/>
    <w:rsid w:val="0056413A"/>
    <w:rsid w:val="00564F52"/>
    <w:rsid w:val="00565177"/>
    <w:rsid w:val="005658CB"/>
    <w:rsid w:val="00565A42"/>
    <w:rsid w:val="005662E0"/>
    <w:rsid w:val="005664D4"/>
    <w:rsid w:val="005665E9"/>
    <w:rsid w:val="00566D25"/>
    <w:rsid w:val="0056739D"/>
    <w:rsid w:val="005678B1"/>
    <w:rsid w:val="00567B38"/>
    <w:rsid w:val="00567C8D"/>
    <w:rsid w:val="00567D7C"/>
    <w:rsid w:val="00567E32"/>
    <w:rsid w:val="0057011B"/>
    <w:rsid w:val="005704D7"/>
    <w:rsid w:val="00570A47"/>
    <w:rsid w:val="00570B5C"/>
    <w:rsid w:val="00571043"/>
    <w:rsid w:val="005714D4"/>
    <w:rsid w:val="00571B5A"/>
    <w:rsid w:val="00571E0E"/>
    <w:rsid w:val="00572843"/>
    <w:rsid w:val="0057294F"/>
    <w:rsid w:val="005729F3"/>
    <w:rsid w:val="00572C08"/>
    <w:rsid w:val="00572DF7"/>
    <w:rsid w:val="00572F29"/>
    <w:rsid w:val="00572F72"/>
    <w:rsid w:val="00573100"/>
    <w:rsid w:val="005735C5"/>
    <w:rsid w:val="00573C33"/>
    <w:rsid w:val="00573D6C"/>
    <w:rsid w:val="00573FE7"/>
    <w:rsid w:val="00574D0E"/>
    <w:rsid w:val="00574FA7"/>
    <w:rsid w:val="005755FA"/>
    <w:rsid w:val="00575BD6"/>
    <w:rsid w:val="00575CE5"/>
    <w:rsid w:val="00575EF3"/>
    <w:rsid w:val="00576061"/>
    <w:rsid w:val="00576102"/>
    <w:rsid w:val="005762A1"/>
    <w:rsid w:val="005765CF"/>
    <w:rsid w:val="0057682E"/>
    <w:rsid w:val="00576992"/>
    <w:rsid w:val="00576DDE"/>
    <w:rsid w:val="0057723F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997"/>
    <w:rsid w:val="00582F32"/>
    <w:rsid w:val="005835CB"/>
    <w:rsid w:val="0058366F"/>
    <w:rsid w:val="005836BB"/>
    <w:rsid w:val="0058399C"/>
    <w:rsid w:val="00583A15"/>
    <w:rsid w:val="00583EB4"/>
    <w:rsid w:val="00584114"/>
    <w:rsid w:val="00584374"/>
    <w:rsid w:val="005846F1"/>
    <w:rsid w:val="00584766"/>
    <w:rsid w:val="00584922"/>
    <w:rsid w:val="00584AAE"/>
    <w:rsid w:val="00584D7D"/>
    <w:rsid w:val="00584E3F"/>
    <w:rsid w:val="00584E49"/>
    <w:rsid w:val="00584F58"/>
    <w:rsid w:val="00584FFE"/>
    <w:rsid w:val="005854D8"/>
    <w:rsid w:val="00585AD0"/>
    <w:rsid w:val="00585E2D"/>
    <w:rsid w:val="00585E2E"/>
    <w:rsid w:val="00585EFE"/>
    <w:rsid w:val="00586322"/>
    <w:rsid w:val="005863C5"/>
    <w:rsid w:val="00586484"/>
    <w:rsid w:val="005867F8"/>
    <w:rsid w:val="005869E9"/>
    <w:rsid w:val="00586A90"/>
    <w:rsid w:val="0058744C"/>
    <w:rsid w:val="00587CD6"/>
    <w:rsid w:val="00587DE7"/>
    <w:rsid w:val="00587F82"/>
    <w:rsid w:val="00587FB5"/>
    <w:rsid w:val="00587FF3"/>
    <w:rsid w:val="0059047E"/>
    <w:rsid w:val="00590FBD"/>
    <w:rsid w:val="00591279"/>
    <w:rsid w:val="00591315"/>
    <w:rsid w:val="00591C5A"/>
    <w:rsid w:val="00592366"/>
    <w:rsid w:val="0059240C"/>
    <w:rsid w:val="0059256D"/>
    <w:rsid w:val="005925AB"/>
    <w:rsid w:val="00592BFC"/>
    <w:rsid w:val="00592DB4"/>
    <w:rsid w:val="00592F33"/>
    <w:rsid w:val="0059396D"/>
    <w:rsid w:val="005949E6"/>
    <w:rsid w:val="00594F26"/>
    <w:rsid w:val="00594FD8"/>
    <w:rsid w:val="0059527C"/>
    <w:rsid w:val="00595285"/>
    <w:rsid w:val="005958CA"/>
    <w:rsid w:val="00595A99"/>
    <w:rsid w:val="00595ACD"/>
    <w:rsid w:val="00595F05"/>
    <w:rsid w:val="00595F8F"/>
    <w:rsid w:val="00596BB9"/>
    <w:rsid w:val="0059742D"/>
    <w:rsid w:val="005975D9"/>
    <w:rsid w:val="00597783"/>
    <w:rsid w:val="005A02D9"/>
    <w:rsid w:val="005A0A55"/>
    <w:rsid w:val="005A0C88"/>
    <w:rsid w:val="005A0D8C"/>
    <w:rsid w:val="005A10E4"/>
    <w:rsid w:val="005A148E"/>
    <w:rsid w:val="005A1627"/>
    <w:rsid w:val="005A1A19"/>
    <w:rsid w:val="005A1CD9"/>
    <w:rsid w:val="005A1EC4"/>
    <w:rsid w:val="005A1EF7"/>
    <w:rsid w:val="005A2372"/>
    <w:rsid w:val="005A2519"/>
    <w:rsid w:val="005A25A9"/>
    <w:rsid w:val="005A2A3D"/>
    <w:rsid w:val="005A30AB"/>
    <w:rsid w:val="005A3609"/>
    <w:rsid w:val="005A3620"/>
    <w:rsid w:val="005A36D1"/>
    <w:rsid w:val="005A3DF2"/>
    <w:rsid w:val="005A3EB4"/>
    <w:rsid w:val="005A3F67"/>
    <w:rsid w:val="005A3FE0"/>
    <w:rsid w:val="005A44F6"/>
    <w:rsid w:val="005A4C3C"/>
    <w:rsid w:val="005A4D15"/>
    <w:rsid w:val="005A50CB"/>
    <w:rsid w:val="005A51CC"/>
    <w:rsid w:val="005A5711"/>
    <w:rsid w:val="005A5AE6"/>
    <w:rsid w:val="005A5E62"/>
    <w:rsid w:val="005A64BF"/>
    <w:rsid w:val="005A651B"/>
    <w:rsid w:val="005A6A2F"/>
    <w:rsid w:val="005A702A"/>
    <w:rsid w:val="005A7148"/>
    <w:rsid w:val="005A7A55"/>
    <w:rsid w:val="005B0168"/>
    <w:rsid w:val="005B04F0"/>
    <w:rsid w:val="005B0D23"/>
    <w:rsid w:val="005B1190"/>
    <w:rsid w:val="005B1246"/>
    <w:rsid w:val="005B14B8"/>
    <w:rsid w:val="005B182C"/>
    <w:rsid w:val="005B1D12"/>
    <w:rsid w:val="005B1E7F"/>
    <w:rsid w:val="005B2102"/>
    <w:rsid w:val="005B245B"/>
    <w:rsid w:val="005B25F2"/>
    <w:rsid w:val="005B2989"/>
    <w:rsid w:val="005B2BC5"/>
    <w:rsid w:val="005B2C7A"/>
    <w:rsid w:val="005B306B"/>
    <w:rsid w:val="005B3645"/>
    <w:rsid w:val="005B36C2"/>
    <w:rsid w:val="005B3B18"/>
    <w:rsid w:val="005B3F5B"/>
    <w:rsid w:val="005B4AFF"/>
    <w:rsid w:val="005B4F94"/>
    <w:rsid w:val="005B5271"/>
    <w:rsid w:val="005B5A49"/>
    <w:rsid w:val="005B5A6E"/>
    <w:rsid w:val="005B5BAB"/>
    <w:rsid w:val="005B5E63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B7B98"/>
    <w:rsid w:val="005C0234"/>
    <w:rsid w:val="005C070F"/>
    <w:rsid w:val="005C07D6"/>
    <w:rsid w:val="005C085A"/>
    <w:rsid w:val="005C0E05"/>
    <w:rsid w:val="005C0EC9"/>
    <w:rsid w:val="005C0FF2"/>
    <w:rsid w:val="005C19E5"/>
    <w:rsid w:val="005C2010"/>
    <w:rsid w:val="005C2107"/>
    <w:rsid w:val="005C2735"/>
    <w:rsid w:val="005C2EE7"/>
    <w:rsid w:val="005C2F39"/>
    <w:rsid w:val="005C2F8D"/>
    <w:rsid w:val="005C31FD"/>
    <w:rsid w:val="005C3365"/>
    <w:rsid w:val="005C36A6"/>
    <w:rsid w:val="005C4285"/>
    <w:rsid w:val="005C432A"/>
    <w:rsid w:val="005C4768"/>
    <w:rsid w:val="005C485A"/>
    <w:rsid w:val="005C490C"/>
    <w:rsid w:val="005C537E"/>
    <w:rsid w:val="005C5632"/>
    <w:rsid w:val="005C57F0"/>
    <w:rsid w:val="005C59E3"/>
    <w:rsid w:val="005C5D9D"/>
    <w:rsid w:val="005C60BB"/>
    <w:rsid w:val="005C6132"/>
    <w:rsid w:val="005C66E6"/>
    <w:rsid w:val="005C67A4"/>
    <w:rsid w:val="005C6C7D"/>
    <w:rsid w:val="005C6C93"/>
    <w:rsid w:val="005C6E63"/>
    <w:rsid w:val="005C75E9"/>
    <w:rsid w:val="005C795E"/>
    <w:rsid w:val="005C7E0F"/>
    <w:rsid w:val="005D015D"/>
    <w:rsid w:val="005D051D"/>
    <w:rsid w:val="005D064B"/>
    <w:rsid w:val="005D06C7"/>
    <w:rsid w:val="005D0C8C"/>
    <w:rsid w:val="005D11FD"/>
    <w:rsid w:val="005D19E0"/>
    <w:rsid w:val="005D207B"/>
    <w:rsid w:val="005D22E3"/>
    <w:rsid w:val="005D252E"/>
    <w:rsid w:val="005D2697"/>
    <w:rsid w:val="005D2927"/>
    <w:rsid w:val="005D2D21"/>
    <w:rsid w:val="005D2FBD"/>
    <w:rsid w:val="005D3133"/>
    <w:rsid w:val="005D3163"/>
    <w:rsid w:val="005D3782"/>
    <w:rsid w:val="005D396F"/>
    <w:rsid w:val="005D3A53"/>
    <w:rsid w:val="005D42D0"/>
    <w:rsid w:val="005D434E"/>
    <w:rsid w:val="005D498F"/>
    <w:rsid w:val="005D4A68"/>
    <w:rsid w:val="005D4C04"/>
    <w:rsid w:val="005D5125"/>
    <w:rsid w:val="005D52D1"/>
    <w:rsid w:val="005D53DB"/>
    <w:rsid w:val="005D5DF7"/>
    <w:rsid w:val="005D5E17"/>
    <w:rsid w:val="005D6101"/>
    <w:rsid w:val="005D6155"/>
    <w:rsid w:val="005D629E"/>
    <w:rsid w:val="005D6516"/>
    <w:rsid w:val="005D691B"/>
    <w:rsid w:val="005D693A"/>
    <w:rsid w:val="005D6FFA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F26"/>
    <w:rsid w:val="005E00B8"/>
    <w:rsid w:val="005E04FE"/>
    <w:rsid w:val="005E06B0"/>
    <w:rsid w:val="005E1013"/>
    <w:rsid w:val="005E1444"/>
    <w:rsid w:val="005E15BC"/>
    <w:rsid w:val="005E19CC"/>
    <w:rsid w:val="005E20B9"/>
    <w:rsid w:val="005E20C4"/>
    <w:rsid w:val="005E23AD"/>
    <w:rsid w:val="005E24BE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B5"/>
    <w:rsid w:val="005E40F7"/>
    <w:rsid w:val="005E4517"/>
    <w:rsid w:val="005E46A8"/>
    <w:rsid w:val="005E4716"/>
    <w:rsid w:val="005E4A99"/>
    <w:rsid w:val="005E4BBB"/>
    <w:rsid w:val="005E4E62"/>
    <w:rsid w:val="005E4EB2"/>
    <w:rsid w:val="005E5490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B4"/>
    <w:rsid w:val="005F1CC6"/>
    <w:rsid w:val="005F1E6A"/>
    <w:rsid w:val="005F1F35"/>
    <w:rsid w:val="005F2226"/>
    <w:rsid w:val="005F2250"/>
    <w:rsid w:val="005F27B8"/>
    <w:rsid w:val="005F2A6B"/>
    <w:rsid w:val="005F2C5B"/>
    <w:rsid w:val="005F2F34"/>
    <w:rsid w:val="005F3016"/>
    <w:rsid w:val="005F3FF0"/>
    <w:rsid w:val="005F4049"/>
    <w:rsid w:val="005F40E7"/>
    <w:rsid w:val="005F497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711A"/>
    <w:rsid w:val="005F7289"/>
    <w:rsid w:val="005F7297"/>
    <w:rsid w:val="005F7904"/>
    <w:rsid w:val="005F796B"/>
    <w:rsid w:val="0060065E"/>
    <w:rsid w:val="00600927"/>
    <w:rsid w:val="00600EC6"/>
    <w:rsid w:val="00600FC1"/>
    <w:rsid w:val="00601659"/>
    <w:rsid w:val="00601910"/>
    <w:rsid w:val="00601E29"/>
    <w:rsid w:val="00601EC1"/>
    <w:rsid w:val="00602023"/>
    <w:rsid w:val="00602185"/>
    <w:rsid w:val="006023E8"/>
    <w:rsid w:val="00602D8C"/>
    <w:rsid w:val="006035C5"/>
    <w:rsid w:val="006037CF"/>
    <w:rsid w:val="006037D8"/>
    <w:rsid w:val="00603AA3"/>
    <w:rsid w:val="00603B1B"/>
    <w:rsid w:val="00603EB3"/>
    <w:rsid w:val="006042E0"/>
    <w:rsid w:val="0060486F"/>
    <w:rsid w:val="00604A7C"/>
    <w:rsid w:val="006055F3"/>
    <w:rsid w:val="0060586C"/>
    <w:rsid w:val="00605BC0"/>
    <w:rsid w:val="00606397"/>
    <w:rsid w:val="006067CB"/>
    <w:rsid w:val="00606805"/>
    <w:rsid w:val="006068B0"/>
    <w:rsid w:val="006069CB"/>
    <w:rsid w:val="006069EC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680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1F63"/>
    <w:rsid w:val="00612198"/>
    <w:rsid w:val="00612357"/>
    <w:rsid w:val="00612B35"/>
    <w:rsid w:val="00612C7F"/>
    <w:rsid w:val="0061314A"/>
    <w:rsid w:val="006135EB"/>
    <w:rsid w:val="0061391B"/>
    <w:rsid w:val="00613B4F"/>
    <w:rsid w:val="00613C48"/>
    <w:rsid w:val="00613D3D"/>
    <w:rsid w:val="00613D8F"/>
    <w:rsid w:val="00613FB4"/>
    <w:rsid w:val="00614245"/>
    <w:rsid w:val="00614C07"/>
    <w:rsid w:val="00614C78"/>
    <w:rsid w:val="00614DF3"/>
    <w:rsid w:val="006156B0"/>
    <w:rsid w:val="0061579B"/>
    <w:rsid w:val="00615843"/>
    <w:rsid w:val="00615AD4"/>
    <w:rsid w:val="00615B04"/>
    <w:rsid w:val="00615D56"/>
    <w:rsid w:val="0061624F"/>
    <w:rsid w:val="006163AD"/>
    <w:rsid w:val="006163FD"/>
    <w:rsid w:val="00616616"/>
    <w:rsid w:val="006168B0"/>
    <w:rsid w:val="00616945"/>
    <w:rsid w:val="0061710D"/>
    <w:rsid w:val="0061773D"/>
    <w:rsid w:val="00617D0A"/>
    <w:rsid w:val="0062027A"/>
    <w:rsid w:val="00620447"/>
    <w:rsid w:val="0062076B"/>
    <w:rsid w:val="00620840"/>
    <w:rsid w:val="0062087E"/>
    <w:rsid w:val="00620CDC"/>
    <w:rsid w:val="00620D3A"/>
    <w:rsid w:val="00620DD5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634"/>
    <w:rsid w:val="00623661"/>
    <w:rsid w:val="00623D7A"/>
    <w:rsid w:val="00623F86"/>
    <w:rsid w:val="006240C6"/>
    <w:rsid w:val="006241F1"/>
    <w:rsid w:val="00624714"/>
    <w:rsid w:val="006247A4"/>
    <w:rsid w:val="00624822"/>
    <w:rsid w:val="006256FC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702"/>
    <w:rsid w:val="00631B7B"/>
    <w:rsid w:val="00631B9C"/>
    <w:rsid w:val="00631D0D"/>
    <w:rsid w:val="00631EBD"/>
    <w:rsid w:val="006324A1"/>
    <w:rsid w:val="006327E6"/>
    <w:rsid w:val="006336B8"/>
    <w:rsid w:val="00633756"/>
    <w:rsid w:val="006337FA"/>
    <w:rsid w:val="00633928"/>
    <w:rsid w:val="00634295"/>
    <w:rsid w:val="006342B5"/>
    <w:rsid w:val="006347FD"/>
    <w:rsid w:val="0063481C"/>
    <w:rsid w:val="00634EF7"/>
    <w:rsid w:val="006353BA"/>
    <w:rsid w:val="00635543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80A"/>
    <w:rsid w:val="00636858"/>
    <w:rsid w:val="006368BA"/>
    <w:rsid w:val="00636B07"/>
    <w:rsid w:val="00636D05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3CB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22F6"/>
    <w:rsid w:val="006426D2"/>
    <w:rsid w:val="006427E1"/>
    <w:rsid w:val="00642877"/>
    <w:rsid w:val="006429D5"/>
    <w:rsid w:val="006429EE"/>
    <w:rsid w:val="00642CDB"/>
    <w:rsid w:val="00642E15"/>
    <w:rsid w:val="00643534"/>
    <w:rsid w:val="006435E4"/>
    <w:rsid w:val="006436F7"/>
    <w:rsid w:val="006439A8"/>
    <w:rsid w:val="00643A17"/>
    <w:rsid w:val="00643AB5"/>
    <w:rsid w:val="00643B40"/>
    <w:rsid w:val="00643B4B"/>
    <w:rsid w:val="00643F3E"/>
    <w:rsid w:val="00644183"/>
    <w:rsid w:val="00644205"/>
    <w:rsid w:val="00644385"/>
    <w:rsid w:val="00644526"/>
    <w:rsid w:val="00644FD5"/>
    <w:rsid w:val="006451A9"/>
    <w:rsid w:val="00645284"/>
    <w:rsid w:val="00645558"/>
    <w:rsid w:val="0064567A"/>
    <w:rsid w:val="00645A3C"/>
    <w:rsid w:val="00645BCC"/>
    <w:rsid w:val="00645C13"/>
    <w:rsid w:val="0064607A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0C99"/>
    <w:rsid w:val="00650F34"/>
    <w:rsid w:val="0065128D"/>
    <w:rsid w:val="006512BD"/>
    <w:rsid w:val="0065166B"/>
    <w:rsid w:val="00651670"/>
    <w:rsid w:val="00651812"/>
    <w:rsid w:val="00651ECF"/>
    <w:rsid w:val="00651F84"/>
    <w:rsid w:val="0065330A"/>
    <w:rsid w:val="00653949"/>
    <w:rsid w:val="00653B38"/>
    <w:rsid w:val="00654A35"/>
    <w:rsid w:val="00654EDF"/>
    <w:rsid w:val="006552AD"/>
    <w:rsid w:val="0065634D"/>
    <w:rsid w:val="006567C7"/>
    <w:rsid w:val="00657068"/>
    <w:rsid w:val="00657267"/>
    <w:rsid w:val="0065764D"/>
    <w:rsid w:val="006577CA"/>
    <w:rsid w:val="00657EDC"/>
    <w:rsid w:val="0066011B"/>
    <w:rsid w:val="0066098C"/>
    <w:rsid w:val="00660AF0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1EBE"/>
    <w:rsid w:val="006621E2"/>
    <w:rsid w:val="00662201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8C4"/>
    <w:rsid w:val="00664A85"/>
    <w:rsid w:val="006650A4"/>
    <w:rsid w:val="00665560"/>
    <w:rsid w:val="00665767"/>
    <w:rsid w:val="00665AF8"/>
    <w:rsid w:val="00665F78"/>
    <w:rsid w:val="006663C1"/>
    <w:rsid w:val="00666A41"/>
    <w:rsid w:val="00666F00"/>
    <w:rsid w:val="00666F98"/>
    <w:rsid w:val="00667573"/>
    <w:rsid w:val="00667A06"/>
    <w:rsid w:val="00667B2B"/>
    <w:rsid w:val="00667B66"/>
    <w:rsid w:val="00667BEF"/>
    <w:rsid w:val="00667FAE"/>
    <w:rsid w:val="006701DC"/>
    <w:rsid w:val="006702BD"/>
    <w:rsid w:val="00670385"/>
    <w:rsid w:val="006704AD"/>
    <w:rsid w:val="006705AF"/>
    <w:rsid w:val="00670B86"/>
    <w:rsid w:val="00670CF6"/>
    <w:rsid w:val="00670F8E"/>
    <w:rsid w:val="006710DD"/>
    <w:rsid w:val="006718DB"/>
    <w:rsid w:val="006719DC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C81"/>
    <w:rsid w:val="00674DDD"/>
    <w:rsid w:val="00675B68"/>
    <w:rsid w:val="00675EB7"/>
    <w:rsid w:val="00676154"/>
    <w:rsid w:val="00676922"/>
    <w:rsid w:val="006772EF"/>
    <w:rsid w:val="006773B4"/>
    <w:rsid w:val="006775F9"/>
    <w:rsid w:val="006776DA"/>
    <w:rsid w:val="006777AE"/>
    <w:rsid w:val="00677927"/>
    <w:rsid w:val="00677950"/>
    <w:rsid w:val="00677F2E"/>
    <w:rsid w:val="00677F76"/>
    <w:rsid w:val="006803AD"/>
    <w:rsid w:val="00680405"/>
    <w:rsid w:val="0068057B"/>
    <w:rsid w:val="00680864"/>
    <w:rsid w:val="00680B12"/>
    <w:rsid w:val="00680B30"/>
    <w:rsid w:val="00680B3E"/>
    <w:rsid w:val="00680BB4"/>
    <w:rsid w:val="006810A6"/>
    <w:rsid w:val="0068118D"/>
    <w:rsid w:val="0068179F"/>
    <w:rsid w:val="00681B90"/>
    <w:rsid w:val="00681D77"/>
    <w:rsid w:val="00681E3D"/>
    <w:rsid w:val="006821CF"/>
    <w:rsid w:val="0068253E"/>
    <w:rsid w:val="0068283E"/>
    <w:rsid w:val="00682B63"/>
    <w:rsid w:val="00682E51"/>
    <w:rsid w:val="00682EF6"/>
    <w:rsid w:val="00683106"/>
    <w:rsid w:val="0068360B"/>
    <w:rsid w:val="00683BDE"/>
    <w:rsid w:val="00684369"/>
    <w:rsid w:val="0068443E"/>
    <w:rsid w:val="00684491"/>
    <w:rsid w:val="00684CA0"/>
    <w:rsid w:val="00684E23"/>
    <w:rsid w:val="006855F5"/>
    <w:rsid w:val="00685A6C"/>
    <w:rsid w:val="0068611C"/>
    <w:rsid w:val="006861DD"/>
    <w:rsid w:val="0068629C"/>
    <w:rsid w:val="006866BE"/>
    <w:rsid w:val="006879BC"/>
    <w:rsid w:val="00687A06"/>
    <w:rsid w:val="00687C51"/>
    <w:rsid w:val="00687F18"/>
    <w:rsid w:val="0069005C"/>
    <w:rsid w:val="00690169"/>
    <w:rsid w:val="00690418"/>
    <w:rsid w:val="00690B01"/>
    <w:rsid w:val="00690CD2"/>
    <w:rsid w:val="00690DF6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F39"/>
    <w:rsid w:val="00693426"/>
    <w:rsid w:val="006938D1"/>
    <w:rsid w:val="00693C5F"/>
    <w:rsid w:val="00693F54"/>
    <w:rsid w:val="00694326"/>
    <w:rsid w:val="006944E7"/>
    <w:rsid w:val="0069461E"/>
    <w:rsid w:val="006946A6"/>
    <w:rsid w:val="00694C77"/>
    <w:rsid w:val="00694E82"/>
    <w:rsid w:val="006950A3"/>
    <w:rsid w:val="006952C0"/>
    <w:rsid w:val="00695352"/>
    <w:rsid w:val="00695700"/>
    <w:rsid w:val="00695764"/>
    <w:rsid w:val="00695A78"/>
    <w:rsid w:val="00695B50"/>
    <w:rsid w:val="00695E01"/>
    <w:rsid w:val="0069606B"/>
    <w:rsid w:val="00696A16"/>
    <w:rsid w:val="00696A6B"/>
    <w:rsid w:val="00696D80"/>
    <w:rsid w:val="00696E66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3BC2"/>
    <w:rsid w:val="006A401E"/>
    <w:rsid w:val="006A437B"/>
    <w:rsid w:val="006A475F"/>
    <w:rsid w:val="006A47C0"/>
    <w:rsid w:val="006A4882"/>
    <w:rsid w:val="006A4887"/>
    <w:rsid w:val="006A497F"/>
    <w:rsid w:val="006A4EA7"/>
    <w:rsid w:val="006A560A"/>
    <w:rsid w:val="006A587C"/>
    <w:rsid w:val="006A594B"/>
    <w:rsid w:val="006A5A19"/>
    <w:rsid w:val="006A6863"/>
    <w:rsid w:val="006A6B4B"/>
    <w:rsid w:val="006A6F26"/>
    <w:rsid w:val="006A6F7F"/>
    <w:rsid w:val="006A728D"/>
    <w:rsid w:val="006A75F0"/>
    <w:rsid w:val="006A7C6C"/>
    <w:rsid w:val="006B0233"/>
    <w:rsid w:val="006B06B7"/>
    <w:rsid w:val="006B0B65"/>
    <w:rsid w:val="006B0C9C"/>
    <w:rsid w:val="006B0CFC"/>
    <w:rsid w:val="006B0D48"/>
    <w:rsid w:val="006B10DD"/>
    <w:rsid w:val="006B1130"/>
    <w:rsid w:val="006B11FA"/>
    <w:rsid w:val="006B134C"/>
    <w:rsid w:val="006B1392"/>
    <w:rsid w:val="006B1432"/>
    <w:rsid w:val="006B1B13"/>
    <w:rsid w:val="006B23D0"/>
    <w:rsid w:val="006B2D1A"/>
    <w:rsid w:val="006B2F96"/>
    <w:rsid w:val="006B3756"/>
    <w:rsid w:val="006B49BD"/>
    <w:rsid w:val="006B4AB3"/>
    <w:rsid w:val="006B4AF4"/>
    <w:rsid w:val="006B5366"/>
    <w:rsid w:val="006B5400"/>
    <w:rsid w:val="006B5461"/>
    <w:rsid w:val="006B58B4"/>
    <w:rsid w:val="006B59F7"/>
    <w:rsid w:val="006B5A3F"/>
    <w:rsid w:val="006B5C7C"/>
    <w:rsid w:val="006B5E48"/>
    <w:rsid w:val="006B6429"/>
    <w:rsid w:val="006B6580"/>
    <w:rsid w:val="006B6814"/>
    <w:rsid w:val="006B6C96"/>
    <w:rsid w:val="006B701D"/>
    <w:rsid w:val="006B70AC"/>
    <w:rsid w:val="006B711D"/>
    <w:rsid w:val="006B730C"/>
    <w:rsid w:val="006B7403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27D"/>
    <w:rsid w:val="006C1502"/>
    <w:rsid w:val="006C16D5"/>
    <w:rsid w:val="006C1740"/>
    <w:rsid w:val="006C1A96"/>
    <w:rsid w:val="006C200B"/>
    <w:rsid w:val="006C245B"/>
    <w:rsid w:val="006C249D"/>
    <w:rsid w:val="006C26B8"/>
    <w:rsid w:val="006C2AAE"/>
    <w:rsid w:val="006C2D23"/>
    <w:rsid w:val="006C3053"/>
    <w:rsid w:val="006C30D5"/>
    <w:rsid w:val="006C3A32"/>
    <w:rsid w:val="006C3CA5"/>
    <w:rsid w:val="006C4D35"/>
    <w:rsid w:val="006C4E1C"/>
    <w:rsid w:val="006C507A"/>
    <w:rsid w:val="006C53F4"/>
    <w:rsid w:val="006C5530"/>
    <w:rsid w:val="006C604A"/>
    <w:rsid w:val="006C662C"/>
    <w:rsid w:val="006C66D8"/>
    <w:rsid w:val="006C71FE"/>
    <w:rsid w:val="006C72BD"/>
    <w:rsid w:val="006C7510"/>
    <w:rsid w:val="006C7569"/>
    <w:rsid w:val="006C7A58"/>
    <w:rsid w:val="006C7DE2"/>
    <w:rsid w:val="006D0138"/>
    <w:rsid w:val="006D025D"/>
    <w:rsid w:val="006D055C"/>
    <w:rsid w:val="006D085A"/>
    <w:rsid w:val="006D09E7"/>
    <w:rsid w:val="006D0BE2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BAA"/>
    <w:rsid w:val="006D3636"/>
    <w:rsid w:val="006D37AE"/>
    <w:rsid w:val="006D3B4C"/>
    <w:rsid w:val="006D3D49"/>
    <w:rsid w:val="006D3F0C"/>
    <w:rsid w:val="006D3FE0"/>
    <w:rsid w:val="006D4C22"/>
    <w:rsid w:val="006D5084"/>
    <w:rsid w:val="006D57C3"/>
    <w:rsid w:val="006D5B49"/>
    <w:rsid w:val="006D5B5E"/>
    <w:rsid w:val="006D5C51"/>
    <w:rsid w:val="006D6989"/>
    <w:rsid w:val="006D698F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8FC"/>
    <w:rsid w:val="006E0A23"/>
    <w:rsid w:val="006E0E21"/>
    <w:rsid w:val="006E0EE4"/>
    <w:rsid w:val="006E0EEC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37C3"/>
    <w:rsid w:val="006E3D06"/>
    <w:rsid w:val="006E4D88"/>
    <w:rsid w:val="006E5060"/>
    <w:rsid w:val="006E53D9"/>
    <w:rsid w:val="006E58C2"/>
    <w:rsid w:val="006E58D6"/>
    <w:rsid w:val="006E5D0A"/>
    <w:rsid w:val="006E5E8D"/>
    <w:rsid w:val="006E5FE8"/>
    <w:rsid w:val="006E6005"/>
    <w:rsid w:val="006E6094"/>
    <w:rsid w:val="006E634A"/>
    <w:rsid w:val="006E66D4"/>
    <w:rsid w:val="006E6A24"/>
    <w:rsid w:val="006E6ABE"/>
    <w:rsid w:val="006E6EA7"/>
    <w:rsid w:val="006E7195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449"/>
    <w:rsid w:val="006F0566"/>
    <w:rsid w:val="006F0690"/>
    <w:rsid w:val="006F0B45"/>
    <w:rsid w:val="006F1108"/>
    <w:rsid w:val="006F1279"/>
    <w:rsid w:val="006F162F"/>
    <w:rsid w:val="006F1C0F"/>
    <w:rsid w:val="006F20BD"/>
    <w:rsid w:val="006F222D"/>
    <w:rsid w:val="006F273D"/>
    <w:rsid w:val="006F2B37"/>
    <w:rsid w:val="006F310C"/>
    <w:rsid w:val="006F321D"/>
    <w:rsid w:val="006F3629"/>
    <w:rsid w:val="006F3641"/>
    <w:rsid w:val="006F37DE"/>
    <w:rsid w:val="006F380B"/>
    <w:rsid w:val="006F397F"/>
    <w:rsid w:val="006F3E72"/>
    <w:rsid w:val="006F454B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6D1D"/>
    <w:rsid w:val="006F6D50"/>
    <w:rsid w:val="006F70DE"/>
    <w:rsid w:val="006F71D4"/>
    <w:rsid w:val="006F7522"/>
    <w:rsid w:val="006F767A"/>
    <w:rsid w:val="006F77CF"/>
    <w:rsid w:val="006F7C84"/>
    <w:rsid w:val="006F7CF5"/>
    <w:rsid w:val="006F7FE6"/>
    <w:rsid w:val="007002BF"/>
    <w:rsid w:val="007003C3"/>
    <w:rsid w:val="00700932"/>
    <w:rsid w:val="00700F1E"/>
    <w:rsid w:val="007012AC"/>
    <w:rsid w:val="00701D13"/>
    <w:rsid w:val="00701E4A"/>
    <w:rsid w:val="0070214A"/>
    <w:rsid w:val="00702213"/>
    <w:rsid w:val="00702216"/>
    <w:rsid w:val="0070233D"/>
    <w:rsid w:val="0070242F"/>
    <w:rsid w:val="0070283D"/>
    <w:rsid w:val="00702A0A"/>
    <w:rsid w:val="00702BBE"/>
    <w:rsid w:val="0070353D"/>
    <w:rsid w:val="00703560"/>
    <w:rsid w:val="00703820"/>
    <w:rsid w:val="007038DD"/>
    <w:rsid w:val="007039EB"/>
    <w:rsid w:val="00703CFE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6E50"/>
    <w:rsid w:val="00707588"/>
    <w:rsid w:val="0070782F"/>
    <w:rsid w:val="007078E3"/>
    <w:rsid w:val="00707A23"/>
    <w:rsid w:val="00707DD4"/>
    <w:rsid w:val="00707E66"/>
    <w:rsid w:val="00710DC1"/>
    <w:rsid w:val="00710EE2"/>
    <w:rsid w:val="00710F64"/>
    <w:rsid w:val="00710FCE"/>
    <w:rsid w:val="00711773"/>
    <w:rsid w:val="007117EF"/>
    <w:rsid w:val="00711D72"/>
    <w:rsid w:val="0071287C"/>
    <w:rsid w:val="007129CA"/>
    <w:rsid w:val="007129D3"/>
    <w:rsid w:val="007130ED"/>
    <w:rsid w:val="00713AB1"/>
    <w:rsid w:val="00713B32"/>
    <w:rsid w:val="00714719"/>
    <w:rsid w:val="00714839"/>
    <w:rsid w:val="00714917"/>
    <w:rsid w:val="0071508D"/>
    <w:rsid w:val="0071549C"/>
    <w:rsid w:val="00715D9E"/>
    <w:rsid w:val="007164D1"/>
    <w:rsid w:val="00716557"/>
    <w:rsid w:val="00716AB5"/>
    <w:rsid w:val="00716DBE"/>
    <w:rsid w:val="00717108"/>
    <w:rsid w:val="00717271"/>
    <w:rsid w:val="007174C4"/>
    <w:rsid w:val="00717523"/>
    <w:rsid w:val="007177EF"/>
    <w:rsid w:val="00717871"/>
    <w:rsid w:val="00717966"/>
    <w:rsid w:val="00717A78"/>
    <w:rsid w:val="00717EB6"/>
    <w:rsid w:val="00717F6F"/>
    <w:rsid w:val="007203BA"/>
    <w:rsid w:val="0072042B"/>
    <w:rsid w:val="00720538"/>
    <w:rsid w:val="00721015"/>
    <w:rsid w:val="0072190B"/>
    <w:rsid w:val="00721924"/>
    <w:rsid w:val="007219F7"/>
    <w:rsid w:val="00721A7B"/>
    <w:rsid w:val="00721B2C"/>
    <w:rsid w:val="00721BDB"/>
    <w:rsid w:val="00721BE3"/>
    <w:rsid w:val="007226D8"/>
    <w:rsid w:val="00722A59"/>
    <w:rsid w:val="00722E84"/>
    <w:rsid w:val="007231AB"/>
    <w:rsid w:val="007232B6"/>
    <w:rsid w:val="0072334C"/>
    <w:rsid w:val="00723708"/>
    <w:rsid w:val="0072380E"/>
    <w:rsid w:val="00723F01"/>
    <w:rsid w:val="00723F69"/>
    <w:rsid w:val="007246B0"/>
    <w:rsid w:val="007249DB"/>
    <w:rsid w:val="00724BD7"/>
    <w:rsid w:val="00724CE7"/>
    <w:rsid w:val="0072542E"/>
    <w:rsid w:val="007256A4"/>
    <w:rsid w:val="007259EA"/>
    <w:rsid w:val="00725A24"/>
    <w:rsid w:val="0072603C"/>
    <w:rsid w:val="00726405"/>
    <w:rsid w:val="00726561"/>
    <w:rsid w:val="00726570"/>
    <w:rsid w:val="0072665C"/>
    <w:rsid w:val="00726962"/>
    <w:rsid w:val="00726AB7"/>
    <w:rsid w:val="00726AE6"/>
    <w:rsid w:val="00726BFA"/>
    <w:rsid w:val="00726FC4"/>
    <w:rsid w:val="007272CC"/>
    <w:rsid w:val="0072738C"/>
    <w:rsid w:val="00727595"/>
    <w:rsid w:val="00727687"/>
    <w:rsid w:val="0072778E"/>
    <w:rsid w:val="00727B4E"/>
    <w:rsid w:val="00727B69"/>
    <w:rsid w:val="00727BD2"/>
    <w:rsid w:val="00727FB2"/>
    <w:rsid w:val="0073002C"/>
    <w:rsid w:val="007308B7"/>
    <w:rsid w:val="00730E09"/>
    <w:rsid w:val="00730F43"/>
    <w:rsid w:val="007314D6"/>
    <w:rsid w:val="00731547"/>
    <w:rsid w:val="0073181E"/>
    <w:rsid w:val="00731A1F"/>
    <w:rsid w:val="00731B3F"/>
    <w:rsid w:val="0073206B"/>
    <w:rsid w:val="00732364"/>
    <w:rsid w:val="00732738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F11"/>
    <w:rsid w:val="00734748"/>
    <w:rsid w:val="00734750"/>
    <w:rsid w:val="00734817"/>
    <w:rsid w:val="00734C89"/>
    <w:rsid w:val="0073501C"/>
    <w:rsid w:val="007351B9"/>
    <w:rsid w:val="00735725"/>
    <w:rsid w:val="0073588C"/>
    <w:rsid w:val="00735A22"/>
    <w:rsid w:val="00735A58"/>
    <w:rsid w:val="00735B29"/>
    <w:rsid w:val="00735FA5"/>
    <w:rsid w:val="00736388"/>
    <w:rsid w:val="00736C94"/>
    <w:rsid w:val="0073756B"/>
    <w:rsid w:val="00737CCD"/>
    <w:rsid w:val="00737D41"/>
    <w:rsid w:val="00737D78"/>
    <w:rsid w:val="007402ED"/>
    <w:rsid w:val="0074067F"/>
    <w:rsid w:val="007406BD"/>
    <w:rsid w:val="00740711"/>
    <w:rsid w:val="00740D28"/>
    <w:rsid w:val="0074118A"/>
    <w:rsid w:val="00741303"/>
    <w:rsid w:val="00741435"/>
    <w:rsid w:val="00741698"/>
    <w:rsid w:val="007416CE"/>
    <w:rsid w:val="0074237D"/>
    <w:rsid w:val="00742541"/>
    <w:rsid w:val="00742884"/>
    <w:rsid w:val="00742B71"/>
    <w:rsid w:val="00742F47"/>
    <w:rsid w:val="007430D2"/>
    <w:rsid w:val="00743574"/>
    <w:rsid w:val="0074392B"/>
    <w:rsid w:val="0074399C"/>
    <w:rsid w:val="00743DC5"/>
    <w:rsid w:val="0074405D"/>
    <w:rsid w:val="007442B6"/>
    <w:rsid w:val="0074476E"/>
    <w:rsid w:val="007447E1"/>
    <w:rsid w:val="00744AF5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6EFE"/>
    <w:rsid w:val="00747422"/>
    <w:rsid w:val="007476A1"/>
    <w:rsid w:val="00747741"/>
    <w:rsid w:val="00750003"/>
    <w:rsid w:val="007500FD"/>
    <w:rsid w:val="00750130"/>
    <w:rsid w:val="0075035F"/>
    <w:rsid w:val="00750810"/>
    <w:rsid w:val="007509C4"/>
    <w:rsid w:val="00750A2E"/>
    <w:rsid w:val="00751093"/>
    <w:rsid w:val="00751522"/>
    <w:rsid w:val="0075161F"/>
    <w:rsid w:val="00751766"/>
    <w:rsid w:val="0075177A"/>
    <w:rsid w:val="007519CB"/>
    <w:rsid w:val="00751A7F"/>
    <w:rsid w:val="00751AAD"/>
    <w:rsid w:val="00751E23"/>
    <w:rsid w:val="007526FA"/>
    <w:rsid w:val="00752B1A"/>
    <w:rsid w:val="00753DC9"/>
    <w:rsid w:val="00754473"/>
    <w:rsid w:val="0075457C"/>
    <w:rsid w:val="00754802"/>
    <w:rsid w:val="0075487B"/>
    <w:rsid w:val="00754A66"/>
    <w:rsid w:val="00754A79"/>
    <w:rsid w:val="00755235"/>
    <w:rsid w:val="00755508"/>
    <w:rsid w:val="00755553"/>
    <w:rsid w:val="00755BF8"/>
    <w:rsid w:val="00756459"/>
    <w:rsid w:val="007564FB"/>
    <w:rsid w:val="007568C5"/>
    <w:rsid w:val="0075706C"/>
    <w:rsid w:val="007570EE"/>
    <w:rsid w:val="0075777B"/>
    <w:rsid w:val="00757A29"/>
    <w:rsid w:val="00757BFF"/>
    <w:rsid w:val="00757CEC"/>
    <w:rsid w:val="00757ECA"/>
    <w:rsid w:val="00760059"/>
    <w:rsid w:val="00760370"/>
    <w:rsid w:val="007604B4"/>
    <w:rsid w:val="00760995"/>
    <w:rsid w:val="00760C34"/>
    <w:rsid w:val="00760E65"/>
    <w:rsid w:val="00761369"/>
    <w:rsid w:val="007615EA"/>
    <w:rsid w:val="00761E74"/>
    <w:rsid w:val="0076201C"/>
    <w:rsid w:val="007620FB"/>
    <w:rsid w:val="00762221"/>
    <w:rsid w:val="007627FB"/>
    <w:rsid w:val="00762F08"/>
    <w:rsid w:val="00762FEF"/>
    <w:rsid w:val="00762FFE"/>
    <w:rsid w:val="00763108"/>
    <w:rsid w:val="00763278"/>
    <w:rsid w:val="007632C4"/>
    <w:rsid w:val="0076335A"/>
    <w:rsid w:val="00763645"/>
    <w:rsid w:val="007638C5"/>
    <w:rsid w:val="00763A60"/>
    <w:rsid w:val="00763E14"/>
    <w:rsid w:val="00763F2E"/>
    <w:rsid w:val="00764037"/>
    <w:rsid w:val="0076443E"/>
    <w:rsid w:val="0076472F"/>
    <w:rsid w:val="007653EF"/>
    <w:rsid w:val="00766055"/>
    <w:rsid w:val="0076608F"/>
    <w:rsid w:val="007666A8"/>
    <w:rsid w:val="00766B55"/>
    <w:rsid w:val="00767355"/>
    <w:rsid w:val="007679C3"/>
    <w:rsid w:val="00770245"/>
    <w:rsid w:val="00770D4F"/>
    <w:rsid w:val="00771381"/>
    <w:rsid w:val="007716FE"/>
    <w:rsid w:val="0077176F"/>
    <w:rsid w:val="007719F6"/>
    <w:rsid w:val="00771ABD"/>
    <w:rsid w:val="00771EB9"/>
    <w:rsid w:val="007725AA"/>
    <w:rsid w:val="00772608"/>
    <w:rsid w:val="00772B09"/>
    <w:rsid w:val="00772C8F"/>
    <w:rsid w:val="00772D56"/>
    <w:rsid w:val="00773074"/>
    <w:rsid w:val="007734EF"/>
    <w:rsid w:val="00773605"/>
    <w:rsid w:val="00773897"/>
    <w:rsid w:val="007738F0"/>
    <w:rsid w:val="00773D27"/>
    <w:rsid w:val="00773E9D"/>
    <w:rsid w:val="00773FE0"/>
    <w:rsid w:val="00774039"/>
    <w:rsid w:val="0077407D"/>
    <w:rsid w:val="0077453E"/>
    <w:rsid w:val="00774CAB"/>
    <w:rsid w:val="00775208"/>
    <w:rsid w:val="0077570E"/>
    <w:rsid w:val="00775907"/>
    <w:rsid w:val="00775A38"/>
    <w:rsid w:val="0077610A"/>
    <w:rsid w:val="007766B0"/>
    <w:rsid w:val="007767C1"/>
    <w:rsid w:val="00776F6D"/>
    <w:rsid w:val="00777121"/>
    <w:rsid w:val="00777250"/>
    <w:rsid w:val="00777553"/>
    <w:rsid w:val="007776D8"/>
    <w:rsid w:val="00777764"/>
    <w:rsid w:val="00777E35"/>
    <w:rsid w:val="00780270"/>
    <w:rsid w:val="007803B0"/>
    <w:rsid w:val="00780510"/>
    <w:rsid w:val="0078104F"/>
    <w:rsid w:val="00781217"/>
    <w:rsid w:val="007817D5"/>
    <w:rsid w:val="007817E8"/>
    <w:rsid w:val="0078189D"/>
    <w:rsid w:val="00781D09"/>
    <w:rsid w:val="00781D96"/>
    <w:rsid w:val="00781DB4"/>
    <w:rsid w:val="00781FA2"/>
    <w:rsid w:val="0078201D"/>
    <w:rsid w:val="007822C0"/>
    <w:rsid w:val="007823BB"/>
    <w:rsid w:val="00782443"/>
    <w:rsid w:val="00782821"/>
    <w:rsid w:val="00782B56"/>
    <w:rsid w:val="00782B80"/>
    <w:rsid w:val="00782B90"/>
    <w:rsid w:val="00782DB6"/>
    <w:rsid w:val="00782F4E"/>
    <w:rsid w:val="0078342A"/>
    <w:rsid w:val="00783988"/>
    <w:rsid w:val="007841EE"/>
    <w:rsid w:val="00784613"/>
    <w:rsid w:val="0078471B"/>
    <w:rsid w:val="00784F14"/>
    <w:rsid w:val="00785097"/>
    <w:rsid w:val="0078536D"/>
    <w:rsid w:val="007853F9"/>
    <w:rsid w:val="00785558"/>
    <w:rsid w:val="00785A9E"/>
    <w:rsid w:val="00785CC1"/>
    <w:rsid w:val="00785EDB"/>
    <w:rsid w:val="00785F22"/>
    <w:rsid w:val="00786008"/>
    <w:rsid w:val="007862E4"/>
    <w:rsid w:val="007868DF"/>
    <w:rsid w:val="00786C76"/>
    <w:rsid w:val="00786EC7"/>
    <w:rsid w:val="00787458"/>
    <w:rsid w:val="00787549"/>
    <w:rsid w:val="00787872"/>
    <w:rsid w:val="00787ADE"/>
    <w:rsid w:val="00787AEC"/>
    <w:rsid w:val="00787D90"/>
    <w:rsid w:val="0079009B"/>
    <w:rsid w:val="00790113"/>
    <w:rsid w:val="00790124"/>
    <w:rsid w:val="00790359"/>
    <w:rsid w:val="00790504"/>
    <w:rsid w:val="00790A62"/>
    <w:rsid w:val="00790BEF"/>
    <w:rsid w:val="00790CD3"/>
    <w:rsid w:val="00790D59"/>
    <w:rsid w:val="00791B5B"/>
    <w:rsid w:val="0079203E"/>
    <w:rsid w:val="00792AB8"/>
    <w:rsid w:val="00792B4D"/>
    <w:rsid w:val="00792ED4"/>
    <w:rsid w:val="00792F85"/>
    <w:rsid w:val="0079343C"/>
    <w:rsid w:val="007937E3"/>
    <w:rsid w:val="0079396E"/>
    <w:rsid w:val="007939C8"/>
    <w:rsid w:val="00793B13"/>
    <w:rsid w:val="00793D0D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4C2C"/>
    <w:rsid w:val="0079510D"/>
    <w:rsid w:val="00795370"/>
    <w:rsid w:val="0079540E"/>
    <w:rsid w:val="00795C5C"/>
    <w:rsid w:val="00795CBA"/>
    <w:rsid w:val="00796021"/>
    <w:rsid w:val="00796037"/>
    <w:rsid w:val="00796138"/>
    <w:rsid w:val="00796934"/>
    <w:rsid w:val="00796A4E"/>
    <w:rsid w:val="00796DF0"/>
    <w:rsid w:val="00796FC3"/>
    <w:rsid w:val="00797402"/>
    <w:rsid w:val="00797563"/>
    <w:rsid w:val="00797678"/>
    <w:rsid w:val="00797CBA"/>
    <w:rsid w:val="00797E6C"/>
    <w:rsid w:val="007A0098"/>
    <w:rsid w:val="007A035D"/>
    <w:rsid w:val="007A05A8"/>
    <w:rsid w:val="007A0784"/>
    <w:rsid w:val="007A15CB"/>
    <w:rsid w:val="007A2188"/>
    <w:rsid w:val="007A2289"/>
    <w:rsid w:val="007A253A"/>
    <w:rsid w:val="007A2816"/>
    <w:rsid w:val="007A2C9C"/>
    <w:rsid w:val="007A2FEE"/>
    <w:rsid w:val="007A34A0"/>
    <w:rsid w:val="007A37BC"/>
    <w:rsid w:val="007A3A48"/>
    <w:rsid w:val="007A3C6B"/>
    <w:rsid w:val="007A3CD0"/>
    <w:rsid w:val="007A3EC3"/>
    <w:rsid w:val="007A4256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F9E"/>
    <w:rsid w:val="007A728E"/>
    <w:rsid w:val="007A76A4"/>
    <w:rsid w:val="007A7772"/>
    <w:rsid w:val="007A7E29"/>
    <w:rsid w:val="007B0549"/>
    <w:rsid w:val="007B0A39"/>
    <w:rsid w:val="007B139B"/>
    <w:rsid w:val="007B142F"/>
    <w:rsid w:val="007B14DD"/>
    <w:rsid w:val="007B158D"/>
    <w:rsid w:val="007B167D"/>
    <w:rsid w:val="007B1764"/>
    <w:rsid w:val="007B1B59"/>
    <w:rsid w:val="007B1BE5"/>
    <w:rsid w:val="007B1E67"/>
    <w:rsid w:val="007B1F51"/>
    <w:rsid w:val="007B2309"/>
    <w:rsid w:val="007B2529"/>
    <w:rsid w:val="007B2544"/>
    <w:rsid w:val="007B2B5F"/>
    <w:rsid w:val="007B353B"/>
    <w:rsid w:val="007B3A7E"/>
    <w:rsid w:val="007B3C43"/>
    <w:rsid w:val="007B45EA"/>
    <w:rsid w:val="007B4A00"/>
    <w:rsid w:val="007B53C5"/>
    <w:rsid w:val="007B5630"/>
    <w:rsid w:val="007B5BD7"/>
    <w:rsid w:val="007B5DE4"/>
    <w:rsid w:val="007B5F1B"/>
    <w:rsid w:val="007B632B"/>
    <w:rsid w:val="007B6986"/>
    <w:rsid w:val="007B6BC5"/>
    <w:rsid w:val="007B6DF5"/>
    <w:rsid w:val="007B72BE"/>
    <w:rsid w:val="007B77A1"/>
    <w:rsid w:val="007B77BB"/>
    <w:rsid w:val="007B7B78"/>
    <w:rsid w:val="007C03DE"/>
    <w:rsid w:val="007C07C2"/>
    <w:rsid w:val="007C0C68"/>
    <w:rsid w:val="007C0E18"/>
    <w:rsid w:val="007C106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A8C"/>
    <w:rsid w:val="007C2BC7"/>
    <w:rsid w:val="007C33A7"/>
    <w:rsid w:val="007C34B5"/>
    <w:rsid w:val="007C3535"/>
    <w:rsid w:val="007C390C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C7F07"/>
    <w:rsid w:val="007D00DE"/>
    <w:rsid w:val="007D0B63"/>
    <w:rsid w:val="007D0B70"/>
    <w:rsid w:val="007D0CF8"/>
    <w:rsid w:val="007D1059"/>
    <w:rsid w:val="007D12EA"/>
    <w:rsid w:val="007D18AD"/>
    <w:rsid w:val="007D19FA"/>
    <w:rsid w:val="007D1B7D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268"/>
    <w:rsid w:val="007D4464"/>
    <w:rsid w:val="007D4725"/>
    <w:rsid w:val="007D4932"/>
    <w:rsid w:val="007D4A77"/>
    <w:rsid w:val="007D4CA7"/>
    <w:rsid w:val="007D5088"/>
    <w:rsid w:val="007D5328"/>
    <w:rsid w:val="007D53F5"/>
    <w:rsid w:val="007D5918"/>
    <w:rsid w:val="007D5949"/>
    <w:rsid w:val="007D5A16"/>
    <w:rsid w:val="007D5B5C"/>
    <w:rsid w:val="007D5C93"/>
    <w:rsid w:val="007D6F2A"/>
    <w:rsid w:val="007D6F54"/>
    <w:rsid w:val="007D703E"/>
    <w:rsid w:val="007D7078"/>
    <w:rsid w:val="007D740F"/>
    <w:rsid w:val="007D742D"/>
    <w:rsid w:val="007D776A"/>
    <w:rsid w:val="007D7BFC"/>
    <w:rsid w:val="007D7E52"/>
    <w:rsid w:val="007E123D"/>
    <w:rsid w:val="007E13A0"/>
    <w:rsid w:val="007E145F"/>
    <w:rsid w:val="007E1476"/>
    <w:rsid w:val="007E14A8"/>
    <w:rsid w:val="007E1B15"/>
    <w:rsid w:val="007E1B9F"/>
    <w:rsid w:val="007E1F26"/>
    <w:rsid w:val="007E20AE"/>
    <w:rsid w:val="007E222C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B86"/>
    <w:rsid w:val="007E4C50"/>
    <w:rsid w:val="007E54BE"/>
    <w:rsid w:val="007E5927"/>
    <w:rsid w:val="007E5B0D"/>
    <w:rsid w:val="007E5EB5"/>
    <w:rsid w:val="007E5F0F"/>
    <w:rsid w:val="007E626C"/>
    <w:rsid w:val="007E6726"/>
    <w:rsid w:val="007E6D5B"/>
    <w:rsid w:val="007E7565"/>
    <w:rsid w:val="007E75EF"/>
    <w:rsid w:val="007E7975"/>
    <w:rsid w:val="007E7ACE"/>
    <w:rsid w:val="007E7ADE"/>
    <w:rsid w:val="007F0312"/>
    <w:rsid w:val="007F0366"/>
    <w:rsid w:val="007F0E81"/>
    <w:rsid w:val="007F1021"/>
    <w:rsid w:val="007F1169"/>
    <w:rsid w:val="007F11E0"/>
    <w:rsid w:val="007F1454"/>
    <w:rsid w:val="007F16A7"/>
    <w:rsid w:val="007F1930"/>
    <w:rsid w:val="007F1AC3"/>
    <w:rsid w:val="007F1B7E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2F76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9C1"/>
    <w:rsid w:val="007F5D6A"/>
    <w:rsid w:val="007F5DA1"/>
    <w:rsid w:val="007F5F1A"/>
    <w:rsid w:val="007F5F21"/>
    <w:rsid w:val="007F660C"/>
    <w:rsid w:val="007F67EB"/>
    <w:rsid w:val="007F680E"/>
    <w:rsid w:val="007F6CE4"/>
    <w:rsid w:val="007F6FBC"/>
    <w:rsid w:val="007F737E"/>
    <w:rsid w:val="007F7C8E"/>
    <w:rsid w:val="008003F7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43C"/>
    <w:rsid w:val="00802CF9"/>
    <w:rsid w:val="00802E9E"/>
    <w:rsid w:val="008032E7"/>
    <w:rsid w:val="008034E6"/>
    <w:rsid w:val="008035FE"/>
    <w:rsid w:val="00803834"/>
    <w:rsid w:val="008038E7"/>
    <w:rsid w:val="008039C4"/>
    <w:rsid w:val="00803A4E"/>
    <w:rsid w:val="008040AC"/>
    <w:rsid w:val="00804120"/>
    <w:rsid w:val="00804197"/>
    <w:rsid w:val="00804704"/>
    <w:rsid w:val="008049C2"/>
    <w:rsid w:val="00804EE9"/>
    <w:rsid w:val="00805549"/>
    <w:rsid w:val="00806078"/>
    <w:rsid w:val="008064DD"/>
    <w:rsid w:val="008066A7"/>
    <w:rsid w:val="008067A7"/>
    <w:rsid w:val="00806A37"/>
    <w:rsid w:val="00806B19"/>
    <w:rsid w:val="00806D00"/>
    <w:rsid w:val="00807575"/>
    <w:rsid w:val="00807F7C"/>
    <w:rsid w:val="00807FD4"/>
    <w:rsid w:val="008100E5"/>
    <w:rsid w:val="008101BE"/>
    <w:rsid w:val="00810A50"/>
    <w:rsid w:val="00810B5E"/>
    <w:rsid w:val="00810B7D"/>
    <w:rsid w:val="00810CC1"/>
    <w:rsid w:val="00810F93"/>
    <w:rsid w:val="00811377"/>
    <w:rsid w:val="008113E3"/>
    <w:rsid w:val="00811799"/>
    <w:rsid w:val="008119B6"/>
    <w:rsid w:val="008122FF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652"/>
    <w:rsid w:val="00815735"/>
    <w:rsid w:val="00815942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228"/>
    <w:rsid w:val="00820627"/>
    <w:rsid w:val="008207C6"/>
    <w:rsid w:val="00820A88"/>
    <w:rsid w:val="00820AFD"/>
    <w:rsid w:val="00820CFA"/>
    <w:rsid w:val="008215DC"/>
    <w:rsid w:val="0082169D"/>
    <w:rsid w:val="00821895"/>
    <w:rsid w:val="00821B9B"/>
    <w:rsid w:val="00821CF8"/>
    <w:rsid w:val="00821EA9"/>
    <w:rsid w:val="00822330"/>
    <w:rsid w:val="0082236D"/>
    <w:rsid w:val="0082245C"/>
    <w:rsid w:val="00822D1E"/>
    <w:rsid w:val="00823683"/>
    <w:rsid w:val="00823B89"/>
    <w:rsid w:val="00823CAA"/>
    <w:rsid w:val="00824832"/>
    <w:rsid w:val="00824A31"/>
    <w:rsid w:val="00824A79"/>
    <w:rsid w:val="008252CD"/>
    <w:rsid w:val="008256E8"/>
    <w:rsid w:val="00825F4F"/>
    <w:rsid w:val="00825F58"/>
    <w:rsid w:val="008261E5"/>
    <w:rsid w:val="008267BE"/>
    <w:rsid w:val="008269A8"/>
    <w:rsid w:val="00826E14"/>
    <w:rsid w:val="00826F0B"/>
    <w:rsid w:val="008274CC"/>
    <w:rsid w:val="00827726"/>
    <w:rsid w:val="00827868"/>
    <w:rsid w:val="008279E8"/>
    <w:rsid w:val="00827B27"/>
    <w:rsid w:val="00827B2A"/>
    <w:rsid w:val="00827C2E"/>
    <w:rsid w:val="00827CEC"/>
    <w:rsid w:val="0083046C"/>
    <w:rsid w:val="00830490"/>
    <w:rsid w:val="0083051E"/>
    <w:rsid w:val="00831609"/>
    <w:rsid w:val="0083182E"/>
    <w:rsid w:val="00831F00"/>
    <w:rsid w:val="0083217D"/>
    <w:rsid w:val="0083258C"/>
    <w:rsid w:val="0083285A"/>
    <w:rsid w:val="00832A9D"/>
    <w:rsid w:val="00832D6C"/>
    <w:rsid w:val="008339A0"/>
    <w:rsid w:val="00833A61"/>
    <w:rsid w:val="00833AB3"/>
    <w:rsid w:val="00833BAA"/>
    <w:rsid w:val="00833DED"/>
    <w:rsid w:val="00833FD3"/>
    <w:rsid w:val="0083434F"/>
    <w:rsid w:val="0083460B"/>
    <w:rsid w:val="00834758"/>
    <w:rsid w:val="00834778"/>
    <w:rsid w:val="00834ABC"/>
    <w:rsid w:val="00834AFA"/>
    <w:rsid w:val="00834EBD"/>
    <w:rsid w:val="0083546D"/>
    <w:rsid w:val="0083570B"/>
    <w:rsid w:val="00836FC1"/>
    <w:rsid w:val="0083708D"/>
    <w:rsid w:val="00837247"/>
    <w:rsid w:val="00837AEE"/>
    <w:rsid w:val="00837C3E"/>
    <w:rsid w:val="008400EF"/>
    <w:rsid w:val="00840164"/>
    <w:rsid w:val="00840703"/>
    <w:rsid w:val="0084084D"/>
    <w:rsid w:val="00840DA7"/>
    <w:rsid w:val="00841029"/>
    <w:rsid w:val="008412BC"/>
    <w:rsid w:val="00841AF8"/>
    <w:rsid w:val="00841CE1"/>
    <w:rsid w:val="00841FD8"/>
    <w:rsid w:val="008420FD"/>
    <w:rsid w:val="008429D2"/>
    <w:rsid w:val="008430B2"/>
    <w:rsid w:val="0084346B"/>
    <w:rsid w:val="00844536"/>
    <w:rsid w:val="00844C2F"/>
    <w:rsid w:val="00844F90"/>
    <w:rsid w:val="008450E1"/>
    <w:rsid w:val="00845843"/>
    <w:rsid w:val="00845A12"/>
    <w:rsid w:val="00845CDF"/>
    <w:rsid w:val="0084631C"/>
    <w:rsid w:val="008466B4"/>
    <w:rsid w:val="008466CF"/>
    <w:rsid w:val="00846A52"/>
    <w:rsid w:val="00846F9C"/>
    <w:rsid w:val="00847038"/>
    <w:rsid w:val="0084760F"/>
    <w:rsid w:val="0085011C"/>
    <w:rsid w:val="008503B1"/>
    <w:rsid w:val="00850526"/>
    <w:rsid w:val="008508AD"/>
    <w:rsid w:val="00850A6F"/>
    <w:rsid w:val="00850B17"/>
    <w:rsid w:val="00850C3A"/>
    <w:rsid w:val="00850DF2"/>
    <w:rsid w:val="00850E32"/>
    <w:rsid w:val="008511F3"/>
    <w:rsid w:val="00851869"/>
    <w:rsid w:val="00851950"/>
    <w:rsid w:val="00852831"/>
    <w:rsid w:val="00853052"/>
    <w:rsid w:val="008533A2"/>
    <w:rsid w:val="008535DA"/>
    <w:rsid w:val="00853C50"/>
    <w:rsid w:val="00853C95"/>
    <w:rsid w:val="00853DDE"/>
    <w:rsid w:val="008542E9"/>
    <w:rsid w:val="008548C4"/>
    <w:rsid w:val="00854B66"/>
    <w:rsid w:val="00854C4E"/>
    <w:rsid w:val="00854CF9"/>
    <w:rsid w:val="00854E9D"/>
    <w:rsid w:val="0085507A"/>
    <w:rsid w:val="00855103"/>
    <w:rsid w:val="00856195"/>
    <w:rsid w:val="00856631"/>
    <w:rsid w:val="00856B28"/>
    <w:rsid w:val="008571ED"/>
    <w:rsid w:val="0085752E"/>
    <w:rsid w:val="00857989"/>
    <w:rsid w:val="00857A8B"/>
    <w:rsid w:val="00857C47"/>
    <w:rsid w:val="00857D67"/>
    <w:rsid w:val="00857E04"/>
    <w:rsid w:val="00860206"/>
    <w:rsid w:val="0086070B"/>
    <w:rsid w:val="00860887"/>
    <w:rsid w:val="008611EA"/>
    <w:rsid w:val="00861D18"/>
    <w:rsid w:val="0086289A"/>
    <w:rsid w:val="00862E75"/>
    <w:rsid w:val="0086339F"/>
    <w:rsid w:val="008637D4"/>
    <w:rsid w:val="00863922"/>
    <w:rsid w:val="00863946"/>
    <w:rsid w:val="00863C95"/>
    <w:rsid w:val="00863CF9"/>
    <w:rsid w:val="00863F62"/>
    <w:rsid w:val="008640CB"/>
    <w:rsid w:val="00864161"/>
    <w:rsid w:val="0086433C"/>
    <w:rsid w:val="0086434F"/>
    <w:rsid w:val="008647D7"/>
    <w:rsid w:val="00864854"/>
    <w:rsid w:val="008650B9"/>
    <w:rsid w:val="0086516C"/>
    <w:rsid w:val="008651C4"/>
    <w:rsid w:val="008654BA"/>
    <w:rsid w:val="0086577F"/>
    <w:rsid w:val="008657B1"/>
    <w:rsid w:val="00865B32"/>
    <w:rsid w:val="00865CBE"/>
    <w:rsid w:val="008661D2"/>
    <w:rsid w:val="008664DF"/>
    <w:rsid w:val="008669C2"/>
    <w:rsid w:val="00866AA3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F3"/>
    <w:rsid w:val="00870DFA"/>
    <w:rsid w:val="00871357"/>
    <w:rsid w:val="00871A55"/>
    <w:rsid w:val="00871B7D"/>
    <w:rsid w:val="00871C32"/>
    <w:rsid w:val="00871D67"/>
    <w:rsid w:val="00871D9A"/>
    <w:rsid w:val="00871DBC"/>
    <w:rsid w:val="0087211D"/>
    <w:rsid w:val="008721E5"/>
    <w:rsid w:val="00872718"/>
    <w:rsid w:val="0087274A"/>
    <w:rsid w:val="00872E9A"/>
    <w:rsid w:val="00873054"/>
    <w:rsid w:val="0087344E"/>
    <w:rsid w:val="008734EC"/>
    <w:rsid w:val="00873582"/>
    <w:rsid w:val="0087368F"/>
    <w:rsid w:val="008739D6"/>
    <w:rsid w:val="00873C5B"/>
    <w:rsid w:val="00873D6B"/>
    <w:rsid w:val="00873EAC"/>
    <w:rsid w:val="00873F6D"/>
    <w:rsid w:val="0087404D"/>
    <w:rsid w:val="0087429D"/>
    <w:rsid w:val="00874BDB"/>
    <w:rsid w:val="00874BE3"/>
    <w:rsid w:val="00874D8A"/>
    <w:rsid w:val="008751D0"/>
    <w:rsid w:val="00875253"/>
    <w:rsid w:val="0087527E"/>
    <w:rsid w:val="008754A9"/>
    <w:rsid w:val="0087592E"/>
    <w:rsid w:val="00875AE7"/>
    <w:rsid w:val="00875BA6"/>
    <w:rsid w:val="00875EDB"/>
    <w:rsid w:val="008760C1"/>
    <w:rsid w:val="008761AF"/>
    <w:rsid w:val="00876246"/>
    <w:rsid w:val="008762D6"/>
    <w:rsid w:val="008767DB"/>
    <w:rsid w:val="008768FC"/>
    <w:rsid w:val="00876A35"/>
    <w:rsid w:val="00876D59"/>
    <w:rsid w:val="0087702C"/>
    <w:rsid w:val="00877111"/>
    <w:rsid w:val="00877211"/>
    <w:rsid w:val="008773E6"/>
    <w:rsid w:val="0087751B"/>
    <w:rsid w:val="0087759A"/>
    <w:rsid w:val="008777CC"/>
    <w:rsid w:val="008779BD"/>
    <w:rsid w:val="008800AF"/>
    <w:rsid w:val="0088022A"/>
    <w:rsid w:val="008802E4"/>
    <w:rsid w:val="008803C1"/>
    <w:rsid w:val="00880A11"/>
    <w:rsid w:val="00880C2B"/>
    <w:rsid w:val="008812E1"/>
    <w:rsid w:val="00881544"/>
    <w:rsid w:val="00881588"/>
    <w:rsid w:val="00881987"/>
    <w:rsid w:val="00881AB8"/>
    <w:rsid w:val="00881CFB"/>
    <w:rsid w:val="008828E2"/>
    <w:rsid w:val="00882BE9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261"/>
    <w:rsid w:val="00885409"/>
    <w:rsid w:val="00885923"/>
    <w:rsid w:val="00885AEA"/>
    <w:rsid w:val="00885F28"/>
    <w:rsid w:val="008861B3"/>
    <w:rsid w:val="00886380"/>
    <w:rsid w:val="00886634"/>
    <w:rsid w:val="00886B20"/>
    <w:rsid w:val="00886DDD"/>
    <w:rsid w:val="008877F8"/>
    <w:rsid w:val="00887CA5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D13"/>
    <w:rsid w:val="00891FA0"/>
    <w:rsid w:val="00892355"/>
    <w:rsid w:val="0089241C"/>
    <w:rsid w:val="0089244E"/>
    <w:rsid w:val="00892654"/>
    <w:rsid w:val="00892D56"/>
    <w:rsid w:val="00893035"/>
    <w:rsid w:val="0089321A"/>
    <w:rsid w:val="00893672"/>
    <w:rsid w:val="008938DB"/>
    <w:rsid w:val="00893920"/>
    <w:rsid w:val="00893C30"/>
    <w:rsid w:val="00893CEA"/>
    <w:rsid w:val="00893D36"/>
    <w:rsid w:val="00893D93"/>
    <w:rsid w:val="00893EE8"/>
    <w:rsid w:val="00894166"/>
    <w:rsid w:val="0089420C"/>
    <w:rsid w:val="0089424D"/>
    <w:rsid w:val="008943DB"/>
    <w:rsid w:val="008945E8"/>
    <w:rsid w:val="00894679"/>
    <w:rsid w:val="00894BF6"/>
    <w:rsid w:val="00894E0C"/>
    <w:rsid w:val="008950A8"/>
    <w:rsid w:val="00895114"/>
    <w:rsid w:val="008954C6"/>
    <w:rsid w:val="008955C7"/>
    <w:rsid w:val="008956FB"/>
    <w:rsid w:val="0089594E"/>
    <w:rsid w:val="00895FAC"/>
    <w:rsid w:val="0089607C"/>
    <w:rsid w:val="0089619B"/>
    <w:rsid w:val="008965C8"/>
    <w:rsid w:val="008965F8"/>
    <w:rsid w:val="0089660C"/>
    <w:rsid w:val="008968F1"/>
    <w:rsid w:val="00896FA4"/>
    <w:rsid w:val="0089726A"/>
    <w:rsid w:val="0089752C"/>
    <w:rsid w:val="0089761A"/>
    <w:rsid w:val="0089772D"/>
    <w:rsid w:val="008977C7"/>
    <w:rsid w:val="00897D39"/>
    <w:rsid w:val="008A0372"/>
    <w:rsid w:val="008A08B5"/>
    <w:rsid w:val="008A0986"/>
    <w:rsid w:val="008A0A7D"/>
    <w:rsid w:val="008A0BB5"/>
    <w:rsid w:val="008A0C9A"/>
    <w:rsid w:val="008A0DF0"/>
    <w:rsid w:val="008A0F37"/>
    <w:rsid w:val="008A1105"/>
    <w:rsid w:val="008A1179"/>
    <w:rsid w:val="008A1B2E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A09"/>
    <w:rsid w:val="008A2B1B"/>
    <w:rsid w:val="008A2C11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12E"/>
    <w:rsid w:val="008A5482"/>
    <w:rsid w:val="008A54BD"/>
    <w:rsid w:val="008A571F"/>
    <w:rsid w:val="008A5721"/>
    <w:rsid w:val="008A5A47"/>
    <w:rsid w:val="008A5A63"/>
    <w:rsid w:val="008A627A"/>
    <w:rsid w:val="008A63A1"/>
    <w:rsid w:val="008A647D"/>
    <w:rsid w:val="008A64EF"/>
    <w:rsid w:val="008A66FE"/>
    <w:rsid w:val="008A69F8"/>
    <w:rsid w:val="008A6A28"/>
    <w:rsid w:val="008A6FC8"/>
    <w:rsid w:val="008A7311"/>
    <w:rsid w:val="008A7C7C"/>
    <w:rsid w:val="008A7FCF"/>
    <w:rsid w:val="008B001E"/>
    <w:rsid w:val="008B0077"/>
    <w:rsid w:val="008B00EE"/>
    <w:rsid w:val="008B02B4"/>
    <w:rsid w:val="008B062C"/>
    <w:rsid w:val="008B077B"/>
    <w:rsid w:val="008B0D87"/>
    <w:rsid w:val="008B104B"/>
    <w:rsid w:val="008B122B"/>
    <w:rsid w:val="008B1A91"/>
    <w:rsid w:val="008B2097"/>
    <w:rsid w:val="008B20A2"/>
    <w:rsid w:val="008B2738"/>
    <w:rsid w:val="008B287D"/>
    <w:rsid w:val="008B2A89"/>
    <w:rsid w:val="008B2C37"/>
    <w:rsid w:val="008B2C54"/>
    <w:rsid w:val="008B2D5C"/>
    <w:rsid w:val="008B331B"/>
    <w:rsid w:val="008B37E1"/>
    <w:rsid w:val="008B3C79"/>
    <w:rsid w:val="008B452E"/>
    <w:rsid w:val="008B456E"/>
    <w:rsid w:val="008B46DA"/>
    <w:rsid w:val="008B4C11"/>
    <w:rsid w:val="008B4E01"/>
    <w:rsid w:val="008B4F66"/>
    <w:rsid w:val="008B5326"/>
    <w:rsid w:val="008B5386"/>
    <w:rsid w:val="008B53EA"/>
    <w:rsid w:val="008B5669"/>
    <w:rsid w:val="008B5760"/>
    <w:rsid w:val="008B59B3"/>
    <w:rsid w:val="008B59C8"/>
    <w:rsid w:val="008B5A70"/>
    <w:rsid w:val="008B65B3"/>
    <w:rsid w:val="008B669A"/>
    <w:rsid w:val="008B680B"/>
    <w:rsid w:val="008B6AFF"/>
    <w:rsid w:val="008B6D86"/>
    <w:rsid w:val="008B7607"/>
    <w:rsid w:val="008B7823"/>
    <w:rsid w:val="008B7C27"/>
    <w:rsid w:val="008C0134"/>
    <w:rsid w:val="008C0B49"/>
    <w:rsid w:val="008C0DA9"/>
    <w:rsid w:val="008C11AE"/>
    <w:rsid w:val="008C125A"/>
    <w:rsid w:val="008C138E"/>
    <w:rsid w:val="008C140C"/>
    <w:rsid w:val="008C14D1"/>
    <w:rsid w:val="008C169C"/>
    <w:rsid w:val="008C180A"/>
    <w:rsid w:val="008C1DDF"/>
    <w:rsid w:val="008C2116"/>
    <w:rsid w:val="008C2B3C"/>
    <w:rsid w:val="008C2B93"/>
    <w:rsid w:val="008C2DBA"/>
    <w:rsid w:val="008C2E36"/>
    <w:rsid w:val="008C2F55"/>
    <w:rsid w:val="008C303C"/>
    <w:rsid w:val="008C3150"/>
    <w:rsid w:val="008C31D1"/>
    <w:rsid w:val="008C340E"/>
    <w:rsid w:val="008C367B"/>
    <w:rsid w:val="008C3952"/>
    <w:rsid w:val="008C3CA5"/>
    <w:rsid w:val="008C3D76"/>
    <w:rsid w:val="008C3E7A"/>
    <w:rsid w:val="008C46A1"/>
    <w:rsid w:val="008C48C8"/>
    <w:rsid w:val="008C519D"/>
    <w:rsid w:val="008C51ED"/>
    <w:rsid w:val="008C59E7"/>
    <w:rsid w:val="008C5F8B"/>
    <w:rsid w:val="008C644B"/>
    <w:rsid w:val="008C6536"/>
    <w:rsid w:val="008C6A48"/>
    <w:rsid w:val="008C7117"/>
    <w:rsid w:val="008C71DD"/>
    <w:rsid w:val="008C7318"/>
    <w:rsid w:val="008C7541"/>
    <w:rsid w:val="008C75D6"/>
    <w:rsid w:val="008C7603"/>
    <w:rsid w:val="008C7BE4"/>
    <w:rsid w:val="008C7CE9"/>
    <w:rsid w:val="008C7F61"/>
    <w:rsid w:val="008D0655"/>
    <w:rsid w:val="008D092D"/>
    <w:rsid w:val="008D0D58"/>
    <w:rsid w:val="008D1392"/>
    <w:rsid w:val="008D1464"/>
    <w:rsid w:val="008D1512"/>
    <w:rsid w:val="008D2C4E"/>
    <w:rsid w:val="008D2DBB"/>
    <w:rsid w:val="008D2E54"/>
    <w:rsid w:val="008D31E5"/>
    <w:rsid w:val="008D3661"/>
    <w:rsid w:val="008D3D34"/>
    <w:rsid w:val="008D454C"/>
    <w:rsid w:val="008D473E"/>
    <w:rsid w:val="008D4A25"/>
    <w:rsid w:val="008D4D4C"/>
    <w:rsid w:val="008D4E1B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695C"/>
    <w:rsid w:val="008D6C11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9AE"/>
    <w:rsid w:val="008E0AEF"/>
    <w:rsid w:val="008E1185"/>
    <w:rsid w:val="008E129D"/>
    <w:rsid w:val="008E1463"/>
    <w:rsid w:val="008E1585"/>
    <w:rsid w:val="008E1668"/>
    <w:rsid w:val="008E1C1D"/>
    <w:rsid w:val="008E210F"/>
    <w:rsid w:val="008E2497"/>
    <w:rsid w:val="008E2503"/>
    <w:rsid w:val="008E250A"/>
    <w:rsid w:val="008E25D0"/>
    <w:rsid w:val="008E27BE"/>
    <w:rsid w:val="008E28CB"/>
    <w:rsid w:val="008E2BAA"/>
    <w:rsid w:val="008E2E6E"/>
    <w:rsid w:val="008E36B0"/>
    <w:rsid w:val="008E3A94"/>
    <w:rsid w:val="008E3B36"/>
    <w:rsid w:val="008E4536"/>
    <w:rsid w:val="008E4F68"/>
    <w:rsid w:val="008E5234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809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732"/>
    <w:rsid w:val="008F17AF"/>
    <w:rsid w:val="008F182C"/>
    <w:rsid w:val="008F1B61"/>
    <w:rsid w:val="008F2826"/>
    <w:rsid w:val="008F2837"/>
    <w:rsid w:val="008F2C0E"/>
    <w:rsid w:val="008F2FD3"/>
    <w:rsid w:val="008F3180"/>
    <w:rsid w:val="008F32C9"/>
    <w:rsid w:val="008F399D"/>
    <w:rsid w:val="008F3C29"/>
    <w:rsid w:val="008F3D43"/>
    <w:rsid w:val="008F460C"/>
    <w:rsid w:val="008F471B"/>
    <w:rsid w:val="008F489D"/>
    <w:rsid w:val="008F4987"/>
    <w:rsid w:val="008F4C6C"/>
    <w:rsid w:val="008F4C93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CF4"/>
    <w:rsid w:val="008F6DF0"/>
    <w:rsid w:val="008F7070"/>
    <w:rsid w:val="008F72E6"/>
    <w:rsid w:val="008F7367"/>
    <w:rsid w:val="008F776B"/>
    <w:rsid w:val="008F77AF"/>
    <w:rsid w:val="008F78D3"/>
    <w:rsid w:val="008F7AAC"/>
    <w:rsid w:val="009001FF"/>
    <w:rsid w:val="009006A0"/>
    <w:rsid w:val="009008DA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F3B"/>
    <w:rsid w:val="009036A1"/>
    <w:rsid w:val="009036AA"/>
    <w:rsid w:val="009038AE"/>
    <w:rsid w:val="00903A9A"/>
    <w:rsid w:val="00903B84"/>
    <w:rsid w:val="00903D68"/>
    <w:rsid w:val="00903E39"/>
    <w:rsid w:val="00904095"/>
    <w:rsid w:val="009046F5"/>
    <w:rsid w:val="00904D6B"/>
    <w:rsid w:val="00904F89"/>
    <w:rsid w:val="00905325"/>
    <w:rsid w:val="00905903"/>
    <w:rsid w:val="00905C46"/>
    <w:rsid w:val="00905D3E"/>
    <w:rsid w:val="00905FB3"/>
    <w:rsid w:val="009060C1"/>
    <w:rsid w:val="00906551"/>
    <w:rsid w:val="00906C27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0CB4"/>
    <w:rsid w:val="00911331"/>
    <w:rsid w:val="009116BB"/>
    <w:rsid w:val="00911AF3"/>
    <w:rsid w:val="00911C6F"/>
    <w:rsid w:val="00912133"/>
    <w:rsid w:val="009123F1"/>
    <w:rsid w:val="00912474"/>
    <w:rsid w:val="00912B28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BC3"/>
    <w:rsid w:val="00914EE3"/>
    <w:rsid w:val="0091554B"/>
    <w:rsid w:val="00915631"/>
    <w:rsid w:val="00915DAA"/>
    <w:rsid w:val="00915DC8"/>
    <w:rsid w:val="00915ED5"/>
    <w:rsid w:val="009166A6"/>
    <w:rsid w:val="009168F9"/>
    <w:rsid w:val="0091699F"/>
    <w:rsid w:val="00916E1A"/>
    <w:rsid w:val="00916F0E"/>
    <w:rsid w:val="00917201"/>
    <w:rsid w:val="0091755E"/>
    <w:rsid w:val="0091767A"/>
    <w:rsid w:val="009177FD"/>
    <w:rsid w:val="009201A3"/>
    <w:rsid w:val="00920388"/>
    <w:rsid w:val="009204EC"/>
    <w:rsid w:val="0092097F"/>
    <w:rsid w:val="00920C5F"/>
    <w:rsid w:val="00920F24"/>
    <w:rsid w:val="00920F86"/>
    <w:rsid w:val="009214CB"/>
    <w:rsid w:val="00921A92"/>
    <w:rsid w:val="00921ABC"/>
    <w:rsid w:val="00921B7A"/>
    <w:rsid w:val="00921E1F"/>
    <w:rsid w:val="00922216"/>
    <w:rsid w:val="00923F8E"/>
    <w:rsid w:val="00923FE7"/>
    <w:rsid w:val="00924208"/>
    <w:rsid w:val="00924392"/>
    <w:rsid w:val="00924589"/>
    <w:rsid w:val="00924903"/>
    <w:rsid w:val="009249C2"/>
    <w:rsid w:val="00924CCD"/>
    <w:rsid w:val="00924D8C"/>
    <w:rsid w:val="00924EB7"/>
    <w:rsid w:val="009250DE"/>
    <w:rsid w:val="00925693"/>
    <w:rsid w:val="00925C13"/>
    <w:rsid w:val="00925C67"/>
    <w:rsid w:val="00925E9A"/>
    <w:rsid w:val="0092610F"/>
    <w:rsid w:val="0092613B"/>
    <w:rsid w:val="00926149"/>
    <w:rsid w:val="00926176"/>
    <w:rsid w:val="00926288"/>
    <w:rsid w:val="009265C4"/>
    <w:rsid w:val="0092680A"/>
    <w:rsid w:val="00926A31"/>
    <w:rsid w:val="00926B67"/>
    <w:rsid w:val="00926CDE"/>
    <w:rsid w:val="009271C3"/>
    <w:rsid w:val="009272A2"/>
    <w:rsid w:val="00927D67"/>
    <w:rsid w:val="00930D05"/>
    <w:rsid w:val="00930E78"/>
    <w:rsid w:val="00930F27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3EFF"/>
    <w:rsid w:val="00934041"/>
    <w:rsid w:val="00934219"/>
    <w:rsid w:val="0093449B"/>
    <w:rsid w:val="009347C2"/>
    <w:rsid w:val="00935183"/>
    <w:rsid w:val="009359DC"/>
    <w:rsid w:val="00935B08"/>
    <w:rsid w:val="009368A8"/>
    <w:rsid w:val="00936C39"/>
    <w:rsid w:val="00936E33"/>
    <w:rsid w:val="00936F0B"/>
    <w:rsid w:val="00936FCD"/>
    <w:rsid w:val="0093744A"/>
    <w:rsid w:val="00937B84"/>
    <w:rsid w:val="00940084"/>
    <w:rsid w:val="0094086D"/>
    <w:rsid w:val="00940964"/>
    <w:rsid w:val="009411E0"/>
    <w:rsid w:val="009414CE"/>
    <w:rsid w:val="0094173E"/>
    <w:rsid w:val="0094197D"/>
    <w:rsid w:val="00941E0A"/>
    <w:rsid w:val="00942065"/>
    <w:rsid w:val="00942B8C"/>
    <w:rsid w:val="00942CED"/>
    <w:rsid w:val="00942D9E"/>
    <w:rsid w:val="00942E45"/>
    <w:rsid w:val="00942F6C"/>
    <w:rsid w:val="00942FE8"/>
    <w:rsid w:val="009433D9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4CE9"/>
    <w:rsid w:val="009450DD"/>
    <w:rsid w:val="00945157"/>
    <w:rsid w:val="00945162"/>
    <w:rsid w:val="0094553A"/>
    <w:rsid w:val="00945945"/>
    <w:rsid w:val="0094594D"/>
    <w:rsid w:val="00945F6B"/>
    <w:rsid w:val="0094629E"/>
    <w:rsid w:val="0094677C"/>
    <w:rsid w:val="00946832"/>
    <w:rsid w:val="00946C5B"/>
    <w:rsid w:val="00946CDF"/>
    <w:rsid w:val="00946DE9"/>
    <w:rsid w:val="009472A0"/>
    <w:rsid w:val="0094740F"/>
    <w:rsid w:val="00947774"/>
    <w:rsid w:val="00947B90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28"/>
    <w:rsid w:val="009513A4"/>
    <w:rsid w:val="0095156C"/>
    <w:rsid w:val="00951631"/>
    <w:rsid w:val="00951978"/>
    <w:rsid w:val="00952057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42D"/>
    <w:rsid w:val="00954893"/>
    <w:rsid w:val="00954CFB"/>
    <w:rsid w:val="00955028"/>
    <w:rsid w:val="0095503D"/>
    <w:rsid w:val="009550A9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DE6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D6F"/>
    <w:rsid w:val="00963DA6"/>
    <w:rsid w:val="00964045"/>
    <w:rsid w:val="009641F3"/>
    <w:rsid w:val="00964383"/>
    <w:rsid w:val="0096479E"/>
    <w:rsid w:val="00964991"/>
    <w:rsid w:val="00964A93"/>
    <w:rsid w:val="00964B69"/>
    <w:rsid w:val="009651C4"/>
    <w:rsid w:val="009651E7"/>
    <w:rsid w:val="00965218"/>
    <w:rsid w:val="00965959"/>
    <w:rsid w:val="00965AFD"/>
    <w:rsid w:val="00965E3C"/>
    <w:rsid w:val="00965F73"/>
    <w:rsid w:val="00966180"/>
    <w:rsid w:val="009661E5"/>
    <w:rsid w:val="0096638E"/>
    <w:rsid w:val="0096660E"/>
    <w:rsid w:val="00966690"/>
    <w:rsid w:val="00966AAE"/>
    <w:rsid w:val="00966CC6"/>
    <w:rsid w:val="00966E9F"/>
    <w:rsid w:val="00967027"/>
    <w:rsid w:val="009672CD"/>
    <w:rsid w:val="0096735A"/>
    <w:rsid w:val="0096756B"/>
    <w:rsid w:val="00967A0E"/>
    <w:rsid w:val="00967EA9"/>
    <w:rsid w:val="0097014F"/>
    <w:rsid w:val="009706F0"/>
    <w:rsid w:val="0097091B"/>
    <w:rsid w:val="00970BD4"/>
    <w:rsid w:val="009710D8"/>
    <w:rsid w:val="0097176A"/>
    <w:rsid w:val="0097192C"/>
    <w:rsid w:val="00971B40"/>
    <w:rsid w:val="00971F02"/>
    <w:rsid w:val="0097271E"/>
    <w:rsid w:val="009728E1"/>
    <w:rsid w:val="00972AE4"/>
    <w:rsid w:val="009730D4"/>
    <w:rsid w:val="009736AB"/>
    <w:rsid w:val="00973726"/>
    <w:rsid w:val="00973F9B"/>
    <w:rsid w:val="0097401D"/>
    <w:rsid w:val="00974AB9"/>
    <w:rsid w:val="009750BE"/>
    <w:rsid w:val="009750C3"/>
    <w:rsid w:val="009752EC"/>
    <w:rsid w:val="009752EE"/>
    <w:rsid w:val="00975346"/>
    <w:rsid w:val="009753AB"/>
    <w:rsid w:val="009756D8"/>
    <w:rsid w:val="0097688F"/>
    <w:rsid w:val="00976A03"/>
    <w:rsid w:val="00976ADE"/>
    <w:rsid w:val="00976B2E"/>
    <w:rsid w:val="00976D25"/>
    <w:rsid w:val="00976F23"/>
    <w:rsid w:val="0097782A"/>
    <w:rsid w:val="00977D70"/>
    <w:rsid w:val="00977E5F"/>
    <w:rsid w:val="00977F7A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4A5"/>
    <w:rsid w:val="009845D5"/>
    <w:rsid w:val="00984ABD"/>
    <w:rsid w:val="00984B7C"/>
    <w:rsid w:val="00984D83"/>
    <w:rsid w:val="00984FBD"/>
    <w:rsid w:val="00985554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87C5A"/>
    <w:rsid w:val="00987ECB"/>
    <w:rsid w:val="00990000"/>
    <w:rsid w:val="009905A9"/>
    <w:rsid w:val="009906C9"/>
    <w:rsid w:val="0099083B"/>
    <w:rsid w:val="00990AA7"/>
    <w:rsid w:val="00990C55"/>
    <w:rsid w:val="00990CA9"/>
    <w:rsid w:val="00991736"/>
    <w:rsid w:val="009919D6"/>
    <w:rsid w:val="00991BE5"/>
    <w:rsid w:val="009922C6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6E2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42F"/>
    <w:rsid w:val="009964D9"/>
    <w:rsid w:val="0099660D"/>
    <w:rsid w:val="009966F8"/>
    <w:rsid w:val="00996AEB"/>
    <w:rsid w:val="00996CC8"/>
    <w:rsid w:val="009973A0"/>
    <w:rsid w:val="0099772C"/>
    <w:rsid w:val="009977EC"/>
    <w:rsid w:val="00997B64"/>
    <w:rsid w:val="00997D65"/>
    <w:rsid w:val="00997E1C"/>
    <w:rsid w:val="00997F2B"/>
    <w:rsid w:val="00997F7C"/>
    <w:rsid w:val="009A091F"/>
    <w:rsid w:val="009A09D9"/>
    <w:rsid w:val="009A0D12"/>
    <w:rsid w:val="009A0DEE"/>
    <w:rsid w:val="009A1181"/>
    <w:rsid w:val="009A150F"/>
    <w:rsid w:val="009A160B"/>
    <w:rsid w:val="009A17D5"/>
    <w:rsid w:val="009A1900"/>
    <w:rsid w:val="009A1A0C"/>
    <w:rsid w:val="009A1A11"/>
    <w:rsid w:val="009A1E7D"/>
    <w:rsid w:val="009A2F3D"/>
    <w:rsid w:val="009A364A"/>
    <w:rsid w:val="009A3707"/>
    <w:rsid w:val="009A394C"/>
    <w:rsid w:val="009A3B3E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A83"/>
    <w:rsid w:val="009A6C20"/>
    <w:rsid w:val="009A6CFD"/>
    <w:rsid w:val="009A6E72"/>
    <w:rsid w:val="009A74C1"/>
    <w:rsid w:val="009A7704"/>
    <w:rsid w:val="009A77C0"/>
    <w:rsid w:val="009A7A54"/>
    <w:rsid w:val="009A7DCA"/>
    <w:rsid w:val="009B0030"/>
    <w:rsid w:val="009B03FE"/>
    <w:rsid w:val="009B04AC"/>
    <w:rsid w:val="009B0760"/>
    <w:rsid w:val="009B07A7"/>
    <w:rsid w:val="009B0A57"/>
    <w:rsid w:val="009B0CE0"/>
    <w:rsid w:val="009B0FB0"/>
    <w:rsid w:val="009B133E"/>
    <w:rsid w:val="009B148C"/>
    <w:rsid w:val="009B15F9"/>
    <w:rsid w:val="009B17C1"/>
    <w:rsid w:val="009B204F"/>
    <w:rsid w:val="009B212F"/>
    <w:rsid w:val="009B230B"/>
    <w:rsid w:val="009B26BE"/>
    <w:rsid w:val="009B2735"/>
    <w:rsid w:val="009B2808"/>
    <w:rsid w:val="009B2AE2"/>
    <w:rsid w:val="009B2AF5"/>
    <w:rsid w:val="009B30BD"/>
    <w:rsid w:val="009B3123"/>
    <w:rsid w:val="009B35CC"/>
    <w:rsid w:val="009B3E19"/>
    <w:rsid w:val="009B3F6E"/>
    <w:rsid w:val="009B3FB2"/>
    <w:rsid w:val="009B41EA"/>
    <w:rsid w:val="009B4652"/>
    <w:rsid w:val="009B4E06"/>
    <w:rsid w:val="009B4F4B"/>
    <w:rsid w:val="009B5DAE"/>
    <w:rsid w:val="009B62E2"/>
    <w:rsid w:val="009B639B"/>
    <w:rsid w:val="009B6436"/>
    <w:rsid w:val="009B6529"/>
    <w:rsid w:val="009B6A49"/>
    <w:rsid w:val="009B6B62"/>
    <w:rsid w:val="009B6D2F"/>
    <w:rsid w:val="009B7005"/>
    <w:rsid w:val="009B73F5"/>
    <w:rsid w:val="009B7742"/>
    <w:rsid w:val="009B79FE"/>
    <w:rsid w:val="009B7A50"/>
    <w:rsid w:val="009B7BDF"/>
    <w:rsid w:val="009B7CBC"/>
    <w:rsid w:val="009B7F27"/>
    <w:rsid w:val="009C0180"/>
    <w:rsid w:val="009C04A7"/>
    <w:rsid w:val="009C0667"/>
    <w:rsid w:val="009C0954"/>
    <w:rsid w:val="009C1916"/>
    <w:rsid w:val="009C1DDF"/>
    <w:rsid w:val="009C218C"/>
    <w:rsid w:val="009C2838"/>
    <w:rsid w:val="009C2CAE"/>
    <w:rsid w:val="009C2CC3"/>
    <w:rsid w:val="009C30F1"/>
    <w:rsid w:val="009C3292"/>
    <w:rsid w:val="009C346E"/>
    <w:rsid w:val="009C3477"/>
    <w:rsid w:val="009C3511"/>
    <w:rsid w:val="009C38DA"/>
    <w:rsid w:val="009C39B9"/>
    <w:rsid w:val="009C3DA1"/>
    <w:rsid w:val="009C3EAD"/>
    <w:rsid w:val="009C3F51"/>
    <w:rsid w:val="009C40E8"/>
    <w:rsid w:val="009C46A1"/>
    <w:rsid w:val="009C46C1"/>
    <w:rsid w:val="009C4EE4"/>
    <w:rsid w:val="009C51E5"/>
    <w:rsid w:val="009C5E6A"/>
    <w:rsid w:val="009C61E0"/>
    <w:rsid w:val="009C685B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1EFE"/>
    <w:rsid w:val="009D217B"/>
    <w:rsid w:val="009D22B3"/>
    <w:rsid w:val="009D2483"/>
    <w:rsid w:val="009D25C3"/>
    <w:rsid w:val="009D265F"/>
    <w:rsid w:val="009D2735"/>
    <w:rsid w:val="009D2C9E"/>
    <w:rsid w:val="009D3339"/>
    <w:rsid w:val="009D38FC"/>
    <w:rsid w:val="009D3BA3"/>
    <w:rsid w:val="009D3EBA"/>
    <w:rsid w:val="009D44C5"/>
    <w:rsid w:val="009D4744"/>
    <w:rsid w:val="009D47F4"/>
    <w:rsid w:val="009D49C8"/>
    <w:rsid w:val="009D4A4A"/>
    <w:rsid w:val="009D4D94"/>
    <w:rsid w:val="009D4EC6"/>
    <w:rsid w:val="009D5284"/>
    <w:rsid w:val="009D548E"/>
    <w:rsid w:val="009D54BA"/>
    <w:rsid w:val="009D5537"/>
    <w:rsid w:val="009D5716"/>
    <w:rsid w:val="009D5CDE"/>
    <w:rsid w:val="009D5E17"/>
    <w:rsid w:val="009D61B9"/>
    <w:rsid w:val="009D6388"/>
    <w:rsid w:val="009D63DC"/>
    <w:rsid w:val="009D677B"/>
    <w:rsid w:val="009D6A16"/>
    <w:rsid w:val="009D6AE6"/>
    <w:rsid w:val="009D6BAB"/>
    <w:rsid w:val="009D7E08"/>
    <w:rsid w:val="009E006B"/>
    <w:rsid w:val="009E0263"/>
    <w:rsid w:val="009E02EE"/>
    <w:rsid w:val="009E0333"/>
    <w:rsid w:val="009E0382"/>
    <w:rsid w:val="009E0BFF"/>
    <w:rsid w:val="009E0C88"/>
    <w:rsid w:val="009E0E29"/>
    <w:rsid w:val="009E129B"/>
    <w:rsid w:val="009E16FB"/>
    <w:rsid w:val="009E185B"/>
    <w:rsid w:val="009E1A50"/>
    <w:rsid w:val="009E1A63"/>
    <w:rsid w:val="009E25EB"/>
    <w:rsid w:val="009E2701"/>
    <w:rsid w:val="009E27B3"/>
    <w:rsid w:val="009E2B91"/>
    <w:rsid w:val="009E2C1A"/>
    <w:rsid w:val="009E2C5E"/>
    <w:rsid w:val="009E2E90"/>
    <w:rsid w:val="009E3188"/>
    <w:rsid w:val="009E3BD7"/>
    <w:rsid w:val="009E3D9C"/>
    <w:rsid w:val="009E456C"/>
    <w:rsid w:val="009E4584"/>
    <w:rsid w:val="009E4697"/>
    <w:rsid w:val="009E4A4C"/>
    <w:rsid w:val="009E4B87"/>
    <w:rsid w:val="009E4C9A"/>
    <w:rsid w:val="009E53DC"/>
    <w:rsid w:val="009E542D"/>
    <w:rsid w:val="009E5678"/>
    <w:rsid w:val="009E5717"/>
    <w:rsid w:val="009E5793"/>
    <w:rsid w:val="009E5D33"/>
    <w:rsid w:val="009E5F59"/>
    <w:rsid w:val="009E63C7"/>
    <w:rsid w:val="009E69BD"/>
    <w:rsid w:val="009E6D32"/>
    <w:rsid w:val="009F04FA"/>
    <w:rsid w:val="009F085F"/>
    <w:rsid w:val="009F0CD9"/>
    <w:rsid w:val="009F119D"/>
    <w:rsid w:val="009F1322"/>
    <w:rsid w:val="009F1ED9"/>
    <w:rsid w:val="009F1EE2"/>
    <w:rsid w:val="009F1EEE"/>
    <w:rsid w:val="009F2271"/>
    <w:rsid w:val="009F23CA"/>
    <w:rsid w:val="009F2877"/>
    <w:rsid w:val="009F2967"/>
    <w:rsid w:val="009F3184"/>
    <w:rsid w:val="009F36D0"/>
    <w:rsid w:val="009F4333"/>
    <w:rsid w:val="009F4865"/>
    <w:rsid w:val="009F493E"/>
    <w:rsid w:val="009F4F8D"/>
    <w:rsid w:val="009F516B"/>
    <w:rsid w:val="009F53C7"/>
    <w:rsid w:val="009F53F5"/>
    <w:rsid w:val="009F56B7"/>
    <w:rsid w:val="009F5D6A"/>
    <w:rsid w:val="009F6358"/>
    <w:rsid w:val="009F6419"/>
    <w:rsid w:val="009F6795"/>
    <w:rsid w:val="009F68E2"/>
    <w:rsid w:val="009F6C81"/>
    <w:rsid w:val="009F74A3"/>
    <w:rsid w:val="009F75ED"/>
    <w:rsid w:val="009F77E0"/>
    <w:rsid w:val="009F7A93"/>
    <w:rsid w:val="009F7C25"/>
    <w:rsid w:val="009F7DCC"/>
    <w:rsid w:val="00A00285"/>
    <w:rsid w:val="00A0052E"/>
    <w:rsid w:val="00A005A7"/>
    <w:rsid w:val="00A007A3"/>
    <w:rsid w:val="00A008B5"/>
    <w:rsid w:val="00A00C9C"/>
    <w:rsid w:val="00A012D2"/>
    <w:rsid w:val="00A0135E"/>
    <w:rsid w:val="00A0160E"/>
    <w:rsid w:val="00A01654"/>
    <w:rsid w:val="00A01A93"/>
    <w:rsid w:val="00A01DA6"/>
    <w:rsid w:val="00A02040"/>
    <w:rsid w:val="00A02398"/>
    <w:rsid w:val="00A02609"/>
    <w:rsid w:val="00A02772"/>
    <w:rsid w:val="00A030D0"/>
    <w:rsid w:val="00A03381"/>
    <w:rsid w:val="00A033A3"/>
    <w:rsid w:val="00A0390A"/>
    <w:rsid w:val="00A03D33"/>
    <w:rsid w:val="00A03D3E"/>
    <w:rsid w:val="00A03F41"/>
    <w:rsid w:val="00A03F6A"/>
    <w:rsid w:val="00A03FC2"/>
    <w:rsid w:val="00A03FEF"/>
    <w:rsid w:val="00A0444F"/>
    <w:rsid w:val="00A044D6"/>
    <w:rsid w:val="00A047E5"/>
    <w:rsid w:val="00A054BE"/>
    <w:rsid w:val="00A0556B"/>
    <w:rsid w:val="00A0564A"/>
    <w:rsid w:val="00A0577D"/>
    <w:rsid w:val="00A05C81"/>
    <w:rsid w:val="00A06361"/>
    <w:rsid w:val="00A063F8"/>
    <w:rsid w:val="00A07585"/>
    <w:rsid w:val="00A07823"/>
    <w:rsid w:val="00A079DD"/>
    <w:rsid w:val="00A07E2D"/>
    <w:rsid w:val="00A10049"/>
    <w:rsid w:val="00A100FE"/>
    <w:rsid w:val="00A102F6"/>
    <w:rsid w:val="00A103E1"/>
    <w:rsid w:val="00A107D0"/>
    <w:rsid w:val="00A10CC0"/>
    <w:rsid w:val="00A112C1"/>
    <w:rsid w:val="00A11417"/>
    <w:rsid w:val="00A1161C"/>
    <w:rsid w:val="00A119DA"/>
    <w:rsid w:val="00A11DB5"/>
    <w:rsid w:val="00A11FB2"/>
    <w:rsid w:val="00A12544"/>
    <w:rsid w:val="00A1274C"/>
    <w:rsid w:val="00A12971"/>
    <w:rsid w:val="00A12B9C"/>
    <w:rsid w:val="00A12BEC"/>
    <w:rsid w:val="00A12C80"/>
    <w:rsid w:val="00A12D3D"/>
    <w:rsid w:val="00A12E83"/>
    <w:rsid w:val="00A135DD"/>
    <w:rsid w:val="00A13891"/>
    <w:rsid w:val="00A139E9"/>
    <w:rsid w:val="00A13C7D"/>
    <w:rsid w:val="00A13DF1"/>
    <w:rsid w:val="00A13E50"/>
    <w:rsid w:val="00A13E7D"/>
    <w:rsid w:val="00A14489"/>
    <w:rsid w:val="00A14DBE"/>
    <w:rsid w:val="00A1524D"/>
    <w:rsid w:val="00A1537F"/>
    <w:rsid w:val="00A15652"/>
    <w:rsid w:val="00A15B10"/>
    <w:rsid w:val="00A15BAE"/>
    <w:rsid w:val="00A16383"/>
    <w:rsid w:val="00A16678"/>
    <w:rsid w:val="00A16A28"/>
    <w:rsid w:val="00A16AA2"/>
    <w:rsid w:val="00A17367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B45"/>
    <w:rsid w:val="00A21CA0"/>
    <w:rsid w:val="00A22168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C94"/>
    <w:rsid w:val="00A24D26"/>
    <w:rsid w:val="00A251BA"/>
    <w:rsid w:val="00A254A5"/>
    <w:rsid w:val="00A255BE"/>
    <w:rsid w:val="00A257F1"/>
    <w:rsid w:val="00A257FF"/>
    <w:rsid w:val="00A25873"/>
    <w:rsid w:val="00A25875"/>
    <w:rsid w:val="00A260C9"/>
    <w:rsid w:val="00A264C3"/>
    <w:rsid w:val="00A267B0"/>
    <w:rsid w:val="00A26B66"/>
    <w:rsid w:val="00A26BCB"/>
    <w:rsid w:val="00A2703D"/>
    <w:rsid w:val="00A27088"/>
    <w:rsid w:val="00A27D6E"/>
    <w:rsid w:val="00A30242"/>
    <w:rsid w:val="00A304D5"/>
    <w:rsid w:val="00A30A40"/>
    <w:rsid w:val="00A31104"/>
    <w:rsid w:val="00A312BA"/>
    <w:rsid w:val="00A31500"/>
    <w:rsid w:val="00A31A44"/>
    <w:rsid w:val="00A31FE0"/>
    <w:rsid w:val="00A320F3"/>
    <w:rsid w:val="00A32381"/>
    <w:rsid w:val="00A325FB"/>
    <w:rsid w:val="00A3306F"/>
    <w:rsid w:val="00A335FB"/>
    <w:rsid w:val="00A346A2"/>
    <w:rsid w:val="00A34726"/>
    <w:rsid w:val="00A348E1"/>
    <w:rsid w:val="00A3491A"/>
    <w:rsid w:val="00A351F3"/>
    <w:rsid w:val="00A35336"/>
    <w:rsid w:val="00A35A11"/>
    <w:rsid w:val="00A35B68"/>
    <w:rsid w:val="00A35FE2"/>
    <w:rsid w:val="00A36262"/>
    <w:rsid w:val="00A365D8"/>
    <w:rsid w:val="00A368E8"/>
    <w:rsid w:val="00A3719E"/>
    <w:rsid w:val="00A37487"/>
    <w:rsid w:val="00A37803"/>
    <w:rsid w:val="00A37A41"/>
    <w:rsid w:val="00A37A6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1C9"/>
    <w:rsid w:val="00A4166E"/>
    <w:rsid w:val="00A41726"/>
    <w:rsid w:val="00A41766"/>
    <w:rsid w:val="00A42171"/>
    <w:rsid w:val="00A424EC"/>
    <w:rsid w:val="00A425A2"/>
    <w:rsid w:val="00A42811"/>
    <w:rsid w:val="00A42AE0"/>
    <w:rsid w:val="00A42CBC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E33"/>
    <w:rsid w:val="00A45154"/>
    <w:rsid w:val="00A45611"/>
    <w:rsid w:val="00A45626"/>
    <w:rsid w:val="00A456FE"/>
    <w:rsid w:val="00A45AEF"/>
    <w:rsid w:val="00A45B2D"/>
    <w:rsid w:val="00A45D3C"/>
    <w:rsid w:val="00A45F42"/>
    <w:rsid w:val="00A4610C"/>
    <w:rsid w:val="00A46138"/>
    <w:rsid w:val="00A461EA"/>
    <w:rsid w:val="00A46413"/>
    <w:rsid w:val="00A4655C"/>
    <w:rsid w:val="00A465FF"/>
    <w:rsid w:val="00A46AE8"/>
    <w:rsid w:val="00A478C8"/>
    <w:rsid w:val="00A47C35"/>
    <w:rsid w:val="00A47D08"/>
    <w:rsid w:val="00A50102"/>
    <w:rsid w:val="00A5043E"/>
    <w:rsid w:val="00A504E0"/>
    <w:rsid w:val="00A512FB"/>
    <w:rsid w:val="00A51386"/>
    <w:rsid w:val="00A51516"/>
    <w:rsid w:val="00A516D7"/>
    <w:rsid w:val="00A51701"/>
    <w:rsid w:val="00A52152"/>
    <w:rsid w:val="00A52702"/>
    <w:rsid w:val="00A52C6C"/>
    <w:rsid w:val="00A52FAD"/>
    <w:rsid w:val="00A5325A"/>
    <w:rsid w:val="00A5346C"/>
    <w:rsid w:val="00A54272"/>
    <w:rsid w:val="00A548C7"/>
    <w:rsid w:val="00A549A7"/>
    <w:rsid w:val="00A551FF"/>
    <w:rsid w:val="00A55553"/>
    <w:rsid w:val="00A5561A"/>
    <w:rsid w:val="00A56075"/>
    <w:rsid w:val="00A5632D"/>
    <w:rsid w:val="00A5639C"/>
    <w:rsid w:val="00A564BE"/>
    <w:rsid w:val="00A564EB"/>
    <w:rsid w:val="00A56620"/>
    <w:rsid w:val="00A567EA"/>
    <w:rsid w:val="00A56B27"/>
    <w:rsid w:val="00A56E42"/>
    <w:rsid w:val="00A56F25"/>
    <w:rsid w:val="00A57144"/>
    <w:rsid w:val="00A5726B"/>
    <w:rsid w:val="00A57384"/>
    <w:rsid w:val="00A57787"/>
    <w:rsid w:val="00A57B17"/>
    <w:rsid w:val="00A57EBC"/>
    <w:rsid w:val="00A601E5"/>
    <w:rsid w:val="00A6088A"/>
    <w:rsid w:val="00A60B26"/>
    <w:rsid w:val="00A60B3A"/>
    <w:rsid w:val="00A61281"/>
    <w:rsid w:val="00A614D4"/>
    <w:rsid w:val="00A616F8"/>
    <w:rsid w:val="00A61A48"/>
    <w:rsid w:val="00A61D0E"/>
    <w:rsid w:val="00A61D1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216"/>
    <w:rsid w:val="00A64533"/>
    <w:rsid w:val="00A64B9C"/>
    <w:rsid w:val="00A64C7B"/>
    <w:rsid w:val="00A64F2E"/>
    <w:rsid w:val="00A6526D"/>
    <w:rsid w:val="00A6539B"/>
    <w:rsid w:val="00A65441"/>
    <w:rsid w:val="00A654C1"/>
    <w:rsid w:val="00A65C6F"/>
    <w:rsid w:val="00A65E29"/>
    <w:rsid w:val="00A65F7A"/>
    <w:rsid w:val="00A6620D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9D"/>
    <w:rsid w:val="00A712B7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309"/>
    <w:rsid w:val="00A77573"/>
    <w:rsid w:val="00A77792"/>
    <w:rsid w:val="00A77A5D"/>
    <w:rsid w:val="00A803CB"/>
    <w:rsid w:val="00A80542"/>
    <w:rsid w:val="00A807E0"/>
    <w:rsid w:val="00A80A31"/>
    <w:rsid w:val="00A80F95"/>
    <w:rsid w:val="00A8114D"/>
    <w:rsid w:val="00A81A70"/>
    <w:rsid w:val="00A81ACF"/>
    <w:rsid w:val="00A8223D"/>
    <w:rsid w:val="00A825D7"/>
    <w:rsid w:val="00A82DB4"/>
    <w:rsid w:val="00A831D3"/>
    <w:rsid w:val="00A832F0"/>
    <w:rsid w:val="00A833AB"/>
    <w:rsid w:val="00A8347A"/>
    <w:rsid w:val="00A83549"/>
    <w:rsid w:val="00A83679"/>
    <w:rsid w:val="00A83B73"/>
    <w:rsid w:val="00A83BF6"/>
    <w:rsid w:val="00A83CB2"/>
    <w:rsid w:val="00A84020"/>
    <w:rsid w:val="00A84188"/>
    <w:rsid w:val="00A8451F"/>
    <w:rsid w:val="00A84A79"/>
    <w:rsid w:val="00A85329"/>
    <w:rsid w:val="00A8556C"/>
    <w:rsid w:val="00A858EE"/>
    <w:rsid w:val="00A860AF"/>
    <w:rsid w:val="00A860B8"/>
    <w:rsid w:val="00A86131"/>
    <w:rsid w:val="00A865F5"/>
    <w:rsid w:val="00A86716"/>
    <w:rsid w:val="00A86BBE"/>
    <w:rsid w:val="00A86CC1"/>
    <w:rsid w:val="00A86DF1"/>
    <w:rsid w:val="00A8701A"/>
    <w:rsid w:val="00A87169"/>
    <w:rsid w:val="00A87270"/>
    <w:rsid w:val="00A87281"/>
    <w:rsid w:val="00A87506"/>
    <w:rsid w:val="00A8754A"/>
    <w:rsid w:val="00A8777B"/>
    <w:rsid w:val="00A9000B"/>
    <w:rsid w:val="00A90063"/>
    <w:rsid w:val="00A900C9"/>
    <w:rsid w:val="00A90396"/>
    <w:rsid w:val="00A90924"/>
    <w:rsid w:val="00A90A0B"/>
    <w:rsid w:val="00A90AA2"/>
    <w:rsid w:val="00A91829"/>
    <w:rsid w:val="00A91B87"/>
    <w:rsid w:val="00A91C47"/>
    <w:rsid w:val="00A91D64"/>
    <w:rsid w:val="00A91E7D"/>
    <w:rsid w:val="00A91F95"/>
    <w:rsid w:val="00A9243C"/>
    <w:rsid w:val="00A92742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A15"/>
    <w:rsid w:val="00A94F38"/>
    <w:rsid w:val="00A954CF"/>
    <w:rsid w:val="00A967C2"/>
    <w:rsid w:val="00A96B13"/>
    <w:rsid w:val="00A96B1A"/>
    <w:rsid w:val="00A96E15"/>
    <w:rsid w:val="00A96E1F"/>
    <w:rsid w:val="00A970DE"/>
    <w:rsid w:val="00A97144"/>
    <w:rsid w:val="00A972C9"/>
    <w:rsid w:val="00A9785D"/>
    <w:rsid w:val="00AA045D"/>
    <w:rsid w:val="00AA079A"/>
    <w:rsid w:val="00AA097C"/>
    <w:rsid w:val="00AA0A42"/>
    <w:rsid w:val="00AA0AFE"/>
    <w:rsid w:val="00AA0C23"/>
    <w:rsid w:val="00AA12EF"/>
    <w:rsid w:val="00AA145F"/>
    <w:rsid w:val="00AA16CD"/>
    <w:rsid w:val="00AA170C"/>
    <w:rsid w:val="00AA1BA3"/>
    <w:rsid w:val="00AA1CB2"/>
    <w:rsid w:val="00AA1FA1"/>
    <w:rsid w:val="00AA2308"/>
    <w:rsid w:val="00AA28B5"/>
    <w:rsid w:val="00AA2A8E"/>
    <w:rsid w:val="00AA2F44"/>
    <w:rsid w:val="00AA30A5"/>
    <w:rsid w:val="00AA3247"/>
    <w:rsid w:val="00AA34A4"/>
    <w:rsid w:val="00AA352C"/>
    <w:rsid w:val="00AA3CDE"/>
    <w:rsid w:val="00AA3D1A"/>
    <w:rsid w:val="00AA3FC0"/>
    <w:rsid w:val="00AA425D"/>
    <w:rsid w:val="00AA4526"/>
    <w:rsid w:val="00AA47C1"/>
    <w:rsid w:val="00AA47F3"/>
    <w:rsid w:val="00AA51D1"/>
    <w:rsid w:val="00AA5412"/>
    <w:rsid w:val="00AA571E"/>
    <w:rsid w:val="00AA5744"/>
    <w:rsid w:val="00AA5937"/>
    <w:rsid w:val="00AA59BC"/>
    <w:rsid w:val="00AA5F2B"/>
    <w:rsid w:val="00AA5FA6"/>
    <w:rsid w:val="00AA6037"/>
    <w:rsid w:val="00AA66EE"/>
    <w:rsid w:val="00AA7727"/>
    <w:rsid w:val="00AA77F2"/>
    <w:rsid w:val="00AA789D"/>
    <w:rsid w:val="00AA7DEC"/>
    <w:rsid w:val="00AA7DF8"/>
    <w:rsid w:val="00AB02D3"/>
    <w:rsid w:val="00AB0303"/>
    <w:rsid w:val="00AB0534"/>
    <w:rsid w:val="00AB0858"/>
    <w:rsid w:val="00AB0885"/>
    <w:rsid w:val="00AB0BF5"/>
    <w:rsid w:val="00AB1018"/>
    <w:rsid w:val="00AB1209"/>
    <w:rsid w:val="00AB1643"/>
    <w:rsid w:val="00AB1CA0"/>
    <w:rsid w:val="00AB1CFB"/>
    <w:rsid w:val="00AB1FEA"/>
    <w:rsid w:val="00AB264C"/>
    <w:rsid w:val="00AB2DF5"/>
    <w:rsid w:val="00AB316F"/>
    <w:rsid w:val="00AB35C3"/>
    <w:rsid w:val="00AB364A"/>
    <w:rsid w:val="00AB3B6D"/>
    <w:rsid w:val="00AB3FF6"/>
    <w:rsid w:val="00AB4036"/>
    <w:rsid w:val="00AB411E"/>
    <w:rsid w:val="00AB43DC"/>
    <w:rsid w:val="00AB455A"/>
    <w:rsid w:val="00AB45FE"/>
    <w:rsid w:val="00AB4938"/>
    <w:rsid w:val="00AB4B0E"/>
    <w:rsid w:val="00AB574C"/>
    <w:rsid w:val="00AB5AA2"/>
    <w:rsid w:val="00AB5F69"/>
    <w:rsid w:val="00AB6552"/>
    <w:rsid w:val="00AB6665"/>
    <w:rsid w:val="00AB66A0"/>
    <w:rsid w:val="00AB6CEA"/>
    <w:rsid w:val="00AB6EC0"/>
    <w:rsid w:val="00AB704A"/>
    <w:rsid w:val="00AB716A"/>
    <w:rsid w:val="00AB71AF"/>
    <w:rsid w:val="00AB7619"/>
    <w:rsid w:val="00AB7C7E"/>
    <w:rsid w:val="00AB7E25"/>
    <w:rsid w:val="00AC0250"/>
    <w:rsid w:val="00AC07BD"/>
    <w:rsid w:val="00AC0980"/>
    <w:rsid w:val="00AC0E33"/>
    <w:rsid w:val="00AC10C2"/>
    <w:rsid w:val="00AC11FF"/>
    <w:rsid w:val="00AC1212"/>
    <w:rsid w:val="00AC138E"/>
    <w:rsid w:val="00AC165C"/>
    <w:rsid w:val="00AC179D"/>
    <w:rsid w:val="00AC1A89"/>
    <w:rsid w:val="00AC20D5"/>
    <w:rsid w:val="00AC26E3"/>
    <w:rsid w:val="00AC2E24"/>
    <w:rsid w:val="00AC2EF1"/>
    <w:rsid w:val="00AC3A77"/>
    <w:rsid w:val="00AC3AB5"/>
    <w:rsid w:val="00AC3AD2"/>
    <w:rsid w:val="00AC3EE3"/>
    <w:rsid w:val="00AC40B4"/>
    <w:rsid w:val="00AC4299"/>
    <w:rsid w:val="00AC4696"/>
    <w:rsid w:val="00AC4793"/>
    <w:rsid w:val="00AC4C7F"/>
    <w:rsid w:val="00AC5042"/>
    <w:rsid w:val="00AC52A5"/>
    <w:rsid w:val="00AC5B4F"/>
    <w:rsid w:val="00AC5CD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216"/>
    <w:rsid w:val="00AD040F"/>
    <w:rsid w:val="00AD044C"/>
    <w:rsid w:val="00AD0759"/>
    <w:rsid w:val="00AD07BE"/>
    <w:rsid w:val="00AD0FE6"/>
    <w:rsid w:val="00AD1796"/>
    <w:rsid w:val="00AD182C"/>
    <w:rsid w:val="00AD19EC"/>
    <w:rsid w:val="00AD1F92"/>
    <w:rsid w:val="00AD2CDC"/>
    <w:rsid w:val="00AD2D75"/>
    <w:rsid w:val="00AD4471"/>
    <w:rsid w:val="00AD45A0"/>
    <w:rsid w:val="00AD48CF"/>
    <w:rsid w:val="00AD5431"/>
    <w:rsid w:val="00AD5A0B"/>
    <w:rsid w:val="00AD5C28"/>
    <w:rsid w:val="00AD6163"/>
    <w:rsid w:val="00AD673B"/>
    <w:rsid w:val="00AD685D"/>
    <w:rsid w:val="00AD6E84"/>
    <w:rsid w:val="00AD6FEA"/>
    <w:rsid w:val="00AD74EA"/>
    <w:rsid w:val="00AD75A3"/>
    <w:rsid w:val="00AD77B4"/>
    <w:rsid w:val="00AE0359"/>
    <w:rsid w:val="00AE08D3"/>
    <w:rsid w:val="00AE09BC"/>
    <w:rsid w:val="00AE09EA"/>
    <w:rsid w:val="00AE09ED"/>
    <w:rsid w:val="00AE09F3"/>
    <w:rsid w:val="00AE0A41"/>
    <w:rsid w:val="00AE0FC7"/>
    <w:rsid w:val="00AE103F"/>
    <w:rsid w:val="00AE11ED"/>
    <w:rsid w:val="00AE13CB"/>
    <w:rsid w:val="00AE159B"/>
    <w:rsid w:val="00AE184F"/>
    <w:rsid w:val="00AE1A71"/>
    <w:rsid w:val="00AE1D9B"/>
    <w:rsid w:val="00AE1E8B"/>
    <w:rsid w:val="00AE1F52"/>
    <w:rsid w:val="00AE20DB"/>
    <w:rsid w:val="00AE213A"/>
    <w:rsid w:val="00AE2460"/>
    <w:rsid w:val="00AE275D"/>
    <w:rsid w:val="00AE277F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6211"/>
    <w:rsid w:val="00AE624F"/>
    <w:rsid w:val="00AE653A"/>
    <w:rsid w:val="00AE696A"/>
    <w:rsid w:val="00AE6D23"/>
    <w:rsid w:val="00AE6D83"/>
    <w:rsid w:val="00AE6F44"/>
    <w:rsid w:val="00AE72B3"/>
    <w:rsid w:val="00AE7B4E"/>
    <w:rsid w:val="00AF0253"/>
    <w:rsid w:val="00AF02CA"/>
    <w:rsid w:val="00AF0933"/>
    <w:rsid w:val="00AF0E24"/>
    <w:rsid w:val="00AF11DB"/>
    <w:rsid w:val="00AF12A3"/>
    <w:rsid w:val="00AF14E4"/>
    <w:rsid w:val="00AF179C"/>
    <w:rsid w:val="00AF1B1A"/>
    <w:rsid w:val="00AF1C1B"/>
    <w:rsid w:val="00AF1F46"/>
    <w:rsid w:val="00AF2005"/>
    <w:rsid w:val="00AF21C7"/>
    <w:rsid w:val="00AF21F9"/>
    <w:rsid w:val="00AF21FB"/>
    <w:rsid w:val="00AF2460"/>
    <w:rsid w:val="00AF2837"/>
    <w:rsid w:val="00AF2B7D"/>
    <w:rsid w:val="00AF3265"/>
    <w:rsid w:val="00AF34B1"/>
    <w:rsid w:val="00AF3B4A"/>
    <w:rsid w:val="00AF4388"/>
    <w:rsid w:val="00AF465F"/>
    <w:rsid w:val="00AF4864"/>
    <w:rsid w:val="00AF48D1"/>
    <w:rsid w:val="00AF4A3C"/>
    <w:rsid w:val="00AF4BFA"/>
    <w:rsid w:val="00AF4CCF"/>
    <w:rsid w:val="00AF4DF0"/>
    <w:rsid w:val="00AF5016"/>
    <w:rsid w:val="00AF5339"/>
    <w:rsid w:val="00AF552C"/>
    <w:rsid w:val="00AF55F8"/>
    <w:rsid w:val="00AF59B7"/>
    <w:rsid w:val="00AF5B48"/>
    <w:rsid w:val="00AF629A"/>
    <w:rsid w:val="00AF6345"/>
    <w:rsid w:val="00AF73F6"/>
    <w:rsid w:val="00AF7517"/>
    <w:rsid w:val="00AF7571"/>
    <w:rsid w:val="00AF7683"/>
    <w:rsid w:val="00AF7961"/>
    <w:rsid w:val="00AF7E04"/>
    <w:rsid w:val="00B009DC"/>
    <w:rsid w:val="00B00ACF"/>
    <w:rsid w:val="00B00C94"/>
    <w:rsid w:val="00B00E24"/>
    <w:rsid w:val="00B00F94"/>
    <w:rsid w:val="00B0142C"/>
    <w:rsid w:val="00B01FF7"/>
    <w:rsid w:val="00B02194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69B"/>
    <w:rsid w:val="00B05848"/>
    <w:rsid w:val="00B058B0"/>
    <w:rsid w:val="00B06003"/>
    <w:rsid w:val="00B060C6"/>
    <w:rsid w:val="00B0621E"/>
    <w:rsid w:val="00B062C7"/>
    <w:rsid w:val="00B06434"/>
    <w:rsid w:val="00B06436"/>
    <w:rsid w:val="00B068E3"/>
    <w:rsid w:val="00B06B6C"/>
    <w:rsid w:val="00B07564"/>
    <w:rsid w:val="00B07737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1147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2E8"/>
    <w:rsid w:val="00B14395"/>
    <w:rsid w:val="00B15708"/>
    <w:rsid w:val="00B15C4B"/>
    <w:rsid w:val="00B15F1A"/>
    <w:rsid w:val="00B15F75"/>
    <w:rsid w:val="00B1600C"/>
    <w:rsid w:val="00B163B7"/>
    <w:rsid w:val="00B16FE6"/>
    <w:rsid w:val="00B1775C"/>
    <w:rsid w:val="00B178A7"/>
    <w:rsid w:val="00B17A59"/>
    <w:rsid w:val="00B17A66"/>
    <w:rsid w:val="00B17BD3"/>
    <w:rsid w:val="00B17E25"/>
    <w:rsid w:val="00B17F52"/>
    <w:rsid w:val="00B17F87"/>
    <w:rsid w:val="00B17FBD"/>
    <w:rsid w:val="00B20500"/>
    <w:rsid w:val="00B20C32"/>
    <w:rsid w:val="00B20C3C"/>
    <w:rsid w:val="00B20E60"/>
    <w:rsid w:val="00B212EB"/>
    <w:rsid w:val="00B213AC"/>
    <w:rsid w:val="00B21772"/>
    <w:rsid w:val="00B21A92"/>
    <w:rsid w:val="00B21DA2"/>
    <w:rsid w:val="00B220A2"/>
    <w:rsid w:val="00B220B2"/>
    <w:rsid w:val="00B22CAC"/>
    <w:rsid w:val="00B22E38"/>
    <w:rsid w:val="00B22EF3"/>
    <w:rsid w:val="00B236CB"/>
    <w:rsid w:val="00B2373B"/>
    <w:rsid w:val="00B23803"/>
    <w:rsid w:val="00B23A78"/>
    <w:rsid w:val="00B23B76"/>
    <w:rsid w:val="00B23D3B"/>
    <w:rsid w:val="00B23DC2"/>
    <w:rsid w:val="00B24370"/>
    <w:rsid w:val="00B24598"/>
    <w:rsid w:val="00B246AA"/>
    <w:rsid w:val="00B246B2"/>
    <w:rsid w:val="00B247BD"/>
    <w:rsid w:val="00B24A20"/>
    <w:rsid w:val="00B24B19"/>
    <w:rsid w:val="00B24BE3"/>
    <w:rsid w:val="00B25038"/>
    <w:rsid w:val="00B25302"/>
    <w:rsid w:val="00B25347"/>
    <w:rsid w:val="00B253FE"/>
    <w:rsid w:val="00B2540A"/>
    <w:rsid w:val="00B254C1"/>
    <w:rsid w:val="00B2550A"/>
    <w:rsid w:val="00B25517"/>
    <w:rsid w:val="00B259B1"/>
    <w:rsid w:val="00B25D7E"/>
    <w:rsid w:val="00B25EDA"/>
    <w:rsid w:val="00B261BC"/>
    <w:rsid w:val="00B263C7"/>
    <w:rsid w:val="00B26583"/>
    <w:rsid w:val="00B26B47"/>
    <w:rsid w:val="00B26C8A"/>
    <w:rsid w:val="00B26EF7"/>
    <w:rsid w:val="00B27031"/>
    <w:rsid w:val="00B27097"/>
    <w:rsid w:val="00B270FF"/>
    <w:rsid w:val="00B276C7"/>
    <w:rsid w:val="00B27F84"/>
    <w:rsid w:val="00B27FBB"/>
    <w:rsid w:val="00B3019E"/>
    <w:rsid w:val="00B30C6E"/>
    <w:rsid w:val="00B30CDF"/>
    <w:rsid w:val="00B30D78"/>
    <w:rsid w:val="00B30F3C"/>
    <w:rsid w:val="00B310F5"/>
    <w:rsid w:val="00B3118B"/>
    <w:rsid w:val="00B312D0"/>
    <w:rsid w:val="00B31595"/>
    <w:rsid w:val="00B31737"/>
    <w:rsid w:val="00B3174B"/>
    <w:rsid w:val="00B31830"/>
    <w:rsid w:val="00B319C9"/>
    <w:rsid w:val="00B31D0A"/>
    <w:rsid w:val="00B31E2D"/>
    <w:rsid w:val="00B325FD"/>
    <w:rsid w:val="00B3262D"/>
    <w:rsid w:val="00B32938"/>
    <w:rsid w:val="00B32B49"/>
    <w:rsid w:val="00B32B64"/>
    <w:rsid w:val="00B330D6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66"/>
    <w:rsid w:val="00B36297"/>
    <w:rsid w:val="00B36325"/>
    <w:rsid w:val="00B3632E"/>
    <w:rsid w:val="00B36A46"/>
    <w:rsid w:val="00B36DF6"/>
    <w:rsid w:val="00B36EA2"/>
    <w:rsid w:val="00B36F18"/>
    <w:rsid w:val="00B3714C"/>
    <w:rsid w:val="00B373FA"/>
    <w:rsid w:val="00B37643"/>
    <w:rsid w:val="00B3792D"/>
    <w:rsid w:val="00B37B33"/>
    <w:rsid w:val="00B406AA"/>
    <w:rsid w:val="00B407EA"/>
    <w:rsid w:val="00B4081A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2EA0"/>
    <w:rsid w:val="00B434E0"/>
    <w:rsid w:val="00B438DF"/>
    <w:rsid w:val="00B43A1F"/>
    <w:rsid w:val="00B446D4"/>
    <w:rsid w:val="00B448DF"/>
    <w:rsid w:val="00B44ABE"/>
    <w:rsid w:val="00B44B74"/>
    <w:rsid w:val="00B44CE6"/>
    <w:rsid w:val="00B44F0E"/>
    <w:rsid w:val="00B4500E"/>
    <w:rsid w:val="00B4533A"/>
    <w:rsid w:val="00B4552F"/>
    <w:rsid w:val="00B45575"/>
    <w:rsid w:val="00B45746"/>
    <w:rsid w:val="00B45753"/>
    <w:rsid w:val="00B458A6"/>
    <w:rsid w:val="00B465C5"/>
    <w:rsid w:val="00B4678F"/>
    <w:rsid w:val="00B46D44"/>
    <w:rsid w:val="00B470C1"/>
    <w:rsid w:val="00B4723A"/>
    <w:rsid w:val="00B47578"/>
    <w:rsid w:val="00B478D3"/>
    <w:rsid w:val="00B47BC8"/>
    <w:rsid w:val="00B50112"/>
    <w:rsid w:val="00B503F2"/>
    <w:rsid w:val="00B503F6"/>
    <w:rsid w:val="00B505D0"/>
    <w:rsid w:val="00B50678"/>
    <w:rsid w:val="00B508C0"/>
    <w:rsid w:val="00B50914"/>
    <w:rsid w:val="00B50EBE"/>
    <w:rsid w:val="00B50F1D"/>
    <w:rsid w:val="00B5130D"/>
    <w:rsid w:val="00B515B1"/>
    <w:rsid w:val="00B51B0B"/>
    <w:rsid w:val="00B5263C"/>
    <w:rsid w:val="00B53031"/>
    <w:rsid w:val="00B5386E"/>
    <w:rsid w:val="00B540BB"/>
    <w:rsid w:val="00B5431B"/>
    <w:rsid w:val="00B544FF"/>
    <w:rsid w:val="00B5452D"/>
    <w:rsid w:val="00B54568"/>
    <w:rsid w:val="00B545CB"/>
    <w:rsid w:val="00B5481C"/>
    <w:rsid w:val="00B54992"/>
    <w:rsid w:val="00B54BEF"/>
    <w:rsid w:val="00B55150"/>
    <w:rsid w:val="00B55546"/>
    <w:rsid w:val="00B557AB"/>
    <w:rsid w:val="00B557C9"/>
    <w:rsid w:val="00B5599D"/>
    <w:rsid w:val="00B55C8C"/>
    <w:rsid w:val="00B55D45"/>
    <w:rsid w:val="00B56078"/>
    <w:rsid w:val="00B5628D"/>
    <w:rsid w:val="00B56385"/>
    <w:rsid w:val="00B57687"/>
    <w:rsid w:val="00B578A2"/>
    <w:rsid w:val="00B57AF2"/>
    <w:rsid w:val="00B57BDE"/>
    <w:rsid w:val="00B57DCC"/>
    <w:rsid w:val="00B60352"/>
    <w:rsid w:val="00B6046C"/>
    <w:rsid w:val="00B604AA"/>
    <w:rsid w:val="00B604F5"/>
    <w:rsid w:val="00B609F8"/>
    <w:rsid w:val="00B61003"/>
    <w:rsid w:val="00B61037"/>
    <w:rsid w:val="00B61819"/>
    <w:rsid w:val="00B61A01"/>
    <w:rsid w:val="00B61D0C"/>
    <w:rsid w:val="00B625DD"/>
    <w:rsid w:val="00B62690"/>
    <w:rsid w:val="00B62795"/>
    <w:rsid w:val="00B6285E"/>
    <w:rsid w:val="00B629EE"/>
    <w:rsid w:val="00B62A02"/>
    <w:rsid w:val="00B62A1B"/>
    <w:rsid w:val="00B632AE"/>
    <w:rsid w:val="00B636C1"/>
    <w:rsid w:val="00B63B64"/>
    <w:rsid w:val="00B644D2"/>
    <w:rsid w:val="00B645CC"/>
    <w:rsid w:val="00B64925"/>
    <w:rsid w:val="00B65267"/>
    <w:rsid w:val="00B65982"/>
    <w:rsid w:val="00B65B33"/>
    <w:rsid w:val="00B65B9D"/>
    <w:rsid w:val="00B65DA6"/>
    <w:rsid w:val="00B6630D"/>
    <w:rsid w:val="00B667A1"/>
    <w:rsid w:val="00B66A39"/>
    <w:rsid w:val="00B66AB8"/>
    <w:rsid w:val="00B66C9E"/>
    <w:rsid w:val="00B66CC6"/>
    <w:rsid w:val="00B66DF5"/>
    <w:rsid w:val="00B675A5"/>
    <w:rsid w:val="00B67966"/>
    <w:rsid w:val="00B67CE1"/>
    <w:rsid w:val="00B67F6C"/>
    <w:rsid w:val="00B70091"/>
    <w:rsid w:val="00B70271"/>
    <w:rsid w:val="00B702EA"/>
    <w:rsid w:val="00B7062D"/>
    <w:rsid w:val="00B70995"/>
    <w:rsid w:val="00B70C8D"/>
    <w:rsid w:val="00B71002"/>
    <w:rsid w:val="00B715A4"/>
    <w:rsid w:val="00B715DA"/>
    <w:rsid w:val="00B71A1C"/>
    <w:rsid w:val="00B72083"/>
    <w:rsid w:val="00B722E3"/>
    <w:rsid w:val="00B7272E"/>
    <w:rsid w:val="00B7294C"/>
    <w:rsid w:val="00B73099"/>
    <w:rsid w:val="00B7427E"/>
    <w:rsid w:val="00B74408"/>
    <w:rsid w:val="00B74667"/>
    <w:rsid w:val="00B7603D"/>
    <w:rsid w:val="00B76310"/>
    <w:rsid w:val="00B765F0"/>
    <w:rsid w:val="00B76C29"/>
    <w:rsid w:val="00B76F70"/>
    <w:rsid w:val="00B77C3B"/>
    <w:rsid w:val="00B77D8C"/>
    <w:rsid w:val="00B77DE5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1AA"/>
    <w:rsid w:val="00B8733F"/>
    <w:rsid w:val="00B8759B"/>
    <w:rsid w:val="00B875BD"/>
    <w:rsid w:val="00B8760F"/>
    <w:rsid w:val="00B87624"/>
    <w:rsid w:val="00B87D1F"/>
    <w:rsid w:val="00B90423"/>
    <w:rsid w:val="00B9071F"/>
    <w:rsid w:val="00B907E7"/>
    <w:rsid w:val="00B908C2"/>
    <w:rsid w:val="00B90B09"/>
    <w:rsid w:val="00B90CD9"/>
    <w:rsid w:val="00B91534"/>
    <w:rsid w:val="00B91BE9"/>
    <w:rsid w:val="00B91DE8"/>
    <w:rsid w:val="00B92173"/>
    <w:rsid w:val="00B925F7"/>
    <w:rsid w:val="00B92AB2"/>
    <w:rsid w:val="00B93200"/>
    <w:rsid w:val="00B935F5"/>
    <w:rsid w:val="00B93764"/>
    <w:rsid w:val="00B937B0"/>
    <w:rsid w:val="00B93AE4"/>
    <w:rsid w:val="00B93C4B"/>
    <w:rsid w:val="00B93DDC"/>
    <w:rsid w:val="00B93DDD"/>
    <w:rsid w:val="00B943BE"/>
    <w:rsid w:val="00B94971"/>
    <w:rsid w:val="00B94A7E"/>
    <w:rsid w:val="00B94B11"/>
    <w:rsid w:val="00B94B99"/>
    <w:rsid w:val="00B94BED"/>
    <w:rsid w:val="00B951B0"/>
    <w:rsid w:val="00B95215"/>
    <w:rsid w:val="00B9525A"/>
    <w:rsid w:val="00B95C34"/>
    <w:rsid w:val="00B95E35"/>
    <w:rsid w:val="00B96508"/>
    <w:rsid w:val="00B966DC"/>
    <w:rsid w:val="00B9692B"/>
    <w:rsid w:val="00B96969"/>
    <w:rsid w:val="00B97135"/>
    <w:rsid w:val="00B97303"/>
    <w:rsid w:val="00B9754F"/>
    <w:rsid w:val="00B97607"/>
    <w:rsid w:val="00B97C70"/>
    <w:rsid w:val="00B97D54"/>
    <w:rsid w:val="00BA000E"/>
    <w:rsid w:val="00BA09F0"/>
    <w:rsid w:val="00BA0A23"/>
    <w:rsid w:val="00BA0DD5"/>
    <w:rsid w:val="00BA102D"/>
    <w:rsid w:val="00BA116A"/>
    <w:rsid w:val="00BA18E1"/>
    <w:rsid w:val="00BA1AA3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894"/>
    <w:rsid w:val="00BA49A5"/>
    <w:rsid w:val="00BA4DBC"/>
    <w:rsid w:val="00BA5652"/>
    <w:rsid w:val="00BA56C9"/>
    <w:rsid w:val="00BA5CDD"/>
    <w:rsid w:val="00BA6487"/>
    <w:rsid w:val="00BA650C"/>
    <w:rsid w:val="00BA6847"/>
    <w:rsid w:val="00BA6CD2"/>
    <w:rsid w:val="00BA700E"/>
    <w:rsid w:val="00BA740D"/>
    <w:rsid w:val="00BA7684"/>
    <w:rsid w:val="00BA7C36"/>
    <w:rsid w:val="00BA7D64"/>
    <w:rsid w:val="00BB026F"/>
    <w:rsid w:val="00BB0393"/>
    <w:rsid w:val="00BB08B5"/>
    <w:rsid w:val="00BB0AFB"/>
    <w:rsid w:val="00BB0D0F"/>
    <w:rsid w:val="00BB1067"/>
    <w:rsid w:val="00BB1212"/>
    <w:rsid w:val="00BB133B"/>
    <w:rsid w:val="00BB1850"/>
    <w:rsid w:val="00BB1C25"/>
    <w:rsid w:val="00BB1D58"/>
    <w:rsid w:val="00BB1E10"/>
    <w:rsid w:val="00BB22DA"/>
    <w:rsid w:val="00BB2DFF"/>
    <w:rsid w:val="00BB2E8F"/>
    <w:rsid w:val="00BB2F7F"/>
    <w:rsid w:val="00BB3338"/>
    <w:rsid w:val="00BB3B57"/>
    <w:rsid w:val="00BB3B6C"/>
    <w:rsid w:val="00BB3CD8"/>
    <w:rsid w:val="00BB41B1"/>
    <w:rsid w:val="00BB446F"/>
    <w:rsid w:val="00BB4B6A"/>
    <w:rsid w:val="00BB4C0C"/>
    <w:rsid w:val="00BB4D9A"/>
    <w:rsid w:val="00BB51D2"/>
    <w:rsid w:val="00BB52A8"/>
    <w:rsid w:val="00BB542A"/>
    <w:rsid w:val="00BB542C"/>
    <w:rsid w:val="00BB5690"/>
    <w:rsid w:val="00BB5AA4"/>
    <w:rsid w:val="00BB6601"/>
    <w:rsid w:val="00BB662D"/>
    <w:rsid w:val="00BB6714"/>
    <w:rsid w:val="00BB67F3"/>
    <w:rsid w:val="00BB6955"/>
    <w:rsid w:val="00BB6AC7"/>
    <w:rsid w:val="00BB6C92"/>
    <w:rsid w:val="00BB7060"/>
    <w:rsid w:val="00BB74C2"/>
    <w:rsid w:val="00BB7BE1"/>
    <w:rsid w:val="00BB7F90"/>
    <w:rsid w:val="00BC04E7"/>
    <w:rsid w:val="00BC08DB"/>
    <w:rsid w:val="00BC09FA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DFE"/>
    <w:rsid w:val="00BC212D"/>
    <w:rsid w:val="00BC24C2"/>
    <w:rsid w:val="00BC28DE"/>
    <w:rsid w:val="00BC2991"/>
    <w:rsid w:val="00BC2A1B"/>
    <w:rsid w:val="00BC3018"/>
    <w:rsid w:val="00BC313E"/>
    <w:rsid w:val="00BC32EE"/>
    <w:rsid w:val="00BC33A9"/>
    <w:rsid w:val="00BC3ECE"/>
    <w:rsid w:val="00BC3F24"/>
    <w:rsid w:val="00BC3FA4"/>
    <w:rsid w:val="00BC40E3"/>
    <w:rsid w:val="00BC4486"/>
    <w:rsid w:val="00BC472A"/>
    <w:rsid w:val="00BC47AF"/>
    <w:rsid w:val="00BC4875"/>
    <w:rsid w:val="00BC4E91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A9E"/>
    <w:rsid w:val="00BC7D13"/>
    <w:rsid w:val="00BC7EBF"/>
    <w:rsid w:val="00BD008C"/>
    <w:rsid w:val="00BD0852"/>
    <w:rsid w:val="00BD093E"/>
    <w:rsid w:val="00BD1413"/>
    <w:rsid w:val="00BD15EA"/>
    <w:rsid w:val="00BD16A7"/>
    <w:rsid w:val="00BD1945"/>
    <w:rsid w:val="00BD1F11"/>
    <w:rsid w:val="00BD2012"/>
    <w:rsid w:val="00BD2111"/>
    <w:rsid w:val="00BD21C6"/>
    <w:rsid w:val="00BD21FE"/>
    <w:rsid w:val="00BD2512"/>
    <w:rsid w:val="00BD27D3"/>
    <w:rsid w:val="00BD2805"/>
    <w:rsid w:val="00BD2AC7"/>
    <w:rsid w:val="00BD30CA"/>
    <w:rsid w:val="00BD3632"/>
    <w:rsid w:val="00BD3E45"/>
    <w:rsid w:val="00BD41E1"/>
    <w:rsid w:val="00BD42E7"/>
    <w:rsid w:val="00BD4B52"/>
    <w:rsid w:val="00BD4BD4"/>
    <w:rsid w:val="00BD4F58"/>
    <w:rsid w:val="00BD4F7E"/>
    <w:rsid w:val="00BD5185"/>
    <w:rsid w:val="00BD538A"/>
    <w:rsid w:val="00BD56DA"/>
    <w:rsid w:val="00BD5774"/>
    <w:rsid w:val="00BD5826"/>
    <w:rsid w:val="00BD5AEE"/>
    <w:rsid w:val="00BD60DA"/>
    <w:rsid w:val="00BD6321"/>
    <w:rsid w:val="00BD6613"/>
    <w:rsid w:val="00BD6745"/>
    <w:rsid w:val="00BD6C18"/>
    <w:rsid w:val="00BD70E0"/>
    <w:rsid w:val="00BD717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E0451"/>
    <w:rsid w:val="00BE045D"/>
    <w:rsid w:val="00BE04F4"/>
    <w:rsid w:val="00BE0A3A"/>
    <w:rsid w:val="00BE1A38"/>
    <w:rsid w:val="00BE1CAE"/>
    <w:rsid w:val="00BE2480"/>
    <w:rsid w:val="00BE29D7"/>
    <w:rsid w:val="00BE2B92"/>
    <w:rsid w:val="00BE2E2E"/>
    <w:rsid w:val="00BE32D3"/>
    <w:rsid w:val="00BE3497"/>
    <w:rsid w:val="00BE35EF"/>
    <w:rsid w:val="00BE3ABC"/>
    <w:rsid w:val="00BE3D7C"/>
    <w:rsid w:val="00BE3F0B"/>
    <w:rsid w:val="00BE3F16"/>
    <w:rsid w:val="00BE4255"/>
    <w:rsid w:val="00BE4463"/>
    <w:rsid w:val="00BE472B"/>
    <w:rsid w:val="00BE4ACD"/>
    <w:rsid w:val="00BE4B2E"/>
    <w:rsid w:val="00BE4B89"/>
    <w:rsid w:val="00BE4C1C"/>
    <w:rsid w:val="00BE548E"/>
    <w:rsid w:val="00BE5B64"/>
    <w:rsid w:val="00BE5C2D"/>
    <w:rsid w:val="00BE5FB0"/>
    <w:rsid w:val="00BE6376"/>
    <w:rsid w:val="00BE63A0"/>
    <w:rsid w:val="00BE6446"/>
    <w:rsid w:val="00BE64AA"/>
    <w:rsid w:val="00BE685C"/>
    <w:rsid w:val="00BE6B33"/>
    <w:rsid w:val="00BE7B2B"/>
    <w:rsid w:val="00BE7C92"/>
    <w:rsid w:val="00BF0187"/>
    <w:rsid w:val="00BF05B7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02B"/>
    <w:rsid w:val="00BF26D7"/>
    <w:rsid w:val="00BF293A"/>
    <w:rsid w:val="00BF2ADD"/>
    <w:rsid w:val="00BF3212"/>
    <w:rsid w:val="00BF3554"/>
    <w:rsid w:val="00BF3AF6"/>
    <w:rsid w:val="00BF3D25"/>
    <w:rsid w:val="00BF3D29"/>
    <w:rsid w:val="00BF3E2B"/>
    <w:rsid w:val="00BF3E43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6DB"/>
    <w:rsid w:val="00BF577B"/>
    <w:rsid w:val="00BF591E"/>
    <w:rsid w:val="00BF616D"/>
    <w:rsid w:val="00BF63C1"/>
    <w:rsid w:val="00BF64AB"/>
    <w:rsid w:val="00BF64FF"/>
    <w:rsid w:val="00BF70B4"/>
    <w:rsid w:val="00BF76F6"/>
    <w:rsid w:val="00BF7D30"/>
    <w:rsid w:val="00BF7E89"/>
    <w:rsid w:val="00C00271"/>
    <w:rsid w:val="00C00404"/>
    <w:rsid w:val="00C00BCE"/>
    <w:rsid w:val="00C010D2"/>
    <w:rsid w:val="00C01143"/>
    <w:rsid w:val="00C01797"/>
    <w:rsid w:val="00C01A05"/>
    <w:rsid w:val="00C01A90"/>
    <w:rsid w:val="00C01B61"/>
    <w:rsid w:val="00C02BA7"/>
    <w:rsid w:val="00C03268"/>
    <w:rsid w:val="00C033A4"/>
    <w:rsid w:val="00C0347B"/>
    <w:rsid w:val="00C034B2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8F5"/>
    <w:rsid w:val="00C04B97"/>
    <w:rsid w:val="00C04C6C"/>
    <w:rsid w:val="00C04D0E"/>
    <w:rsid w:val="00C0516B"/>
    <w:rsid w:val="00C05667"/>
    <w:rsid w:val="00C05711"/>
    <w:rsid w:val="00C059D1"/>
    <w:rsid w:val="00C059FB"/>
    <w:rsid w:val="00C059FE"/>
    <w:rsid w:val="00C05B01"/>
    <w:rsid w:val="00C05C51"/>
    <w:rsid w:val="00C05D67"/>
    <w:rsid w:val="00C05EF3"/>
    <w:rsid w:val="00C05F34"/>
    <w:rsid w:val="00C060C2"/>
    <w:rsid w:val="00C06AB2"/>
    <w:rsid w:val="00C0703A"/>
    <w:rsid w:val="00C078E3"/>
    <w:rsid w:val="00C07CFE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7ED"/>
    <w:rsid w:val="00C11857"/>
    <w:rsid w:val="00C11C43"/>
    <w:rsid w:val="00C121BA"/>
    <w:rsid w:val="00C123A9"/>
    <w:rsid w:val="00C125A5"/>
    <w:rsid w:val="00C13190"/>
    <w:rsid w:val="00C1327C"/>
    <w:rsid w:val="00C133D2"/>
    <w:rsid w:val="00C1394D"/>
    <w:rsid w:val="00C13E87"/>
    <w:rsid w:val="00C14148"/>
    <w:rsid w:val="00C141EA"/>
    <w:rsid w:val="00C1422C"/>
    <w:rsid w:val="00C14310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779"/>
    <w:rsid w:val="00C16E1F"/>
    <w:rsid w:val="00C16EC0"/>
    <w:rsid w:val="00C16F75"/>
    <w:rsid w:val="00C17202"/>
    <w:rsid w:val="00C173DC"/>
    <w:rsid w:val="00C17523"/>
    <w:rsid w:val="00C175D2"/>
    <w:rsid w:val="00C1770C"/>
    <w:rsid w:val="00C1780B"/>
    <w:rsid w:val="00C17CCF"/>
    <w:rsid w:val="00C20296"/>
    <w:rsid w:val="00C20306"/>
    <w:rsid w:val="00C2037C"/>
    <w:rsid w:val="00C20574"/>
    <w:rsid w:val="00C20920"/>
    <w:rsid w:val="00C20E90"/>
    <w:rsid w:val="00C20FF3"/>
    <w:rsid w:val="00C2109E"/>
    <w:rsid w:val="00C213D0"/>
    <w:rsid w:val="00C21DFB"/>
    <w:rsid w:val="00C21E28"/>
    <w:rsid w:val="00C22026"/>
    <w:rsid w:val="00C22363"/>
    <w:rsid w:val="00C22AED"/>
    <w:rsid w:val="00C22F20"/>
    <w:rsid w:val="00C22F61"/>
    <w:rsid w:val="00C22FD0"/>
    <w:rsid w:val="00C23067"/>
    <w:rsid w:val="00C232AF"/>
    <w:rsid w:val="00C2331D"/>
    <w:rsid w:val="00C23638"/>
    <w:rsid w:val="00C24B45"/>
    <w:rsid w:val="00C2515B"/>
    <w:rsid w:val="00C252BB"/>
    <w:rsid w:val="00C26087"/>
    <w:rsid w:val="00C262CD"/>
    <w:rsid w:val="00C27105"/>
    <w:rsid w:val="00C27374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1DF"/>
    <w:rsid w:val="00C32556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5A7"/>
    <w:rsid w:val="00C367DA"/>
    <w:rsid w:val="00C369D7"/>
    <w:rsid w:val="00C37335"/>
    <w:rsid w:val="00C374F4"/>
    <w:rsid w:val="00C37827"/>
    <w:rsid w:val="00C37AAC"/>
    <w:rsid w:val="00C37CF5"/>
    <w:rsid w:val="00C400BF"/>
    <w:rsid w:val="00C402D2"/>
    <w:rsid w:val="00C408B0"/>
    <w:rsid w:val="00C408FD"/>
    <w:rsid w:val="00C40CE0"/>
    <w:rsid w:val="00C40FE2"/>
    <w:rsid w:val="00C412F9"/>
    <w:rsid w:val="00C4199E"/>
    <w:rsid w:val="00C41C21"/>
    <w:rsid w:val="00C41FD4"/>
    <w:rsid w:val="00C4205E"/>
    <w:rsid w:val="00C420AF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3C63"/>
    <w:rsid w:val="00C44669"/>
    <w:rsid w:val="00C44784"/>
    <w:rsid w:val="00C447A8"/>
    <w:rsid w:val="00C448E9"/>
    <w:rsid w:val="00C44AE7"/>
    <w:rsid w:val="00C44B9D"/>
    <w:rsid w:val="00C44C2D"/>
    <w:rsid w:val="00C4535E"/>
    <w:rsid w:val="00C4553D"/>
    <w:rsid w:val="00C459F8"/>
    <w:rsid w:val="00C45BAD"/>
    <w:rsid w:val="00C45C4C"/>
    <w:rsid w:val="00C45CAD"/>
    <w:rsid w:val="00C46276"/>
    <w:rsid w:val="00C464C3"/>
    <w:rsid w:val="00C4679A"/>
    <w:rsid w:val="00C46FD2"/>
    <w:rsid w:val="00C4717E"/>
    <w:rsid w:val="00C47A32"/>
    <w:rsid w:val="00C47D4F"/>
    <w:rsid w:val="00C50213"/>
    <w:rsid w:val="00C503B4"/>
    <w:rsid w:val="00C506DC"/>
    <w:rsid w:val="00C50A51"/>
    <w:rsid w:val="00C50DC0"/>
    <w:rsid w:val="00C51117"/>
    <w:rsid w:val="00C51457"/>
    <w:rsid w:val="00C51696"/>
    <w:rsid w:val="00C51AA7"/>
    <w:rsid w:val="00C52341"/>
    <w:rsid w:val="00C52784"/>
    <w:rsid w:val="00C5290C"/>
    <w:rsid w:val="00C529C0"/>
    <w:rsid w:val="00C52A4A"/>
    <w:rsid w:val="00C5327E"/>
    <w:rsid w:val="00C535A4"/>
    <w:rsid w:val="00C536B5"/>
    <w:rsid w:val="00C53A51"/>
    <w:rsid w:val="00C53B17"/>
    <w:rsid w:val="00C54113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FD8"/>
    <w:rsid w:val="00C56121"/>
    <w:rsid w:val="00C56264"/>
    <w:rsid w:val="00C566CC"/>
    <w:rsid w:val="00C56AA8"/>
    <w:rsid w:val="00C56B40"/>
    <w:rsid w:val="00C56C56"/>
    <w:rsid w:val="00C57028"/>
    <w:rsid w:val="00C570B9"/>
    <w:rsid w:val="00C572B2"/>
    <w:rsid w:val="00C57444"/>
    <w:rsid w:val="00C57E82"/>
    <w:rsid w:val="00C57E83"/>
    <w:rsid w:val="00C6016C"/>
    <w:rsid w:val="00C603DA"/>
    <w:rsid w:val="00C611EE"/>
    <w:rsid w:val="00C61325"/>
    <w:rsid w:val="00C6133A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60F"/>
    <w:rsid w:val="00C6493C"/>
    <w:rsid w:val="00C64E32"/>
    <w:rsid w:val="00C65069"/>
    <w:rsid w:val="00C6545A"/>
    <w:rsid w:val="00C6562A"/>
    <w:rsid w:val="00C65C6D"/>
    <w:rsid w:val="00C65C7D"/>
    <w:rsid w:val="00C661D0"/>
    <w:rsid w:val="00C66558"/>
    <w:rsid w:val="00C66A37"/>
    <w:rsid w:val="00C66AE9"/>
    <w:rsid w:val="00C66B05"/>
    <w:rsid w:val="00C70019"/>
    <w:rsid w:val="00C7019D"/>
    <w:rsid w:val="00C704E0"/>
    <w:rsid w:val="00C70D4A"/>
    <w:rsid w:val="00C7155A"/>
    <w:rsid w:val="00C716DE"/>
    <w:rsid w:val="00C71742"/>
    <w:rsid w:val="00C71943"/>
    <w:rsid w:val="00C71ADB"/>
    <w:rsid w:val="00C71BAB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82"/>
    <w:rsid w:val="00C740EB"/>
    <w:rsid w:val="00C74458"/>
    <w:rsid w:val="00C7464F"/>
    <w:rsid w:val="00C74E64"/>
    <w:rsid w:val="00C750A5"/>
    <w:rsid w:val="00C75DDA"/>
    <w:rsid w:val="00C7625A"/>
    <w:rsid w:val="00C762D1"/>
    <w:rsid w:val="00C763BB"/>
    <w:rsid w:val="00C76571"/>
    <w:rsid w:val="00C765C4"/>
    <w:rsid w:val="00C766FE"/>
    <w:rsid w:val="00C76A13"/>
    <w:rsid w:val="00C76B4E"/>
    <w:rsid w:val="00C76F7C"/>
    <w:rsid w:val="00C77080"/>
    <w:rsid w:val="00C7713E"/>
    <w:rsid w:val="00C7768D"/>
    <w:rsid w:val="00C7776A"/>
    <w:rsid w:val="00C778BF"/>
    <w:rsid w:val="00C77923"/>
    <w:rsid w:val="00C77A18"/>
    <w:rsid w:val="00C77D15"/>
    <w:rsid w:val="00C77E16"/>
    <w:rsid w:val="00C77FA4"/>
    <w:rsid w:val="00C80985"/>
    <w:rsid w:val="00C80C98"/>
    <w:rsid w:val="00C81043"/>
    <w:rsid w:val="00C81047"/>
    <w:rsid w:val="00C810E0"/>
    <w:rsid w:val="00C81DCF"/>
    <w:rsid w:val="00C81F74"/>
    <w:rsid w:val="00C83004"/>
    <w:rsid w:val="00C83118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6CA"/>
    <w:rsid w:val="00C86D6F"/>
    <w:rsid w:val="00C86E52"/>
    <w:rsid w:val="00C870D5"/>
    <w:rsid w:val="00C87486"/>
    <w:rsid w:val="00C875CE"/>
    <w:rsid w:val="00C87751"/>
    <w:rsid w:val="00C87773"/>
    <w:rsid w:val="00C87C12"/>
    <w:rsid w:val="00C87D02"/>
    <w:rsid w:val="00C9002D"/>
    <w:rsid w:val="00C902F5"/>
    <w:rsid w:val="00C903D5"/>
    <w:rsid w:val="00C904AC"/>
    <w:rsid w:val="00C90A72"/>
    <w:rsid w:val="00C90CA5"/>
    <w:rsid w:val="00C91343"/>
    <w:rsid w:val="00C917C6"/>
    <w:rsid w:val="00C91EC9"/>
    <w:rsid w:val="00C9244B"/>
    <w:rsid w:val="00C92625"/>
    <w:rsid w:val="00C9285C"/>
    <w:rsid w:val="00C929DD"/>
    <w:rsid w:val="00C9330B"/>
    <w:rsid w:val="00C93329"/>
    <w:rsid w:val="00C93660"/>
    <w:rsid w:val="00C93D41"/>
    <w:rsid w:val="00C93E25"/>
    <w:rsid w:val="00C93FE7"/>
    <w:rsid w:val="00C941BE"/>
    <w:rsid w:val="00C94380"/>
    <w:rsid w:val="00C94A0A"/>
    <w:rsid w:val="00C94F68"/>
    <w:rsid w:val="00C95062"/>
    <w:rsid w:val="00C95298"/>
    <w:rsid w:val="00C958AA"/>
    <w:rsid w:val="00C95C01"/>
    <w:rsid w:val="00C95E52"/>
    <w:rsid w:val="00C95E6A"/>
    <w:rsid w:val="00C962B7"/>
    <w:rsid w:val="00C968B3"/>
    <w:rsid w:val="00C969D5"/>
    <w:rsid w:val="00C96A14"/>
    <w:rsid w:val="00C96D38"/>
    <w:rsid w:val="00C96D56"/>
    <w:rsid w:val="00C97144"/>
    <w:rsid w:val="00C976E0"/>
    <w:rsid w:val="00C97A1D"/>
    <w:rsid w:val="00C97D69"/>
    <w:rsid w:val="00CA08D4"/>
    <w:rsid w:val="00CA0985"/>
    <w:rsid w:val="00CA0BF2"/>
    <w:rsid w:val="00CA0FB1"/>
    <w:rsid w:val="00CA1638"/>
    <w:rsid w:val="00CA2160"/>
    <w:rsid w:val="00CA236D"/>
    <w:rsid w:val="00CA28FA"/>
    <w:rsid w:val="00CA2BD8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51"/>
    <w:rsid w:val="00CA478F"/>
    <w:rsid w:val="00CA49F7"/>
    <w:rsid w:val="00CA4B5D"/>
    <w:rsid w:val="00CA4DD2"/>
    <w:rsid w:val="00CA4FAB"/>
    <w:rsid w:val="00CA5654"/>
    <w:rsid w:val="00CA56ED"/>
    <w:rsid w:val="00CA58A9"/>
    <w:rsid w:val="00CA5A04"/>
    <w:rsid w:val="00CA5C81"/>
    <w:rsid w:val="00CA6308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B00F4"/>
    <w:rsid w:val="00CB0B01"/>
    <w:rsid w:val="00CB0C99"/>
    <w:rsid w:val="00CB13CE"/>
    <w:rsid w:val="00CB1488"/>
    <w:rsid w:val="00CB157D"/>
    <w:rsid w:val="00CB162F"/>
    <w:rsid w:val="00CB1F73"/>
    <w:rsid w:val="00CB2647"/>
    <w:rsid w:val="00CB2843"/>
    <w:rsid w:val="00CB2A9B"/>
    <w:rsid w:val="00CB333C"/>
    <w:rsid w:val="00CB37DA"/>
    <w:rsid w:val="00CB3A5D"/>
    <w:rsid w:val="00CB3DB4"/>
    <w:rsid w:val="00CB3DC1"/>
    <w:rsid w:val="00CB42A5"/>
    <w:rsid w:val="00CB4DE9"/>
    <w:rsid w:val="00CB549F"/>
    <w:rsid w:val="00CB54E8"/>
    <w:rsid w:val="00CB588B"/>
    <w:rsid w:val="00CB5979"/>
    <w:rsid w:val="00CB5BA0"/>
    <w:rsid w:val="00CB5C82"/>
    <w:rsid w:val="00CB61A0"/>
    <w:rsid w:val="00CB629B"/>
    <w:rsid w:val="00CB66DD"/>
    <w:rsid w:val="00CB6A35"/>
    <w:rsid w:val="00CB6A48"/>
    <w:rsid w:val="00CB6C87"/>
    <w:rsid w:val="00CB704F"/>
    <w:rsid w:val="00CB76DC"/>
    <w:rsid w:val="00CB796D"/>
    <w:rsid w:val="00CB7D63"/>
    <w:rsid w:val="00CB7FC3"/>
    <w:rsid w:val="00CC0101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C36"/>
    <w:rsid w:val="00CC1FE6"/>
    <w:rsid w:val="00CC20D8"/>
    <w:rsid w:val="00CC2592"/>
    <w:rsid w:val="00CC2A9C"/>
    <w:rsid w:val="00CC2AA4"/>
    <w:rsid w:val="00CC2CA4"/>
    <w:rsid w:val="00CC31D3"/>
    <w:rsid w:val="00CC350D"/>
    <w:rsid w:val="00CC37A7"/>
    <w:rsid w:val="00CC3C94"/>
    <w:rsid w:val="00CC3E9B"/>
    <w:rsid w:val="00CC3FF3"/>
    <w:rsid w:val="00CC4334"/>
    <w:rsid w:val="00CC4921"/>
    <w:rsid w:val="00CC4B19"/>
    <w:rsid w:val="00CC5124"/>
    <w:rsid w:val="00CC523E"/>
    <w:rsid w:val="00CC5439"/>
    <w:rsid w:val="00CC54C7"/>
    <w:rsid w:val="00CC5788"/>
    <w:rsid w:val="00CC5B48"/>
    <w:rsid w:val="00CC5BCB"/>
    <w:rsid w:val="00CC5F74"/>
    <w:rsid w:val="00CC63A3"/>
    <w:rsid w:val="00CC676D"/>
    <w:rsid w:val="00CC678D"/>
    <w:rsid w:val="00CC6846"/>
    <w:rsid w:val="00CC6FD3"/>
    <w:rsid w:val="00CC7035"/>
    <w:rsid w:val="00CC75E8"/>
    <w:rsid w:val="00CC7626"/>
    <w:rsid w:val="00CC76E7"/>
    <w:rsid w:val="00CC7838"/>
    <w:rsid w:val="00CC7CDD"/>
    <w:rsid w:val="00CD033C"/>
    <w:rsid w:val="00CD089E"/>
    <w:rsid w:val="00CD093D"/>
    <w:rsid w:val="00CD0C1C"/>
    <w:rsid w:val="00CD1305"/>
    <w:rsid w:val="00CD1A68"/>
    <w:rsid w:val="00CD1C57"/>
    <w:rsid w:val="00CD1DFC"/>
    <w:rsid w:val="00CD211A"/>
    <w:rsid w:val="00CD233B"/>
    <w:rsid w:val="00CD238A"/>
    <w:rsid w:val="00CD24CB"/>
    <w:rsid w:val="00CD29ED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695"/>
    <w:rsid w:val="00CD4807"/>
    <w:rsid w:val="00CD4BCC"/>
    <w:rsid w:val="00CD4C73"/>
    <w:rsid w:val="00CD4F08"/>
    <w:rsid w:val="00CD50D7"/>
    <w:rsid w:val="00CD5430"/>
    <w:rsid w:val="00CD549B"/>
    <w:rsid w:val="00CD5735"/>
    <w:rsid w:val="00CD5AA7"/>
    <w:rsid w:val="00CD5CC7"/>
    <w:rsid w:val="00CD5E56"/>
    <w:rsid w:val="00CD5F3D"/>
    <w:rsid w:val="00CD6177"/>
    <w:rsid w:val="00CD6B41"/>
    <w:rsid w:val="00CD6EAC"/>
    <w:rsid w:val="00CD7188"/>
    <w:rsid w:val="00CD7567"/>
    <w:rsid w:val="00CD7992"/>
    <w:rsid w:val="00CD7DDC"/>
    <w:rsid w:val="00CE0797"/>
    <w:rsid w:val="00CE0E9F"/>
    <w:rsid w:val="00CE14EC"/>
    <w:rsid w:val="00CE1E2A"/>
    <w:rsid w:val="00CE1F0B"/>
    <w:rsid w:val="00CE2642"/>
    <w:rsid w:val="00CE3165"/>
    <w:rsid w:val="00CE36AC"/>
    <w:rsid w:val="00CE433C"/>
    <w:rsid w:val="00CE439F"/>
    <w:rsid w:val="00CE46BB"/>
    <w:rsid w:val="00CE5198"/>
    <w:rsid w:val="00CE5286"/>
    <w:rsid w:val="00CE5CAD"/>
    <w:rsid w:val="00CE5E08"/>
    <w:rsid w:val="00CE608E"/>
    <w:rsid w:val="00CE63E9"/>
    <w:rsid w:val="00CE6CD8"/>
    <w:rsid w:val="00CE6EE9"/>
    <w:rsid w:val="00CE7056"/>
    <w:rsid w:val="00CE7409"/>
    <w:rsid w:val="00CE781E"/>
    <w:rsid w:val="00CE7BA1"/>
    <w:rsid w:val="00CE7BED"/>
    <w:rsid w:val="00CF03CF"/>
    <w:rsid w:val="00CF06C6"/>
    <w:rsid w:val="00CF0807"/>
    <w:rsid w:val="00CF0898"/>
    <w:rsid w:val="00CF0C37"/>
    <w:rsid w:val="00CF0FD1"/>
    <w:rsid w:val="00CF1173"/>
    <w:rsid w:val="00CF11FF"/>
    <w:rsid w:val="00CF1706"/>
    <w:rsid w:val="00CF1A3A"/>
    <w:rsid w:val="00CF1C17"/>
    <w:rsid w:val="00CF21CD"/>
    <w:rsid w:val="00CF2C49"/>
    <w:rsid w:val="00CF2E60"/>
    <w:rsid w:val="00CF3475"/>
    <w:rsid w:val="00CF35DD"/>
    <w:rsid w:val="00CF36B1"/>
    <w:rsid w:val="00CF37B4"/>
    <w:rsid w:val="00CF37CC"/>
    <w:rsid w:val="00CF40E1"/>
    <w:rsid w:val="00CF4173"/>
    <w:rsid w:val="00CF4207"/>
    <w:rsid w:val="00CF4350"/>
    <w:rsid w:val="00CF4862"/>
    <w:rsid w:val="00CF4C11"/>
    <w:rsid w:val="00CF5493"/>
    <w:rsid w:val="00CF54D0"/>
    <w:rsid w:val="00CF5DC6"/>
    <w:rsid w:val="00CF5EFE"/>
    <w:rsid w:val="00CF62ED"/>
    <w:rsid w:val="00CF6429"/>
    <w:rsid w:val="00CF64FF"/>
    <w:rsid w:val="00CF6CC7"/>
    <w:rsid w:val="00CF70EB"/>
    <w:rsid w:val="00CF7127"/>
    <w:rsid w:val="00CF720C"/>
    <w:rsid w:val="00CF729E"/>
    <w:rsid w:val="00CF72F0"/>
    <w:rsid w:val="00CF76F4"/>
    <w:rsid w:val="00CF77A2"/>
    <w:rsid w:val="00CF7878"/>
    <w:rsid w:val="00CF78D4"/>
    <w:rsid w:val="00CF7B46"/>
    <w:rsid w:val="00D005D2"/>
    <w:rsid w:val="00D00738"/>
    <w:rsid w:val="00D00A02"/>
    <w:rsid w:val="00D00AA3"/>
    <w:rsid w:val="00D00CBA"/>
    <w:rsid w:val="00D01124"/>
    <w:rsid w:val="00D011FB"/>
    <w:rsid w:val="00D0197A"/>
    <w:rsid w:val="00D01BF5"/>
    <w:rsid w:val="00D01C35"/>
    <w:rsid w:val="00D02647"/>
    <w:rsid w:val="00D02657"/>
    <w:rsid w:val="00D03492"/>
    <w:rsid w:val="00D035DE"/>
    <w:rsid w:val="00D036F2"/>
    <w:rsid w:val="00D0386C"/>
    <w:rsid w:val="00D039FE"/>
    <w:rsid w:val="00D03B28"/>
    <w:rsid w:val="00D03CBF"/>
    <w:rsid w:val="00D04358"/>
    <w:rsid w:val="00D048C5"/>
    <w:rsid w:val="00D049F9"/>
    <w:rsid w:val="00D04D4B"/>
    <w:rsid w:val="00D051DE"/>
    <w:rsid w:val="00D05624"/>
    <w:rsid w:val="00D05756"/>
    <w:rsid w:val="00D059AC"/>
    <w:rsid w:val="00D06418"/>
    <w:rsid w:val="00D06B01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34"/>
    <w:rsid w:val="00D07F57"/>
    <w:rsid w:val="00D101D5"/>
    <w:rsid w:val="00D103A5"/>
    <w:rsid w:val="00D103F0"/>
    <w:rsid w:val="00D1085B"/>
    <w:rsid w:val="00D11161"/>
    <w:rsid w:val="00D111A3"/>
    <w:rsid w:val="00D1195A"/>
    <w:rsid w:val="00D12225"/>
    <w:rsid w:val="00D1249B"/>
    <w:rsid w:val="00D126B2"/>
    <w:rsid w:val="00D12962"/>
    <w:rsid w:val="00D12A3E"/>
    <w:rsid w:val="00D12B44"/>
    <w:rsid w:val="00D12DC1"/>
    <w:rsid w:val="00D13261"/>
    <w:rsid w:val="00D132AD"/>
    <w:rsid w:val="00D13624"/>
    <w:rsid w:val="00D13A79"/>
    <w:rsid w:val="00D13B66"/>
    <w:rsid w:val="00D13C5E"/>
    <w:rsid w:val="00D1417A"/>
    <w:rsid w:val="00D14188"/>
    <w:rsid w:val="00D1493D"/>
    <w:rsid w:val="00D159B4"/>
    <w:rsid w:val="00D15D1A"/>
    <w:rsid w:val="00D16021"/>
    <w:rsid w:val="00D162F6"/>
    <w:rsid w:val="00D166C3"/>
    <w:rsid w:val="00D1690B"/>
    <w:rsid w:val="00D169C1"/>
    <w:rsid w:val="00D16A6D"/>
    <w:rsid w:val="00D16C33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A71"/>
    <w:rsid w:val="00D20BA4"/>
    <w:rsid w:val="00D20EA6"/>
    <w:rsid w:val="00D20FC3"/>
    <w:rsid w:val="00D213FD"/>
    <w:rsid w:val="00D218F8"/>
    <w:rsid w:val="00D21CBA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A07"/>
    <w:rsid w:val="00D23A08"/>
    <w:rsid w:val="00D23A46"/>
    <w:rsid w:val="00D23E40"/>
    <w:rsid w:val="00D24179"/>
    <w:rsid w:val="00D242BB"/>
    <w:rsid w:val="00D2443C"/>
    <w:rsid w:val="00D24B78"/>
    <w:rsid w:val="00D2526D"/>
    <w:rsid w:val="00D2587C"/>
    <w:rsid w:val="00D25C05"/>
    <w:rsid w:val="00D25CA5"/>
    <w:rsid w:val="00D25FFC"/>
    <w:rsid w:val="00D25FFF"/>
    <w:rsid w:val="00D260D0"/>
    <w:rsid w:val="00D264A1"/>
    <w:rsid w:val="00D264AC"/>
    <w:rsid w:val="00D2657F"/>
    <w:rsid w:val="00D265A1"/>
    <w:rsid w:val="00D26809"/>
    <w:rsid w:val="00D269EA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1FD8"/>
    <w:rsid w:val="00D323F0"/>
    <w:rsid w:val="00D326B4"/>
    <w:rsid w:val="00D329EB"/>
    <w:rsid w:val="00D33367"/>
    <w:rsid w:val="00D333A3"/>
    <w:rsid w:val="00D33403"/>
    <w:rsid w:val="00D33B54"/>
    <w:rsid w:val="00D33D6E"/>
    <w:rsid w:val="00D34001"/>
    <w:rsid w:val="00D34268"/>
    <w:rsid w:val="00D34553"/>
    <w:rsid w:val="00D3457B"/>
    <w:rsid w:val="00D34C37"/>
    <w:rsid w:val="00D34CCC"/>
    <w:rsid w:val="00D350F6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DF1"/>
    <w:rsid w:val="00D36EDA"/>
    <w:rsid w:val="00D370BB"/>
    <w:rsid w:val="00D37331"/>
    <w:rsid w:val="00D37F25"/>
    <w:rsid w:val="00D402C4"/>
    <w:rsid w:val="00D40632"/>
    <w:rsid w:val="00D40744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191"/>
    <w:rsid w:val="00D41201"/>
    <w:rsid w:val="00D412B4"/>
    <w:rsid w:val="00D41AF3"/>
    <w:rsid w:val="00D41AF5"/>
    <w:rsid w:val="00D41B41"/>
    <w:rsid w:val="00D421EF"/>
    <w:rsid w:val="00D423D2"/>
    <w:rsid w:val="00D42C61"/>
    <w:rsid w:val="00D42E4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53B"/>
    <w:rsid w:val="00D476B6"/>
    <w:rsid w:val="00D477CD"/>
    <w:rsid w:val="00D47EE6"/>
    <w:rsid w:val="00D504E3"/>
    <w:rsid w:val="00D50DC0"/>
    <w:rsid w:val="00D50EA7"/>
    <w:rsid w:val="00D50FB2"/>
    <w:rsid w:val="00D514B2"/>
    <w:rsid w:val="00D517F1"/>
    <w:rsid w:val="00D519D3"/>
    <w:rsid w:val="00D51E2D"/>
    <w:rsid w:val="00D52050"/>
    <w:rsid w:val="00D52A62"/>
    <w:rsid w:val="00D52C52"/>
    <w:rsid w:val="00D52C53"/>
    <w:rsid w:val="00D5301F"/>
    <w:rsid w:val="00D534AD"/>
    <w:rsid w:val="00D53631"/>
    <w:rsid w:val="00D538E7"/>
    <w:rsid w:val="00D53C27"/>
    <w:rsid w:val="00D53D8A"/>
    <w:rsid w:val="00D53FF7"/>
    <w:rsid w:val="00D54129"/>
    <w:rsid w:val="00D548DF"/>
    <w:rsid w:val="00D54E6B"/>
    <w:rsid w:val="00D54EE1"/>
    <w:rsid w:val="00D55182"/>
    <w:rsid w:val="00D5518D"/>
    <w:rsid w:val="00D55221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218"/>
    <w:rsid w:val="00D63256"/>
    <w:rsid w:val="00D632E6"/>
    <w:rsid w:val="00D634B9"/>
    <w:rsid w:val="00D635A7"/>
    <w:rsid w:val="00D6387D"/>
    <w:rsid w:val="00D63D8C"/>
    <w:rsid w:val="00D641DE"/>
    <w:rsid w:val="00D64357"/>
    <w:rsid w:val="00D64942"/>
    <w:rsid w:val="00D64B09"/>
    <w:rsid w:val="00D64C5C"/>
    <w:rsid w:val="00D64E1B"/>
    <w:rsid w:val="00D652D2"/>
    <w:rsid w:val="00D656EA"/>
    <w:rsid w:val="00D65FDB"/>
    <w:rsid w:val="00D663E5"/>
    <w:rsid w:val="00D6687F"/>
    <w:rsid w:val="00D66902"/>
    <w:rsid w:val="00D66A99"/>
    <w:rsid w:val="00D67370"/>
    <w:rsid w:val="00D679F6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0F85"/>
    <w:rsid w:val="00D71456"/>
    <w:rsid w:val="00D71917"/>
    <w:rsid w:val="00D71AD4"/>
    <w:rsid w:val="00D71F21"/>
    <w:rsid w:val="00D7231D"/>
    <w:rsid w:val="00D7269A"/>
    <w:rsid w:val="00D72782"/>
    <w:rsid w:val="00D72EE4"/>
    <w:rsid w:val="00D73151"/>
    <w:rsid w:val="00D738E2"/>
    <w:rsid w:val="00D73F58"/>
    <w:rsid w:val="00D73FB0"/>
    <w:rsid w:val="00D740C7"/>
    <w:rsid w:val="00D74A1C"/>
    <w:rsid w:val="00D74C27"/>
    <w:rsid w:val="00D74D5D"/>
    <w:rsid w:val="00D752A3"/>
    <w:rsid w:val="00D752C3"/>
    <w:rsid w:val="00D753DC"/>
    <w:rsid w:val="00D75873"/>
    <w:rsid w:val="00D75C48"/>
    <w:rsid w:val="00D75CD5"/>
    <w:rsid w:val="00D75D1E"/>
    <w:rsid w:val="00D76183"/>
    <w:rsid w:val="00D765AF"/>
    <w:rsid w:val="00D76CAF"/>
    <w:rsid w:val="00D76E5D"/>
    <w:rsid w:val="00D7706C"/>
    <w:rsid w:val="00D77720"/>
    <w:rsid w:val="00D77929"/>
    <w:rsid w:val="00D8033A"/>
    <w:rsid w:val="00D808C3"/>
    <w:rsid w:val="00D80A6C"/>
    <w:rsid w:val="00D80C4F"/>
    <w:rsid w:val="00D80DF2"/>
    <w:rsid w:val="00D81121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A84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0B69"/>
    <w:rsid w:val="00D90FE4"/>
    <w:rsid w:val="00D9102D"/>
    <w:rsid w:val="00D91247"/>
    <w:rsid w:val="00D912C4"/>
    <w:rsid w:val="00D913B7"/>
    <w:rsid w:val="00D9161E"/>
    <w:rsid w:val="00D917E4"/>
    <w:rsid w:val="00D919C5"/>
    <w:rsid w:val="00D91A3C"/>
    <w:rsid w:val="00D91CA9"/>
    <w:rsid w:val="00D92117"/>
    <w:rsid w:val="00D92344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7B0"/>
    <w:rsid w:val="00D959D0"/>
    <w:rsid w:val="00D95A0A"/>
    <w:rsid w:val="00D95BD0"/>
    <w:rsid w:val="00D95C60"/>
    <w:rsid w:val="00D95DCD"/>
    <w:rsid w:val="00D95FD1"/>
    <w:rsid w:val="00D96218"/>
    <w:rsid w:val="00D962A3"/>
    <w:rsid w:val="00D962C3"/>
    <w:rsid w:val="00D969D9"/>
    <w:rsid w:val="00D96DF4"/>
    <w:rsid w:val="00D974B5"/>
    <w:rsid w:val="00D9768C"/>
    <w:rsid w:val="00D97882"/>
    <w:rsid w:val="00D9789F"/>
    <w:rsid w:val="00D97EE4"/>
    <w:rsid w:val="00DA0204"/>
    <w:rsid w:val="00DA054C"/>
    <w:rsid w:val="00DA0613"/>
    <w:rsid w:val="00DA069E"/>
    <w:rsid w:val="00DA0AA6"/>
    <w:rsid w:val="00DA0CE8"/>
    <w:rsid w:val="00DA1529"/>
    <w:rsid w:val="00DA1570"/>
    <w:rsid w:val="00DA170D"/>
    <w:rsid w:val="00DA17F5"/>
    <w:rsid w:val="00DA225D"/>
    <w:rsid w:val="00DA22A4"/>
    <w:rsid w:val="00DA25B0"/>
    <w:rsid w:val="00DA27DA"/>
    <w:rsid w:val="00DA29F9"/>
    <w:rsid w:val="00DA2AD1"/>
    <w:rsid w:val="00DA2FA0"/>
    <w:rsid w:val="00DA314A"/>
    <w:rsid w:val="00DA32E5"/>
    <w:rsid w:val="00DA358C"/>
    <w:rsid w:val="00DA372A"/>
    <w:rsid w:val="00DA3DEF"/>
    <w:rsid w:val="00DA415E"/>
    <w:rsid w:val="00DA4329"/>
    <w:rsid w:val="00DA4605"/>
    <w:rsid w:val="00DA4647"/>
    <w:rsid w:val="00DA49E4"/>
    <w:rsid w:val="00DA4ACA"/>
    <w:rsid w:val="00DA581F"/>
    <w:rsid w:val="00DA59F8"/>
    <w:rsid w:val="00DA5BA2"/>
    <w:rsid w:val="00DA660A"/>
    <w:rsid w:val="00DA66D7"/>
    <w:rsid w:val="00DA6A0D"/>
    <w:rsid w:val="00DA6B8A"/>
    <w:rsid w:val="00DA6C1E"/>
    <w:rsid w:val="00DA6C45"/>
    <w:rsid w:val="00DA6CA6"/>
    <w:rsid w:val="00DA6D89"/>
    <w:rsid w:val="00DA708A"/>
    <w:rsid w:val="00DA7271"/>
    <w:rsid w:val="00DA75CD"/>
    <w:rsid w:val="00DA79F9"/>
    <w:rsid w:val="00DA7B53"/>
    <w:rsid w:val="00DA7B7F"/>
    <w:rsid w:val="00DA7C33"/>
    <w:rsid w:val="00DB0499"/>
    <w:rsid w:val="00DB05A4"/>
    <w:rsid w:val="00DB108C"/>
    <w:rsid w:val="00DB12AF"/>
    <w:rsid w:val="00DB1348"/>
    <w:rsid w:val="00DB1564"/>
    <w:rsid w:val="00DB1C3F"/>
    <w:rsid w:val="00DB1D7E"/>
    <w:rsid w:val="00DB1EE4"/>
    <w:rsid w:val="00DB2525"/>
    <w:rsid w:val="00DB29A9"/>
    <w:rsid w:val="00DB2DAD"/>
    <w:rsid w:val="00DB37DB"/>
    <w:rsid w:val="00DB37FE"/>
    <w:rsid w:val="00DB38F8"/>
    <w:rsid w:val="00DB3B59"/>
    <w:rsid w:val="00DB3BCC"/>
    <w:rsid w:val="00DB3EE2"/>
    <w:rsid w:val="00DB4031"/>
    <w:rsid w:val="00DB4982"/>
    <w:rsid w:val="00DB4D20"/>
    <w:rsid w:val="00DB4D5E"/>
    <w:rsid w:val="00DB4FB4"/>
    <w:rsid w:val="00DB566F"/>
    <w:rsid w:val="00DB583D"/>
    <w:rsid w:val="00DB599A"/>
    <w:rsid w:val="00DB5BFE"/>
    <w:rsid w:val="00DB5C2B"/>
    <w:rsid w:val="00DB5EEE"/>
    <w:rsid w:val="00DB6273"/>
    <w:rsid w:val="00DB642E"/>
    <w:rsid w:val="00DB65A3"/>
    <w:rsid w:val="00DB66A7"/>
    <w:rsid w:val="00DB6A22"/>
    <w:rsid w:val="00DB6C25"/>
    <w:rsid w:val="00DB6CE1"/>
    <w:rsid w:val="00DB6D89"/>
    <w:rsid w:val="00DB7D52"/>
    <w:rsid w:val="00DB7F94"/>
    <w:rsid w:val="00DC0668"/>
    <w:rsid w:val="00DC08A8"/>
    <w:rsid w:val="00DC0A6D"/>
    <w:rsid w:val="00DC0C74"/>
    <w:rsid w:val="00DC0DED"/>
    <w:rsid w:val="00DC13E6"/>
    <w:rsid w:val="00DC192C"/>
    <w:rsid w:val="00DC1CCF"/>
    <w:rsid w:val="00DC1E5E"/>
    <w:rsid w:val="00DC2012"/>
    <w:rsid w:val="00DC2132"/>
    <w:rsid w:val="00DC2147"/>
    <w:rsid w:val="00DC29AE"/>
    <w:rsid w:val="00DC29D3"/>
    <w:rsid w:val="00DC301E"/>
    <w:rsid w:val="00DC34E5"/>
    <w:rsid w:val="00DC3662"/>
    <w:rsid w:val="00DC3996"/>
    <w:rsid w:val="00DC39D2"/>
    <w:rsid w:val="00DC3DDD"/>
    <w:rsid w:val="00DC3F52"/>
    <w:rsid w:val="00DC3F93"/>
    <w:rsid w:val="00DC440D"/>
    <w:rsid w:val="00DC4562"/>
    <w:rsid w:val="00DC466B"/>
    <w:rsid w:val="00DC4E9B"/>
    <w:rsid w:val="00DC5682"/>
    <w:rsid w:val="00DC6664"/>
    <w:rsid w:val="00DC68E7"/>
    <w:rsid w:val="00DC70C0"/>
    <w:rsid w:val="00DC75FA"/>
    <w:rsid w:val="00DC7924"/>
    <w:rsid w:val="00DC7D9F"/>
    <w:rsid w:val="00DD00D8"/>
    <w:rsid w:val="00DD019B"/>
    <w:rsid w:val="00DD01AA"/>
    <w:rsid w:val="00DD01C7"/>
    <w:rsid w:val="00DD061A"/>
    <w:rsid w:val="00DD0898"/>
    <w:rsid w:val="00DD0903"/>
    <w:rsid w:val="00DD0B19"/>
    <w:rsid w:val="00DD0D70"/>
    <w:rsid w:val="00DD0EBF"/>
    <w:rsid w:val="00DD1420"/>
    <w:rsid w:val="00DD188B"/>
    <w:rsid w:val="00DD188E"/>
    <w:rsid w:val="00DD19BC"/>
    <w:rsid w:val="00DD23EE"/>
    <w:rsid w:val="00DD2559"/>
    <w:rsid w:val="00DD2E7B"/>
    <w:rsid w:val="00DD2EF7"/>
    <w:rsid w:val="00DD329A"/>
    <w:rsid w:val="00DD34EC"/>
    <w:rsid w:val="00DD381E"/>
    <w:rsid w:val="00DD3898"/>
    <w:rsid w:val="00DD422E"/>
    <w:rsid w:val="00DD42CD"/>
    <w:rsid w:val="00DD4715"/>
    <w:rsid w:val="00DD49BE"/>
    <w:rsid w:val="00DD4B89"/>
    <w:rsid w:val="00DD51BE"/>
    <w:rsid w:val="00DD5238"/>
    <w:rsid w:val="00DD54B0"/>
    <w:rsid w:val="00DD54B2"/>
    <w:rsid w:val="00DD58AC"/>
    <w:rsid w:val="00DD5DB6"/>
    <w:rsid w:val="00DD5FF4"/>
    <w:rsid w:val="00DD6034"/>
    <w:rsid w:val="00DD6559"/>
    <w:rsid w:val="00DD66AB"/>
    <w:rsid w:val="00DD68DA"/>
    <w:rsid w:val="00DD6DD3"/>
    <w:rsid w:val="00DD6E0E"/>
    <w:rsid w:val="00DD70EE"/>
    <w:rsid w:val="00DD7548"/>
    <w:rsid w:val="00DD782A"/>
    <w:rsid w:val="00DD7A7A"/>
    <w:rsid w:val="00DE0082"/>
    <w:rsid w:val="00DE06E4"/>
    <w:rsid w:val="00DE07D5"/>
    <w:rsid w:val="00DE0923"/>
    <w:rsid w:val="00DE0A13"/>
    <w:rsid w:val="00DE0D89"/>
    <w:rsid w:val="00DE0DD6"/>
    <w:rsid w:val="00DE0ED6"/>
    <w:rsid w:val="00DE0FEF"/>
    <w:rsid w:val="00DE10D0"/>
    <w:rsid w:val="00DE1560"/>
    <w:rsid w:val="00DE1FDD"/>
    <w:rsid w:val="00DE2221"/>
    <w:rsid w:val="00DE2829"/>
    <w:rsid w:val="00DE284F"/>
    <w:rsid w:val="00DE2B97"/>
    <w:rsid w:val="00DE3081"/>
    <w:rsid w:val="00DE36C9"/>
    <w:rsid w:val="00DE3C0B"/>
    <w:rsid w:val="00DE4157"/>
    <w:rsid w:val="00DE4195"/>
    <w:rsid w:val="00DE425B"/>
    <w:rsid w:val="00DE428A"/>
    <w:rsid w:val="00DE4799"/>
    <w:rsid w:val="00DE47BC"/>
    <w:rsid w:val="00DE4A9F"/>
    <w:rsid w:val="00DE4BFD"/>
    <w:rsid w:val="00DE4C48"/>
    <w:rsid w:val="00DE4E8F"/>
    <w:rsid w:val="00DE4FB6"/>
    <w:rsid w:val="00DE53DB"/>
    <w:rsid w:val="00DE55DF"/>
    <w:rsid w:val="00DE5A70"/>
    <w:rsid w:val="00DE5BF6"/>
    <w:rsid w:val="00DE5E17"/>
    <w:rsid w:val="00DE5F9E"/>
    <w:rsid w:val="00DE647E"/>
    <w:rsid w:val="00DE64A4"/>
    <w:rsid w:val="00DE6679"/>
    <w:rsid w:val="00DE66E6"/>
    <w:rsid w:val="00DE6757"/>
    <w:rsid w:val="00DE6A13"/>
    <w:rsid w:val="00DE6D15"/>
    <w:rsid w:val="00DE6EA3"/>
    <w:rsid w:val="00DE7029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0942"/>
    <w:rsid w:val="00DF0A60"/>
    <w:rsid w:val="00DF13BA"/>
    <w:rsid w:val="00DF1608"/>
    <w:rsid w:val="00DF1A17"/>
    <w:rsid w:val="00DF1A78"/>
    <w:rsid w:val="00DF1FE9"/>
    <w:rsid w:val="00DF225A"/>
    <w:rsid w:val="00DF25E5"/>
    <w:rsid w:val="00DF27CC"/>
    <w:rsid w:val="00DF29FE"/>
    <w:rsid w:val="00DF32CD"/>
    <w:rsid w:val="00DF346C"/>
    <w:rsid w:val="00DF3784"/>
    <w:rsid w:val="00DF3BBD"/>
    <w:rsid w:val="00DF46EB"/>
    <w:rsid w:val="00DF4A66"/>
    <w:rsid w:val="00DF4C64"/>
    <w:rsid w:val="00DF4CFE"/>
    <w:rsid w:val="00DF4D76"/>
    <w:rsid w:val="00DF517B"/>
    <w:rsid w:val="00DF526E"/>
    <w:rsid w:val="00DF53D2"/>
    <w:rsid w:val="00DF5646"/>
    <w:rsid w:val="00DF5703"/>
    <w:rsid w:val="00DF5763"/>
    <w:rsid w:val="00DF5B7F"/>
    <w:rsid w:val="00DF5C75"/>
    <w:rsid w:val="00DF5DD3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29"/>
    <w:rsid w:val="00DF7D3B"/>
    <w:rsid w:val="00E00089"/>
    <w:rsid w:val="00E00123"/>
    <w:rsid w:val="00E002E8"/>
    <w:rsid w:val="00E00536"/>
    <w:rsid w:val="00E00C38"/>
    <w:rsid w:val="00E00E28"/>
    <w:rsid w:val="00E00E70"/>
    <w:rsid w:val="00E010CC"/>
    <w:rsid w:val="00E012A9"/>
    <w:rsid w:val="00E016F1"/>
    <w:rsid w:val="00E01736"/>
    <w:rsid w:val="00E01771"/>
    <w:rsid w:val="00E01A02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305F"/>
    <w:rsid w:val="00E03178"/>
    <w:rsid w:val="00E03542"/>
    <w:rsid w:val="00E0369A"/>
    <w:rsid w:val="00E03B84"/>
    <w:rsid w:val="00E03E86"/>
    <w:rsid w:val="00E03F08"/>
    <w:rsid w:val="00E04485"/>
    <w:rsid w:val="00E0469E"/>
    <w:rsid w:val="00E048DD"/>
    <w:rsid w:val="00E0498C"/>
    <w:rsid w:val="00E04B14"/>
    <w:rsid w:val="00E04C01"/>
    <w:rsid w:val="00E04C11"/>
    <w:rsid w:val="00E04C78"/>
    <w:rsid w:val="00E04E6C"/>
    <w:rsid w:val="00E05351"/>
    <w:rsid w:val="00E0590E"/>
    <w:rsid w:val="00E05B28"/>
    <w:rsid w:val="00E05C51"/>
    <w:rsid w:val="00E05F80"/>
    <w:rsid w:val="00E064C1"/>
    <w:rsid w:val="00E064E8"/>
    <w:rsid w:val="00E06DE9"/>
    <w:rsid w:val="00E06F56"/>
    <w:rsid w:val="00E070EA"/>
    <w:rsid w:val="00E07123"/>
    <w:rsid w:val="00E075CA"/>
    <w:rsid w:val="00E076A6"/>
    <w:rsid w:val="00E077CC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B6C"/>
    <w:rsid w:val="00E11EDC"/>
    <w:rsid w:val="00E1229F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9BB"/>
    <w:rsid w:val="00E13E77"/>
    <w:rsid w:val="00E14183"/>
    <w:rsid w:val="00E14298"/>
    <w:rsid w:val="00E14D42"/>
    <w:rsid w:val="00E14D50"/>
    <w:rsid w:val="00E14EBA"/>
    <w:rsid w:val="00E15432"/>
    <w:rsid w:val="00E154E4"/>
    <w:rsid w:val="00E15614"/>
    <w:rsid w:val="00E156AD"/>
    <w:rsid w:val="00E1677F"/>
    <w:rsid w:val="00E16DF5"/>
    <w:rsid w:val="00E1728E"/>
    <w:rsid w:val="00E17340"/>
    <w:rsid w:val="00E176D9"/>
    <w:rsid w:val="00E17D92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777"/>
    <w:rsid w:val="00E22977"/>
    <w:rsid w:val="00E22AED"/>
    <w:rsid w:val="00E2311D"/>
    <w:rsid w:val="00E234D7"/>
    <w:rsid w:val="00E23563"/>
    <w:rsid w:val="00E23656"/>
    <w:rsid w:val="00E23B23"/>
    <w:rsid w:val="00E23D25"/>
    <w:rsid w:val="00E23E24"/>
    <w:rsid w:val="00E23F59"/>
    <w:rsid w:val="00E2454A"/>
    <w:rsid w:val="00E248CF"/>
    <w:rsid w:val="00E249B0"/>
    <w:rsid w:val="00E24C80"/>
    <w:rsid w:val="00E25160"/>
    <w:rsid w:val="00E253F0"/>
    <w:rsid w:val="00E256BE"/>
    <w:rsid w:val="00E258FC"/>
    <w:rsid w:val="00E25EDD"/>
    <w:rsid w:val="00E26161"/>
    <w:rsid w:val="00E262BB"/>
    <w:rsid w:val="00E26AE6"/>
    <w:rsid w:val="00E26C17"/>
    <w:rsid w:val="00E26F02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4F6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EC4"/>
    <w:rsid w:val="00E3208A"/>
    <w:rsid w:val="00E3263D"/>
    <w:rsid w:val="00E327F2"/>
    <w:rsid w:val="00E32A6B"/>
    <w:rsid w:val="00E32E4B"/>
    <w:rsid w:val="00E32FB9"/>
    <w:rsid w:val="00E335EA"/>
    <w:rsid w:val="00E337A0"/>
    <w:rsid w:val="00E3387E"/>
    <w:rsid w:val="00E33CD5"/>
    <w:rsid w:val="00E33D95"/>
    <w:rsid w:val="00E33F6E"/>
    <w:rsid w:val="00E3423A"/>
    <w:rsid w:val="00E34483"/>
    <w:rsid w:val="00E34487"/>
    <w:rsid w:val="00E345FE"/>
    <w:rsid w:val="00E34676"/>
    <w:rsid w:val="00E349FB"/>
    <w:rsid w:val="00E34A77"/>
    <w:rsid w:val="00E3525B"/>
    <w:rsid w:val="00E3564C"/>
    <w:rsid w:val="00E35885"/>
    <w:rsid w:val="00E358CA"/>
    <w:rsid w:val="00E35E5E"/>
    <w:rsid w:val="00E36042"/>
    <w:rsid w:val="00E3650D"/>
    <w:rsid w:val="00E36ABC"/>
    <w:rsid w:val="00E36B02"/>
    <w:rsid w:val="00E36C4D"/>
    <w:rsid w:val="00E36D96"/>
    <w:rsid w:val="00E36DED"/>
    <w:rsid w:val="00E36DFF"/>
    <w:rsid w:val="00E374AD"/>
    <w:rsid w:val="00E37BE5"/>
    <w:rsid w:val="00E37F1F"/>
    <w:rsid w:val="00E40774"/>
    <w:rsid w:val="00E407BD"/>
    <w:rsid w:val="00E40B0D"/>
    <w:rsid w:val="00E40D40"/>
    <w:rsid w:val="00E40F23"/>
    <w:rsid w:val="00E413F6"/>
    <w:rsid w:val="00E4156B"/>
    <w:rsid w:val="00E41D4D"/>
    <w:rsid w:val="00E41E4E"/>
    <w:rsid w:val="00E41FD8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97A"/>
    <w:rsid w:val="00E43AC7"/>
    <w:rsid w:val="00E43B03"/>
    <w:rsid w:val="00E43B48"/>
    <w:rsid w:val="00E43B78"/>
    <w:rsid w:val="00E43DAC"/>
    <w:rsid w:val="00E43E7C"/>
    <w:rsid w:val="00E44294"/>
    <w:rsid w:val="00E447A7"/>
    <w:rsid w:val="00E44B7C"/>
    <w:rsid w:val="00E44D66"/>
    <w:rsid w:val="00E45014"/>
    <w:rsid w:val="00E45476"/>
    <w:rsid w:val="00E45486"/>
    <w:rsid w:val="00E4548D"/>
    <w:rsid w:val="00E46017"/>
    <w:rsid w:val="00E4725F"/>
    <w:rsid w:val="00E4743F"/>
    <w:rsid w:val="00E474CF"/>
    <w:rsid w:val="00E47508"/>
    <w:rsid w:val="00E475E8"/>
    <w:rsid w:val="00E477FB"/>
    <w:rsid w:val="00E4785B"/>
    <w:rsid w:val="00E47B91"/>
    <w:rsid w:val="00E47E0D"/>
    <w:rsid w:val="00E47F90"/>
    <w:rsid w:val="00E50286"/>
    <w:rsid w:val="00E506BD"/>
    <w:rsid w:val="00E50705"/>
    <w:rsid w:val="00E50971"/>
    <w:rsid w:val="00E50BD7"/>
    <w:rsid w:val="00E50D85"/>
    <w:rsid w:val="00E510E2"/>
    <w:rsid w:val="00E514DA"/>
    <w:rsid w:val="00E51A50"/>
    <w:rsid w:val="00E51CE9"/>
    <w:rsid w:val="00E51E3A"/>
    <w:rsid w:val="00E5265F"/>
    <w:rsid w:val="00E527CE"/>
    <w:rsid w:val="00E52846"/>
    <w:rsid w:val="00E528CF"/>
    <w:rsid w:val="00E52E11"/>
    <w:rsid w:val="00E52E2B"/>
    <w:rsid w:val="00E52E6E"/>
    <w:rsid w:val="00E5311B"/>
    <w:rsid w:val="00E533E1"/>
    <w:rsid w:val="00E53725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4A83"/>
    <w:rsid w:val="00E551DF"/>
    <w:rsid w:val="00E5564F"/>
    <w:rsid w:val="00E561D5"/>
    <w:rsid w:val="00E562A1"/>
    <w:rsid w:val="00E563B3"/>
    <w:rsid w:val="00E564FB"/>
    <w:rsid w:val="00E567C9"/>
    <w:rsid w:val="00E56F51"/>
    <w:rsid w:val="00E571D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13E0"/>
    <w:rsid w:val="00E61A6F"/>
    <w:rsid w:val="00E622AE"/>
    <w:rsid w:val="00E623A2"/>
    <w:rsid w:val="00E6278C"/>
    <w:rsid w:val="00E62A5F"/>
    <w:rsid w:val="00E62BB7"/>
    <w:rsid w:val="00E62C55"/>
    <w:rsid w:val="00E62C83"/>
    <w:rsid w:val="00E63355"/>
    <w:rsid w:val="00E63943"/>
    <w:rsid w:val="00E63C21"/>
    <w:rsid w:val="00E63DD7"/>
    <w:rsid w:val="00E63E45"/>
    <w:rsid w:val="00E63F34"/>
    <w:rsid w:val="00E64053"/>
    <w:rsid w:val="00E640A5"/>
    <w:rsid w:val="00E64442"/>
    <w:rsid w:val="00E64F7F"/>
    <w:rsid w:val="00E655F0"/>
    <w:rsid w:val="00E6580D"/>
    <w:rsid w:val="00E65B60"/>
    <w:rsid w:val="00E65D03"/>
    <w:rsid w:val="00E6613E"/>
    <w:rsid w:val="00E6620A"/>
    <w:rsid w:val="00E662D7"/>
    <w:rsid w:val="00E66649"/>
    <w:rsid w:val="00E667D5"/>
    <w:rsid w:val="00E667ED"/>
    <w:rsid w:val="00E668AF"/>
    <w:rsid w:val="00E66C07"/>
    <w:rsid w:val="00E66EDF"/>
    <w:rsid w:val="00E67672"/>
    <w:rsid w:val="00E67683"/>
    <w:rsid w:val="00E678C0"/>
    <w:rsid w:val="00E67916"/>
    <w:rsid w:val="00E67D63"/>
    <w:rsid w:val="00E67F06"/>
    <w:rsid w:val="00E703CE"/>
    <w:rsid w:val="00E705B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27"/>
    <w:rsid w:val="00E72675"/>
    <w:rsid w:val="00E726A8"/>
    <w:rsid w:val="00E72905"/>
    <w:rsid w:val="00E729EC"/>
    <w:rsid w:val="00E72E56"/>
    <w:rsid w:val="00E73126"/>
    <w:rsid w:val="00E7383A"/>
    <w:rsid w:val="00E739B7"/>
    <w:rsid w:val="00E73DBF"/>
    <w:rsid w:val="00E73F85"/>
    <w:rsid w:val="00E73FE8"/>
    <w:rsid w:val="00E740B7"/>
    <w:rsid w:val="00E74449"/>
    <w:rsid w:val="00E74B1D"/>
    <w:rsid w:val="00E74B80"/>
    <w:rsid w:val="00E74BFB"/>
    <w:rsid w:val="00E74F46"/>
    <w:rsid w:val="00E757E6"/>
    <w:rsid w:val="00E759E4"/>
    <w:rsid w:val="00E75AAC"/>
    <w:rsid w:val="00E75CD8"/>
    <w:rsid w:val="00E75D37"/>
    <w:rsid w:val="00E75E81"/>
    <w:rsid w:val="00E76180"/>
    <w:rsid w:val="00E76599"/>
    <w:rsid w:val="00E76790"/>
    <w:rsid w:val="00E769A8"/>
    <w:rsid w:val="00E769DE"/>
    <w:rsid w:val="00E7705D"/>
    <w:rsid w:val="00E770D2"/>
    <w:rsid w:val="00E77154"/>
    <w:rsid w:val="00E77410"/>
    <w:rsid w:val="00E775B1"/>
    <w:rsid w:val="00E77721"/>
    <w:rsid w:val="00E77921"/>
    <w:rsid w:val="00E77A78"/>
    <w:rsid w:val="00E77B13"/>
    <w:rsid w:val="00E77BEC"/>
    <w:rsid w:val="00E77FBB"/>
    <w:rsid w:val="00E807BF"/>
    <w:rsid w:val="00E808D4"/>
    <w:rsid w:val="00E80EB4"/>
    <w:rsid w:val="00E8134B"/>
    <w:rsid w:val="00E81879"/>
    <w:rsid w:val="00E819A2"/>
    <w:rsid w:val="00E81A07"/>
    <w:rsid w:val="00E81C96"/>
    <w:rsid w:val="00E81E10"/>
    <w:rsid w:val="00E8212E"/>
    <w:rsid w:val="00E8244B"/>
    <w:rsid w:val="00E824B8"/>
    <w:rsid w:val="00E82917"/>
    <w:rsid w:val="00E82B52"/>
    <w:rsid w:val="00E82F6F"/>
    <w:rsid w:val="00E83346"/>
    <w:rsid w:val="00E836B8"/>
    <w:rsid w:val="00E8396A"/>
    <w:rsid w:val="00E83C8B"/>
    <w:rsid w:val="00E83E58"/>
    <w:rsid w:val="00E84811"/>
    <w:rsid w:val="00E84C57"/>
    <w:rsid w:val="00E85201"/>
    <w:rsid w:val="00E853F8"/>
    <w:rsid w:val="00E85633"/>
    <w:rsid w:val="00E85757"/>
    <w:rsid w:val="00E858B1"/>
    <w:rsid w:val="00E85901"/>
    <w:rsid w:val="00E85BC5"/>
    <w:rsid w:val="00E85EF0"/>
    <w:rsid w:val="00E860B3"/>
    <w:rsid w:val="00E86489"/>
    <w:rsid w:val="00E866E6"/>
    <w:rsid w:val="00E86704"/>
    <w:rsid w:val="00E86A87"/>
    <w:rsid w:val="00E86EB4"/>
    <w:rsid w:val="00E86FC8"/>
    <w:rsid w:val="00E877B7"/>
    <w:rsid w:val="00E877E2"/>
    <w:rsid w:val="00E877FA"/>
    <w:rsid w:val="00E8787B"/>
    <w:rsid w:val="00E87B01"/>
    <w:rsid w:val="00E87E44"/>
    <w:rsid w:val="00E9017E"/>
    <w:rsid w:val="00E9053A"/>
    <w:rsid w:val="00E910AB"/>
    <w:rsid w:val="00E912EB"/>
    <w:rsid w:val="00E91417"/>
    <w:rsid w:val="00E915DF"/>
    <w:rsid w:val="00E9173D"/>
    <w:rsid w:val="00E920B7"/>
    <w:rsid w:val="00E92A58"/>
    <w:rsid w:val="00E92A85"/>
    <w:rsid w:val="00E92D0C"/>
    <w:rsid w:val="00E93246"/>
    <w:rsid w:val="00E9337F"/>
    <w:rsid w:val="00E936C5"/>
    <w:rsid w:val="00E93E49"/>
    <w:rsid w:val="00E9487B"/>
    <w:rsid w:val="00E94945"/>
    <w:rsid w:val="00E94C58"/>
    <w:rsid w:val="00E9527F"/>
    <w:rsid w:val="00E952FB"/>
    <w:rsid w:val="00E9551E"/>
    <w:rsid w:val="00E9566E"/>
    <w:rsid w:val="00E95672"/>
    <w:rsid w:val="00E958E4"/>
    <w:rsid w:val="00E9598C"/>
    <w:rsid w:val="00E95F39"/>
    <w:rsid w:val="00E95FF1"/>
    <w:rsid w:val="00E96242"/>
    <w:rsid w:val="00E962E9"/>
    <w:rsid w:val="00E9647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CB9"/>
    <w:rsid w:val="00EA1D98"/>
    <w:rsid w:val="00EA1FEC"/>
    <w:rsid w:val="00EA20DF"/>
    <w:rsid w:val="00EA2119"/>
    <w:rsid w:val="00EA2261"/>
    <w:rsid w:val="00EA2347"/>
    <w:rsid w:val="00EA246E"/>
    <w:rsid w:val="00EA2538"/>
    <w:rsid w:val="00EA27B1"/>
    <w:rsid w:val="00EA27F0"/>
    <w:rsid w:val="00EA2EDC"/>
    <w:rsid w:val="00EA2F72"/>
    <w:rsid w:val="00EA2FD5"/>
    <w:rsid w:val="00EA328F"/>
    <w:rsid w:val="00EA35D5"/>
    <w:rsid w:val="00EA3618"/>
    <w:rsid w:val="00EA3661"/>
    <w:rsid w:val="00EA381F"/>
    <w:rsid w:val="00EA44CC"/>
    <w:rsid w:val="00EA4652"/>
    <w:rsid w:val="00EA47C8"/>
    <w:rsid w:val="00EA4B4A"/>
    <w:rsid w:val="00EA5484"/>
    <w:rsid w:val="00EA5692"/>
    <w:rsid w:val="00EA57B4"/>
    <w:rsid w:val="00EA5A88"/>
    <w:rsid w:val="00EA5F9A"/>
    <w:rsid w:val="00EA6011"/>
    <w:rsid w:val="00EA63B0"/>
    <w:rsid w:val="00EA6971"/>
    <w:rsid w:val="00EA69B8"/>
    <w:rsid w:val="00EA6C5C"/>
    <w:rsid w:val="00EA6CB8"/>
    <w:rsid w:val="00EA6CE9"/>
    <w:rsid w:val="00EB01BA"/>
    <w:rsid w:val="00EB06E6"/>
    <w:rsid w:val="00EB0869"/>
    <w:rsid w:val="00EB0C1F"/>
    <w:rsid w:val="00EB154B"/>
    <w:rsid w:val="00EB164D"/>
    <w:rsid w:val="00EB16ED"/>
    <w:rsid w:val="00EB1FA8"/>
    <w:rsid w:val="00EB218F"/>
    <w:rsid w:val="00EB2456"/>
    <w:rsid w:val="00EB28A9"/>
    <w:rsid w:val="00EB2D22"/>
    <w:rsid w:val="00EB31A4"/>
    <w:rsid w:val="00EB329E"/>
    <w:rsid w:val="00EB34B5"/>
    <w:rsid w:val="00EB39E7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1C"/>
    <w:rsid w:val="00EB6053"/>
    <w:rsid w:val="00EB6132"/>
    <w:rsid w:val="00EB739D"/>
    <w:rsid w:val="00EB7C89"/>
    <w:rsid w:val="00EB7CE7"/>
    <w:rsid w:val="00EB7E77"/>
    <w:rsid w:val="00EB7FEE"/>
    <w:rsid w:val="00EC0020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617"/>
    <w:rsid w:val="00EC29F0"/>
    <w:rsid w:val="00EC2F8B"/>
    <w:rsid w:val="00EC32A6"/>
    <w:rsid w:val="00EC366B"/>
    <w:rsid w:val="00EC36CC"/>
    <w:rsid w:val="00EC395C"/>
    <w:rsid w:val="00EC3D5E"/>
    <w:rsid w:val="00EC40D2"/>
    <w:rsid w:val="00EC4282"/>
    <w:rsid w:val="00EC4560"/>
    <w:rsid w:val="00EC4E0A"/>
    <w:rsid w:val="00EC4F3A"/>
    <w:rsid w:val="00EC531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73B4"/>
    <w:rsid w:val="00EC751E"/>
    <w:rsid w:val="00EC7A2F"/>
    <w:rsid w:val="00EC7D45"/>
    <w:rsid w:val="00EC7FC8"/>
    <w:rsid w:val="00ED0548"/>
    <w:rsid w:val="00ED0B03"/>
    <w:rsid w:val="00ED0C86"/>
    <w:rsid w:val="00ED158B"/>
    <w:rsid w:val="00ED15A2"/>
    <w:rsid w:val="00ED187D"/>
    <w:rsid w:val="00ED1A5B"/>
    <w:rsid w:val="00ED1AD3"/>
    <w:rsid w:val="00ED20BC"/>
    <w:rsid w:val="00ED220B"/>
    <w:rsid w:val="00ED2427"/>
    <w:rsid w:val="00ED284F"/>
    <w:rsid w:val="00ED29D3"/>
    <w:rsid w:val="00ED2E63"/>
    <w:rsid w:val="00ED2F5C"/>
    <w:rsid w:val="00ED35FF"/>
    <w:rsid w:val="00ED36DB"/>
    <w:rsid w:val="00ED3719"/>
    <w:rsid w:val="00ED3C87"/>
    <w:rsid w:val="00ED3FC8"/>
    <w:rsid w:val="00ED4129"/>
    <w:rsid w:val="00ED48EF"/>
    <w:rsid w:val="00ED4B93"/>
    <w:rsid w:val="00ED4CDB"/>
    <w:rsid w:val="00ED5D40"/>
    <w:rsid w:val="00ED5EE1"/>
    <w:rsid w:val="00ED607F"/>
    <w:rsid w:val="00ED6258"/>
    <w:rsid w:val="00ED6935"/>
    <w:rsid w:val="00ED69C6"/>
    <w:rsid w:val="00ED6C7E"/>
    <w:rsid w:val="00ED6D71"/>
    <w:rsid w:val="00ED6DCA"/>
    <w:rsid w:val="00ED6F8F"/>
    <w:rsid w:val="00ED72D0"/>
    <w:rsid w:val="00ED789D"/>
    <w:rsid w:val="00EE0244"/>
    <w:rsid w:val="00EE0272"/>
    <w:rsid w:val="00EE10A2"/>
    <w:rsid w:val="00EE15BE"/>
    <w:rsid w:val="00EE20CB"/>
    <w:rsid w:val="00EE226D"/>
    <w:rsid w:val="00EE25B8"/>
    <w:rsid w:val="00EE26F2"/>
    <w:rsid w:val="00EE2C8B"/>
    <w:rsid w:val="00EE2CF1"/>
    <w:rsid w:val="00EE2EBC"/>
    <w:rsid w:val="00EE342E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B10"/>
    <w:rsid w:val="00EE4D70"/>
    <w:rsid w:val="00EE4FF7"/>
    <w:rsid w:val="00EE514F"/>
    <w:rsid w:val="00EE5617"/>
    <w:rsid w:val="00EE56F4"/>
    <w:rsid w:val="00EE575C"/>
    <w:rsid w:val="00EE5A54"/>
    <w:rsid w:val="00EE5D41"/>
    <w:rsid w:val="00EE6197"/>
    <w:rsid w:val="00EE66DE"/>
    <w:rsid w:val="00EE70AE"/>
    <w:rsid w:val="00EE76BA"/>
    <w:rsid w:val="00EE782A"/>
    <w:rsid w:val="00EE79CF"/>
    <w:rsid w:val="00EE7E04"/>
    <w:rsid w:val="00EF018F"/>
    <w:rsid w:val="00EF0390"/>
    <w:rsid w:val="00EF06EF"/>
    <w:rsid w:val="00EF0957"/>
    <w:rsid w:val="00EF0D74"/>
    <w:rsid w:val="00EF0DB8"/>
    <w:rsid w:val="00EF0ED8"/>
    <w:rsid w:val="00EF10A1"/>
    <w:rsid w:val="00EF193D"/>
    <w:rsid w:val="00EF23B3"/>
    <w:rsid w:val="00EF243D"/>
    <w:rsid w:val="00EF24DC"/>
    <w:rsid w:val="00EF2686"/>
    <w:rsid w:val="00EF272B"/>
    <w:rsid w:val="00EF285C"/>
    <w:rsid w:val="00EF2A1C"/>
    <w:rsid w:val="00EF3170"/>
    <w:rsid w:val="00EF3AF9"/>
    <w:rsid w:val="00EF46FF"/>
    <w:rsid w:val="00EF47A6"/>
    <w:rsid w:val="00EF4F26"/>
    <w:rsid w:val="00EF5224"/>
    <w:rsid w:val="00EF5C41"/>
    <w:rsid w:val="00EF5CF3"/>
    <w:rsid w:val="00EF5E62"/>
    <w:rsid w:val="00EF5EC4"/>
    <w:rsid w:val="00EF5FC7"/>
    <w:rsid w:val="00EF6182"/>
    <w:rsid w:val="00EF648D"/>
    <w:rsid w:val="00EF6725"/>
    <w:rsid w:val="00EF69B5"/>
    <w:rsid w:val="00EF6B27"/>
    <w:rsid w:val="00EF6D37"/>
    <w:rsid w:val="00EF6FDE"/>
    <w:rsid w:val="00EF73DE"/>
    <w:rsid w:val="00EF76A4"/>
    <w:rsid w:val="00EF7A28"/>
    <w:rsid w:val="00EF7BF7"/>
    <w:rsid w:val="00F00A08"/>
    <w:rsid w:val="00F00A15"/>
    <w:rsid w:val="00F00AB9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4813"/>
    <w:rsid w:val="00F05014"/>
    <w:rsid w:val="00F05402"/>
    <w:rsid w:val="00F054A8"/>
    <w:rsid w:val="00F05644"/>
    <w:rsid w:val="00F056AA"/>
    <w:rsid w:val="00F0632D"/>
    <w:rsid w:val="00F063D7"/>
    <w:rsid w:val="00F06CC2"/>
    <w:rsid w:val="00F071BE"/>
    <w:rsid w:val="00F07353"/>
    <w:rsid w:val="00F07665"/>
    <w:rsid w:val="00F07811"/>
    <w:rsid w:val="00F07B83"/>
    <w:rsid w:val="00F07DC2"/>
    <w:rsid w:val="00F100E7"/>
    <w:rsid w:val="00F103F3"/>
    <w:rsid w:val="00F106DF"/>
    <w:rsid w:val="00F1096F"/>
    <w:rsid w:val="00F10A44"/>
    <w:rsid w:val="00F10FFE"/>
    <w:rsid w:val="00F11225"/>
    <w:rsid w:val="00F113A5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BBE"/>
    <w:rsid w:val="00F13BEC"/>
    <w:rsid w:val="00F13C4E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742"/>
    <w:rsid w:val="00F207B2"/>
    <w:rsid w:val="00F20A4F"/>
    <w:rsid w:val="00F210ED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CA4"/>
    <w:rsid w:val="00F22E95"/>
    <w:rsid w:val="00F2332E"/>
    <w:rsid w:val="00F233FA"/>
    <w:rsid w:val="00F23AAD"/>
    <w:rsid w:val="00F242E6"/>
    <w:rsid w:val="00F24572"/>
    <w:rsid w:val="00F24945"/>
    <w:rsid w:val="00F24CE1"/>
    <w:rsid w:val="00F252C5"/>
    <w:rsid w:val="00F25C29"/>
    <w:rsid w:val="00F25F31"/>
    <w:rsid w:val="00F26ADA"/>
    <w:rsid w:val="00F26C45"/>
    <w:rsid w:val="00F26EC6"/>
    <w:rsid w:val="00F2715B"/>
    <w:rsid w:val="00F27908"/>
    <w:rsid w:val="00F27DE3"/>
    <w:rsid w:val="00F27EF4"/>
    <w:rsid w:val="00F27F7C"/>
    <w:rsid w:val="00F30028"/>
    <w:rsid w:val="00F30448"/>
    <w:rsid w:val="00F3055B"/>
    <w:rsid w:val="00F3084A"/>
    <w:rsid w:val="00F30BDD"/>
    <w:rsid w:val="00F30D7D"/>
    <w:rsid w:val="00F31220"/>
    <w:rsid w:val="00F3146F"/>
    <w:rsid w:val="00F31645"/>
    <w:rsid w:val="00F3165F"/>
    <w:rsid w:val="00F3195E"/>
    <w:rsid w:val="00F329FE"/>
    <w:rsid w:val="00F32BC5"/>
    <w:rsid w:val="00F32E20"/>
    <w:rsid w:val="00F3302E"/>
    <w:rsid w:val="00F33295"/>
    <w:rsid w:val="00F33434"/>
    <w:rsid w:val="00F33E37"/>
    <w:rsid w:val="00F33E82"/>
    <w:rsid w:val="00F34182"/>
    <w:rsid w:val="00F3487B"/>
    <w:rsid w:val="00F35282"/>
    <w:rsid w:val="00F352A3"/>
    <w:rsid w:val="00F35928"/>
    <w:rsid w:val="00F35AA6"/>
    <w:rsid w:val="00F35C35"/>
    <w:rsid w:val="00F35CEB"/>
    <w:rsid w:val="00F35EE0"/>
    <w:rsid w:val="00F35FD8"/>
    <w:rsid w:val="00F360C9"/>
    <w:rsid w:val="00F3633F"/>
    <w:rsid w:val="00F36CBD"/>
    <w:rsid w:val="00F36DB4"/>
    <w:rsid w:val="00F36DD0"/>
    <w:rsid w:val="00F3744F"/>
    <w:rsid w:val="00F37459"/>
    <w:rsid w:val="00F374CC"/>
    <w:rsid w:val="00F37925"/>
    <w:rsid w:val="00F37C9C"/>
    <w:rsid w:val="00F37DC7"/>
    <w:rsid w:val="00F37EFB"/>
    <w:rsid w:val="00F40142"/>
    <w:rsid w:val="00F40BF0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955"/>
    <w:rsid w:val="00F43BFD"/>
    <w:rsid w:val="00F44084"/>
    <w:rsid w:val="00F441AD"/>
    <w:rsid w:val="00F44457"/>
    <w:rsid w:val="00F4463F"/>
    <w:rsid w:val="00F449E7"/>
    <w:rsid w:val="00F44A51"/>
    <w:rsid w:val="00F45210"/>
    <w:rsid w:val="00F452F0"/>
    <w:rsid w:val="00F4559E"/>
    <w:rsid w:val="00F45B59"/>
    <w:rsid w:val="00F4606D"/>
    <w:rsid w:val="00F460FA"/>
    <w:rsid w:val="00F46AD3"/>
    <w:rsid w:val="00F46B6E"/>
    <w:rsid w:val="00F46D3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166"/>
    <w:rsid w:val="00F50306"/>
    <w:rsid w:val="00F50404"/>
    <w:rsid w:val="00F5053F"/>
    <w:rsid w:val="00F50A24"/>
    <w:rsid w:val="00F50BD5"/>
    <w:rsid w:val="00F50D58"/>
    <w:rsid w:val="00F50D6C"/>
    <w:rsid w:val="00F51678"/>
    <w:rsid w:val="00F51C33"/>
    <w:rsid w:val="00F51EBA"/>
    <w:rsid w:val="00F51EED"/>
    <w:rsid w:val="00F51F4D"/>
    <w:rsid w:val="00F52221"/>
    <w:rsid w:val="00F526E5"/>
    <w:rsid w:val="00F52747"/>
    <w:rsid w:val="00F52A7A"/>
    <w:rsid w:val="00F52ED0"/>
    <w:rsid w:val="00F52F3D"/>
    <w:rsid w:val="00F532C6"/>
    <w:rsid w:val="00F532E8"/>
    <w:rsid w:val="00F538A8"/>
    <w:rsid w:val="00F53FEE"/>
    <w:rsid w:val="00F54739"/>
    <w:rsid w:val="00F54C21"/>
    <w:rsid w:val="00F5502E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F6"/>
    <w:rsid w:val="00F604D4"/>
    <w:rsid w:val="00F6059F"/>
    <w:rsid w:val="00F60AE5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D31"/>
    <w:rsid w:val="00F66DB6"/>
    <w:rsid w:val="00F66E47"/>
    <w:rsid w:val="00F6768E"/>
    <w:rsid w:val="00F67967"/>
    <w:rsid w:val="00F67AE5"/>
    <w:rsid w:val="00F67BC2"/>
    <w:rsid w:val="00F67CE1"/>
    <w:rsid w:val="00F70263"/>
    <w:rsid w:val="00F7031A"/>
    <w:rsid w:val="00F70403"/>
    <w:rsid w:val="00F70CF3"/>
    <w:rsid w:val="00F70E88"/>
    <w:rsid w:val="00F70F1B"/>
    <w:rsid w:val="00F717D8"/>
    <w:rsid w:val="00F71890"/>
    <w:rsid w:val="00F71AF5"/>
    <w:rsid w:val="00F71D11"/>
    <w:rsid w:val="00F725BC"/>
    <w:rsid w:val="00F72A09"/>
    <w:rsid w:val="00F72A57"/>
    <w:rsid w:val="00F72D80"/>
    <w:rsid w:val="00F73132"/>
    <w:rsid w:val="00F73BFB"/>
    <w:rsid w:val="00F73C49"/>
    <w:rsid w:val="00F73F3D"/>
    <w:rsid w:val="00F7401A"/>
    <w:rsid w:val="00F743DB"/>
    <w:rsid w:val="00F748C3"/>
    <w:rsid w:val="00F74C9A"/>
    <w:rsid w:val="00F74F33"/>
    <w:rsid w:val="00F75339"/>
    <w:rsid w:val="00F75658"/>
    <w:rsid w:val="00F7579C"/>
    <w:rsid w:val="00F75BF0"/>
    <w:rsid w:val="00F75C69"/>
    <w:rsid w:val="00F75C76"/>
    <w:rsid w:val="00F75D7E"/>
    <w:rsid w:val="00F75E2C"/>
    <w:rsid w:val="00F76102"/>
    <w:rsid w:val="00F7616E"/>
    <w:rsid w:val="00F7627C"/>
    <w:rsid w:val="00F763C1"/>
    <w:rsid w:val="00F76884"/>
    <w:rsid w:val="00F76E32"/>
    <w:rsid w:val="00F76EFD"/>
    <w:rsid w:val="00F7703A"/>
    <w:rsid w:val="00F77179"/>
    <w:rsid w:val="00F77323"/>
    <w:rsid w:val="00F773BB"/>
    <w:rsid w:val="00F7764C"/>
    <w:rsid w:val="00F777C2"/>
    <w:rsid w:val="00F778B9"/>
    <w:rsid w:val="00F77955"/>
    <w:rsid w:val="00F8023E"/>
    <w:rsid w:val="00F803D2"/>
    <w:rsid w:val="00F807E9"/>
    <w:rsid w:val="00F8083A"/>
    <w:rsid w:val="00F808B8"/>
    <w:rsid w:val="00F808F7"/>
    <w:rsid w:val="00F80C11"/>
    <w:rsid w:val="00F80EC0"/>
    <w:rsid w:val="00F812F2"/>
    <w:rsid w:val="00F81384"/>
    <w:rsid w:val="00F8183D"/>
    <w:rsid w:val="00F81A62"/>
    <w:rsid w:val="00F81F10"/>
    <w:rsid w:val="00F8238D"/>
    <w:rsid w:val="00F824B1"/>
    <w:rsid w:val="00F82BF5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655"/>
    <w:rsid w:val="00F84B32"/>
    <w:rsid w:val="00F84C01"/>
    <w:rsid w:val="00F84C46"/>
    <w:rsid w:val="00F84D1D"/>
    <w:rsid w:val="00F852EE"/>
    <w:rsid w:val="00F853E2"/>
    <w:rsid w:val="00F85552"/>
    <w:rsid w:val="00F85894"/>
    <w:rsid w:val="00F86041"/>
    <w:rsid w:val="00F861E7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9AD"/>
    <w:rsid w:val="00F90BB6"/>
    <w:rsid w:val="00F90FA5"/>
    <w:rsid w:val="00F911C5"/>
    <w:rsid w:val="00F91647"/>
    <w:rsid w:val="00F91A19"/>
    <w:rsid w:val="00F91D69"/>
    <w:rsid w:val="00F92049"/>
    <w:rsid w:val="00F925FF"/>
    <w:rsid w:val="00F92DD3"/>
    <w:rsid w:val="00F93164"/>
    <w:rsid w:val="00F93706"/>
    <w:rsid w:val="00F93898"/>
    <w:rsid w:val="00F9414F"/>
    <w:rsid w:val="00F945EC"/>
    <w:rsid w:val="00F94AEF"/>
    <w:rsid w:val="00F95294"/>
    <w:rsid w:val="00F95529"/>
    <w:rsid w:val="00F95A9B"/>
    <w:rsid w:val="00F95C1E"/>
    <w:rsid w:val="00F95E61"/>
    <w:rsid w:val="00F96118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306"/>
    <w:rsid w:val="00F9791C"/>
    <w:rsid w:val="00F97C44"/>
    <w:rsid w:val="00F97C90"/>
    <w:rsid w:val="00FA0379"/>
    <w:rsid w:val="00FA0856"/>
    <w:rsid w:val="00FA0A09"/>
    <w:rsid w:val="00FA0B27"/>
    <w:rsid w:val="00FA0CD2"/>
    <w:rsid w:val="00FA0D75"/>
    <w:rsid w:val="00FA0DEC"/>
    <w:rsid w:val="00FA10D1"/>
    <w:rsid w:val="00FA1557"/>
    <w:rsid w:val="00FA2175"/>
    <w:rsid w:val="00FA241B"/>
    <w:rsid w:val="00FA253B"/>
    <w:rsid w:val="00FA2818"/>
    <w:rsid w:val="00FA2899"/>
    <w:rsid w:val="00FA2BC4"/>
    <w:rsid w:val="00FA2F8F"/>
    <w:rsid w:val="00FA3318"/>
    <w:rsid w:val="00FA3740"/>
    <w:rsid w:val="00FA3AC9"/>
    <w:rsid w:val="00FA3B9C"/>
    <w:rsid w:val="00FA3FA6"/>
    <w:rsid w:val="00FA4340"/>
    <w:rsid w:val="00FA4350"/>
    <w:rsid w:val="00FA488C"/>
    <w:rsid w:val="00FA4928"/>
    <w:rsid w:val="00FA4AC3"/>
    <w:rsid w:val="00FA4AF0"/>
    <w:rsid w:val="00FA4E49"/>
    <w:rsid w:val="00FA4ECF"/>
    <w:rsid w:val="00FA4FF0"/>
    <w:rsid w:val="00FA561C"/>
    <w:rsid w:val="00FA56A5"/>
    <w:rsid w:val="00FA5D68"/>
    <w:rsid w:val="00FA610A"/>
    <w:rsid w:val="00FA623C"/>
    <w:rsid w:val="00FA630D"/>
    <w:rsid w:val="00FA6845"/>
    <w:rsid w:val="00FA68DA"/>
    <w:rsid w:val="00FA69C5"/>
    <w:rsid w:val="00FA6D69"/>
    <w:rsid w:val="00FA6E0F"/>
    <w:rsid w:val="00FA6FDF"/>
    <w:rsid w:val="00FA7456"/>
    <w:rsid w:val="00FA7586"/>
    <w:rsid w:val="00FA792C"/>
    <w:rsid w:val="00FA79F6"/>
    <w:rsid w:val="00FA7A85"/>
    <w:rsid w:val="00FA7BB7"/>
    <w:rsid w:val="00FA7BBF"/>
    <w:rsid w:val="00FA7C26"/>
    <w:rsid w:val="00FA7D12"/>
    <w:rsid w:val="00FA7D90"/>
    <w:rsid w:val="00FB0077"/>
    <w:rsid w:val="00FB022A"/>
    <w:rsid w:val="00FB04AD"/>
    <w:rsid w:val="00FB05C5"/>
    <w:rsid w:val="00FB0699"/>
    <w:rsid w:val="00FB0B90"/>
    <w:rsid w:val="00FB0D4B"/>
    <w:rsid w:val="00FB0E92"/>
    <w:rsid w:val="00FB1034"/>
    <w:rsid w:val="00FB224E"/>
    <w:rsid w:val="00FB238B"/>
    <w:rsid w:val="00FB2706"/>
    <w:rsid w:val="00FB299A"/>
    <w:rsid w:val="00FB2A00"/>
    <w:rsid w:val="00FB2BED"/>
    <w:rsid w:val="00FB2C3A"/>
    <w:rsid w:val="00FB2D92"/>
    <w:rsid w:val="00FB2E2A"/>
    <w:rsid w:val="00FB2EAD"/>
    <w:rsid w:val="00FB30C7"/>
    <w:rsid w:val="00FB362D"/>
    <w:rsid w:val="00FB37FE"/>
    <w:rsid w:val="00FB3AFF"/>
    <w:rsid w:val="00FB446B"/>
    <w:rsid w:val="00FB47AD"/>
    <w:rsid w:val="00FB5340"/>
    <w:rsid w:val="00FB56EE"/>
    <w:rsid w:val="00FB5AC7"/>
    <w:rsid w:val="00FB5BC2"/>
    <w:rsid w:val="00FB5D3D"/>
    <w:rsid w:val="00FB5F34"/>
    <w:rsid w:val="00FB611F"/>
    <w:rsid w:val="00FB632C"/>
    <w:rsid w:val="00FB63A9"/>
    <w:rsid w:val="00FB642E"/>
    <w:rsid w:val="00FB676B"/>
    <w:rsid w:val="00FB6885"/>
    <w:rsid w:val="00FB69C2"/>
    <w:rsid w:val="00FB6AF2"/>
    <w:rsid w:val="00FB6BDB"/>
    <w:rsid w:val="00FB6CAE"/>
    <w:rsid w:val="00FB6EB9"/>
    <w:rsid w:val="00FB710E"/>
    <w:rsid w:val="00FB712F"/>
    <w:rsid w:val="00FB719F"/>
    <w:rsid w:val="00FB764B"/>
    <w:rsid w:val="00FB791D"/>
    <w:rsid w:val="00FB7B0B"/>
    <w:rsid w:val="00FB7D9F"/>
    <w:rsid w:val="00FB7E90"/>
    <w:rsid w:val="00FC01CE"/>
    <w:rsid w:val="00FC0429"/>
    <w:rsid w:val="00FC0EBB"/>
    <w:rsid w:val="00FC0F9E"/>
    <w:rsid w:val="00FC1468"/>
    <w:rsid w:val="00FC232F"/>
    <w:rsid w:val="00FC2674"/>
    <w:rsid w:val="00FC29DE"/>
    <w:rsid w:val="00FC2D33"/>
    <w:rsid w:val="00FC2D4E"/>
    <w:rsid w:val="00FC306C"/>
    <w:rsid w:val="00FC3176"/>
    <w:rsid w:val="00FC338E"/>
    <w:rsid w:val="00FC3900"/>
    <w:rsid w:val="00FC3BCB"/>
    <w:rsid w:val="00FC3C9E"/>
    <w:rsid w:val="00FC3E6D"/>
    <w:rsid w:val="00FC3E96"/>
    <w:rsid w:val="00FC4299"/>
    <w:rsid w:val="00FC45B5"/>
    <w:rsid w:val="00FC4793"/>
    <w:rsid w:val="00FC4F51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2DB"/>
    <w:rsid w:val="00FC644F"/>
    <w:rsid w:val="00FC6587"/>
    <w:rsid w:val="00FC6842"/>
    <w:rsid w:val="00FC68FF"/>
    <w:rsid w:val="00FC6D9B"/>
    <w:rsid w:val="00FC6FA5"/>
    <w:rsid w:val="00FC7037"/>
    <w:rsid w:val="00FC70C8"/>
    <w:rsid w:val="00FC74F6"/>
    <w:rsid w:val="00FC76ED"/>
    <w:rsid w:val="00FC7897"/>
    <w:rsid w:val="00FC7B00"/>
    <w:rsid w:val="00FC7C74"/>
    <w:rsid w:val="00FD0ABA"/>
    <w:rsid w:val="00FD0ABD"/>
    <w:rsid w:val="00FD107F"/>
    <w:rsid w:val="00FD1109"/>
    <w:rsid w:val="00FD11A5"/>
    <w:rsid w:val="00FD12C7"/>
    <w:rsid w:val="00FD182B"/>
    <w:rsid w:val="00FD19CC"/>
    <w:rsid w:val="00FD1AB6"/>
    <w:rsid w:val="00FD1BDA"/>
    <w:rsid w:val="00FD24E4"/>
    <w:rsid w:val="00FD24F6"/>
    <w:rsid w:val="00FD2532"/>
    <w:rsid w:val="00FD2550"/>
    <w:rsid w:val="00FD25D4"/>
    <w:rsid w:val="00FD2E16"/>
    <w:rsid w:val="00FD2F47"/>
    <w:rsid w:val="00FD3670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2CB"/>
    <w:rsid w:val="00FD55F1"/>
    <w:rsid w:val="00FD58E4"/>
    <w:rsid w:val="00FD5919"/>
    <w:rsid w:val="00FD592F"/>
    <w:rsid w:val="00FD5A32"/>
    <w:rsid w:val="00FD601A"/>
    <w:rsid w:val="00FD64F6"/>
    <w:rsid w:val="00FD70D3"/>
    <w:rsid w:val="00FD7285"/>
    <w:rsid w:val="00FD74B3"/>
    <w:rsid w:val="00FD762C"/>
    <w:rsid w:val="00FD7AE2"/>
    <w:rsid w:val="00FD7AE6"/>
    <w:rsid w:val="00FD7CF1"/>
    <w:rsid w:val="00FD7EFF"/>
    <w:rsid w:val="00FD7FAC"/>
    <w:rsid w:val="00FE0675"/>
    <w:rsid w:val="00FE07D6"/>
    <w:rsid w:val="00FE07D7"/>
    <w:rsid w:val="00FE09EE"/>
    <w:rsid w:val="00FE0C70"/>
    <w:rsid w:val="00FE11B2"/>
    <w:rsid w:val="00FE186E"/>
    <w:rsid w:val="00FE1A67"/>
    <w:rsid w:val="00FE1C59"/>
    <w:rsid w:val="00FE24AC"/>
    <w:rsid w:val="00FE28CA"/>
    <w:rsid w:val="00FE2BCF"/>
    <w:rsid w:val="00FE310F"/>
    <w:rsid w:val="00FE3201"/>
    <w:rsid w:val="00FE3228"/>
    <w:rsid w:val="00FE32FC"/>
    <w:rsid w:val="00FE3A26"/>
    <w:rsid w:val="00FE3C40"/>
    <w:rsid w:val="00FE3E17"/>
    <w:rsid w:val="00FE404E"/>
    <w:rsid w:val="00FE4652"/>
    <w:rsid w:val="00FE4EC2"/>
    <w:rsid w:val="00FE52F9"/>
    <w:rsid w:val="00FE545F"/>
    <w:rsid w:val="00FE5ACA"/>
    <w:rsid w:val="00FE5EF9"/>
    <w:rsid w:val="00FE61E0"/>
    <w:rsid w:val="00FE6266"/>
    <w:rsid w:val="00FE631D"/>
    <w:rsid w:val="00FE652A"/>
    <w:rsid w:val="00FE662B"/>
    <w:rsid w:val="00FE677F"/>
    <w:rsid w:val="00FE67E7"/>
    <w:rsid w:val="00FE6907"/>
    <w:rsid w:val="00FE6A93"/>
    <w:rsid w:val="00FE6C70"/>
    <w:rsid w:val="00FE6F0B"/>
    <w:rsid w:val="00FE6FEF"/>
    <w:rsid w:val="00FE701B"/>
    <w:rsid w:val="00FE716C"/>
    <w:rsid w:val="00FE750F"/>
    <w:rsid w:val="00FE7650"/>
    <w:rsid w:val="00FE7823"/>
    <w:rsid w:val="00FF00EC"/>
    <w:rsid w:val="00FF026E"/>
    <w:rsid w:val="00FF04CB"/>
    <w:rsid w:val="00FF0A8B"/>
    <w:rsid w:val="00FF0FB6"/>
    <w:rsid w:val="00FF0FC1"/>
    <w:rsid w:val="00FF1261"/>
    <w:rsid w:val="00FF1523"/>
    <w:rsid w:val="00FF1580"/>
    <w:rsid w:val="00FF1654"/>
    <w:rsid w:val="00FF1854"/>
    <w:rsid w:val="00FF1D1B"/>
    <w:rsid w:val="00FF1D86"/>
    <w:rsid w:val="00FF24AC"/>
    <w:rsid w:val="00FF2965"/>
    <w:rsid w:val="00FF2ECA"/>
    <w:rsid w:val="00FF30AA"/>
    <w:rsid w:val="00FF31A3"/>
    <w:rsid w:val="00FF35C2"/>
    <w:rsid w:val="00FF3826"/>
    <w:rsid w:val="00FF3DB3"/>
    <w:rsid w:val="00FF3E42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D71"/>
    <w:rsid w:val="00FF55C8"/>
    <w:rsid w:val="00FF560B"/>
    <w:rsid w:val="00FF58C8"/>
    <w:rsid w:val="00FF5A01"/>
    <w:rsid w:val="00FF5BC6"/>
    <w:rsid w:val="00FF5D67"/>
    <w:rsid w:val="00FF6174"/>
    <w:rsid w:val="00FF625E"/>
    <w:rsid w:val="00FF663E"/>
    <w:rsid w:val="00FF6CED"/>
    <w:rsid w:val="00FF6DDC"/>
    <w:rsid w:val="00FF718A"/>
    <w:rsid w:val="00FF7636"/>
    <w:rsid w:val="00FF7793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750BC5C"/>
  <w15:docId w15:val="{4384AEE8-1AE0-447C-A81D-009421E7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B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8" ma:contentTypeDescription="Create a new document." ma:contentTypeScope="" ma:versionID="b533e2d410ae078564e7528a80fecaab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fae1e43f752c3ad8763d2854fc05440a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2D2F4C-3266-4C59-BD3B-6B3EB3FB9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5308A7-ED3A-4573-8E86-B0849C60977F}">
  <ds:schemaRefs>
    <ds:schemaRef ds:uri="http://schemas.microsoft.com/office/2006/metadata/properties"/>
    <ds:schemaRef ds:uri="623d751c-1841-4b8a-a767-3e121fd19828"/>
    <ds:schemaRef ds:uri="http://purl.org/dc/terms/"/>
    <ds:schemaRef ds:uri="http://schemas.openxmlformats.org/package/2006/metadata/core-properties"/>
    <ds:schemaRef ds:uri="a9c3ae1e-04ea-472a-8824-9b97814cc635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CDC7609-AF31-4F0F-BCC3-EAF35EFA9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192</TotalTime>
  <Pages>58</Pages>
  <Words>19136</Words>
  <Characters>79427</Characters>
  <Application>Microsoft Office Word</Application>
  <DocSecurity>0</DocSecurity>
  <Lines>661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98367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BTA_026</dc:creator>
  <cp:lastModifiedBy>Amarapron Bovontummatat</cp:lastModifiedBy>
  <cp:revision>26</cp:revision>
  <cp:lastPrinted>2021-02-24T08:44:00Z</cp:lastPrinted>
  <dcterms:created xsi:type="dcterms:W3CDTF">2021-02-19T19:26:00Z</dcterms:created>
  <dcterms:modified xsi:type="dcterms:W3CDTF">2021-02-24T16:36:00Z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