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F1C2C3" w14:textId="77777777" w:rsidR="00804175" w:rsidRPr="008A5A08" w:rsidRDefault="0080417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</w:p>
    <w:p w14:paraId="35C993F3" w14:textId="77777777" w:rsidR="009E6DCF" w:rsidRPr="008A5A08" w:rsidRDefault="009E6DC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13D9457" w14:textId="77777777" w:rsidR="009E6DCF" w:rsidRPr="008A5A08" w:rsidRDefault="009E6DC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27096E4" w14:textId="77777777" w:rsidR="00E95B67" w:rsidRPr="008A5A08" w:rsidRDefault="00E95B6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34594EAB" w14:textId="77777777" w:rsidR="00804175" w:rsidRPr="008A5A08" w:rsidRDefault="0080417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A5A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3E368C" w:rsidRPr="008A5A08">
        <w:rPr>
          <w:rFonts w:ascii="Angsana New" w:hAnsi="Angsana New" w:cs="Angsana New"/>
          <w:sz w:val="52"/>
          <w:szCs w:val="52"/>
          <w:cs/>
        </w:rPr>
        <w:t>ไทยฟู้ดส์ กรุ๊ป</w:t>
      </w:r>
      <w:r w:rsidRPr="008A5A08">
        <w:rPr>
          <w:rFonts w:ascii="Angsana New" w:hAnsi="Angsana New" w:cs="Angsana New"/>
          <w:sz w:val="52"/>
          <w:szCs w:val="52"/>
        </w:rPr>
        <w:t xml:space="preserve"> </w:t>
      </w:r>
      <w:r w:rsidRPr="008A5A08">
        <w:rPr>
          <w:rFonts w:ascii="Angsana New" w:hAnsi="Angsana New" w:cs="Angsana New"/>
          <w:sz w:val="52"/>
          <w:szCs w:val="52"/>
          <w:cs/>
        </w:rPr>
        <w:t>จำกัด</w:t>
      </w:r>
      <w:r w:rsidRPr="008A5A08">
        <w:rPr>
          <w:rFonts w:ascii="Angsana New" w:hAnsi="Angsana New" w:cs="Angsana New"/>
          <w:sz w:val="52"/>
          <w:szCs w:val="52"/>
        </w:rPr>
        <w:t xml:space="preserve"> </w:t>
      </w:r>
      <w:r w:rsidRPr="008A5A08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612BC58C" w14:textId="77777777" w:rsidR="00804175" w:rsidRPr="008A5A08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7466B04" w14:textId="26916ED3" w:rsidR="00BD4ADB" w:rsidRPr="008A5A08" w:rsidRDefault="00BD4ADB" w:rsidP="00BD4A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5A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06738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8A5A0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8A5A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D25E24" w:rsidRPr="008A5A0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F57C9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13846C85" w14:textId="77777777" w:rsidR="00BD4ADB" w:rsidRPr="008A5A08" w:rsidRDefault="00BD4ADB" w:rsidP="00BD4AD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A5A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A43EBA7" w14:textId="77777777" w:rsidR="00804175" w:rsidRPr="008A5A08" w:rsidRDefault="00BD4ADB" w:rsidP="00BD4A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5A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AB44E7D" w14:textId="77777777" w:rsidR="00804175" w:rsidRPr="008A5A08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2341608" w14:textId="77777777" w:rsidR="00804175" w:rsidRPr="008A5A08" w:rsidRDefault="00804175" w:rsidP="006203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14:paraId="533E1E3A" w14:textId="77777777" w:rsidR="00804175" w:rsidRPr="008A5A08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11A7183" w14:textId="77777777" w:rsidR="00804175" w:rsidRPr="008A5A08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E816B48" w14:textId="77777777" w:rsidR="00526872" w:rsidRPr="008A5A08" w:rsidRDefault="00526872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05FD87F2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6A54F9C5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58FEF6DF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4851AFF7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00D8603D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07F0BEE8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39D88D58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43B33DC0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4E54C990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25C578D9" w14:textId="77777777" w:rsidR="00526872" w:rsidRPr="008A5A08" w:rsidRDefault="00526872" w:rsidP="00526872">
      <w:pPr>
        <w:rPr>
          <w:rFonts w:ascii="Angsana New" w:hAnsi="Angsana New" w:cs="Angsana New"/>
          <w:sz w:val="30"/>
          <w:szCs w:val="30"/>
        </w:rPr>
      </w:pPr>
    </w:p>
    <w:p w14:paraId="23B9E703" w14:textId="77777777" w:rsidR="00804175" w:rsidRPr="008A5A08" w:rsidRDefault="00526872" w:rsidP="00526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804175" w:rsidRPr="008A5A08" w:rsidSect="0060344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type w:val="oddPage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8A5A08">
        <w:rPr>
          <w:rFonts w:ascii="Angsana New" w:hAnsi="Angsana New" w:cs="Angsana New"/>
          <w:sz w:val="30"/>
          <w:szCs w:val="30"/>
        </w:rPr>
        <w:tab/>
      </w:r>
    </w:p>
    <w:p w14:paraId="2DE03130" w14:textId="77777777" w:rsidR="009E6DCF" w:rsidRPr="008A5A08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CCBC2C7" w14:textId="77777777" w:rsidR="009E6DCF" w:rsidRPr="008A5A08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FBF294" w14:textId="77777777" w:rsidR="009E6DCF" w:rsidRPr="008A5A08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9610FF" w14:textId="77777777" w:rsidR="009E6DCF" w:rsidRPr="008A5A08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B1702F2" w14:textId="77777777" w:rsidR="009E6DCF" w:rsidRPr="008A5A08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CD8BE93" w14:textId="77777777" w:rsidR="007725D4" w:rsidRPr="008A5A08" w:rsidRDefault="007725D4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214043E" w14:textId="77777777" w:rsidR="007725D4" w:rsidRPr="008A5A08" w:rsidRDefault="007725D4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4F3754B" w14:textId="77777777" w:rsidR="00311F18" w:rsidRPr="008A5A08" w:rsidRDefault="00311F18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A5A08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AE7B5FB" w14:textId="77777777" w:rsidR="00311F18" w:rsidRPr="008A5A08" w:rsidRDefault="00311F18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63D4236" w14:textId="77777777" w:rsidR="00311F18" w:rsidRPr="008A5A08" w:rsidRDefault="00311F18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ไทยฟู้ดส์ กรุ๊ป</w:t>
      </w:r>
      <w:r w:rsidRPr="008A5A0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5721FE43" w14:textId="77777777" w:rsidR="00852CCA" w:rsidRPr="008A5A08" w:rsidRDefault="00852CCA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E2438B7" w14:textId="77777777" w:rsidR="00852CCA" w:rsidRPr="008A5A08" w:rsidRDefault="00311F18" w:rsidP="00852CC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A5A0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5EA09F4B" w14:textId="77777777" w:rsidR="00852CCA" w:rsidRPr="008A5A08" w:rsidRDefault="00852CCA" w:rsidP="00852CC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530BDFC7" w14:textId="7C63C3FF" w:rsidR="00311F18" w:rsidRPr="008A5A08" w:rsidRDefault="00311F18" w:rsidP="00852CC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ไทยฟู้ดส์ กรุ๊ป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จำกัด (มหาชน) และบริษัทย่อย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(กลุ่มบริษัท)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ไทยฟู้ดส์ กรุ๊ป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 xml:space="preserve">จำกัด (มหาชน)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(บริษัท) ตามลำดับ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ณ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A5A08">
        <w:rPr>
          <w:rFonts w:ascii="Angsana New" w:hAnsi="Angsana New" w:cs="Angsana New"/>
          <w:sz w:val="30"/>
          <w:szCs w:val="30"/>
        </w:rPr>
        <w:t xml:space="preserve">31 </w:t>
      </w:r>
      <w:r w:rsidRPr="008A5A08">
        <w:rPr>
          <w:rFonts w:ascii="Angsana New" w:hAnsi="Angsana New" w:cs="Angsana New"/>
          <w:sz w:val="30"/>
          <w:szCs w:val="30"/>
          <w:cs/>
        </w:rPr>
        <w:t>ธันวาคม</w:t>
      </w:r>
      <w:r w:rsidRPr="008A5A08">
        <w:rPr>
          <w:rFonts w:ascii="Angsana New" w:hAnsi="Angsana New" w:cs="Angsana New"/>
          <w:sz w:val="30"/>
          <w:szCs w:val="30"/>
        </w:rPr>
        <w:t xml:space="preserve"> 25</w:t>
      </w:r>
      <w:r w:rsidR="00D25E24" w:rsidRPr="008A5A08">
        <w:rPr>
          <w:rFonts w:ascii="Angsana New" w:hAnsi="Angsana New" w:cs="Angsana New"/>
          <w:sz w:val="30"/>
          <w:szCs w:val="30"/>
        </w:rPr>
        <w:t>6</w:t>
      </w:r>
      <w:r w:rsidR="001F57C9">
        <w:rPr>
          <w:rFonts w:ascii="Angsana New" w:hAnsi="Angsana New" w:cs="Angsana New"/>
          <w:sz w:val="30"/>
          <w:szCs w:val="30"/>
        </w:rPr>
        <w:t>3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="00E37F1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8A5A08">
        <w:rPr>
          <w:rFonts w:ascii="Angsana New" w:hAnsi="Angsana New" w:cs="Angsana New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ญและเรื่องอื่นๆ </w:t>
      </w:r>
    </w:p>
    <w:p w14:paraId="0994C5D7" w14:textId="77777777" w:rsidR="00311F18" w:rsidRPr="008A5A08" w:rsidRDefault="00311F18" w:rsidP="00311F18">
      <w:pPr>
        <w:rPr>
          <w:rFonts w:ascii="Angsana New" w:hAnsi="Angsana New" w:cs="Angsana New"/>
          <w:b/>
          <w:bCs/>
          <w:sz w:val="30"/>
          <w:szCs w:val="30"/>
        </w:rPr>
      </w:pPr>
    </w:p>
    <w:p w14:paraId="2B7675D7" w14:textId="64CEE629" w:rsidR="00311F18" w:rsidRPr="008A5A08" w:rsidRDefault="00311F18" w:rsidP="00311F18">
      <w:pPr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วันที่</w:t>
      </w:r>
      <w:r w:rsidRPr="008A5A08">
        <w:rPr>
          <w:rFonts w:ascii="Angsana New" w:hAnsi="Angsana New" w:cs="Angsana New"/>
          <w:sz w:val="30"/>
          <w:szCs w:val="30"/>
        </w:rPr>
        <w:t xml:space="preserve"> 31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A5A08">
        <w:rPr>
          <w:rFonts w:ascii="Angsana New" w:hAnsi="Angsana New" w:cs="Angsana New"/>
          <w:sz w:val="30"/>
          <w:szCs w:val="30"/>
        </w:rPr>
        <w:t>25</w:t>
      </w:r>
      <w:r w:rsidR="00D24C61" w:rsidRPr="008A5A08">
        <w:rPr>
          <w:rFonts w:ascii="Angsana New" w:hAnsi="Angsana New" w:cs="Angsana New"/>
          <w:sz w:val="30"/>
          <w:szCs w:val="30"/>
        </w:rPr>
        <w:t>6</w:t>
      </w:r>
      <w:r w:rsidR="001F57C9">
        <w:rPr>
          <w:rFonts w:ascii="Angsana New" w:hAnsi="Angsana New" w:cs="Angsana New"/>
          <w:sz w:val="30"/>
          <w:szCs w:val="30"/>
        </w:rPr>
        <w:t>3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A937D70" w14:textId="77777777" w:rsidR="00311F18" w:rsidRPr="008A5A08" w:rsidRDefault="00311F18" w:rsidP="00311F18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074024B5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A5A08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2CCE056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1A239B42" w14:textId="4C120EDE" w:rsidR="00311F18" w:rsidRPr="00BC29CC" w:rsidRDefault="00311F18" w:rsidP="00311F18">
      <w:pPr>
        <w:jc w:val="thaiDistribute"/>
        <w:rPr>
          <w:rFonts w:ascii="Angsana New" w:hAnsi="Angsana New" w:cs="Angsana New"/>
          <w:sz w:val="30"/>
          <w:szCs w:val="30"/>
          <w:cs/>
        </w:rPr>
        <w:sectPr w:rsidR="00311F18" w:rsidRPr="00BC29CC" w:rsidSect="00603449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type w:val="evenPage"/>
          <w:pgSz w:w="11907" w:h="16840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  <w:r w:rsidRPr="008A5A08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17350" w:rsidRPr="008A5A08">
        <w:rPr>
          <w:rFonts w:ascii="Angsana New" w:hAnsi="Angsana New" w:cs="Angsana New"/>
          <w:sz w:val="30"/>
          <w:szCs w:val="30"/>
          <w:cs/>
        </w:rPr>
        <w:t>วรรค</w:t>
      </w:r>
      <w:r w:rsidR="00617350" w:rsidRPr="008A5A08">
        <w:rPr>
          <w:rFonts w:ascii="Angsana New" w:hAnsi="Angsana New" w:cs="Angsana New"/>
          <w:sz w:val="30"/>
          <w:szCs w:val="30"/>
          <w:cs/>
        </w:rPr>
        <w:br/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A5A08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</w:t>
      </w:r>
      <w:r w:rsidRPr="008A5A08">
        <w:rPr>
          <w:rFonts w:ascii="Angsana New" w:hAnsi="Angsana New" w:cs="Angsana New"/>
          <w:spacing w:val="-4"/>
          <w:sz w:val="30"/>
          <w:szCs w:val="30"/>
          <w:cs/>
        </w:rPr>
        <w:t>บัญชีในส่วนที่เกี่ยวข้องกับการตรวจสอบงบการเงินรวมและงบการเงินเฉพาะกิจการ และข้าพเจ้า</w:t>
      </w:r>
      <w:r w:rsidRPr="008A5A08">
        <w:rPr>
          <w:rFonts w:ascii="Angsana New" w:hAnsi="Angsana New" w:cs="Angsana New"/>
          <w:sz w:val="30"/>
          <w:szCs w:val="30"/>
          <w:cs/>
        </w:rPr>
        <w:t>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5B86CEB" w14:textId="77777777" w:rsidR="00311F18" w:rsidRPr="008A5A08" w:rsidRDefault="00311F18" w:rsidP="00311F18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F374F3C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7E77ECD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6F83552" w14:textId="77777777" w:rsidR="00DD44FD" w:rsidRPr="008A5A08" w:rsidRDefault="00DD44FD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D44FD" w:rsidRPr="008A5A08" w14:paraId="1141C8C0" w14:textId="77777777" w:rsidTr="00DD44FD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6322" w14:textId="77777777" w:rsidR="00DD44FD" w:rsidRPr="008A5A08" w:rsidRDefault="005664A3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มูลค่าสินทรัพย์ภาษีเงินได้รอการตัดบัญชี</w:t>
            </w:r>
          </w:p>
        </w:tc>
      </w:tr>
      <w:tr w:rsidR="00DD44FD" w:rsidRPr="008A5A08" w14:paraId="7733B6B0" w14:textId="77777777" w:rsidTr="00DD44FD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2679" w14:textId="3EB06886" w:rsidR="00DD44FD" w:rsidRPr="008A5A08" w:rsidRDefault="005664A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7F332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F8174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8174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3321">
              <w:rPr>
                <w:rFonts w:ascii="Angsana New" w:hAnsi="Angsana New" w:cs="Angsana New" w:hint="cs"/>
                <w:sz w:val="30"/>
                <w:szCs w:val="30"/>
                <w:cs/>
              </w:rPr>
              <w:t>ธ</w:t>
            </w:r>
            <w:r w:rsidRPr="00F8174D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F8174D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="00CE7E3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F2BC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664A3" w:rsidRPr="008A5A08" w14:paraId="39FA88C0" w14:textId="77777777" w:rsidTr="001E4AE4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69C3" w14:textId="77777777" w:rsidR="005664A3" w:rsidRPr="008A5A08" w:rsidRDefault="005664A3" w:rsidP="005664A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A2000" w14:textId="77777777" w:rsidR="005664A3" w:rsidRPr="001E4AE4" w:rsidRDefault="005664A3" w:rsidP="005664A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4A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264B0" w:rsidRPr="008A5A08" w14:paraId="461775A9" w14:textId="77777777" w:rsidTr="001E4AE4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050A" w14:textId="77777777" w:rsidR="00DD44FD" w:rsidRPr="008A5A08" w:rsidRDefault="00AE5298" w:rsidP="00C931F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กลุ่มบริษัทรับรู้สินทรัพย์ภาษีเงินได้รอการตัดบัญชีที่เกิดจากผลขาดทุนทางภาษีที่ยังไม่ได้ใช้ยกไปในจำนวนเงินที่มีนัยสำคัญ การรับรู้ดังกล่าวเกี่ยวข้องกับการใช้วิจารณญาณของผู้บริหารในการประมาณกำไรทางภาษีในอนาคตและความสามารถของกลุ่มบริษัทในการใช้ประโยชน์จากผลขาดทุนดังกล่าว </w:t>
            </w:r>
            <w:r w:rsidRPr="008A5A08">
              <w:rPr>
                <w:rFonts w:ascii="Angsana New" w:eastAsia="Arial" w:hAnsi="Angsana New" w:cs="Angsana New"/>
                <w:color w:val="auto"/>
                <w:sz w:val="30"/>
                <w:szCs w:val="30"/>
                <w:shd w:val="clear" w:color="auto" w:fill="FFFFFF"/>
                <w:cs/>
              </w:rPr>
              <w:t>ดังนั้นจึงเป็นเรื่องที่สำคัญในการตรวจสอบของข้าพเจ้า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741ED" w14:textId="77777777" w:rsidR="00AE5298" w:rsidRPr="001E4AE4" w:rsidRDefault="00AE5298" w:rsidP="00AE5298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วิธีการตรวจสอบของข้าพเจ้ารวมถึง</w:t>
            </w:r>
          </w:p>
          <w:p w14:paraId="37C8ED27" w14:textId="77777777" w:rsidR="00AE5298" w:rsidRPr="001E4AE4" w:rsidRDefault="00AE5298" w:rsidP="00AE5298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323EB2A8" w14:textId="77777777" w:rsidR="00AE5298" w:rsidRPr="001E4AE4" w:rsidRDefault="00AE5298" w:rsidP="0065434F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สอบถามผู้บริหารเพื่อทำความเข้าใจเกี่ยวกับการประมาณกำไรทางภาษีในอนาคต</w:t>
            </w:r>
          </w:p>
          <w:p w14:paraId="2A58A76E" w14:textId="77777777" w:rsidR="00AE5298" w:rsidRPr="001E4AE4" w:rsidRDefault="00AE5298" w:rsidP="0065434F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</w:rPr>
            </w:pPr>
          </w:p>
          <w:p w14:paraId="261BFCFB" w14:textId="77777777" w:rsidR="00AE5298" w:rsidRPr="001E4AE4" w:rsidRDefault="00AE5298" w:rsidP="0065434F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hAnsi="Angsana New" w:cs="Angsana New"/>
                <w:sz w:val="30"/>
                <w:szCs w:val="30"/>
                <w:cs/>
              </w:rPr>
              <w:t>กระทบยอดขาดทุนทางภาษีและวันหมดอายุกับรายงานภาษี</w:t>
            </w:r>
          </w:p>
          <w:p w14:paraId="1AC4F0BE" w14:textId="77777777" w:rsidR="00AE5298" w:rsidRPr="001E4AE4" w:rsidRDefault="00AE5298" w:rsidP="0065434F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10546E69" w14:textId="77777777" w:rsidR="00AE5298" w:rsidRPr="001E4AE4" w:rsidRDefault="00AE5298" w:rsidP="0065434F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hAnsi="Angsana New" w:cs="Angsana New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ประเมินความสมเหตุสมผลของข้อสมมติที่ใช้ในการประมาณกำไรทางภาษีในอนาคต</w:t>
            </w:r>
            <w:r w:rsidR="00BA6BE5"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  <w:t xml:space="preserve"> </w:t>
            </w:r>
            <w:r w:rsidRPr="001E4AE4">
              <w:rPr>
                <w:rFonts w:ascii="Angsana New" w:hAnsi="Angsana New" w:cs="Angsana New"/>
                <w:szCs w:val="30"/>
                <w:cs/>
              </w:rPr>
              <w:t>กับข้อมูลในอดีต</w:t>
            </w:r>
            <w:r w:rsidRPr="001E4AE4">
              <w:rPr>
                <w:rFonts w:ascii="Angsana New" w:hAnsi="Angsana New" w:cs="Angsana New"/>
                <w:szCs w:val="30"/>
              </w:rPr>
              <w:t xml:space="preserve"> </w:t>
            </w:r>
            <w:r w:rsidRPr="001E4AE4">
              <w:rPr>
                <w:rFonts w:ascii="Angsana New" w:hAnsi="Angsana New" w:cs="Angsana New"/>
                <w:szCs w:val="30"/>
                <w:cs/>
              </w:rPr>
              <w:t>แผนการดำเนินงานและข้อมูลที่มีอยู่ในอุตสาหกรรมที่เปรียบเทียบได้ รวมถึงปัจจัยอื่นใน</w:t>
            </w:r>
            <w:r w:rsidR="00D0173E" w:rsidRPr="001E4AE4">
              <w:rPr>
                <w:rFonts w:ascii="Angsana New" w:hAnsi="Angsana New" w:cs="Angsana New"/>
                <w:szCs w:val="30"/>
                <w:cs/>
              </w:rPr>
              <w:t>ตลาด</w:t>
            </w:r>
          </w:p>
          <w:p w14:paraId="121C6D44" w14:textId="77777777" w:rsidR="00AE5298" w:rsidRPr="001E4AE4" w:rsidRDefault="00AE5298" w:rsidP="0065434F">
            <w:pPr>
              <w:pStyle w:val="ListParagraph"/>
              <w:jc w:val="thaiDistribute"/>
              <w:rPr>
                <w:rFonts w:ascii="Angsana New" w:eastAsia="Arial" w:hAnsi="Angsana New"/>
                <w:sz w:val="24"/>
                <w:szCs w:val="24"/>
                <w:shd w:val="clear" w:color="auto" w:fill="FFFFFF"/>
                <w:cs/>
              </w:rPr>
            </w:pPr>
          </w:p>
          <w:p w14:paraId="6798893D" w14:textId="77777777" w:rsidR="00AE5298" w:rsidRPr="001E4AE4" w:rsidRDefault="00AE5298" w:rsidP="0065434F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hAnsi="Angsana New" w:cs="Angsana New"/>
                <w:sz w:val="30"/>
                <w:szCs w:val="30"/>
                <w:cs/>
              </w:rPr>
              <w:t>ทดสอบการคำนวณตามประมาณการ</w:t>
            </w:r>
            <w:r w:rsidRPr="001E4AE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E4AE4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</w:p>
          <w:p w14:paraId="61D5EA8F" w14:textId="77777777" w:rsidR="00AE5298" w:rsidRPr="001E4AE4" w:rsidRDefault="00AE5298" w:rsidP="0065434F">
            <w:pPr>
              <w:pStyle w:val="HTMLPreformatted"/>
              <w:shd w:val="clear" w:color="auto" w:fill="FFFFFF"/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66946463" w14:textId="77777777" w:rsidR="00AE5298" w:rsidRPr="001E4AE4" w:rsidRDefault="00AE5298" w:rsidP="0065434F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พิจารณาความเพียงพอของการเปิดเผยข้อมูลของกลุ่มบริษัทตามมาตรฐานการรายงานทางการเงิน</w:t>
            </w:r>
          </w:p>
          <w:p w14:paraId="65DC0E24" w14:textId="77777777" w:rsidR="00DD44FD" w:rsidRPr="001E4AE4" w:rsidRDefault="00DD44F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</w:tr>
    </w:tbl>
    <w:p w14:paraId="43A4B9F2" w14:textId="0CF0AB3D" w:rsidR="00972E84" w:rsidRDefault="00972E84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7E5FAFC" w14:textId="1CDA5563" w:rsidR="007F3321" w:rsidRDefault="007F3321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F0A8782" w14:textId="51FD908B" w:rsidR="007F3321" w:rsidRDefault="007F3321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79F0A54" w14:textId="6B8F83CC" w:rsidR="007F3321" w:rsidRDefault="007F3321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BC007D1" w14:textId="66D1B335" w:rsidR="007F3321" w:rsidRDefault="007F3321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5D4EAE6" w14:textId="77777777" w:rsidR="003323C8" w:rsidRPr="008A5A08" w:rsidRDefault="003323C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D44FD" w:rsidRPr="008A5A08" w14:paraId="034589CD" w14:textId="77777777" w:rsidTr="00DD44FD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3F0D" w14:textId="5D98CB59" w:rsidR="00DD44FD" w:rsidRPr="008A5A08" w:rsidRDefault="005664A3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การด้อยค่าของเงินลงทุนในบริษัทย่อย</w:t>
            </w:r>
            <w:r w:rsidR="006C2BF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A59F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DD44FD" w:rsidRPr="008A5A08" w14:paraId="0BF83C0C" w14:textId="77777777" w:rsidTr="00DD44FD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3A2B" w14:textId="575AE26A" w:rsidR="00DD44FD" w:rsidRPr="008A5A08" w:rsidRDefault="005664A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7F332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37F17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7F3321">
              <w:rPr>
                <w:rFonts w:ascii="Angsana New" w:hAnsi="Angsana New" w:cs="Angsana New" w:hint="cs"/>
                <w:sz w:val="30"/>
                <w:szCs w:val="30"/>
                <w:cs/>
              </w:rPr>
              <w:t>ข</w:t>
            </w:r>
            <w:r w:rsidR="00617350" w:rsidRPr="00E37F17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7F332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37F17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E37F17">
              <w:rPr>
                <w:rFonts w:ascii="Angsana New" w:hAnsi="Angsana New" w:cs="Angsana New"/>
                <w:sz w:val="30"/>
                <w:szCs w:val="30"/>
                <w:cs/>
              </w:rPr>
              <w:t>ญ</w:t>
            </w:r>
            <w:r w:rsidR="00617350" w:rsidRPr="00E37F17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574F7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F332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74F7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37F1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573C8">
              <w:rPr>
                <w:rFonts w:ascii="Angsana New" w:hAnsi="Angsana New" w:cs="Angsana New" w:hint="cs"/>
                <w:sz w:val="30"/>
                <w:szCs w:val="30"/>
                <w:cs/>
              </w:rPr>
              <w:t>ฑ</w:t>
            </w:r>
            <w:r w:rsidRPr="00E37F17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574F7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37F1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D30C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37F17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E37F1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D30C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5664A3" w:rsidRPr="008A5A08" w14:paraId="2ACA80E8" w14:textId="77777777" w:rsidTr="001E4AE4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5A39" w14:textId="77777777" w:rsidR="005664A3" w:rsidRPr="009F2250" w:rsidRDefault="005664A3" w:rsidP="005664A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225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60996" w14:textId="77777777" w:rsidR="005664A3" w:rsidRPr="001E4AE4" w:rsidRDefault="005664A3" w:rsidP="005664A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4A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74F7C" w:rsidRPr="008A5A08" w14:paraId="02B67B22" w14:textId="77777777" w:rsidTr="001E4AE4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53C8" w14:textId="21C15ADB" w:rsidR="00574F7C" w:rsidRPr="009F2250" w:rsidRDefault="00574F7C" w:rsidP="00C931FE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เนื่องจากบริษัทย่อยบางแห่งมีขาดทุนสะสมเกินทุนและผลขาดทุนจากการดำเนินงานในบริษัทย่อย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>อันเป็น</w:t>
            </w:r>
            <w:r w:rsidR="0005578C" w:rsidRPr="0005578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ผล</w:t>
            </w:r>
            <w:r w:rsidR="00C931FE">
              <w:rPr>
                <w:rFonts w:ascii="Angsana New" w:hAnsi="Angsana New" w:cs="Angsana New"/>
                <w:spacing w:val="-4"/>
                <w:sz w:val="30"/>
                <w:szCs w:val="30"/>
              </w:rPr>
              <w:br/>
            </w:r>
            <w:r w:rsidR="0005578C" w:rsidRPr="0005578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มาจากความผันผวนของราคา</w:t>
            </w:r>
            <w:r w:rsidR="0005578C" w:rsidRPr="0005578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ผลิตภัณฑ์ </w:t>
            </w:r>
            <w:r w:rsidR="0005578C" w:rsidRPr="0005578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ซึ่ง</w:t>
            </w:r>
            <w:r w:rsidR="0005578C" w:rsidRPr="0005578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เป็นข้อ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บ่งชี้ของการด้อยค่าของเงินลงทุนในบริษัทย่อย</w:t>
            </w:r>
            <w:r w:rsidR="00032D73">
              <w:rPr>
                <w:rFonts w:ascii="Angsana New" w:hAnsi="Angsana New" w:cs="Angsana New" w:hint="cs"/>
                <w:sz w:val="30"/>
                <w:szCs w:val="30"/>
                <w:cs/>
              </w:rPr>
              <w:t>ในงบการเงินเฉพาะกิจการ</w:t>
            </w:r>
            <w:r w:rsidR="0048190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และอาคารและอุปกรณ์</w:t>
            </w:r>
            <w:r w:rsidR="00196993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บริษัทย่อยดังกล่าว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ในงบการเงินรวม</w:t>
            </w:r>
          </w:p>
          <w:p w14:paraId="61E1D959" w14:textId="77777777" w:rsidR="00574F7C" w:rsidRPr="009F2250" w:rsidRDefault="00574F7C" w:rsidP="00C931FE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B4CEC18" w14:textId="600B5114" w:rsidR="00574F7C" w:rsidRPr="009F2250" w:rsidRDefault="00574F7C" w:rsidP="00C931FE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กระบวนการพิจารณาการด้อยค่าของเงินลงทุนใน  บริษัทย่อย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A7D72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และการด้อยค่าของ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  <w:r w:rsidR="00EA7D7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เกี่ยวข้องกับการใช้ดุลยพินิจในระดับสูง กลุ่มบริษัทและบริษัทประมาณมูลค่าปัจจุบันสุทธิของกระแสเงินสด</w:t>
            </w:r>
            <w:r w:rsidR="00C931F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ที่คาดว่าจะได้รับในอนาคต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จากการใช้สินทรัพย์เพื่อ</w:t>
            </w:r>
            <w:r w:rsidR="00CC237A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การประกอบธุรกิจ </w:t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โดยใช้ข้อสมมติของผู้บริหา</w:t>
            </w:r>
            <w:r w:rsidRPr="009F225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 </w:t>
            </w:r>
            <w:r w:rsidR="0033556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F2250">
              <w:rPr>
                <w:rFonts w:ascii="Angsana New" w:hAnsi="Angsana New" w:cs="Angsana New"/>
                <w:sz w:val="30"/>
                <w:szCs w:val="30"/>
                <w:cs/>
              </w:rPr>
              <w:t>ซึ่งส่งผลให้การพิจารณาการด้อยค่าอาจเปลี่ยนแปลงไปอย่างมีนัยสำคัญ หากข้อสมมติต่างๆ ที่กำหนดโดยผู้บริหารเปลี่ยนแปลงไป ดังนั้นจึงเป็นเรื่องที่สำคัญในการตรวจสอบของข้าพเจ้า</w:t>
            </w:r>
          </w:p>
          <w:p w14:paraId="1EED5F32" w14:textId="77777777" w:rsidR="00574F7C" w:rsidRPr="009F2250" w:rsidRDefault="00574F7C" w:rsidP="00574F7C">
            <w:pPr>
              <w:pStyle w:val="BodyText"/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C773" w14:textId="77777777" w:rsidR="00574F7C" w:rsidRPr="001E4AE4" w:rsidRDefault="00574F7C" w:rsidP="00574F7C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วิธีการตรวจสอบของข้าพเจ้ารวมถึง</w:t>
            </w:r>
          </w:p>
          <w:p w14:paraId="5C1548CA" w14:textId="77777777" w:rsidR="00574F7C" w:rsidRPr="001E4AE4" w:rsidRDefault="00574F7C" w:rsidP="00574F7C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37964832" w14:textId="77777777" w:rsidR="00574F7C" w:rsidRPr="001E4AE4" w:rsidRDefault="00574F7C" w:rsidP="0065434F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 xml:space="preserve">สอบถามผู้บริหารและทำความเข้าใจถึงกระบวนการในการระบุและพิจารณาข้อบ่งชี้การด้อยค่า </w:t>
            </w:r>
          </w:p>
          <w:p w14:paraId="1B5C85B3" w14:textId="77777777" w:rsidR="00574F7C" w:rsidRPr="001E4AE4" w:rsidRDefault="00574F7C" w:rsidP="0065434F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</w:rPr>
            </w:pPr>
          </w:p>
          <w:p w14:paraId="4781EE35" w14:textId="77777777" w:rsidR="00574F7C" w:rsidRPr="001E4AE4" w:rsidRDefault="00574F7C" w:rsidP="0065434F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clear" w:pos="907"/>
                <w:tab w:val="left" w:pos="1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ประเมินกระบวนการในการจัดทำงบประมาณ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  <w:t xml:space="preserve"> 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ซึ่งเป็นข้อมูลที่ใช้จัดทำแบบจำลองการคิดลดกระแสเงินสดในอนาคต</w:t>
            </w:r>
          </w:p>
          <w:p w14:paraId="5E9C3A59" w14:textId="77777777" w:rsidR="00574F7C" w:rsidRPr="001E4AE4" w:rsidRDefault="00574F7C" w:rsidP="0065434F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</w:rPr>
            </w:pPr>
          </w:p>
          <w:p w14:paraId="2A775308" w14:textId="77777777" w:rsidR="00574F7C" w:rsidRPr="001E4AE4" w:rsidRDefault="00574F7C" w:rsidP="0065434F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Calibri" w:hAnsi="Angsana New" w:cs="Angsana New"/>
                <w:spacing w:val="-4"/>
                <w:sz w:val="30"/>
                <w:szCs w:val="30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ประเมินความสมเหตุสมผลของข้อสมมติหลักที่ใช้ในการประเมินมูลค่าที่คาดว่าจะได้รับคืนของสินทรัพย์   เปรียบเทียบกับข้อมูลในอดีต แผนการดำเนินงาน</w:t>
            </w:r>
            <w:r w:rsidRPr="001E4AE4">
              <w:rPr>
                <w:rFonts w:ascii="Angsana New" w:hAnsi="Angsana New" w:cs="Angsana New"/>
                <w:szCs w:val="30"/>
                <w:cs/>
              </w:rPr>
              <w:t>และข้อมูลที่มีอยู่ในอุตสาหกรรมที่เปรียบเทียบได้ รวมถึงปัจจัยอื่นในตลาด</w:t>
            </w:r>
            <w:r w:rsidRPr="001E4AE4">
              <w:rPr>
                <w:rFonts w:ascii="Angsana New" w:hAnsi="Angsana New" w:cs="Angsana New"/>
                <w:szCs w:val="30"/>
              </w:rPr>
              <w:t xml:space="preserve"> </w:t>
            </w:r>
          </w:p>
          <w:p w14:paraId="3EB9268F" w14:textId="77777777" w:rsidR="00574F7C" w:rsidRPr="001E4AE4" w:rsidRDefault="00574F7C" w:rsidP="0065434F">
            <w:pPr>
              <w:pStyle w:val="ListParagraph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  <w:p w14:paraId="60090ED1" w14:textId="77777777" w:rsidR="00574F7C" w:rsidRPr="001E4AE4" w:rsidRDefault="00574F7C" w:rsidP="0065434F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Calibri" w:hAnsi="Angsana New" w:cs="Angsana New"/>
                <w:spacing w:val="-4"/>
                <w:sz w:val="30"/>
                <w:szCs w:val="30"/>
                <w:cs/>
              </w:rPr>
            </w:pPr>
            <w:r w:rsidRPr="001E4AE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ประเมินความเหมาะสมของอัตราคิดลดโดยเปรียบเทียบ</w:t>
            </w:r>
          </w:p>
          <w:p w14:paraId="568A6415" w14:textId="77777777" w:rsidR="00574F7C" w:rsidRPr="001E4AE4" w:rsidRDefault="00574F7C" w:rsidP="0065434F">
            <w:pPr>
              <w:tabs>
                <w:tab w:val="clear" w:pos="227"/>
                <w:tab w:val="clear" w:pos="454"/>
                <w:tab w:val="left" w:pos="185"/>
              </w:tabs>
              <w:ind w:left="185"/>
              <w:jc w:val="thaiDistribute"/>
              <w:rPr>
                <w:rFonts w:ascii="Angsana New" w:eastAsia="Calibri" w:hAnsi="Angsana New" w:cs="Angsana New"/>
                <w:spacing w:val="-2"/>
                <w:sz w:val="30"/>
                <w:szCs w:val="30"/>
              </w:rPr>
            </w:pPr>
            <w:r w:rsidRPr="001E4AE4">
              <w:rPr>
                <w:rFonts w:ascii="Angsana New" w:hAnsi="Angsana New" w:cs="Angsana New"/>
                <w:sz w:val="30"/>
                <w:szCs w:val="30"/>
                <w:cs/>
              </w:rPr>
              <w:t>กับค่าเฉลี่ยของอุตสาหกรรมที่กลุ่มบริษัทดำเนินอยู่</w:t>
            </w:r>
          </w:p>
          <w:p w14:paraId="162E52A6" w14:textId="77777777" w:rsidR="00574F7C" w:rsidRPr="001E4AE4" w:rsidRDefault="00574F7C" w:rsidP="0065434F">
            <w:pPr>
              <w:pStyle w:val="HTMLPreformatted"/>
              <w:shd w:val="clear" w:color="auto" w:fill="FFFFFF"/>
              <w:ind w:left="455"/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 xml:space="preserve"> </w:t>
            </w:r>
          </w:p>
          <w:p w14:paraId="0A2555B1" w14:textId="77777777" w:rsidR="00574F7C" w:rsidRPr="001E4AE4" w:rsidRDefault="00574F7C" w:rsidP="0065434F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ทดสอบความอ่อนไหวของข้อสมมติหลักและประเมินผลกระทบต่อการคิดลดกระแสเงินสดในอนาคต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</w:rPr>
              <w:t xml:space="preserve"> </w:t>
            </w: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และ</w:t>
            </w:r>
          </w:p>
          <w:p w14:paraId="5555214B" w14:textId="77777777" w:rsidR="00574F7C" w:rsidRPr="001E4AE4" w:rsidRDefault="00574F7C" w:rsidP="0065434F">
            <w:pPr>
              <w:pStyle w:val="HTMLPreformatted"/>
              <w:shd w:val="clear" w:color="auto" w:fill="FFFFFF"/>
              <w:ind w:left="455"/>
              <w:jc w:val="thaiDistribute"/>
              <w:rPr>
                <w:rFonts w:ascii="Angsana New" w:eastAsia="Arial" w:hAnsi="Angsana New" w:cs="Angsana New"/>
                <w:sz w:val="24"/>
                <w:szCs w:val="24"/>
                <w:shd w:val="clear" w:color="auto" w:fill="FFFFFF"/>
                <w:cs/>
              </w:rPr>
            </w:pPr>
          </w:p>
          <w:p w14:paraId="3DEB2AB7" w14:textId="77777777" w:rsidR="00574F7C" w:rsidRPr="001E4AE4" w:rsidRDefault="00574F7C" w:rsidP="0065434F">
            <w:pPr>
              <w:numPr>
                <w:ilvl w:val="0"/>
                <w:numId w:val="27"/>
              </w:num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5" w:hanging="1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4AE4">
              <w:rPr>
                <w:rFonts w:ascii="Angsana New" w:eastAsia="Arial" w:hAnsi="Angsana New" w:cs="Angsana New"/>
                <w:sz w:val="30"/>
                <w:szCs w:val="30"/>
                <w:shd w:val="clear" w:color="auto" w:fill="FFFFFF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01D27A9D" w14:textId="77777777" w:rsidR="00574F7C" w:rsidRPr="001E4AE4" w:rsidRDefault="00574F7C" w:rsidP="00574F7C">
            <w:pPr>
              <w:shd w:val="clear" w:color="auto" w:fill="FFFFFF"/>
              <w:tabs>
                <w:tab w:val="clear" w:pos="680"/>
                <w:tab w:val="left" w:pos="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1D2B718" w14:textId="77777777" w:rsidR="00DD44FD" w:rsidRPr="008A5A08" w:rsidRDefault="00DD44FD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BC6ED68" w14:textId="77777777" w:rsidR="00DD44FD" w:rsidRPr="008A5A08" w:rsidRDefault="00DD44FD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BE75F65" w14:textId="1FF66F21" w:rsidR="007F3321" w:rsidRPr="008A5A08" w:rsidRDefault="00574F7C" w:rsidP="007F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680"/>
      </w:tblGrid>
      <w:tr w:rsidR="00DD44FD" w:rsidRPr="008A5A08" w14:paraId="7CF17149" w14:textId="77777777" w:rsidTr="00593AD8">
        <w:trPr>
          <w:tblHeader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EAE7" w14:textId="77777777" w:rsidR="00DD44FD" w:rsidRPr="008A5A08" w:rsidRDefault="005664A3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มูลค่าของลูกหนี้การค้าและเงินทดรองจ่ายให้</w:t>
            </w:r>
            <w:r w:rsidR="00597967">
              <w:rPr>
                <w:rFonts w:ascii="Angsana New" w:hAnsi="Angsana New" w:cs="Angsana New" w:hint="cs"/>
                <w:sz w:val="30"/>
                <w:szCs w:val="30"/>
                <w:cs/>
              </w:rPr>
              <w:t>แก่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เกษตรกร</w:t>
            </w:r>
          </w:p>
        </w:tc>
      </w:tr>
      <w:tr w:rsidR="00DD44FD" w:rsidRPr="008A5A08" w14:paraId="2AFAA2A0" w14:textId="77777777" w:rsidTr="00593AD8">
        <w:trPr>
          <w:tblHeader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07C3" w14:textId="54276DC4" w:rsidR="00DD44FD" w:rsidRPr="008A5A08" w:rsidRDefault="005664A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8D30C3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="00A31F4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D30C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37F1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31F4B">
              <w:rPr>
                <w:rFonts w:ascii="Angsana New" w:hAnsi="Angsana New" w:cs="Angsana New" w:hint="cs"/>
                <w:sz w:val="30"/>
                <w:szCs w:val="30"/>
                <w:cs/>
              </w:rPr>
              <w:t>ฉ</w:t>
            </w:r>
            <w:r w:rsidRPr="00E37F17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="008D30C3">
              <w:rPr>
                <w:rFonts w:ascii="Angsana New" w:hAnsi="Angsana New" w:cs="Angsana New"/>
                <w:sz w:val="30"/>
                <w:szCs w:val="30"/>
              </w:rPr>
              <w:t>4 (</w:t>
            </w:r>
            <w:r w:rsidR="008D30C3">
              <w:rPr>
                <w:rFonts w:ascii="Angsana New" w:hAnsi="Angsana New" w:cs="Angsana New" w:hint="cs"/>
                <w:sz w:val="30"/>
                <w:szCs w:val="30"/>
                <w:cs/>
              </w:rPr>
              <w:t>ฐ</w:t>
            </w:r>
            <w:r w:rsidR="008D30C3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E37F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37F17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="008D30C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F2BC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5664A3" w:rsidRPr="008A5A08" w14:paraId="7058ED74" w14:textId="77777777" w:rsidTr="00593AD8">
        <w:trPr>
          <w:tblHeader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A558" w14:textId="77777777" w:rsidR="005664A3" w:rsidRPr="008A5A08" w:rsidRDefault="005664A3" w:rsidP="005664A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D1D47" w14:textId="77777777" w:rsidR="005664A3" w:rsidRPr="001E4AE4" w:rsidRDefault="005664A3" w:rsidP="005664A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4A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93AD8" w:rsidRPr="008A5A08" w14:paraId="219966F7" w14:textId="77777777" w:rsidTr="00CB07CD">
        <w:trPr>
          <w:trHeight w:val="11132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453E" w14:textId="3FB38726" w:rsidR="00593AD8" w:rsidRPr="005179A3" w:rsidRDefault="00593AD8" w:rsidP="00C931F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กลุ่มบริษัทนำมาตรฐานการรายงานทางการเงิน</w:t>
            </w:r>
            <w:r w:rsidRPr="00517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Pr="005179A3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มาถือปฏิบัติเป็นครั้งแรกเมื่อวันที่ </w:t>
            </w:r>
            <w:r w:rsidRPr="005179A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179A3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มาตรฐานฉบับใหม่นี้กำหนดให้กลุ่มบริษัทรับรู้</w:t>
            </w:r>
            <w:r w:rsidR="00C931F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ผลขาดทุนด้านเครดิตที่คาดว่าจะเกิดขึ้นสำหรับ</w:t>
            </w:r>
            <w:r w:rsidR="00C931F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  <w:r w:rsidRPr="00517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ซึ่งเกี่ยวข้องกับการใช้ดุลยพินิจในการประมาณการอย่างมีนัยสำคัญของกลุ่มบริษัท</w:t>
            </w:r>
            <w:r w:rsidRPr="00517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FE02E52" w14:textId="77777777" w:rsidR="00593AD8" w:rsidRPr="005179A3" w:rsidRDefault="00593AD8" w:rsidP="00C931F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5DCE9D" w14:textId="7C7813FC" w:rsidR="00593AD8" w:rsidRPr="005179A3" w:rsidRDefault="00CE343C" w:rsidP="00CE34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43C">
              <w:rPr>
                <w:rFonts w:asciiTheme="majorBidi" w:hAnsiTheme="majorBidi" w:cs="Angsana New" w:hint="cs"/>
                <w:sz w:val="30"/>
                <w:szCs w:val="30"/>
                <w:cs/>
              </w:rPr>
              <w:t>กลุ่มบริษัทมีลูกหนี้การค้าจากการจำหน่ายไก่สดแช่เย็นและแช่แข็ง</w:t>
            </w:r>
            <w:r w:rsidRPr="00CE343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E343C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และสุกรชำแหละ</w:t>
            </w:r>
            <w:r w:rsidRPr="00CE343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E343C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และเงินทดรองจ่ายให้แก่เกษตร</w:t>
            </w:r>
            <w:r w:rsidR="0013604A">
              <w:rPr>
                <w:rFonts w:asciiTheme="majorBidi" w:hAnsiTheme="majorBidi" w:cs="Angsana New" w:hint="cs"/>
                <w:sz w:val="30"/>
                <w:szCs w:val="30"/>
                <w:cs/>
              </w:rPr>
              <w:t>กร</w:t>
            </w:r>
            <w:r w:rsidRPr="00CE343C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เพื่อให้เกษตรกรสามารถประกอบกิจการฟาร์มเลี้ยงไก่และสุกร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593AD8"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วัดมูลค่าผลขาดทุนด้านเครดิตที่คาดว่าจะเกิดขึ้นของลูกหนี้การค้าและเงินทดรองจ่ายให้แก่เกษตรกร</w:t>
            </w:r>
            <w:r w:rsidR="00593AD8" w:rsidRPr="00517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3AD8"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ซึ่งประมาณการโดยการใช้ข้อมูลด้านเครดิตในอดีตของลูกค้าของกลุ่มบริษัท สภาวการณ์ของตลาดในปัจจุบันและอนาคต และข้อมูลเฉพาะเจาะจงของลูกค้า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ตลอดจนมูลค่าหลักประกันของเกษตรกร</w:t>
            </w:r>
          </w:p>
          <w:p w14:paraId="17CC3A2C" w14:textId="77777777" w:rsidR="00593AD8" w:rsidRPr="005179A3" w:rsidRDefault="00593AD8" w:rsidP="00C931F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7B6860" w14:textId="5B367DE3" w:rsidR="00593AD8" w:rsidRPr="008A5A08" w:rsidRDefault="00593AD8" w:rsidP="00C931F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ข้าพเจ้าระบุให้การวัดมูลค่าผลขาดทุนด้านเครดิตที่</w:t>
            </w:r>
            <w:r w:rsidR="00C931F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เป็นเรื่องสำคัญในการตรวจสอบเนื่องจากลูกหนี้การค้าและเงินทดรองจ่ายให้แก่เกษตรกรมีสาระสำคัญต่อกลุ่มบริษัท และการรับรู้ผลขาดทุน</w:t>
            </w:r>
            <w:r w:rsidR="00C931F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ด้านเครดิตที่คาดว่าจะเกิดขึ้นนั้นต้องใช้ดุลยพินิจที่สำคัญของผู้บริหาร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B9B38" w14:textId="77777777" w:rsidR="00593AD8" w:rsidRPr="005179A3" w:rsidRDefault="00593AD8" w:rsidP="00593AD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การตรวจสอบของข้าพเจ้าในการประเมินการวัดมูลค่าผลขาดทุนด้านเครดิตที่คาดว่าจะเกิดขึ้นของลูกหนี้การค้าและเงินทดรองจ่ายให้แก่เกษตรกร รวมถึง </w:t>
            </w:r>
          </w:p>
          <w:p w14:paraId="2BFE5C68" w14:textId="77777777" w:rsidR="00593AD8" w:rsidRPr="005179A3" w:rsidRDefault="00593AD8" w:rsidP="00593AD8">
            <w:pPr>
              <w:pStyle w:val="ListParagraph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2BC9F0" w14:textId="782404C3" w:rsidR="00593AD8" w:rsidRDefault="00593AD8" w:rsidP="00593AD8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79A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การทำความเข้าใจและประเมินการออกแบบ การนำมา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ถือปฏิบัติและประสิทธิผลของการควบคุมภายในหลัก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ของการวัดมูลค่าผลขาดทุนด้านเครดิตที่คาดว่าจะ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เกิดขึ้นของลูกหนี้การค้าและเงินทดรองจ่ายให้แก่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เกษตรกร ซึ่งรวมถึงการอนุมัติเครดิต การจัดการด้าน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การติดตามเครดิต การจัดกลุ่มลูกหนี้การค้าและเงิน</w:t>
            </w:r>
            <w:r w:rsidR="00C931FE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ทดรองจ่ายให้แก่เกษตรกรตามลักษณะของความเสี่ยง </w:t>
            </w:r>
            <w:r w:rsidR="00C931FE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การทบทวนการวิเคราะห์อายุลูกหนี้ การคาดการณ์ไป</w:t>
            </w:r>
            <w:r w:rsidR="00C931FE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ในอนาคตกา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สำรองเพิ่มเติมโดยผู้บริหารและการ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ประมาณการค่าเผื่อผลขาดทุนด้านเครดิตที่คาดว่าจะ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  <w:p w14:paraId="22EED2F5" w14:textId="77777777" w:rsidR="00593AD8" w:rsidRDefault="00593AD8" w:rsidP="00593AD8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1FC184" w14:textId="7CF0D122" w:rsidR="00593AD8" w:rsidRPr="005179A3" w:rsidRDefault="00593AD8" w:rsidP="00593AD8">
            <w:pPr>
              <w:pStyle w:val="ListParagraph"/>
              <w:tabs>
                <w:tab w:val="left" w:pos="78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79A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ทดสอบข้อมูลการผิดนัดชำระหนี้ในอดีตด้วยการ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ประเมินการจัดกลุ่มลูกหนี้การค้าและเงินทดรองจ่าย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ให้แก่เกษตรกรตามลักษณะของความเสี่ยงกับรายงาน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การวิเคราะห์ของฝ่ายบริหาร ประสบการณ์ในอดีตของ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ประสบการณ์ในอุตสาหกรรม</w:t>
            </w:r>
          </w:p>
          <w:p w14:paraId="404FCDDA" w14:textId="77777777" w:rsidR="00593AD8" w:rsidRDefault="00593AD8" w:rsidP="00593AD8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C7C171" w14:textId="0D1E7AAC" w:rsidR="00533C5B" w:rsidRPr="00533C5B" w:rsidRDefault="00593AD8" w:rsidP="00533C5B">
            <w:pPr>
              <w:jc w:val="thaiDistribute"/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</w:rPr>
            </w:pPr>
            <w:r w:rsidRPr="005179A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ทดสอบข้อมูลการผิดนัดชำระหนี้ด้วยการประเมินการ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จัดประเภทอายุลูกหนี้ในรายงานจำแนกอายุลูกหนี้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การค้าและเงินทดรองจ่ายให้แก่เกษตรกร โดยการสุ่ม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ตัวอย่างลูกหนี้</w:t>
            </w:r>
            <w:r w:rsidR="0065434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การค้าและเงินทดรองจ่ายให้แก่</w:t>
            </w:r>
            <w:r w:rsidR="0065434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6543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เกษตรกร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เปรียบเทียบกับเอกสารที่เกี่ยวข้อง</w:t>
            </w:r>
            <w:r w:rsidR="005B6C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6CA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5B6CA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33C5B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 xml:space="preserve">   </w:t>
            </w:r>
            <w:r w:rsidR="00930B30">
              <w:rPr>
                <w:rFonts w:asciiTheme="majorBidi" w:hAnsiTheme="majorBidi" w:cstheme="majorBidi"/>
                <w:spacing w:val="-12"/>
                <w:sz w:val="30"/>
                <w:szCs w:val="30"/>
              </w:rPr>
              <w:t xml:space="preserve"> </w:t>
            </w:r>
            <w:r w:rsidR="00930B30" w:rsidRPr="00930B3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สุ่มทดสอบรายการรับเงินจาก</w:t>
            </w:r>
            <w:r w:rsidR="00930B30" w:rsidRPr="00930B3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ลูกหนี้</w:t>
            </w:r>
            <w:r w:rsidR="00930B30" w:rsidRPr="00930B3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การค้าและเงินทดรอง</w:t>
            </w:r>
          </w:p>
          <w:p w14:paraId="3AD643DB" w14:textId="75918C6A" w:rsidR="00593AD8" w:rsidRPr="00533C5B" w:rsidRDefault="00533C5B" w:rsidP="00533C5B">
            <w:pPr>
              <w:jc w:val="thaiDistribute"/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930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75F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จ่ายให้แก่เกษตรกร</w:t>
            </w:r>
            <w:r w:rsidR="005B6C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ภายหลังวันที่ </w:t>
            </w:r>
            <w:r w:rsidR="005B6CA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5B6C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5B6CA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  <w:p w14:paraId="00D90B76" w14:textId="77777777" w:rsidR="00593AD8" w:rsidRPr="001E4AE4" w:rsidRDefault="00593AD8" w:rsidP="00593AD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</w:tr>
    </w:tbl>
    <w:p w14:paraId="150FD4F2" w14:textId="77777777" w:rsidR="00DD44FD" w:rsidRPr="008A5A08" w:rsidRDefault="00DD44FD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680"/>
      </w:tblGrid>
      <w:tr w:rsidR="00CB07CD" w:rsidRPr="008A5A08" w14:paraId="43BF40CA" w14:textId="77777777" w:rsidTr="00CA27B5">
        <w:trPr>
          <w:tblHeader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6CBC" w14:textId="77777777" w:rsidR="00CB07CD" w:rsidRPr="008A5A08" w:rsidRDefault="00CB07CD" w:rsidP="00CA27B5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มูลค่าของลูกหนี้การค้าและเงินทดรองจ่ายให้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แก่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เกษตรกร</w:t>
            </w:r>
          </w:p>
        </w:tc>
      </w:tr>
      <w:tr w:rsidR="00CB07CD" w:rsidRPr="008A5A08" w14:paraId="00FCDF54" w14:textId="77777777" w:rsidTr="00CA27B5">
        <w:trPr>
          <w:tblHeader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4CB8" w14:textId="6750D8DF" w:rsidR="00CB07CD" w:rsidRPr="008A5A08" w:rsidRDefault="00CB07CD" w:rsidP="00CA27B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3 4 </w:t>
            </w:r>
            <w:r w:rsidRPr="00E37F17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ฉ</w:t>
            </w:r>
            <w:r w:rsidRPr="00E37F17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>
              <w:rPr>
                <w:rFonts w:ascii="Angsana New" w:hAnsi="Angsana New" w:cs="Angsana New"/>
                <w:sz w:val="30"/>
                <w:szCs w:val="30"/>
              </w:rPr>
              <w:t>4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ฐ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E37F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37F17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F2BC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CB07CD" w:rsidRPr="008A5A08" w14:paraId="49973A97" w14:textId="77777777" w:rsidTr="00CA27B5">
        <w:trPr>
          <w:tblHeader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3AA3" w14:textId="77777777" w:rsidR="00CB07CD" w:rsidRPr="008A5A08" w:rsidRDefault="00CB07CD" w:rsidP="00CA27B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63DA3" w14:textId="77777777" w:rsidR="00CB07CD" w:rsidRPr="001E4AE4" w:rsidRDefault="00CB07CD" w:rsidP="00CA27B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4A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B07CD" w:rsidRPr="008A5A08" w14:paraId="7DD1B741" w14:textId="77777777" w:rsidTr="00CA27B5">
        <w:trPr>
          <w:trHeight w:val="7982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E9D" w14:textId="425A83D3" w:rsidR="00CB07CD" w:rsidRPr="008A5A08" w:rsidRDefault="00CB07CD" w:rsidP="00CA27B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ABD21" w14:textId="3935F51C" w:rsidR="00CB07CD" w:rsidRDefault="00CB07CD" w:rsidP="00CA27B5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79A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ประเมินความเหมาะสมของตัวแปรในทางเศรษฐกิจที่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ผู้บริหารใช้ในโมเดล</w:t>
            </w:r>
            <w:r w:rsidRPr="005179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สำหรับการปรับปรุงอัตราการ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สูญเสียด้วยสถานการณ์เศรษฐกิจในปัจจุบันและข้อมูล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ที่คาดการณ์ไปในอนาคตโดยการเปรียบเทียบกับข้อมูล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79A3">
              <w:rPr>
                <w:rFonts w:asciiTheme="majorBidi" w:hAnsiTheme="majorBidi" w:cstheme="majorBidi"/>
                <w:sz w:val="30"/>
                <w:szCs w:val="30"/>
                <w:cs/>
              </w:rPr>
              <w:t>ในตลาดที่เกี่ยวข้อง</w:t>
            </w:r>
          </w:p>
          <w:p w14:paraId="6609013F" w14:textId="0281B212" w:rsidR="00F96CEB" w:rsidRDefault="00F96CEB" w:rsidP="00CA27B5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990A65" w14:textId="73EC5EFF" w:rsidR="00F96CEB" w:rsidRDefault="00F96CEB" w:rsidP="00F96CEB">
            <w:pPr>
              <w:pStyle w:val="ListParagraph"/>
              <w:tabs>
                <w:tab w:val="clear" w:pos="227"/>
                <w:tab w:val="left" w:pos="140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  ทำการทดสอบความอ่อนไหวโดยการใช้โมเดลของ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กลุ่มบริษัทเพื่อประเมินผลกระทบของการให้น้ำหนัก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กับสถานการณ์ทางเศรษฐกิจที่แตกต่างกัน ว่าอยู่ในช่วง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ที่เป็นไปได้อย่างสมเหตุสมผล ทำให้สามารถตั้งคำถาม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ต่อการกำหนดปริมาณของน้ำหนักสถานการณ์ทาง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เศรษฐกิจของกลุ่มบริษัทและให้ความสนใจต่อวิธีการ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ของข้าพเจ้าใ</w:t>
            </w:r>
            <w:r w:rsidR="00751EF2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น้ำหนักกับสถานการณ์ทางเศรษฐกิจที่มี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ความอ่อนไหวมากที่สุด</w:t>
            </w:r>
          </w:p>
          <w:p w14:paraId="44C69515" w14:textId="77777777" w:rsidR="00CB07CD" w:rsidRDefault="00CB07CD" w:rsidP="00CA27B5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5232FA" w14:textId="299FBD98" w:rsidR="00CB07CD" w:rsidRDefault="00CB07CD" w:rsidP="00356B7F">
            <w:pPr>
              <w:pStyle w:val="ListParagraph"/>
              <w:tabs>
                <w:tab w:val="clear" w:pos="680"/>
                <w:tab w:val="clear" w:pos="907"/>
                <w:tab w:val="left" w:pos="812"/>
                <w:tab w:val="left" w:pos="1135"/>
                <w:tab w:val="left" w:pos="1405"/>
              </w:tabs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93AD8">
              <w:rPr>
                <w:rFonts w:asciiTheme="majorBidi" w:hAnsiTheme="majorBidi"/>
                <w:sz w:val="30"/>
                <w:szCs w:val="30"/>
                <w:cs/>
              </w:rPr>
              <w:t xml:space="preserve">- 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ประเมินข้อมูลและข้อสมมติฐานโดยรวมที่ใช้ในกา</w:t>
            </w:r>
            <w:r w:rsidR="00356B7F">
              <w:rPr>
                <w:rFonts w:asciiTheme="majorBidi" w:hAnsiTheme="majorBidi" w:hint="cs"/>
                <w:sz w:val="30"/>
                <w:szCs w:val="30"/>
                <w:cs/>
              </w:rPr>
              <w:t>ร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ประมาณการของผู้บริหารว่าข้อสมมติฐานที่ใช้ในการ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ประมาณการทางบัญชีมีความสมเหตุสมผลหรือไม่</w:t>
            </w:r>
            <w:r w:rsidRPr="00593AD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ซึ่ง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รวมถึงความเกี่ยวเนื่องกันและความสอดคล้องกันของ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ข้อมูลภายในประมาณการทางบัญชีดังกล่าว</w:t>
            </w:r>
          </w:p>
          <w:p w14:paraId="1B73E9CE" w14:textId="1DAFE1E0" w:rsidR="00CE343C" w:rsidRDefault="00CE343C" w:rsidP="00356B7F">
            <w:pPr>
              <w:pStyle w:val="ListParagraph"/>
              <w:tabs>
                <w:tab w:val="clear" w:pos="680"/>
                <w:tab w:val="clear" w:pos="907"/>
                <w:tab w:val="left" w:pos="812"/>
                <w:tab w:val="left" w:pos="1135"/>
                <w:tab w:val="left" w:pos="1405"/>
              </w:tabs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7F790824" w14:textId="065D3C4C" w:rsidR="00CE343C" w:rsidRPr="00593AD8" w:rsidRDefault="00CE343C" w:rsidP="00356B7F">
            <w:pPr>
              <w:pStyle w:val="ListParagraph"/>
              <w:tabs>
                <w:tab w:val="clear" w:pos="680"/>
                <w:tab w:val="clear" w:pos="907"/>
                <w:tab w:val="left" w:pos="812"/>
                <w:tab w:val="left" w:pos="1135"/>
                <w:tab w:val="left" w:pos="1405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8A5A08">
              <w:rPr>
                <w:rFonts w:ascii="Angsana New" w:eastAsia="Arial" w:hAnsi="Angsana New"/>
                <w:sz w:val="30"/>
                <w:szCs w:val="30"/>
                <w:shd w:val="clear" w:color="auto" w:fill="FFFFFF"/>
                <w:cs/>
              </w:rPr>
              <w:t>ประเมินหลักประกันของเกษตรกรโดยส</w:t>
            </w:r>
            <w:r w:rsidRPr="008A5A08">
              <w:rPr>
                <w:rFonts w:ascii="Angsana New" w:hAnsi="Angsana New"/>
                <w:sz w:val="30"/>
                <w:szCs w:val="30"/>
                <w:cs/>
              </w:rPr>
              <w:t>ุ่ม</w:t>
            </w:r>
            <w:r w:rsidRPr="008A5A08">
              <w:rPr>
                <w:rFonts w:ascii="Angsana New" w:eastAsia="Arial" w:hAnsi="Angsana New"/>
                <w:sz w:val="30"/>
                <w:szCs w:val="30"/>
                <w:shd w:val="clear" w:color="auto" w:fill="FFFFFF"/>
                <w:cs/>
              </w:rPr>
              <w:t>ทดสอบกับ</w:t>
            </w:r>
            <w:r>
              <w:rPr>
                <w:rFonts w:ascii="Angsana New" w:eastAsia="Arial" w:hAnsi="Angsana New"/>
                <w:sz w:val="30"/>
                <w:szCs w:val="30"/>
                <w:shd w:val="clear" w:color="auto" w:fill="FFFFFF"/>
              </w:rPr>
              <w:br/>
              <w:t xml:space="preserve">   </w:t>
            </w:r>
            <w:r w:rsidRPr="008A5A08">
              <w:rPr>
                <w:rFonts w:ascii="Angsana New" w:eastAsia="Arial" w:hAnsi="Angsana New"/>
                <w:sz w:val="30"/>
                <w:szCs w:val="30"/>
                <w:shd w:val="clear" w:color="auto" w:fill="FFFFFF"/>
                <w:cs/>
              </w:rPr>
              <w:t>เอกสารที่เกี่ยวข้อง</w:t>
            </w:r>
          </w:p>
          <w:p w14:paraId="197A6D53" w14:textId="77777777" w:rsidR="00CB07CD" w:rsidRPr="00593AD8" w:rsidRDefault="00CB07CD" w:rsidP="00CA27B5">
            <w:pPr>
              <w:pStyle w:val="ListParagraph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C0CE17" w14:textId="77777777" w:rsidR="00CB07CD" w:rsidRPr="00593AD8" w:rsidRDefault="00CB07CD" w:rsidP="00CA27B5">
            <w:pPr>
              <w:pStyle w:val="ListParagraph"/>
              <w:tabs>
                <w:tab w:val="clear" w:pos="680"/>
                <w:tab w:val="left" w:pos="1135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3AD8">
              <w:rPr>
                <w:rFonts w:asciiTheme="majorBidi" w:hAnsiTheme="majorBidi"/>
                <w:sz w:val="30"/>
                <w:szCs w:val="30"/>
                <w:cs/>
              </w:rPr>
              <w:t xml:space="preserve">- 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ทดสอบการคำนวณผลขาดทุนด้านเครดิตที่คาดว่าจะ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เกิดขึ้นของลูกหนี้การค้าและเงินทดรองจ่ายให้แก่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เกษตรกรรวมถึงทดสอบการคำนวณรายการปรับปรุง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สำหรับการนำ</w:t>
            </w:r>
            <w:r w:rsidRPr="00593AD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93AD8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593AD8">
              <w:rPr>
                <w:rFonts w:asciiTheme="majorBidi" w:hAnsiTheme="majorBidi"/>
                <w:sz w:val="30"/>
                <w:szCs w:val="30"/>
                <w:cs/>
              </w:rPr>
              <w:t xml:space="preserve">9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มาถือปฏิบัติเป็นครั้งแรก</w:t>
            </w:r>
            <w:r w:rsidRPr="00593AD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</w:p>
          <w:p w14:paraId="67AF0006" w14:textId="77777777" w:rsidR="00CB07CD" w:rsidRPr="00593AD8" w:rsidRDefault="00CB07CD" w:rsidP="00CA27B5">
            <w:pPr>
              <w:pStyle w:val="ListParagraph"/>
              <w:tabs>
                <w:tab w:val="clear" w:pos="680"/>
                <w:tab w:val="left" w:pos="1135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971A1D" w14:textId="20A33EAE" w:rsidR="00CB07CD" w:rsidRPr="00CE343C" w:rsidRDefault="00CB07CD" w:rsidP="00CE343C">
            <w:pPr>
              <w:pStyle w:val="ListParagraph"/>
              <w:tabs>
                <w:tab w:val="clear" w:pos="680"/>
                <w:tab w:val="left" w:pos="1135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3AD8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พิจารณาความเพียงพอในการเปิดเผยข้อมูลตาม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593AD8">
              <w:rPr>
                <w:rFonts w:asciiTheme="majorBidi" w:hAnsiTheme="majorBidi" w:hint="cs"/>
                <w:sz w:val="30"/>
                <w:szCs w:val="30"/>
                <w:cs/>
              </w:rPr>
              <w:t>ข้อกำหนดของมาตรฐานการรายงานทางการเงิน</w:t>
            </w:r>
          </w:p>
        </w:tc>
      </w:tr>
    </w:tbl>
    <w:p w14:paraId="1B7C68CE" w14:textId="424DDD86" w:rsidR="00311F18" w:rsidRPr="008A5A08" w:rsidRDefault="00311F18" w:rsidP="00311F18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A5A08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0ECD6627" w14:textId="77777777" w:rsidR="00311F18" w:rsidRPr="008A5A08" w:rsidRDefault="00311F18" w:rsidP="00311F1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8D4AC4C" w14:textId="77777777" w:rsidR="00311F18" w:rsidRPr="008A5A08" w:rsidRDefault="00311F18" w:rsidP="00311F1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1E2E06A" w14:textId="77777777" w:rsidR="00311F18" w:rsidRPr="008A5A08" w:rsidRDefault="00311F18" w:rsidP="00311F1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7C7FF46" w14:textId="77777777" w:rsidR="00311F18" w:rsidRPr="008A5A08" w:rsidRDefault="00311F18" w:rsidP="00311F1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5E99062E" w14:textId="77777777" w:rsidR="00311F18" w:rsidRPr="008A5A08" w:rsidRDefault="00311F18" w:rsidP="00311F1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F8F062D" w14:textId="77777777" w:rsidR="00311F18" w:rsidRPr="008A5A08" w:rsidRDefault="00311F18" w:rsidP="00311F1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1CECC2AB" w14:textId="77777777" w:rsidR="00311F18" w:rsidRDefault="00311F18" w:rsidP="00311F1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41F4D730" w14:textId="7F3367A1" w:rsidR="00597967" w:rsidRDefault="00597967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</w:t>
      </w:r>
      <w:r w:rsidR="003D1FA7">
        <w:rPr>
          <w:rFonts w:ascii="Angsana New" w:eastAsia="Calibri" w:hAnsi="Angsana New" w:cs="Angsana New" w:hint="cs"/>
          <w:sz w:val="30"/>
          <w:szCs w:val="30"/>
          <w:cs/>
        </w:rPr>
        <w:t>ทำ</w:t>
      </w:r>
      <w:r>
        <w:rPr>
          <w:rFonts w:ascii="Angsana New" w:eastAsia="Calibri" w:hAnsi="Angsana New" w:cs="Angsana New" w:hint="cs"/>
          <w:sz w:val="30"/>
          <w:szCs w:val="30"/>
          <w:cs/>
        </w:rPr>
        <w:t>การแก้ไข</w:t>
      </w:r>
    </w:p>
    <w:p w14:paraId="68F027B3" w14:textId="77777777" w:rsidR="00597967" w:rsidRPr="00597967" w:rsidRDefault="00597967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02FE102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A5A0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7D7E18B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FF466D7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="006558C9" w:rsidRPr="008A5A08">
        <w:rPr>
          <w:rFonts w:ascii="Angsana New" w:eastAsia="Calibri" w:hAnsi="Angsana New" w:cs="Angsana New"/>
          <w:sz w:val="30"/>
          <w:szCs w:val="30"/>
        </w:rPr>
        <w:t xml:space="preserve">      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6558C9" w:rsidRPr="008A5A08">
        <w:rPr>
          <w:rFonts w:ascii="Angsana New" w:eastAsia="Calibri" w:hAnsi="Angsana New" w:cs="Angsana New"/>
          <w:sz w:val="30"/>
          <w:szCs w:val="30"/>
        </w:rPr>
        <w:t xml:space="preserve">   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 xml:space="preserve">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E1A1BAC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AA47FF5" w14:textId="7B9050BD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3CDB831" w14:textId="31A88A02" w:rsidR="006558C9" w:rsidRDefault="006558C9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61FEFA4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3F771825" w14:textId="25A3A3EF" w:rsidR="00CC237A" w:rsidRDefault="00CC237A" w:rsidP="00311F18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910ECAC" w14:textId="6554D27A" w:rsidR="00533C5B" w:rsidRDefault="00533C5B" w:rsidP="00311F18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021B82CB" w14:textId="77777777" w:rsidR="00930B30" w:rsidRDefault="00930B30" w:rsidP="00311F18">
      <w:pPr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610D571" w14:textId="149451C0" w:rsidR="00311F18" w:rsidRPr="008A5A08" w:rsidRDefault="00311F18" w:rsidP="00311F18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ED93C8D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EF4A14C" w14:textId="77777777" w:rsidR="00311F18" w:rsidRPr="008A5A08" w:rsidRDefault="00311F18" w:rsidP="00311F18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6558C9" w:rsidRPr="008A5A0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6558C9" w:rsidRPr="008A5A08">
        <w:rPr>
          <w:rFonts w:ascii="Angsana New" w:eastAsia="Calibri" w:hAnsi="Angsana New" w:cs="Angsana New"/>
          <w:sz w:val="30"/>
          <w:szCs w:val="30"/>
        </w:rPr>
        <w:t xml:space="preserve">  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br/>
        <w:t>ทุกรายการรวมกันจะมีผ</w:t>
      </w:r>
      <w:r w:rsidRPr="008A5A08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6558C9" w:rsidRPr="008A5A08">
        <w:rPr>
          <w:rFonts w:ascii="Angsana New" w:hAnsi="Angsana New" w:cs="Angsana New"/>
          <w:sz w:val="30"/>
          <w:szCs w:val="30"/>
        </w:rPr>
        <w:t xml:space="preserve">   </w:t>
      </w:r>
      <w:r w:rsidR="00E37F1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เฉพาะกิจการเหล่านี้</w:t>
      </w:r>
    </w:p>
    <w:p w14:paraId="49DCC3AA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14:paraId="354B2F8B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06BB8B8" w14:textId="77777777" w:rsidR="00311F18" w:rsidRPr="008A5A0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F9A40C9" w14:textId="77777777" w:rsidR="00311F18" w:rsidRPr="008A5A08" w:rsidRDefault="00311F18" w:rsidP="00311F1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รวมและ</w:t>
      </w:r>
      <w:r w:rsidRPr="008A5A08">
        <w:rPr>
          <w:rFonts w:ascii="Angsana New" w:hAnsi="Angsana New" w:cs="Angsana New"/>
          <w:sz w:val="30"/>
          <w:szCs w:val="30"/>
          <w:cs/>
        </w:rPr>
        <w:br/>
        <w:t>งบการเงินเฉพาะกิจการ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A5A08">
        <w:rPr>
          <w:rFonts w:ascii="Angsana New" w:hAnsi="Angsana New" w:cs="Angsana New"/>
          <w:sz w:val="30"/>
          <w:szCs w:val="30"/>
          <w:cs/>
        </w:rPr>
        <w:t>ายใน</w:t>
      </w:r>
    </w:p>
    <w:p w14:paraId="3BB445F9" w14:textId="77777777" w:rsidR="00311F18" w:rsidRPr="008A5A08" w:rsidRDefault="00311F18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0DED2AF7" w14:textId="77777777" w:rsidR="00311F18" w:rsidRPr="008A5A08" w:rsidRDefault="00311F18" w:rsidP="00311F1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5E960079" w14:textId="77777777" w:rsidR="00311F18" w:rsidRPr="008A5A08" w:rsidRDefault="00311F18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</w:p>
    <w:p w14:paraId="3B9D0B62" w14:textId="77777777" w:rsidR="00613B43" w:rsidRDefault="00311F18" w:rsidP="00613B43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C87B30A" w14:textId="187C0A83" w:rsidR="00613B43" w:rsidRDefault="00613B43" w:rsidP="00613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69AC0BE5" w14:textId="085134E6" w:rsidR="00835795" w:rsidRDefault="00835795" w:rsidP="00613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5A8B6B84" w14:textId="117966DF" w:rsidR="00835795" w:rsidRDefault="00835795" w:rsidP="00613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796C4044" w14:textId="48EA66F1" w:rsidR="0013604A" w:rsidRDefault="0013604A" w:rsidP="00613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637BF74D" w14:textId="77777777" w:rsidR="0013604A" w:rsidRDefault="0013604A" w:rsidP="00613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6CEC45F2" w14:textId="77777777" w:rsidR="00311F18" w:rsidRPr="00613B43" w:rsidRDefault="00311F18" w:rsidP="002E1AB0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613B43">
        <w:rPr>
          <w:rFonts w:ascii="Angsana New" w:hAnsi="Angsana New" w:cs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Pr="00613B43">
        <w:rPr>
          <w:rFonts w:ascii="Angsana New" w:hAnsi="Angsana New" w:cs="Angsana New"/>
          <w:sz w:val="30"/>
          <w:szCs w:val="30"/>
          <w:cs/>
        </w:rPr>
        <w:br/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Pr="00613B43">
        <w:rPr>
          <w:rFonts w:ascii="Angsana New" w:hAnsi="Angsana New" w:cs="Angsana New"/>
          <w:spacing w:val="-4"/>
          <w:sz w:val="30"/>
          <w:szCs w:val="30"/>
          <w:cs/>
        </w:rPr>
        <w:t>ข้าพเจ้า</w:t>
      </w:r>
      <w:r w:rsidR="00617350" w:rsidRPr="00613B43">
        <w:rPr>
          <w:rFonts w:ascii="Angsana New" w:hAnsi="Angsana New" w:cs="Angsana New"/>
          <w:spacing w:val="-4"/>
          <w:sz w:val="30"/>
          <w:szCs w:val="30"/>
          <w:cs/>
        </w:rPr>
        <w:t>โดยให้</w:t>
      </w:r>
      <w:r w:rsidR="00880DF7" w:rsidRPr="00613B43">
        <w:rPr>
          <w:rFonts w:ascii="Angsana New" w:hAnsi="Angsana New" w:cs="Angsana New"/>
          <w:spacing w:val="-4"/>
          <w:sz w:val="30"/>
          <w:szCs w:val="30"/>
          <w:cs/>
        </w:rPr>
        <w:t>ข้อ</w:t>
      </w:r>
      <w:r w:rsidR="00617350" w:rsidRPr="00613B43">
        <w:rPr>
          <w:rFonts w:ascii="Angsana New" w:hAnsi="Angsana New" w:cs="Angsana New"/>
          <w:spacing w:val="-4"/>
          <w:sz w:val="30"/>
          <w:szCs w:val="30"/>
          <w:cs/>
        </w:rPr>
        <w:t>สังเกต</w:t>
      </w:r>
      <w:r w:rsidRPr="00613B43">
        <w:rPr>
          <w:rFonts w:ascii="Angsana New" w:hAnsi="Angsana New" w:cs="Angsana New"/>
          <w:spacing w:val="-4"/>
          <w:sz w:val="30"/>
          <w:szCs w:val="30"/>
          <w:cs/>
        </w:rPr>
        <w:t>ถึงการเปิดเผย</w:t>
      </w:r>
      <w:r w:rsidR="00880DF7" w:rsidRPr="00613B43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613B43">
        <w:rPr>
          <w:rFonts w:ascii="Angsana New" w:hAnsi="Angsana New" w:cs="Angsana New"/>
          <w:spacing w:val="-4"/>
          <w:sz w:val="30"/>
          <w:szCs w:val="30"/>
          <w:cs/>
        </w:rPr>
        <w:t>ในงบกา</w:t>
      </w:r>
      <w:r w:rsidR="00617350" w:rsidRPr="00613B43">
        <w:rPr>
          <w:rFonts w:ascii="Angsana New" w:hAnsi="Angsana New" w:cs="Angsana New"/>
          <w:spacing w:val="-4"/>
          <w:sz w:val="30"/>
          <w:szCs w:val="30"/>
          <w:cs/>
        </w:rPr>
        <w:t xml:space="preserve">รเงินรวมและงบการเงินเฉพาะกิจการที่เกี่ยวข้อง </w:t>
      </w:r>
      <w:r w:rsidRPr="00613B43">
        <w:rPr>
          <w:rFonts w:ascii="Angsana New" w:hAnsi="Angsana New" w:cs="Angsana New"/>
          <w:spacing w:val="-4"/>
          <w:sz w:val="30"/>
          <w:szCs w:val="30"/>
          <w:cs/>
        </w:rPr>
        <w:t>หรือถ้าการเปิดเผย</w:t>
      </w:r>
      <w:r w:rsidR="00617350" w:rsidRPr="00613B43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613B43">
        <w:rPr>
          <w:rFonts w:ascii="Angsana New" w:hAnsi="Angsana New" w:cs="Angsana New"/>
          <w:spacing w:val="-4"/>
          <w:sz w:val="30"/>
          <w:szCs w:val="30"/>
          <w:cs/>
        </w:rPr>
        <w:t>ดังกล่าวไม่เพียงพอ</w:t>
      </w:r>
      <w:r w:rsidRPr="00613B43">
        <w:rPr>
          <w:rFonts w:ascii="Angsana New" w:hAnsi="Angsana New" w:cs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3F444169" w14:textId="77777777" w:rsidR="00311F18" w:rsidRPr="008A5A08" w:rsidRDefault="00311F18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388E3395" w14:textId="77777777" w:rsidR="00311F18" w:rsidRPr="008A5A08" w:rsidRDefault="00311F18" w:rsidP="00311F1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617350" w:rsidRPr="008A5A08">
        <w:rPr>
          <w:rFonts w:ascii="Angsana New" w:hAnsi="Angsana New" w:cs="Angsana New"/>
          <w:sz w:val="30"/>
          <w:szCs w:val="30"/>
          <w:cs/>
        </w:rPr>
        <w:t>ข้อมูล</w:t>
      </w:r>
      <w:r w:rsidRPr="008A5A08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617350" w:rsidRPr="008A5A08">
        <w:rPr>
          <w:rFonts w:ascii="Angsana New" w:hAnsi="Angsana New" w:cs="Angsana New"/>
          <w:sz w:val="30"/>
          <w:szCs w:val="30"/>
          <w:cs/>
        </w:rPr>
        <w:t>หรือไม่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425DBE2F" w14:textId="77777777" w:rsidR="00311F18" w:rsidRPr="008A5A08" w:rsidRDefault="00311F18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2155EFDC" w14:textId="68042518" w:rsidR="00311F18" w:rsidRPr="008A5A08" w:rsidRDefault="00311F18" w:rsidP="00311F18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A5A08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6558C9" w:rsidRPr="008A5A08">
        <w:rPr>
          <w:rFonts w:ascii="Angsana New" w:hAnsi="Angsana New"/>
          <w:sz w:val="30"/>
          <w:szCs w:val="30"/>
        </w:rPr>
        <w:t xml:space="preserve">  </w:t>
      </w:r>
      <w:r w:rsidRPr="008A5A08">
        <w:rPr>
          <w:rFonts w:ascii="Angsana New" w:hAnsi="Angsana New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</w:t>
      </w:r>
      <w:r w:rsidRPr="008A5A08">
        <w:rPr>
          <w:rFonts w:ascii="Angsana New" w:hAnsi="Angsana New"/>
          <w:sz w:val="30"/>
          <w:szCs w:val="30"/>
        </w:rPr>
        <w:t xml:space="preserve"> </w:t>
      </w:r>
      <w:r w:rsidRPr="008A5A08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="00FB3A62" w:rsidRPr="008A5A08">
        <w:rPr>
          <w:rFonts w:ascii="Angsana New" w:hAnsi="Angsana New"/>
          <w:sz w:val="30"/>
          <w:szCs w:val="30"/>
          <w:cs/>
        </w:rPr>
        <w:t>การกำหนด</w:t>
      </w:r>
      <w:r w:rsidR="00FB3A62" w:rsidRPr="008A5A08">
        <w:rPr>
          <w:rFonts w:ascii="Angsana New" w:hAnsi="Angsana New"/>
          <w:sz w:val="30"/>
          <w:szCs w:val="30"/>
        </w:rPr>
        <w:t xml:space="preserve">       </w:t>
      </w:r>
      <w:r w:rsidR="00FB3A62" w:rsidRPr="008A5A08">
        <w:rPr>
          <w:rFonts w:ascii="Angsana New" w:hAnsi="Angsana New"/>
          <w:sz w:val="30"/>
          <w:szCs w:val="30"/>
          <w:cs/>
        </w:rPr>
        <w:t>แนวทาง</w:t>
      </w:r>
      <w:r w:rsidR="002257E4" w:rsidRPr="008A5A08">
        <w:rPr>
          <w:rFonts w:ascii="Angsana New" w:hAnsi="Angsana New"/>
          <w:sz w:val="30"/>
          <w:szCs w:val="30"/>
          <w:cs/>
        </w:rPr>
        <w:t xml:space="preserve"> </w:t>
      </w:r>
      <w:r w:rsidRPr="008A5A08">
        <w:rPr>
          <w:rFonts w:ascii="Angsana New" w:hAnsi="Angsana New"/>
          <w:sz w:val="30"/>
          <w:szCs w:val="30"/>
          <w:cs/>
        </w:rPr>
        <w:t>การควบคุมดูแล และการปฏิบัติงานตรวจสอบกลุ่มบริษัท</w:t>
      </w:r>
      <w:r w:rsidRPr="008A5A08">
        <w:rPr>
          <w:rFonts w:ascii="Angsana New" w:hAnsi="Angsana New"/>
          <w:sz w:val="30"/>
          <w:szCs w:val="30"/>
        </w:rPr>
        <w:t xml:space="preserve"> </w:t>
      </w:r>
      <w:r w:rsidRPr="008A5A08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="004170F4">
        <w:rPr>
          <w:rFonts w:ascii="Angsana New" w:hAnsi="Angsana New"/>
          <w:sz w:val="30"/>
          <w:szCs w:val="30"/>
        </w:rPr>
        <w:t xml:space="preserve">                 </w:t>
      </w:r>
      <w:r w:rsidRPr="008A5A08">
        <w:rPr>
          <w:rFonts w:ascii="Angsana New" w:hAnsi="Angsana New"/>
          <w:sz w:val="30"/>
          <w:szCs w:val="30"/>
          <w:cs/>
        </w:rPr>
        <w:t>ต่อความเห็นของข้าพเจ้า</w:t>
      </w:r>
    </w:p>
    <w:p w14:paraId="78DF9C24" w14:textId="77777777" w:rsidR="00311F18" w:rsidRPr="008A5A08" w:rsidRDefault="00311F18" w:rsidP="00311F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5760D63" w14:textId="77777777" w:rsidR="00311F18" w:rsidRPr="008A5A08" w:rsidRDefault="00311F18" w:rsidP="00311F18">
      <w:pPr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880DF7" w:rsidRPr="008A5A08">
        <w:rPr>
          <w:rFonts w:ascii="Angsana New" w:eastAsia="Calibri" w:hAnsi="Angsana New" w:cs="Angsana New"/>
          <w:sz w:val="30"/>
          <w:szCs w:val="30"/>
          <w:cs/>
        </w:rPr>
        <w:t>ในเรื่องต่าง</w:t>
      </w:r>
      <w:r w:rsidR="00617350" w:rsidRPr="008A5A08">
        <w:rPr>
          <w:rFonts w:ascii="Angsana New" w:eastAsia="Calibri" w:hAnsi="Angsana New" w:cs="Angsana New"/>
          <w:sz w:val="30"/>
          <w:szCs w:val="30"/>
          <w:cs/>
        </w:rPr>
        <w:t>ๆ ที่สำคัญซึ่งรวมถึง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17350" w:rsidRPr="008A5A08">
        <w:rPr>
          <w:rFonts w:ascii="Angsana New" w:eastAsia="Calibri" w:hAnsi="Angsana New" w:cs="Angsana New"/>
          <w:sz w:val="30"/>
          <w:szCs w:val="30"/>
          <w:cs/>
        </w:rPr>
        <w:t>หาก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8A5A08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0CEC4FA2" w14:textId="77777777" w:rsidR="00A71118" w:rsidRPr="008A5A08" w:rsidRDefault="00A71118" w:rsidP="00311F1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0B7A3F6" w14:textId="77777777" w:rsidR="00A71118" w:rsidRPr="008A5A08" w:rsidRDefault="00A71118" w:rsidP="00A71118">
      <w:pPr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br/>
      </w:r>
      <w:r w:rsidRPr="008A5A08">
        <w:rPr>
          <w:rFonts w:ascii="Angsana New" w:eastAsia="Calibri" w:hAnsi="Angsana New" w:cs="Angsana New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8A5A08">
        <w:rPr>
          <w:rFonts w:ascii="Angsana New" w:eastAsia="Calibri" w:hAnsi="Angsana New" w:cs="Angsana New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A5A08">
        <w:rPr>
          <w:rFonts w:ascii="Angsana New" w:hAnsi="Angsana New" w:cs="Angsana New"/>
          <w:sz w:val="30"/>
          <w:szCs w:val="30"/>
          <w:cs/>
        </w:rPr>
        <w:t>อิสระ</w:t>
      </w:r>
    </w:p>
    <w:p w14:paraId="0019F15C" w14:textId="77777777" w:rsidR="00A71118" w:rsidRPr="008A5A08" w:rsidRDefault="00A71118" w:rsidP="00311F1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E4CF37E" w14:textId="77777777" w:rsidR="00311F18" w:rsidRPr="008A5A08" w:rsidRDefault="00311F18" w:rsidP="00311F1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92614E5" w14:textId="1D0BBBD7" w:rsidR="00311F18" w:rsidRDefault="00311F18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631D615" w14:textId="20EEDF90" w:rsidR="00013393" w:rsidRDefault="00013393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7035B6D" w14:textId="26D71C59" w:rsidR="00013393" w:rsidRDefault="00013393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5673B34" w14:textId="77777777" w:rsidR="00013393" w:rsidRPr="008A5A08" w:rsidRDefault="00013393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40FD6ED" w14:textId="77777777" w:rsidR="00F01A81" w:rsidRPr="008A5A08" w:rsidRDefault="00F01A81" w:rsidP="00311F1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F2304CA" w14:textId="77777777" w:rsidR="00311F18" w:rsidRPr="008A5A08" w:rsidRDefault="00311F18" w:rsidP="00311F18">
      <w:pPr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8A5A08">
        <w:rPr>
          <w:rFonts w:ascii="Angsana New" w:hAnsi="Angsana New" w:cs="Angsana New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8A5A08">
        <w:rPr>
          <w:rFonts w:ascii="Angsana New" w:hAnsi="Angsana New" w:cs="Angsana New"/>
          <w:sz w:val="30"/>
          <w:szCs w:val="30"/>
          <w:cs/>
        </w:rPr>
        <w:br/>
      </w:r>
      <w:r w:rsidRPr="008A5A08">
        <w:rPr>
          <w:rFonts w:ascii="Angsana New" w:hAnsi="Angsana New" w:cs="Angsana New"/>
          <w:spacing w:val="-1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8A5A08">
        <w:rPr>
          <w:rFonts w:ascii="Angsana New" w:hAnsi="Angsana New" w:cs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CE55B5"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จากการสื่อสารดังกล่าว </w:t>
      </w:r>
    </w:p>
    <w:p w14:paraId="6D7B9039" w14:textId="77777777" w:rsidR="00311F18" w:rsidRPr="008A5A08" w:rsidRDefault="00311F18" w:rsidP="00311F18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3858C88D" w14:textId="77777777" w:rsidR="00311F18" w:rsidRPr="008A5A08" w:rsidRDefault="00311F18" w:rsidP="00311F18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4112AE27" w14:textId="77777777" w:rsidR="00311F18" w:rsidRPr="008A5A08" w:rsidRDefault="00311F18" w:rsidP="00311F18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4AA73852" w14:textId="77777777" w:rsidR="001E1A50" w:rsidRPr="008A5A08" w:rsidRDefault="001E1A50" w:rsidP="00311F18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697E9C41" w14:textId="77777777" w:rsidR="00311F18" w:rsidRPr="008A5A08" w:rsidRDefault="00311F18" w:rsidP="00311F18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8A5A08">
        <w:rPr>
          <w:rFonts w:ascii="Angsana New" w:hAnsi="Angsana New" w:cs="Angsana New"/>
          <w:cs/>
        </w:rPr>
        <w:t>(</w:t>
      </w:r>
      <w:r w:rsidRPr="008A5A08">
        <w:rPr>
          <w:rFonts w:ascii="Angsana New" w:hAnsi="Angsana New" w:cs="Angsana New"/>
          <w:cs/>
          <w:lang w:val="en-US"/>
        </w:rPr>
        <w:t>วีระชัย รัตนจรัสกุล</w:t>
      </w:r>
      <w:r w:rsidRPr="008A5A08">
        <w:rPr>
          <w:rFonts w:ascii="Angsana New" w:hAnsi="Angsana New" w:cs="Angsana New"/>
          <w:cs/>
        </w:rPr>
        <w:t>)</w:t>
      </w:r>
    </w:p>
    <w:p w14:paraId="393D48EC" w14:textId="77777777" w:rsidR="00311F18" w:rsidRPr="008A5A08" w:rsidRDefault="00311F18" w:rsidP="00311F18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8A5A08">
        <w:rPr>
          <w:rFonts w:ascii="Angsana New" w:hAnsi="Angsana New" w:cs="Angsana New"/>
          <w:cs/>
        </w:rPr>
        <w:t>ผู้สอบบัญชีรับอนุญาต</w:t>
      </w:r>
    </w:p>
    <w:p w14:paraId="7F23615E" w14:textId="77777777" w:rsidR="00311F18" w:rsidRPr="008A5A08" w:rsidRDefault="00311F18" w:rsidP="00311F18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8A5A08">
        <w:rPr>
          <w:rFonts w:ascii="Angsana New" w:hAnsi="Angsana New" w:cs="Angsana New"/>
          <w:cs/>
        </w:rPr>
        <w:t>เลขทะเบียน</w:t>
      </w:r>
      <w:r w:rsidRPr="008A5A08">
        <w:rPr>
          <w:rFonts w:ascii="Angsana New" w:hAnsi="Angsana New" w:cs="Angsana New"/>
          <w:lang w:val="en-US"/>
        </w:rPr>
        <w:t xml:space="preserve"> 4323</w:t>
      </w:r>
    </w:p>
    <w:p w14:paraId="0B5B58F9" w14:textId="77777777" w:rsidR="00311F18" w:rsidRPr="008A5A08" w:rsidRDefault="00311F18" w:rsidP="00311F18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4A710BD1" w14:textId="77777777" w:rsidR="00311F18" w:rsidRPr="008A5A08" w:rsidRDefault="00311F18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DF3614" w14:textId="77777777" w:rsidR="00311F18" w:rsidRPr="008A5A08" w:rsidRDefault="00311F18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72A7F59" w14:textId="10117D93" w:rsidR="00804175" w:rsidRPr="008A5A08" w:rsidRDefault="00A24C32" w:rsidP="00311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757881">
        <w:rPr>
          <w:rFonts w:ascii="Angsana New" w:hAnsi="Angsana New" w:cs="Angsana New"/>
          <w:sz w:val="30"/>
          <w:szCs w:val="30"/>
        </w:rPr>
        <w:t>24</w:t>
      </w:r>
      <w:r w:rsidR="00BE5965" w:rsidRPr="00757881">
        <w:rPr>
          <w:rFonts w:ascii="Angsana New" w:hAnsi="Angsana New" w:cs="Angsana New"/>
          <w:sz w:val="30"/>
          <w:szCs w:val="30"/>
        </w:rPr>
        <w:t xml:space="preserve"> </w:t>
      </w:r>
      <w:r w:rsidR="00A872FF" w:rsidRPr="00757881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D25E24" w:rsidRPr="00757881">
        <w:rPr>
          <w:rFonts w:ascii="Angsana New" w:hAnsi="Angsana New" w:cs="Angsana New"/>
          <w:sz w:val="30"/>
          <w:szCs w:val="30"/>
        </w:rPr>
        <w:t>256</w:t>
      </w:r>
      <w:r w:rsidR="00B14BE8" w:rsidRPr="00757881">
        <w:rPr>
          <w:rFonts w:ascii="Angsana New" w:hAnsi="Angsana New" w:cs="Angsana New"/>
          <w:sz w:val="30"/>
          <w:szCs w:val="30"/>
        </w:rPr>
        <w:t>4</w:t>
      </w:r>
    </w:p>
    <w:p w14:paraId="24644A55" w14:textId="77777777" w:rsidR="00804175" w:rsidRPr="008A5A08" w:rsidRDefault="00804175" w:rsidP="00DD5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highlight w:val="lightGray"/>
        </w:rPr>
      </w:pPr>
    </w:p>
    <w:p w14:paraId="36845FEB" w14:textId="77777777" w:rsidR="00A938C0" w:rsidRPr="008A5A08" w:rsidRDefault="00A938C0" w:rsidP="00DD5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highlight w:val="lightGray"/>
        </w:rPr>
      </w:pPr>
    </w:p>
    <w:p w14:paraId="0F608753" w14:textId="77777777" w:rsidR="00A938C0" w:rsidRPr="008A5A08" w:rsidRDefault="00A938C0" w:rsidP="00A938C0">
      <w:pPr>
        <w:rPr>
          <w:rFonts w:ascii="Angsana New" w:hAnsi="Angsana New" w:cs="Angsana New"/>
          <w:sz w:val="30"/>
          <w:szCs w:val="30"/>
          <w:highlight w:val="lightGray"/>
        </w:rPr>
      </w:pPr>
    </w:p>
    <w:p w14:paraId="3A7404D6" w14:textId="77777777" w:rsidR="00BA4AE2" w:rsidRPr="00AB284D" w:rsidRDefault="00BA4AE2" w:rsidP="00603449">
      <w:pPr>
        <w:pStyle w:val="IndexHeading1"/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rtl/>
          <w:cs/>
        </w:rPr>
      </w:pPr>
    </w:p>
    <w:sectPr w:rsidR="00BA4AE2" w:rsidRPr="00AB284D" w:rsidSect="00603449">
      <w:headerReference w:type="default" r:id="rId19"/>
      <w:footerReference w:type="default" r:id="rId20"/>
      <w:pgSz w:w="11909" w:h="16834" w:code="9"/>
      <w:pgMar w:top="1152" w:right="1152" w:bottom="720" w:left="1152" w:header="720" w:footer="85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D5C2F9" w14:textId="77777777" w:rsidR="00EB3D93" w:rsidRDefault="00EB3D93">
      <w:r>
        <w:separator/>
      </w:r>
    </w:p>
  </w:endnote>
  <w:endnote w:type="continuationSeparator" w:id="0">
    <w:p w14:paraId="6538B056" w14:textId="77777777" w:rsidR="00EB3D93" w:rsidRDefault="00EB3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New">
    <w:altName w:val="Microsoft JhengHei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3BCC8" w14:textId="77777777" w:rsidR="008C4C74" w:rsidRDefault="008C4C74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A3E2816" w14:textId="77777777" w:rsidR="008C4C74" w:rsidRDefault="008C4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43398" w14:textId="2C868A66" w:rsidR="008C4C74" w:rsidRDefault="008C4C74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65434F">
      <w:rPr>
        <w:noProof/>
      </w:rPr>
      <w:t>Thaifoods Group a201a-12t-1_Cer Rev 6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6E0C2608" w14:textId="77777777" w:rsidR="008C4C74" w:rsidRPr="00960645" w:rsidRDefault="008C4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6FB10D" w14:textId="5D9C5D88" w:rsidR="008C4C74" w:rsidRPr="00BD4ADB" w:rsidRDefault="008C4C74" w:rsidP="009344F7">
    <w:pPr>
      <w:pStyle w:val="Footer"/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 w:rsidR="0065434F">
      <w:rPr>
        <w:rFonts w:ascii="Angsana New" w:hAnsi="Angsana New"/>
        <w:i/>
        <w:iCs/>
        <w:noProof/>
        <w:sz w:val="30"/>
        <w:szCs w:val="30"/>
      </w:rPr>
      <w:t>Thaifoods Group a201a-12t-1_Cer Rev 6</w:t>
    </w:r>
    <w:r>
      <w:rPr>
        <w:rFonts w:ascii="Angsana New" w:hAnsi="Angsana New"/>
        <w:i/>
        <w:iCs/>
        <w:sz w:val="30"/>
        <w:szCs w:val="30"/>
      </w:rPr>
      <w:fldChar w:fldCharType="end"/>
    </w:r>
    <w:r w:rsidRPr="00BD4ADB">
      <w:rPr>
        <w:rFonts w:ascii="Angsana New" w:hAnsi="Angsana New" w:cs="Angsana New"/>
        <w:sz w:val="30"/>
        <w:szCs w:val="30"/>
      </w:rPr>
      <w:tab/>
    </w:r>
    <w:r w:rsidRPr="00BD4ADB">
      <w:rPr>
        <w:rFonts w:ascii="Angsana New" w:hAnsi="Angsana New" w:cs="Angsana New"/>
        <w:sz w:val="30"/>
        <w:szCs w:val="30"/>
      </w:rPr>
      <w:tab/>
    </w:r>
    <w:r w:rsidRPr="00BD4ADB">
      <w:rPr>
        <w:rFonts w:ascii="Angsana New" w:hAnsi="Angsana New" w:cs="Angsana New"/>
        <w:sz w:val="30"/>
        <w:szCs w:val="30"/>
      </w:rPr>
      <w:tab/>
    </w:r>
    <w:r w:rsidRPr="00BD4ADB">
      <w:rPr>
        <w:rFonts w:ascii="Angsana New" w:hAnsi="Angsana New" w:cs="Angsana New"/>
        <w:sz w:val="30"/>
        <w:szCs w:val="30"/>
      </w:rPr>
      <w:tab/>
    </w:r>
    <w:r w:rsidRPr="00BD4ADB">
      <w:rPr>
        <w:rFonts w:ascii="Angsana New" w:hAnsi="Angsana New" w:cs="Angsana New"/>
        <w:sz w:val="30"/>
        <w:szCs w:val="30"/>
      </w:rPr>
      <w:tab/>
    </w:r>
    <w:r w:rsidRPr="00BD4ADB">
      <w:rPr>
        <w:rFonts w:ascii="Angsana New" w:hAnsi="Angsana New" w:cs="Angsana New"/>
        <w:sz w:val="30"/>
        <w:szCs w:val="30"/>
      </w:rPr>
      <w:tab/>
    </w:r>
    <w:r w:rsidRPr="00BD4ADB">
      <w:rPr>
        <w:rFonts w:ascii="Angsana New" w:hAnsi="Angsana New" w:cs="Angsana New"/>
        <w:sz w:val="30"/>
        <w:szCs w:val="30"/>
      </w:rPr>
      <w:tab/>
      <w:t>2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B2D12" w14:textId="77777777" w:rsidR="008C4C74" w:rsidRPr="00660FDC" w:rsidRDefault="008C4C74" w:rsidP="00660FDC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1003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6CAF381" w14:textId="517B3972" w:rsidR="00603449" w:rsidRPr="00603449" w:rsidRDefault="006034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34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34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34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77F8A"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Pr="006034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82558" w14:textId="77777777" w:rsidR="00EB3D93" w:rsidRDefault="00EB3D93">
      <w:r>
        <w:separator/>
      </w:r>
    </w:p>
  </w:footnote>
  <w:footnote w:type="continuationSeparator" w:id="0">
    <w:p w14:paraId="61D162EC" w14:textId="77777777" w:rsidR="00EB3D93" w:rsidRDefault="00EB3D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EB6C24" w14:textId="77777777" w:rsidR="008C4C74" w:rsidRDefault="00277F8A" w:rsidP="00713C50">
    <w:pPr>
      <w:pStyle w:val="Header"/>
    </w:pPr>
    <w:r>
      <w:rPr>
        <w:noProof/>
      </w:rPr>
      <w:pict w14:anchorId="4644EA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75B115" w14:textId="77777777" w:rsidR="008C4C74" w:rsidRDefault="008C4C74" w:rsidP="00713C50">
    <w:pPr>
      <w:pStyle w:val="Header"/>
    </w:pPr>
  </w:p>
  <w:p w14:paraId="7A1767F7" w14:textId="77777777" w:rsidR="008C4C74" w:rsidRDefault="008C4C74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83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124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B6E8AE" w14:textId="77777777" w:rsidR="008C4C74" w:rsidRDefault="008C4C74" w:rsidP="00713C50">
    <w:pPr>
      <w:pStyle w:val="Header"/>
    </w:pPr>
  </w:p>
  <w:p w14:paraId="5B09264A" w14:textId="77777777" w:rsidR="008C4C74" w:rsidRDefault="008C4C74" w:rsidP="00713C50">
    <w:pPr>
      <w:pStyle w:val="Header"/>
    </w:pPr>
  </w:p>
  <w:p w14:paraId="090EBEE0" w14:textId="77777777" w:rsidR="008C4C74" w:rsidRDefault="008C4C74" w:rsidP="00713C50">
    <w:pPr>
      <w:pStyle w:val="Header"/>
    </w:pPr>
  </w:p>
  <w:p w14:paraId="15BD50A0" w14:textId="77777777" w:rsidR="008C4C74" w:rsidRDefault="008C4C74" w:rsidP="00713C50">
    <w:pPr>
      <w:pStyle w:val="Header"/>
    </w:pPr>
  </w:p>
  <w:p w14:paraId="1ACAB4E9" w14:textId="77777777" w:rsidR="008C4C74" w:rsidRDefault="008C4C74" w:rsidP="00713C50">
    <w:pPr>
      <w:pStyle w:val="Header"/>
    </w:pPr>
  </w:p>
  <w:p w14:paraId="6D8B1D9E" w14:textId="77777777" w:rsidR="008C4C74" w:rsidRDefault="008C4C74" w:rsidP="00713C50">
    <w:pPr>
      <w:pStyle w:val="Header"/>
    </w:pPr>
  </w:p>
  <w:p w14:paraId="0CFC2179" w14:textId="77777777" w:rsidR="008C4C74" w:rsidRPr="00005ACB" w:rsidRDefault="008C4C74" w:rsidP="00713C5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3587F" w14:textId="77777777" w:rsidR="008C4C74" w:rsidRPr="00FA7747" w:rsidRDefault="008C4C74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26E6AD52" w14:textId="77777777" w:rsidR="008C4C74" w:rsidRPr="00FA7747" w:rsidRDefault="008C4C74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7A93EA91" w14:textId="77777777" w:rsidR="008C4C74" w:rsidRPr="00AF256D" w:rsidRDefault="008C4C74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79AC8D5" w14:textId="77777777" w:rsidR="008C4C74" w:rsidRPr="00713C50" w:rsidRDefault="008C4C74" w:rsidP="00713C50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873FE7" w14:textId="77777777" w:rsidR="008C4C74" w:rsidRPr="008D54C4" w:rsidRDefault="008C4C74" w:rsidP="008D54C4">
    <w:pPr>
      <w:pStyle w:val="acctmainheading"/>
      <w:tabs>
        <w:tab w:val="left" w:pos="1853"/>
        <w:tab w:val="left" w:pos="1950"/>
      </w:tabs>
      <w:spacing w:after="0" w:line="240" w:lineRule="atLeast"/>
      <w:rPr>
        <w:rFonts w:ascii="Angsana New" w:hAnsi="Angsana New" w:cs="Angsana New"/>
        <w:bCs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26737" w14:textId="77777777" w:rsidR="008C4C74" w:rsidRPr="008D54C4" w:rsidRDefault="008C4C74" w:rsidP="00713C50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23AE05" w14:textId="77777777" w:rsidR="00603449" w:rsidRDefault="00603449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683D9FB" w14:textId="0CB815A9" w:rsidR="008C4C74" w:rsidRPr="00410770" w:rsidRDefault="008C4C74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B222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2">
    <w:nsid w:val="01665A61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AD001F3"/>
    <w:multiLevelType w:val="hybridMultilevel"/>
    <w:tmpl w:val="E89EB0B4"/>
    <w:lvl w:ilvl="0" w:tplc="F46C678C">
      <w:start w:val="68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8E54DA"/>
    <w:multiLevelType w:val="hybridMultilevel"/>
    <w:tmpl w:val="33801968"/>
    <w:lvl w:ilvl="0" w:tplc="FB9E5F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5C569C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9">
    <w:nsid w:val="12225D53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5714F27"/>
    <w:multiLevelType w:val="hybridMultilevel"/>
    <w:tmpl w:val="AD0C24A8"/>
    <w:lvl w:ilvl="0" w:tplc="62561694">
      <w:start w:val="12"/>
      <w:numFmt w:val="decimal"/>
      <w:lvlText w:val="%1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1B2B6FB1"/>
    <w:multiLevelType w:val="hybridMultilevel"/>
    <w:tmpl w:val="40D6CFA4"/>
    <w:lvl w:ilvl="0" w:tplc="6E2E606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1C291268"/>
    <w:multiLevelType w:val="hybridMultilevel"/>
    <w:tmpl w:val="39F258B6"/>
    <w:lvl w:ilvl="0" w:tplc="BB66D794">
      <w:start w:val="706"/>
      <w:numFmt w:val="bullet"/>
      <w:lvlText w:val="-"/>
      <w:lvlJc w:val="left"/>
      <w:pPr>
        <w:ind w:left="1927" w:hanging="360"/>
      </w:pPr>
      <w:rPr>
        <w:rFonts w:ascii="Angsana New" w:eastAsia="Arial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7" w:hanging="360"/>
      </w:pPr>
      <w:rPr>
        <w:rFonts w:ascii="Wingdings" w:hAnsi="Wingdings" w:hint="default"/>
      </w:rPr>
    </w:lvl>
  </w:abstractNum>
  <w:abstractNum w:abstractNumId="17">
    <w:nsid w:val="1CFA5DCE"/>
    <w:multiLevelType w:val="hybridMultilevel"/>
    <w:tmpl w:val="6F7EAD78"/>
    <w:lvl w:ilvl="0" w:tplc="EA0C91D8">
      <w:start w:val="584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127A3C"/>
    <w:multiLevelType w:val="multilevel"/>
    <w:tmpl w:val="3362906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1F052E8C"/>
    <w:multiLevelType w:val="hybridMultilevel"/>
    <w:tmpl w:val="B10823EE"/>
    <w:lvl w:ilvl="0" w:tplc="A09AAD66">
      <w:start w:val="1"/>
      <w:numFmt w:val="thaiLetters"/>
      <w:lvlText w:val="%1."/>
      <w:lvlJc w:val="left"/>
      <w:pPr>
        <w:ind w:left="1398" w:hanging="360"/>
      </w:pPr>
    </w:lvl>
    <w:lvl w:ilvl="1" w:tplc="04090019">
      <w:start w:val="1"/>
      <w:numFmt w:val="lowerLetter"/>
      <w:lvlText w:val="%2."/>
      <w:lvlJc w:val="left"/>
      <w:pPr>
        <w:ind w:left="2118" w:hanging="360"/>
      </w:pPr>
    </w:lvl>
    <w:lvl w:ilvl="2" w:tplc="0409001B">
      <w:start w:val="1"/>
      <w:numFmt w:val="lowerRoman"/>
      <w:lvlText w:val="%3."/>
      <w:lvlJc w:val="right"/>
      <w:pPr>
        <w:ind w:left="2838" w:hanging="180"/>
      </w:pPr>
    </w:lvl>
    <w:lvl w:ilvl="3" w:tplc="0409000F">
      <w:start w:val="1"/>
      <w:numFmt w:val="decimal"/>
      <w:lvlText w:val="%4."/>
      <w:lvlJc w:val="left"/>
      <w:pPr>
        <w:ind w:left="3558" w:hanging="360"/>
      </w:pPr>
    </w:lvl>
    <w:lvl w:ilvl="4" w:tplc="04090019">
      <w:start w:val="1"/>
      <w:numFmt w:val="lowerLetter"/>
      <w:lvlText w:val="%5."/>
      <w:lvlJc w:val="left"/>
      <w:pPr>
        <w:ind w:left="4278" w:hanging="360"/>
      </w:pPr>
    </w:lvl>
    <w:lvl w:ilvl="5" w:tplc="0409001B">
      <w:start w:val="1"/>
      <w:numFmt w:val="lowerRoman"/>
      <w:lvlText w:val="%6."/>
      <w:lvlJc w:val="right"/>
      <w:pPr>
        <w:ind w:left="4998" w:hanging="180"/>
      </w:pPr>
    </w:lvl>
    <w:lvl w:ilvl="6" w:tplc="0409000F">
      <w:start w:val="1"/>
      <w:numFmt w:val="decimal"/>
      <w:lvlText w:val="%7."/>
      <w:lvlJc w:val="left"/>
      <w:pPr>
        <w:ind w:left="5718" w:hanging="360"/>
      </w:pPr>
    </w:lvl>
    <w:lvl w:ilvl="7" w:tplc="04090019">
      <w:start w:val="1"/>
      <w:numFmt w:val="lowerLetter"/>
      <w:lvlText w:val="%8."/>
      <w:lvlJc w:val="left"/>
      <w:pPr>
        <w:ind w:left="6438" w:hanging="360"/>
      </w:pPr>
    </w:lvl>
    <w:lvl w:ilvl="8" w:tplc="0409001B">
      <w:start w:val="1"/>
      <w:numFmt w:val="lowerRoman"/>
      <w:lvlText w:val="%9."/>
      <w:lvlJc w:val="right"/>
      <w:pPr>
        <w:ind w:left="7158" w:hanging="180"/>
      </w:pPr>
    </w:lvl>
  </w:abstractNum>
  <w:abstractNum w:abstractNumId="2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1">
    <w:nsid w:val="24EA51AA"/>
    <w:multiLevelType w:val="hybridMultilevel"/>
    <w:tmpl w:val="3DB49FE4"/>
    <w:lvl w:ilvl="0" w:tplc="90E4E528">
      <w:start w:val="1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2CB83F24"/>
    <w:multiLevelType w:val="hybridMultilevel"/>
    <w:tmpl w:val="21D41ADA"/>
    <w:lvl w:ilvl="0" w:tplc="A09AAD66">
      <w:start w:val="1"/>
      <w:numFmt w:val="thaiLetters"/>
      <w:lvlText w:val="%1."/>
      <w:lvlJc w:val="left"/>
      <w:pPr>
        <w:ind w:left="1398" w:hanging="360"/>
      </w:pPr>
    </w:lvl>
    <w:lvl w:ilvl="1" w:tplc="04090019">
      <w:start w:val="1"/>
      <w:numFmt w:val="lowerLetter"/>
      <w:lvlText w:val="%2."/>
      <w:lvlJc w:val="left"/>
      <w:pPr>
        <w:ind w:left="2118" w:hanging="360"/>
      </w:pPr>
    </w:lvl>
    <w:lvl w:ilvl="2" w:tplc="0409001B">
      <w:start w:val="1"/>
      <w:numFmt w:val="lowerRoman"/>
      <w:lvlText w:val="%3."/>
      <w:lvlJc w:val="right"/>
      <w:pPr>
        <w:ind w:left="2838" w:hanging="180"/>
      </w:pPr>
    </w:lvl>
    <w:lvl w:ilvl="3" w:tplc="0409000F">
      <w:start w:val="1"/>
      <w:numFmt w:val="decimal"/>
      <w:lvlText w:val="%4."/>
      <w:lvlJc w:val="left"/>
      <w:pPr>
        <w:ind w:left="3558" w:hanging="360"/>
      </w:pPr>
    </w:lvl>
    <w:lvl w:ilvl="4" w:tplc="04090019">
      <w:start w:val="1"/>
      <w:numFmt w:val="lowerLetter"/>
      <w:lvlText w:val="%5."/>
      <w:lvlJc w:val="left"/>
      <w:pPr>
        <w:ind w:left="4278" w:hanging="360"/>
      </w:pPr>
    </w:lvl>
    <w:lvl w:ilvl="5" w:tplc="0409001B">
      <w:start w:val="1"/>
      <w:numFmt w:val="lowerRoman"/>
      <w:lvlText w:val="%6."/>
      <w:lvlJc w:val="right"/>
      <w:pPr>
        <w:ind w:left="4998" w:hanging="180"/>
      </w:pPr>
    </w:lvl>
    <w:lvl w:ilvl="6" w:tplc="0409000F">
      <w:start w:val="1"/>
      <w:numFmt w:val="decimal"/>
      <w:lvlText w:val="%7."/>
      <w:lvlJc w:val="left"/>
      <w:pPr>
        <w:ind w:left="5718" w:hanging="360"/>
      </w:pPr>
    </w:lvl>
    <w:lvl w:ilvl="7" w:tplc="04090019">
      <w:start w:val="1"/>
      <w:numFmt w:val="lowerLetter"/>
      <w:lvlText w:val="%8."/>
      <w:lvlJc w:val="left"/>
      <w:pPr>
        <w:ind w:left="6438" w:hanging="360"/>
      </w:pPr>
    </w:lvl>
    <w:lvl w:ilvl="8" w:tplc="0409001B">
      <w:start w:val="1"/>
      <w:numFmt w:val="lowerRoman"/>
      <w:lvlText w:val="%9."/>
      <w:lvlJc w:val="right"/>
      <w:pPr>
        <w:ind w:left="7158" w:hanging="180"/>
      </w:pPr>
    </w:lvl>
  </w:abstractNum>
  <w:abstractNum w:abstractNumId="23">
    <w:nsid w:val="32883CA4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852C48"/>
    <w:multiLevelType w:val="hybridMultilevel"/>
    <w:tmpl w:val="1368032C"/>
    <w:lvl w:ilvl="0" w:tplc="14F8BFE4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6">
    <w:nsid w:val="3A6C6E47"/>
    <w:multiLevelType w:val="hybridMultilevel"/>
    <w:tmpl w:val="A69086B8"/>
    <w:lvl w:ilvl="0" w:tplc="826C11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3FC94AA7"/>
    <w:multiLevelType w:val="hybridMultilevel"/>
    <w:tmpl w:val="306CFE90"/>
    <w:lvl w:ilvl="0" w:tplc="8DC678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0FC4725"/>
    <w:multiLevelType w:val="hybridMultilevel"/>
    <w:tmpl w:val="8C02907C"/>
    <w:lvl w:ilvl="0" w:tplc="49107B0A">
      <w:start w:val="17"/>
      <w:numFmt w:val="bullet"/>
      <w:lvlText w:val="-"/>
      <w:lvlJc w:val="left"/>
      <w:pPr>
        <w:ind w:left="2780" w:hanging="360"/>
      </w:pPr>
      <w:rPr>
        <w:rFonts w:ascii="AngsanaNew" w:eastAsia="Calibri" w:hAnsi="AngsanaNew" w:cs="AngsanaNew" w:hint="default"/>
      </w:rPr>
    </w:lvl>
    <w:lvl w:ilvl="1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40" w:hanging="360"/>
      </w:pPr>
      <w:rPr>
        <w:rFonts w:ascii="Wingdings" w:hAnsi="Wingdings" w:hint="default"/>
      </w:rPr>
    </w:lvl>
  </w:abstractNum>
  <w:abstractNum w:abstractNumId="29">
    <w:nsid w:val="47263C93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>
    <w:nsid w:val="48DF46ED"/>
    <w:multiLevelType w:val="hybridMultilevel"/>
    <w:tmpl w:val="745E9346"/>
    <w:lvl w:ilvl="0" w:tplc="74A6965A">
      <w:start w:val="706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BB595A"/>
    <w:multiLevelType w:val="hybridMultilevel"/>
    <w:tmpl w:val="BBDC6DBC"/>
    <w:lvl w:ilvl="0" w:tplc="A09AAD66">
      <w:start w:val="1"/>
      <w:numFmt w:val="thaiLetters"/>
      <w:lvlText w:val="%1."/>
      <w:lvlJc w:val="left"/>
      <w:pPr>
        <w:ind w:left="1398" w:hanging="360"/>
      </w:pPr>
    </w:lvl>
    <w:lvl w:ilvl="1" w:tplc="04090019">
      <w:start w:val="1"/>
      <w:numFmt w:val="lowerLetter"/>
      <w:lvlText w:val="%2."/>
      <w:lvlJc w:val="left"/>
      <w:pPr>
        <w:ind w:left="2118" w:hanging="360"/>
      </w:pPr>
    </w:lvl>
    <w:lvl w:ilvl="2" w:tplc="0409001B">
      <w:start w:val="1"/>
      <w:numFmt w:val="lowerRoman"/>
      <w:lvlText w:val="%3."/>
      <w:lvlJc w:val="right"/>
      <w:pPr>
        <w:ind w:left="2838" w:hanging="180"/>
      </w:pPr>
    </w:lvl>
    <w:lvl w:ilvl="3" w:tplc="0409000F">
      <w:start w:val="1"/>
      <w:numFmt w:val="decimal"/>
      <w:lvlText w:val="%4."/>
      <w:lvlJc w:val="left"/>
      <w:pPr>
        <w:ind w:left="3558" w:hanging="360"/>
      </w:pPr>
    </w:lvl>
    <w:lvl w:ilvl="4" w:tplc="04090019">
      <w:start w:val="1"/>
      <w:numFmt w:val="lowerLetter"/>
      <w:lvlText w:val="%5."/>
      <w:lvlJc w:val="left"/>
      <w:pPr>
        <w:ind w:left="4278" w:hanging="360"/>
      </w:pPr>
    </w:lvl>
    <w:lvl w:ilvl="5" w:tplc="0409001B">
      <w:start w:val="1"/>
      <w:numFmt w:val="lowerRoman"/>
      <w:lvlText w:val="%6."/>
      <w:lvlJc w:val="right"/>
      <w:pPr>
        <w:ind w:left="4998" w:hanging="180"/>
      </w:pPr>
    </w:lvl>
    <w:lvl w:ilvl="6" w:tplc="0409000F">
      <w:start w:val="1"/>
      <w:numFmt w:val="decimal"/>
      <w:lvlText w:val="%7."/>
      <w:lvlJc w:val="left"/>
      <w:pPr>
        <w:ind w:left="5718" w:hanging="360"/>
      </w:pPr>
    </w:lvl>
    <w:lvl w:ilvl="7" w:tplc="04090019">
      <w:start w:val="1"/>
      <w:numFmt w:val="lowerLetter"/>
      <w:lvlText w:val="%8."/>
      <w:lvlJc w:val="left"/>
      <w:pPr>
        <w:ind w:left="6438" w:hanging="360"/>
      </w:pPr>
    </w:lvl>
    <w:lvl w:ilvl="8" w:tplc="0409001B">
      <w:start w:val="1"/>
      <w:numFmt w:val="lowerRoman"/>
      <w:lvlText w:val="%9."/>
      <w:lvlJc w:val="right"/>
      <w:pPr>
        <w:ind w:left="7158" w:hanging="180"/>
      </w:pPr>
    </w:lvl>
  </w:abstractNum>
  <w:abstractNum w:abstractNumId="33">
    <w:nsid w:val="58F74AA8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>
    <w:nsid w:val="5D8504D2"/>
    <w:multiLevelType w:val="hybridMultilevel"/>
    <w:tmpl w:val="AD0C3B8C"/>
    <w:lvl w:ilvl="0" w:tplc="699ACFD4">
      <w:start w:val="1"/>
      <w:numFmt w:val="decimal"/>
      <w:lvlText w:val="%1."/>
      <w:lvlJc w:val="left"/>
      <w:pPr>
        <w:ind w:left="1066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5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BC82344"/>
    <w:multiLevelType w:val="hybridMultilevel"/>
    <w:tmpl w:val="B10823EE"/>
    <w:lvl w:ilvl="0" w:tplc="A09AAD66">
      <w:start w:val="1"/>
      <w:numFmt w:val="thaiLetters"/>
      <w:lvlText w:val="%1."/>
      <w:lvlJc w:val="left"/>
      <w:pPr>
        <w:ind w:left="1564" w:hanging="360"/>
      </w:pPr>
    </w:lvl>
    <w:lvl w:ilvl="1" w:tplc="04090019">
      <w:start w:val="1"/>
      <w:numFmt w:val="lowerLetter"/>
      <w:lvlText w:val="%2."/>
      <w:lvlJc w:val="left"/>
      <w:pPr>
        <w:ind w:left="2284" w:hanging="360"/>
      </w:pPr>
    </w:lvl>
    <w:lvl w:ilvl="2" w:tplc="0409001B">
      <w:start w:val="1"/>
      <w:numFmt w:val="lowerRoman"/>
      <w:lvlText w:val="%3."/>
      <w:lvlJc w:val="right"/>
      <w:pPr>
        <w:ind w:left="3004" w:hanging="180"/>
      </w:pPr>
    </w:lvl>
    <w:lvl w:ilvl="3" w:tplc="0409000F">
      <w:start w:val="1"/>
      <w:numFmt w:val="decimal"/>
      <w:lvlText w:val="%4."/>
      <w:lvlJc w:val="left"/>
      <w:pPr>
        <w:ind w:left="3724" w:hanging="360"/>
      </w:pPr>
    </w:lvl>
    <w:lvl w:ilvl="4" w:tplc="04090019">
      <w:start w:val="1"/>
      <w:numFmt w:val="lowerLetter"/>
      <w:lvlText w:val="%5."/>
      <w:lvlJc w:val="left"/>
      <w:pPr>
        <w:ind w:left="4444" w:hanging="360"/>
      </w:pPr>
    </w:lvl>
    <w:lvl w:ilvl="5" w:tplc="0409001B">
      <w:start w:val="1"/>
      <w:numFmt w:val="lowerRoman"/>
      <w:lvlText w:val="%6."/>
      <w:lvlJc w:val="right"/>
      <w:pPr>
        <w:ind w:left="5164" w:hanging="180"/>
      </w:pPr>
    </w:lvl>
    <w:lvl w:ilvl="6" w:tplc="0409000F">
      <w:start w:val="1"/>
      <w:numFmt w:val="decimal"/>
      <w:lvlText w:val="%7."/>
      <w:lvlJc w:val="left"/>
      <w:pPr>
        <w:ind w:left="5884" w:hanging="360"/>
      </w:pPr>
    </w:lvl>
    <w:lvl w:ilvl="7" w:tplc="04090019">
      <w:start w:val="1"/>
      <w:numFmt w:val="lowerLetter"/>
      <w:lvlText w:val="%8."/>
      <w:lvlJc w:val="left"/>
      <w:pPr>
        <w:ind w:left="6604" w:hanging="360"/>
      </w:pPr>
    </w:lvl>
    <w:lvl w:ilvl="8" w:tplc="0409001B">
      <w:start w:val="1"/>
      <w:numFmt w:val="lowerRoman"/>
      <w:lvlText w:val="%9."/>
      <w:lvlJc w:val="right"/>
      <w:pPr>
        <w:ind w:left="7324" w:hanging="180"/>
      </w:pPr>
    </w:lvl>
  </w:abstractNum>
  <w:abstractNum w:abstractNumId="37">
    <w:nsid w:val="6BF56A25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CEC66A5"/>
    <w:multiLevelType w:val="multilevel"/>
    <w:tmpl w:val="520C147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>
    <w:nsid w:val="70D328E8"/>
    <w:multiLevelType w:val="hybridMultilevel"/>
    <w:tmpl w:val="9E84B940"/>
    <w:lvl w:ilvl="0" w:tplc="BB66D794">
      <w:start w:val="706"/>
      <w:numFmt w:val="bullet"/>
      <w:lvlText w:val="-"/>
      <w:lvlJc w:val="left"/>
      <w:pPr>
        <w:ind w:left="1174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BB66D794">
      <w:start w:val="706"/>
      <w:numFmt w:val="bullet"/>
      <w:lvlText w:val="-"/>
      <w:lvlJc w:val="left"/>
      <w:pPr>
        <w:ind w:left="2614" w:hanging="360"/>
      </w:pPr>
      <w:rPr>
        <w:rFonts w:ascii="Angsana New" w:eastAsia="Arial" w:hAnsi="Angsana New" w:cs="Angsana New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2">
    <w:nsid w:val="7D5C7DE7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3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8"/>
  </w:num>
  <w:num w:numId="3">
    <w:abstractNumId w:val="29"/>
  </w:num>
  <w:num w:numId="4">
    <w:abstractNumId w:val="27"/>
  </w:num>
  <w:num w:numId="5">
    <w:abstractNumId w:val="6"/>
  </w:num>
  <w:num w:numId="6">
    <w:abstractNumId w:val="3"/>
  </w:num>
  <w:num w:numId="7">
    <w:abstractNumId w:val="14"/>
  </w:num>
  <w:num w:numId="8">
    <w:abstractNumId w:val="35"/>
  </w:num>
  <w:num w:numId="9">
    <w:abstractNumId w:val="13"/>
  </w:num>
  <w:num w:numId="10">
    <w:abstractNumId w:val="7"/>
  </w:num>
  <w:num w:numId="11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40"/>
  </w:num>
  <w:num w:numId="14">
    <w:abstractNumId w:val="22"/>
  </w:num>
  <w:num w:numId="15">
    <w:abstractNumId w:val="22"/>
  </w:num>
  <w:num w:numId="16">
    <w:abstractNumId w:val="36"/>
  </w:num>
  <w:num w:numId="17">
    <w:abstractNumId w:val="19"/>
  </w:num>
  <w:num w:numId="18">
    <w:abstractNumId w:val="32"/>
  </w:num>
  <w:num w:numId="19">
    <w:abstractNumId w:val="21"/>
  </w:num>
  <w:num w:numId="20">
    <w:abstractNumId w:val="21"/>
  </w:num>
  <w:num w:numId="21">
    <w:abstractNumId w:val="23"/>
  </w:num>
  <w:num w:numId="22">
    <w:abstractNumId w:val="0"/>
  </w:num>
  <w:num w:numId="23">
    <w:abstractNumId w:val="24"/>
  </w:num>
  <w:num w:numId="24">
    <w:abstractNumId w:val="42"/>
  </w:num>
  <w:num w:numId="25">
    <w:abstractNumId w:val="34"/>
  </w:num>
  <w:num w:numId="26">
    <w:abstractNumId w:val="17"/>
  </w:num>
  <w:num w:numId="27">
    <w:abstractNumId w:val="30"/>
  </w:num>
  <w:num w:numId="28">
    <w:abstractNumId w:val="39"/>
  </w:num>
  <w:num w:numId="29">
    <w:abstractNumId w:val="16"/>
  </w:num>
  <w:num w:numId="30">
    <w:abstractNumId w:val="5"/>
  </w:num>
  <w:num w:numId="31">
    <w:abstractNumId w:val="30"/>
  </w:num>
  <w:num w:numId="32">
    <w:abstractNumId w:val="28"/>
  </w:num>
  <w:num w:numId="33">
    <w:abstractNumId w:val="2"/>
  </w:num>
  <w:num w:numId="34">
    <w:abstractNumId w:val="31"/>
  </w:num>
  <w:num w:numId="35">
    <w:abstractNumId w:val="33"/>
  </w:num>
  <w:num w:numId="36">
    <w:abstractNumId w:val="4"/>
  </w:num>
  <w:num w:numId="37">
    <w:abstractNumId w:val="25"/>
  </w:num>
  <w:num w:numId="38">
    <w:abstractNumId w:val="20"/>
  </w:num>
  <w:num w:numId="39">
    <w:abstractNumId w:val="11"/>
  </w:num>
  <w:num w:numId="40">
    <w:abstractNumId w:val="26"/>
  </w:num>
  <w:num w:numId="41">
    <w:abstractNumId w:val="43"/>
  </w:num>
  <w:num w:numId="42">
    <w:abstractNumId w:val="12"/>
  </w:num>
  <w:num w:numId="43">
    <w:abstractNumId w:val="1"/>
  </w:num>
  <w:num w:numId="44">
    <w:abstractNumId w:val="1"/>
  </w:num>
  <w:num w:numId="45">
    <w:abstractNumId w:val="9"/>
  </w:num>
  <w:num w:numId="46">
    <w:abstractNumId w:val="37"/>
  </w:num>
  <w:num w:numId="47">
    <w:abstractNumId w:val="15"/>
  </w:num>
  <w:num w:numId="48">
    <w:abstractNumId w:val="41"/>
  </w:num>
  <w:num w:numId="49">
    <w:abstractNumId w:val="18"/>
  </w:num>
  <w:num w:numId="5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BEF"/>
    <w:rsid w:val="00002D6B"/>
    <w:rsid w:val="000039AE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518"/>
    <w:rsid w:val="00006EAC"/>
    <w:rsid w:val="000071A6"/>
    <w:rsid w:val="00007244"/>
    <w:rsid w:val="0000786B"/>
    <w:rsid w:val="00007B57"/>
    <w:rsid w:val="00010374"/>
    <w:rsid w:val="00010872"/>
    <w:rsid w:val="00010B5B"/>
    <w:rsid w:val="00011099"/>
    <w:rsid w:val="000112EE"/>
    <w:rsid w:val="000115FB"/>
    <w:rsid w:val="0001192B"/>
    <w:rsid w:val="00011ED6"/>
    <w:rsid w:val="00012E83"/>
    <w:rsid w:val="00013298"/>
    <w:rsid w:val="00013393"/>
    <w:rsid w:val="000135F7"/>
    <w:rsid w:val="0001362D"/>
    <w:rsid w:val="0001364C"/>
    <w:rsid w:val="0001396E"/>
    <w:rsid w:val="00013BC5"/>
    <w:rsid w:val="00013C82"/>
    <w:rsid w:val="00013F84"/>
    <w:rsid w:val="00014A28"/>
    <w:rsid w:val="00014E88"/>
    <w:rsid w:val="00014FAB"/>
    <w:rsid w:val="00015C52"/>
    <w:rsid w:val="00015C94"/>
    <w:rsid w:val="000160AC"/>
    <w:rsid w:val="00016375"/>
    <w:rsid w:val="000166C1"/>
    <w:rsid w:val="000167B2"/>
    <w:rsid w:val="00016879"/>
    <w:rsid w:val="0001741A"/>
    <w:rsid w:val="00017571"/>
    <w:rsid w:val="000177F4"/>
    <w:rsid w:val="000179F5"/>
    <w:rsid w:val="00020021"/>
    <w:rsid w:val="00020144"/>
    <w:rsid w:val="00020380"/>
    <w:rsid w:val="0002055E"/>
    <w:rsid w:val="00020575"/>
    <w:rsid w:val="00020882"/>
    <w:rsid w:val="00020E35"/>
    <w:rsid w:val="00020F08"/>
    <w:rsid w:val="00020F97"/>
    <w:rsid w:val="00021255"/>
    <w:rsid w:val="0002165D"/>
    <w:rsid w:val="00022087"/>
    <w:rsid w:val="000222F7"/>
    <w:rsid w:val="00022CE8"/>
    <w:rsid w:val="00023CE6"/>
    <w:rsid w:val="00024174"/>
    <w:rsid w:val="00024953"/>
    <w:rsid w:val="00024C9D"/>
    <w:rsid w:val="00024DB8"/>
    <w:rsid w:val="00024F30"/>
    <w:rsid w:val="00025147"/>
    <w:rsid w:val="0002534C"/>
    <w:rsid w:val="00025392"/>
    <w:rsid w:val="000255BE"/>
    <w:rsid w:val="00025A43"/>
    <w:rsid w:val="00025A8E"/>
    <w:rsid w:val="00025D60"/>
    <w:rsid w:val="00025F58"/>
    <w:rsid w:val="00026132"/>
    <w:rsid w:val="0002666D"/>
    <w:rsid w:val="00026FC8"/>
    <w:rsid w:val="00027352"/>
    <w:rsid w:val="00027889"/>
    <w:rsid w:val="00027A4F"/>
    <w:rsid w:val="00027BD5"/>
    <w:rsid w:val="0003059C"/>
    <w:rsid w:val="00031492"/>
    <w:rsid w:val="0003169D"/>
    <w:rsid w:val="00031980"/>
    <w:rsid w:val="00031A44"/>
    <w:rsid w:val="00031ADE"/>
    <w:rsid w:val="00031B7F"/>
    <w:rsid w:val="000320F5"/>
    <w:rsid w:val="000327D3"/>
    <w:rsid w:val="00032891"/>
    <w:rsid w:val="00032ABF"/>
    <w:rsid w:val="00032D73"/>
    <w:rsid w:val="0003340E"/>
    <w:rsid w:val="00033483"/>
    <w:rsid w:val="000335AA"/>
    <w:rsid w:val="00033EFB"/>
    <w:rsid w:val="0003448F"/>
    <w:rsid w:val="000347E9"/>
    <w:rsid w:val="000349F5"/>
    <w:rsid w:val="00034F17"/>
    <w:rsid w:val="000351D6"/>
    <w:rsid w:val="00035579"/>
    <w:rsid w:val="00035878"/>
    <w:rsid w:val="0003598D"/>
    <w:rsid w:val="00035A15"/>
    <w:rsid w:val="00035AF0"/>
    <w:rsid w:val="00036165"/>
    <w:rsid w:val="000366B9"/>
    <w:rsid w:val="00036C24"/>
    <w:rsid w:val="00036E95"/>
    <w:rsid w:val="00036FB5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D36"/>
    <w:rsid w:val="00040E69"/>
    <w:rsid w:val="00041597"/>
    <w:rsid w:val="000418B6"/>
    <w:rsid w:val="000418E4"/>
    <w:rsid w:val="00041C82"/>
    <w:rsid w:val="00041E72"/>
    <w:rsid w:val="000423BE"/>
    <w:rsid w:val="00042503"/>
    <w:rsid w:val="00042F74"/>
    <w:rsid w:val="00043002"/>
    <w:rsid w:val="0004334B"/>
    <w:rsid w:val="00043355"/>
    <w:rsid w:val="000433E0"/>
    <w:rsid w:val="000434F1"/>
    <w:rsid w:val="00043DDD"/>
    <w:rsid w:val="00043EF5"/>
    <w:rsid w:val="000441C7"/>
    <w:rsid w:val="0004445C"/>
    <w:rsid w:val="000444A8"/>
    <w:rsid w:val="00044BAF"/>
    <w:rsid w:val="000452CD"/>
    <w:rsid w:val="00045740"/>
    <w:rsid w:val="00045C10"/>
    <w:rsid w:val="00045E6A"/>
    <w:rsid w:val="000463AC"/>
    <w:rsid w:val="000465C7"/>
    <w:rsid w:val="000468A5"/>
    <w:rsid w:val="00046BCB"/>
    <w:rsid w:val="000478DC"/>
    <w:rsid w:val="00050223"/>
    <w:rsid w:val="00050935"/>
    <w:rsid w:val="00050C03"/>
    <w:rsid w:val="00050DDE"/>
    <w:rsid w:val="00051179"/>
    <w:rsid w:val="00051417"/>
    <w:rsid w:val="00051519"/>
    <w:rsid w:val="000517C5"/>
    <w:rsid w:val="00051E25"/>
    <w:rsid w:val="00052251"/>
    <w:rsid w:val="000529F4"/>
    <w:rsid w:val="0005373E"/>
    <w:rsid w:val="000537B4"/>
    <w:rsid w:val="00054433"/>
    <w:rsid w:val="00054A85"/>
    <w:rsid w:val="00054E30"/>
    <w:rsid w:val="0005542F"/>
    <w:rsid w:val="00055589"/>
    <w:rsid w:val="0005578C"/>
    <w:rsid w:val="00055825"/>
    <w:rsid w:val="000558C4"/>
    <w:rsid w:val="00055A41"/>
    <w:rsid w:val="000567D5"/>
    <w:rsid w:val="00056AD8"/>
    <w:rsid w:val="000570A0"/>
    <w:rsid w:val="00057CD9"/>
    <w:rsid w:val="000607CE"/>
    <w:rsid w:val="000607E3"/>
    <w:rsid w:val="000609B2"/>
    <w:rsid w:val="00061492"/>
    <w:rsid w:val="00061661"/>
    <w:rsid w:val="00061B0E"/>
    <w:rsid w:val="00061CDD"/>
    <w:rsid w:val="000623B2"/>
    <w:rsid w:val="00062766"/>
    <w:rsid w:val="0006276B"/>
    <w:rsid w:val="00062A3C"/>
    <w:rsid w:val="00062B25"/>
    <w:rsid w:val="00062B9C"/>
    <w:rsid w:val="00063267"/>
    <w:rsid w:val="000639A9"/>
    <w:rsid w:val="00063DE4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642"/>
    <w:rsid w:val="00066702"/>
    <w:rsid w:val="00066F5E"/>
    <w:rsid w:val="00067039"/>
    <w:rsid w:val="000672F9"/>
    <w:rsid w:val="00067374"/>
    <w:rsid w:val="00067380"/>
    <w:rsid w:val="000675C1"/>
    <w:rsid w:val="00067F78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E91"/>
    <w:rsid w:val="00073367"/>
    <w:rsid w:val="00074891"/>
    <w:rsid w:val="00074F14"/>
    <w:rsid w:val="00075255"/>
    <w:rsid w:val="00075907"/>
    <w:rsid w:val="00075927"/>
    <w:rsid w:val="00075B4D"/>
    <w:rsid w:val="00075EC4"/>
    <w:rsid w:val="00075FFE"/>
    <w:rsid w:val="00076269"/>
    <w:rsid w:val="00076F6A"/>
    <w:rsid w:val="00077166"/>
    <w:rsid w:val="00077245"/>
    <w:rsid w:val="00077E11"/>
    <w:rsid w:val="000804DC"/>
    <w:rsid w:val="000805D4"/>
    <w:rsid w:val="0008074C"/>
    <w:rsid w:val="00081278"/>
    <w:rsid w:val="0008157C"/>
    <w:rsid w:val="0008283A"/>
    <w:rsid w:val="00082881"/>
    <w:rsid w:val="00082944"/>
    <w:rsid w:val="00083190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F0F"/>
    <w:rsid w:val="00087679"/>
    <w:rsid w:val="00087870"/>
    <w:rsid w:val="00087EDA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353D"/>
    <w:rsid w:val="00093B30"/>
    <w:rsid w:val="0009430A"/>
    <w:rsid w:val="0009470A"/>
    <w:rsid w:val="00094BAF"/>
    <w:rsid w:val="00094D1B"/>
    <w:rsid w:val="00094FB4"/>
    <w:rsid w:val="00094FF6"/>
    <w:rsid w:val="00095A5F"/>
    <w:rsid w:val="00095A79"/>
    <w:rsid w:val="00095E09"/>
    <w:rsid w:val="00096423"/>
    <w:rsid w:val="0009664B"/>
    <w:rsid w:val="000967D6"/>
    <w:rsid w:val="000973CF"/>
    <w:rsid w:val="000975F5"/>
    <w:rsid w:val="000975F8"/>
    <w:rsid w:val="00097659"/>
    <w:rsid w:val="000A0559"/>
    <w:rsid w:val="000A0727"/>
    <w:rsid w:val="000A0AB8"/>
    <w:rsid w:val="000A0BB9"/>
    <w:rsid w:val="000A0FBB"/>
    <w:rsid w:val="000A12A1"/>
    <w:rsid w:val="000A1381"/>
    <w:rsid w:val="000A1388"/>
    <w:rsid w:val="000A171A"/>
    <w:rsid w:val="000A1E4E"/>
    <w:rsid w:val="000A2B8B"/>
    <w:rsid w:val="000A37E2"/>
    <w:rsid w:val="000A3F8F"/>
    <w:rsid w:val="000A42BF"/>
    <w:rsid w:val="000A4553"/>
    <w:rsid w:val="000A46F0"/>
    <w:rsid w:val="000A4D19"/>
    <w:rsid w:val="000A4E71"/>
    <w:rsid w:val="000A593C"/>
    <w:rsid w:val="000A5D0F"/>
    <w:rsid w:val="000A6842"/>
    <w:rsid w:val="000A6880"/>
    <w:rsid w:val="000A6B33"/>
    <w:rsid w:val="000A6D5A"/>
    <w:rsid w:val="000A6F53"/>
    <w:rsid w:val="000A74A7"/>
    <w:rsid w:val="000A78E1"/>
    <w:rsid w:val="000A7908"/>
    <w:rsid w:val="000A7970"/>
    <w:rsid w:val="000B00A5"/>
    <w:rsid w:val="000B0C30"/>
    <w:rsid w:val="000B0D32"/>
    <w:rsid w:val="000B12D4"/>
    <w:rsid w:val="000B142E"/>
    <w:rsid w:val="000B14A1"/>
    <w:rsid w:val="000B181A"/>
    <w:rsid w:val="000B1C16"/>
    <w:rsid w:val="000B1CB1"/>
    <w:rsid w:val="000B212E"/>
    <w:rsid w:val="000B287F"/>
    <w:rsid w:val="000B2C43"/>
    <w:rsid w:val="000B2FDB"/>
    <w:rsid w:val="000B3154"/>
    <w:rsid w:val="000B33FE"/>
    <w:rsid w:val="000B3D52"/>
    <w:rsid w:val="000B3E60"/>
    <w:rsid w:val="000B5589"/>
    <w:rsid w:val="000B57F9"/>
    <w:rsid w:val="000B593F"/>
    <w:rsid w:val="000B5A36"/>
    <w:rsid w:val="000B6CDD"/>
    <w:rsid w:val="000B7081"/>
    <w:rsid w:val="000B7292"/>
    <w:rsid w:val="000B7375"/>
    <w:rsid w:val="000B779E"/>
    <w:rsid w:val="000B7961"/>
    <w:rsid w:val="000B79D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F47"/>
    <w:rsid w:val="000C2074"/>
    <w:rsid w:val="000C2140"/>
    <w:rsid w:val="000C2252"/>
    <w:rsid w:val="000C2A68"/>
    <w:rsid w:val="000C3317"/>
    <w:rsid w:val="000C3693"/>
    <w:rsid w:val="000C3971"/>
    <w:rsid w:val="000C3FBA"/>
    <w:rsid w:val="000C4357"/>
    <w:rsid w:val="000C451D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735"/>
    <w:rsid w:val="000D041B"/>
    <w:rsid w:val="000D0AE2"/>
    <w:rsid w:val="000D0CDC"/>
    <w:rsid w:val="000D0FED"/>
    <w:rsid w:val="000D165D"/>
    <w:rsid w:val="000D16F5"/>
    <w:rsid w:val="000D1947"/>
    <w:rsid w:val="000D1CA5"/>
    <w:rsid w:val="000D1E6D"/>
    <w:rsid w:val="000D1F12"/>
    <w:rsid w:val="000D22A9"/>
    <w:rsid w:val="000D2500"/>
    <w:rsid w:val="000D2B51"/>
    <w:rsid w:val="000D2E99"/>
    <w:rsid w:val="000D30D7"/>
    <w:rsid w:val="000D3629"/>
    <w:rsid w:val="000D3996"/>
    <w:rsid w:val="000D3B7D"/>
    <w:rsid w:val="000D3DE6"/>
    <w:rsid w:val="000D3E01"/>
    <w:rsid w:val="000D3EDE"/>
    <w:rsid w:val="000D3F3E"/>
    <w:rsid w:val="000D447E"/>
    <w:rsid w:val="000D450D"/>
    <w:rsid w:val="000D4AED"/>
    <w:rsid w:val="000D4CEA"/>
    <w:rsid w:val="000D4E2B"/>
    <w:rsid w:val="000D53ED"/>
    <w:rsid w:val="000D5A9D"/>
    <w:rsid w:val="000D64CF"/>
    <w:rsid w:val="000D6696"/>
    <w:rsid w:val="000D6971"/>
    <w:rsid w:val="000D6DF9"/>
    <w:rsid w:val="000D6FB3"/>
    <w:rsid w:val="000D7072"/>
    <w:rsid w:val="000D7184"/>
    <w:rsid w:val="000D7B24"/>
    <w:rsid w:val="000E0256"/>
    <w:rsid w:val="000E069E"/>
    <w:rsid w:val="000E06BD"/>
    <w:rsid w:val="000E0B92"/>
    <w:rsid w:val="000E10DB"/>
    <w:rsid w:val="000E14C0"/>
    <w:rsid w:val="000E16D7"/>
    <w:rsid w:val="000E1D0B"/>
    <w:rsid w:val="000E28E6"/>
    <w:rsid w:val="000E2F85"/>
    <w:rsid w:val="000E3136"/>
    <w:rsid w:val="000E31D7"/>
    <w:rsid w:val="000E3890"/>
    <w:rsid w:val="000E39C9"/>
    <w:rsid w:val="000E3B4D"/>
    <w:rsid w:val="000E3BE7"/>
    <w:rsid w:val="000E3ECE"/>
    <w:rsid w:val="000E42B7"/>
    <w:rsid w:val="000E4576"/>
    <w:rsid w:val="000E46C4"/>
    <w:rsid w:val="000E4B34"/>
    <w:rsid w:val="000E4BD7"/>
    <w:rsid w:val="000E519C"/>
    <w:rsid w:val="000E56AF"/>
    <w:rsid w:val="000E5B65"/>
    <w:rsid w:val="000E5F52"/>
    <w:rsid w:val="000E6788"/>
    <w:rsid w:val="000E68A5"/>
    <w:rsid w:val="000E6B10"/>
    <w:rsid w:val="000E6D8B"/>
    <w:rsid w:val="000E6E8B"/>
    <w:rsid w:val="000E796B"/>
    <w:rsid w:val="000E7A44"/>
    <w:rsid w:val="000F08E2"/>
    <w:rsid w:val="000F0967"/>
    <w:rsid w:val="000F0BC6"/>
    <w:rsid w:val="000F13B5"/>
    <w:rsid w:val="000F1A6F"/>
    <w:rsid w:val="000F1DBB"/>
    <w:rsid w:val="000F1DC5"/>
    <w:rsid w:val="000F2983"/>
    <w:rsid w:val="000F2C64"/>
    <w:rsid w:val="000F2F01"/>
    <w:rsid w:val="000F38A1"/>
    <w:rsid w:val="000F4772"/>
    <w:rsid w:val="000F47CB"/>
    <w:rsid w:val="000F4A75"/>
    <w:rsid w:val="000F59C8"/>
    <w:rsid w:val="000F6176"/>
    <w:rsid w:val="000F6279"/>
    <w:rsid w:val="000F6F02"/>
    <w:rsid w:val="000F71DD"/>
    <w:rsid w:val="000F776F"/>
    <w:rsid w:val="000F7B6C"/>
    <w:rsid w:val="00100142"/>
    <w:rsid w:val="00100A6A"/>
    <w:rsid w:val="001016E0"/>
    <w:rsid w:val="00101765"/>
    <w:rsid w:val="00101934"/>
    <w:rsid w:val="00101E1D"/>
    <w:rsid w:val="0010203F"/>
    <w:rsid w:val="00102418"/>
    <w:rsid w:val="00102818"/>
    <w:rsid w:val="001028C1"/>
    <w:rsid w:val="00103304"/>
    <w:rsid w:val="00103E4A"/>
    <w:rsid w:val="00104302"/>
    <w:rsid w:val="00104960"/>
    <w:rsid w:val="00104DC2"/>
    <w:rsid w:val="00104DDE"/>
    <w:rsid w:val="00105060"/>
    <w:rsid w:val="00105094"/>
    <w:rsid w:val="001055BC"/>
    <w:rsid w:val="00105E29"/>
    <w:rsid w:val="00105FC1"/>
    <w:rsid w:val="0010622B"/>
    <w:rsid w:val="001068D4"/>
    <w:rsid w:val="00106B77"/>
    <w:rsid w:val="00106D5B"/>
    <w:rsid w:val="00107161"/>
    <w:rsid w:val="0010764B"/>
    <w:rsid w:val="0011021A"/>
    <w:rsid w:val="001103C5"/>
    <w:rsid w:val="001107F8"/>
    <w:rsid w:val="00110A19"/>
    <w:rsid w:val="00110A96"/>
    <w:rsid w:val="00110C30"/>
    <w:rsid w:val="00110E84"/>
    <w:rsid w:val="001110EB"/>
    <w:rsid w:val="001111E1"/>
    <w:rsid w:val="00111336"/>
    <w:rsid w:val="00111498"/>
    <w:rsid w:val="001120EC"/>
    <w:rsid w:val="00112677"/>
    <w:rsid w:val="001127F8"/>
    <w:rsid w:val="00112DA9"/>
    <w:rsid w:val="00112FCF"/>
    <w:rsid w:val="00113BCC"/>
    <w:rsid w:val="00113FF0"/>
    <w:rsid w:val="00114121"/>
    <w:rsid w:val="001144C8"/>
    <w:rsid w:val="00114DEB"/>
    <w:rsid w:val="0011501A"/>
    <w:rsid w:val="00115D9F"/>
    <w:rsid w:val="00115FCB"/>
    <w:rsid w:val="00116572"/>
    <w:rsid w:val="0011673B"/>
    <w:rsid w:val="001169F5"/>
    <w:rsid w:val="00116EC2"/>
    <w:rsid w:val="00116F60"/>
    <w:rsid w:val="001175B0"/>
    <w:rsid w:val="00117DC9"/>
    <w:rsid w:val="001201B0"/>
    <w:rsid w:val="001201E1"/>
    <w:rsid w:val="001202FD"/>
    <w:rsid w:val="001204A9"/>
    <w:rsid w:val="001207C9"/>
    <w:rsid w:val="00120883"/>
    <w:rsid w:val="00120A19"/>
    <w:rsid w:val="00120C4E"/>
    <w:rsid w:val="00120E82"/>
    <w:rsid w:val="0012124A"/>
    <w:rsid w:val="001215C0"/>
    <w:rsid w:val="00121944"/>
    <w:rsid w:val="0012198D"/>
    <w:rsid w:val="00121E20"/>
    <w:rsid w:val="00122502"/>
    <w:rsid w:val="00122BAF"/>
    <w:rsid w:val="00123587"/>
    <w:rsid w:val="001238A0"/>
    <w:rsid w:val="001239BC"/>
    <w:rsid w:val="00123B2D"/>
    <w:rsid w:val="00123DB5"/>
    <w:rsid w:val="00123DBE"/>
    <w:rsid w:val="00125754"/>
    <w:rsid w:val="001269B8"/>
    <w:rsid w:val="001272F0"/>
    <w:rsid w:val="00130237"/>
    <w:rsid w:val="001311D3"/>
    <w:rsid w:val="00131892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1BF"/>
    <w:rsid w:val="001333FA"/>
    <w:rsid w:val="00133B51"/>
    <w:rsid w:val="00133F06"/>
    <w:rsid w:val="00134349"/>
    <w:rsid w:val="001346C0"/>
    <w:rsid w:val="001346D4"/>
    <w:rsid w:val="0013491E"/>
    <w:rsid w:val="0013492C"/>
    <w:rsid w:val="00134D5F"/>
    <w:rsid w:val="00135138"/>
    <w:rsid w:val="001351A0"/>
    <w:rsid w:val="0013549D"/>
    <w:rsid w:val="00135511"/>
    <w:rsid w:val="00135566"/>
    <w:rsid w:val="001357F2"/>
    <w:rsid w:val="00135AB7"/>
    <w:rsid w:val="0013604A"/>
    <w:rsid w:val="00136552"/>
    <w:rsid w:val="0013657B"/>
    <w:rsid w:val="00137083"/>
    <w:rsid w:val="0013717D"/>
    <w:rsid w:val="0013796D"/>
    <w:rsid w:val="001400CC"/>
    <w:rsid w:val="001401E0"/>
    <w:rsid w:val="00140292"/>
    <w:rsid w:val="00140554"/>
    <w:rsid w:val="00141A09"/>
    <w:rsid w:val="00141A20"/>
    <w:rsid w:val="00141D2E"/>
    <w:rsid w:val="001422FE"/>
    <w:rsid w:val="001427A9"/>
    <w:rsid w:val="00142B35"/>
    <w:rsid w:val="00142C71"/>
    <w:rsid w:val="001435C0"/>
    <w:rsid w:val="001437D5"/>
    <w:rsid w:val="00143F40"/>
    <w:rsid w:val="001443B0"/>
    <w:rsid w:val="001443F2"/>
    <w:rsid w:val="001447F7"/>
    <w:rsid w:val="00144D6B"/>
    <w:rsid w:val="00144E78"/>
    <w:rsid w:val="0014517B"/>
    <w:rsid w:val="001452C0"/>
    <w:rsid w:val="00145548"/>
    <w:rsid w:val="001467F9"/>
    <w:rsid w:val="0014703F"/>
    <w:rsid w:val="0014738E"/>
    <w:rsid w:val="001476E8"/>
    <w:rsid w:val="0014774F"/>
    <w:rsid w:val="00150273"/>
    <w:rsid w:val="001503C5"/>
    <w:rsid w:val="00150E82"/>
    <w:rsid w:val="001510E0"/>
    <w:rsid w:val="00151687"/>
    <w:rsid w:val="00151CA8"/>
    <w:rsid w:val="001520E0"/>
    <w:rsid w:val="00152476"/>
    <w:rsid w:val="001525FB"/>
    <w:rsid w:val="00152964"/>
    <w:rsid w:val="00152E00"/>
    <w:rsid w:val="001532F4"/>
    <w:rsid w:val="00153341"/>
    <w:rsid w:val="00153707"/>
    <w:rsid w:val="00153A18"/>
    <w:rsid w:val="00153E26"/>
    <w:rsid w:val="00154240"/>
    <w:rsid w:val="001544E3"/>
    <w:rsid w:val="0015451C"/>
    <w:rsid w:val="00154776"/>
    <w:rsid w:val="001550B0"/>
    <w:rsid w:val="00155479"/>
    <w:rsid w:val="00155582"/>
    <w:rsid w:val="001557BD"/>
    <w:rsid w:val="00156307"/>
    <w:rsid w:val="001573FD"/>
    <w:rsid w:val="001576A2"/>
    <w:rsid w:val="00157C97"/>
    <w:rsid w:val="0016031D"/>
    <w:rsid w:val="00160357"/>
    <w:rsid w:val="00160769"/>
    <w:rsid w:val="00160C44"/>
    <w:rsid w:val="00160DB6"/>
    <w:rsid w:val="00161500"/>
    <w:rsid w:val="00161747"/>
    <w:rsid w:val="0016178C"/>
    <w:rsid w:val="00161AC9"/>
    <w:rsid w:val="00161C6E"/>
    <w:rsid w:val="00161E0A"/>
    <w:rsid w:val="00162451"/>
    <w:rsid w:val="0016266F"/>
    <w:rsid w:val="00162E95"/>
    <w:rsid w:val="001634BD"/>
    <w:rsid w:val="001639BA"/>
    <w:rsid w:val="00163FB1"/>
    <w:rsid w:val="00164BF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6020"/>
    <w:rsid w:val="00166027"/>
    <w:rsid w:val="0016651A"/>
    <w:rsid w:val="00166654"/>
    <w:rsid w:val="00166A73"/>
    <w:rsid w:val="0016718C"/>
    <w:rsid w:val="00167728"/>
    <w:rsid w:val="00167EB5"/>
    <w:rsid w:val="00170084"/>
    <w:rsid w:val="0017045E"/>
    <w:rsid w:val="00170693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4060"/>
    <w:rsid w:val="00174161"/>
    <w:rsid w:val="00174BF5"/>
    <w:rsid w:val="001751A8"/>
    <w:rsid w:val="001757CF"/>
    <w:rsid w:val="00175E89"/>
    <w:rsid w:val="00175F1A"/>
    <w:rsid w:val="00176FD5"/>
    <w:rsid w:val="00177334"/>
    <w:rsid w:val="00177576"/>
    <w:rsid w:val="0017765D"/>
    <w:rsid w:val="00180311"/>
    <w:rsid w:val="0018075B"/>
    <w:rsid w:val="0018139F"/>
    <w:rsid w:val="00181740"/>
    <w:rsid w:val="00181E8B"/>
    <w:rsid w:val="001826F7"/>
    <w:rsid w:val="00182B54"/>
    <w:rsid w:val="00182D71"/>
    <w:rsid w:val="0018329F"/>
    <w:rsid w:val="001836C5"/>
    <w:rsid w:val="00184273"/>
    <w:rsid w:val="00184715"/>
    <w:rsid w:val="00184D43"/>
    <w:rsid w:val="00184E51"/>
    <w:rsid w:val="001854C0"/>
    <w:rsid w:val="0018561C"/>
    <w:rsid w:val="00185785"/>
    <w:rsid w:val="00185FDB"/>
    <w:rsid w:val="0018606D"/>
    <w:rsid w:val="00186387"/>
    <w:rsid w:val="0018681D"/>
    <w:rsid w:val="00186A8F"/>
    <w:rsid w:val="00186E89"/>
    <w:rsid w:val="00187423"/>
    <w:rsid w:val="001876E1"/>
    <w:rsid w:val="001876F8"/>
    <w:rsid w:val="00187F9A"/>
    <w:rsid w:val="00190488"/>
    <w:rsid w:val="00190538"/>
    <w:rsid w:val="00190631"/>
    <w:rsid w:val="001906FB"/>
    <w:rsid w:val="00190B6F"/>
    <w:rsid w:val="00190E74"/>
    <w:rsid w:val="00190E8B"/>
    <w:rsid w:val="001911B9"/>
    <w:rsid w:val="00191564"/>
    <w:rsid w:val="00191940"/>
    <w:rsid w:val="001919E9"/>
    <w:rsid w:val="00191B7A"/>
    <w:rsid w:val="00191FBB"/>
    <w:rsid w:val="001921AD"/>
    <w:rsid w:val="001921AF"/>
    <w:rsid w:val="00192F3E"/>
    <w:rsid w:val="001934B6"/>
    <w:rsid w:val="00193556"/>
    <w:rsid w:val="001936A9"/>
    <w:rsid w:val="00193725"/>
    <w:rsid w:val="00193BFA"/>
    <w:rsid w:val="00193CD8"/>
    <w:rsid w:val="0019439A"/>
    <w:rsid w:val="001943F0"/>
    <w:rsid w:val="001949BC"/>
    <w:rsid w:val="001949EE"/>
    <w:rsid w:val="00194D35"/>
    <w:rsid w:val="00194D7B"/>
    <w:rsid w:val="00194DD2"/>
    <w:rsid w:val="00195304"/>
    <w:rsid w:val="001954EA"/>
    <w:rsid w:val="001955DA"/>
    <w:rsid w:val="0019564E"/>
    <w:rsid w:val="00195B1F"/>
    <w:rsid w:val="00195D7F"/>
    <w:rsid w:val="00195DC1"/>
    <w:rsid w:val="00196228"/>
    <w:rsid w:val="0019646C"/>
    <w:rsid w:val="001964D6"/>
    <w:rsid w:val="00196993"/>
    <w:rsid w:val="00196C3A"/>
    <w:rsid w:val="00196CBF"/>
    <w:rsid w:val="0019739F"/>
    <w:rsid w:val="00197591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69D"/>
    <w:rsid w:val="001A2ACE"/>
    <w:rsid w:val="001A2FA8"/>
    <w:rsid w:val="001A3E71"/>
    <w:rsid w:val="001A442F"/>
    <w:rsid w:val="001A4825"/>
    <w:rsid w:val="001A485D"/>
    <w:rsid w:val="001A4D48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F53"/>
    <w:rsid w:val="001A74AB"/>
    <w:rsid w:val="001A74B6"/>
    <w:rsid w:val="001A757C"/>
    <w:rsid w:val="001A75D7"/>
    <w:rsid w:val="001A7AEF"/>
    <w:rsid w:val="001A7C47"/>
    <w:rsid w:val="001A7E94"/>
    <w:rsid w:val="001B011F"/>
    <w:rsid w:val="001B04F7"/>
    <w:rsid w:val="001B087C"/>
    <w:rsid w:val="001B0CF7"/>
    <w:rsid w:val="001B1480"/>
    <w:rsid w:val="001B15BE"/>
    <w:rsid w:val="001B18A9"/>
    <w:rsid w:val="001B1921"/>
    <w:rsid w:val="001B1BE6"/>
    <w:rsid w:val="001B1E14"/>
    <w:rsid w:val="001B1EFC"/>
    <w:rsid w:val="001B24DE"/>
    <w:rsid w:val="001B2937"/>
    <w:rsid w:val="001B2C1D"/>
    <w:rsid w:val="001B340D"/>
    <w:rsid w:val="001B37F6"/>
    <w:rsid w:val="001B43EA"/>
    <w:rsid w:val="001B4474"/>
    <w:rsid w:val="001B49E6"/>
    <w:rsid w:val="001B4B2D"/>
    <w:rsid w:val="001B4D3E"/>
    <w:rsid w:val="001B4ECD"/>
    <w:rsid w:val="001B4F5D"/>
    <w:rsid w:val="001B5485"/>
    <w:rsid w:val="001B5503"/>
    <w:rsid w:val="001B5F0C"/>
    <w:rsid w:val="001B5FAE"/>
    <w:rsid w:val="001B6238"/>
    <w:rsid w:val="001B639B"/>
    <w:rsid w:val="001B662B"/>
    <w:rsid w:val="001B6DC0"/>
    <w:rsid w:val="001B6DFB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AC"/>
    <w:rsid w:val="001C2307"/>
    <w:rsid w:val="001C246C"/>
    <w:rsid w:val="001C28A3"/>
    <w:rsid w:val="001C2A2F"/>
    <w:rsid w:val="001C33C4"/>
    <w:rsid w:val="001C351A"/>
    <w:rsid w:val="001C35B7"/>
    <w:rsid w:val="001C367A"/>
    <w:rsid w:val="001C3B09"/>
    <w:rsid w:val="001C3CD5"/>
    <w:rsid w:val="001C4325"/>
    <w:rsid w:val="001C4912"/>
    <w:rsid w:val="001C4E56"/>
    <w:rsid w:val="001C50F2"/>
    <w:rsid w:val="001C5369"/>
    <w:rsid w:val="001C5532"/>
    <w:rsid w:val="001C632A"/>
    <w:rsid w:val="001C655A"/>
    <w:rsid w:val="001C6B2D"/>
    <w:rsid w:val="001C6D57"/>
    <w:rsid w:val="001C6DCF"/>
    <w:rsid w:val="001C70BC"/>
    <w:rsid w:val="001C74C6"/>
    <w:rsid w:val="001C7AD4"/>
    <w:rsid w:val="001C7E7A"/>
    <w:rsid w:val="001D0217"/>
    <w:rsid w:val="001D046D"/>
    <w:rsid w:val="001D0EFA"/>
    <w:rsid w:val="001D0F19"/>
    <w:rsid w:val="001D13A9"/>
    <w:rsid w:val="001D176A"/>
    <w:rsid w:val="001D1889"/>
    <w:rsid w:val="001D2FEC"/>
    <w:rsid w:val="001D31A4"/>
    <w:rsid w:val="001D326A"/>
    <w:rsid w:val="001D38AB"/>
    <w:rsid w:val="001D3D7E"/>
    <w:rsid w:val="001D3DA4"/>
    <w:rsid w:val="001D4464"/>
    <w:rsid w:val="001D522E"/>
    <w:rsid w:val="001D54BF"/>
    <w:rsid w:val="001D59E6"/>
    <w:rsid w:val="001D5B01"/>
    <w:rsid w:val="001D5D99"/>
    <w:rsid w:val="001D6282"/>
    <w:rsid w:val="001D65E4"/>
    <w:rsid w:val="001D68C7"/>
    <w:rsid w:val="001D68D1"/>
    <w:rsid w:val="001D6F45"/>
    <w:rsid w:val="001D73BB"/>
    <w:rsid w:val="001D73E2"/>
    <w:rsid w:val="001E02B7"/>
    <w:rsid w:val="001E0827"/>
    <w:rsid w:val="001E082C"/>
    <w:rsid w:val="001E0976"/>
    <w:rsid w:val="001E0A5B"/>
    <w:rsid w:val="001E0CE4"/>
    <w:rsid w:val="001E152F"/>
    <w:rsid w:val="001E15BB"/>
    <w:rsid w:val="001E1A50"/>
    <w:rsid w:val="001E1C32"/>
    <w:rsid w:val="001E2295"/>
    <w:rsid w:val="001E2CCA"/>
    <w:rsid w:val="001E30C4"/>
    <w:rsid w:val="001E324E"/>
    <w:rsid w:val="001E3EFD"/>
    <w:rsid w:val="001E3F31"/>
    <w:rsid w:val="001E4475"/>
    <w:rsid w:val="001E45BD"/>
    <w:rsid w:val="001E4733"/>
    <w:rsid w:val="001E4AE4"/>
    <w:rsid w:val="001E4FB5"/>
    <w:rsid w:val="001E5395"/>
    <w:rsid w:val="001E56F2"/>
    <w:rsid w:val="001E6102"/>
    <w:rsid w:val="001E6222"/>
    <w:rsid w:val="001E6320"/>
    <w:rsid w:val="001E6B47"/>
    <w:rsid w:val="001E7058"/>
    <w:rsid w:val="001E7747"/>
    <w:rsid w:val="001E7A88"/>
    <w:rsid w:val="001E7B58"/>
    <w:rsid w:val="001E7EF8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CAD"/>
    <w:rsid w:val="001F2E68"/>
    <w:rsid w:val="001F2ECD"/>
    <w:rsid w:val="001F34F7"/>
    <w:rsid w:val="001F3D41"/>
    <w:rsid w:val="001F3D49"/>
    <w:rsid w:val="001F3EA5"/>
    <w:rsid w:val="001F4050"/>
    <w:rsid w:val="001F41D4"/>
    <w:rsid w:val="001F442A"/>
    <w:rsid w:val="001F4849"/>
    <w:rsid w:val="001F4B0C"/>
    <w:rsid w:val="001F568E"/>
    <w:rsid w:val="001F577F"/>
    <w:rsid w:val="001F57C9"/>
    <w:rsid w:val="001F5860"/>
    <w:rsid w:val="001F5C19"/>
    <w:rsid w:val="001F5C3D"/>
    <w:rsid w:val="001F624B"/>
    <w:rsid w:val="001F6556"/>
    <w:rsid w:val="001F680F"/>
    <w:rsid w:val="001F6DAD"/>
    <w:rsid w:val="001F79B7"/>
    <w:rsid w:val="001F7C7B"/>
    <w:rsid w:val="001F7CA1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DA9"/>
    <w:rsid w:val="00211165"/>
    <w:rsid w:val="00212214"/>
    <w:rsid w:val="0021287D"/>
    <w:rsid w:val="00213072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69E"/>
    <w:rsid w:val="00214C30"/>
    <w:rsid w:val="00215113"/>
    <w:rsid w:val="00215A71"/>
    <w:rsid w:val="002160DB"/>
    <w:rsid w:val="00216313"/>
    <w:rsid w:val="002164A3"/>
    <w:rsid w:val="002164EE"/>
    <w:rsid w:val="00216D7A"/>
    <w:rsid w:val="002175E4"/>
    <w:rsid w:val="00217890"/>
    <w:rsid w:val="0021790A"/>
    <w:rsid w:val="00217935"/>
    <w:rsid w:val="00217ABA"/>
    <w:rsid w:val="00217F39"/>
    <w:rsid w:val="00220259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360"/>
    <w:rsid w:val="00222558"/>
    <w:rsid w:val="00222634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D67"/>
    <w:rsid w:val="00224F3C"/>
    <w:rsid w:val="002254D7"/>
    <w:rsid w:val="0022555C"/>
    <w:rsid w:val="002257E4"/>
    <w:rsid w:val="002259A2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DF7"/>
    <w:rsid w:val="00230FE6"/>
    <w:rsid w:val="00231422"/>
    <w:rsid w:val="00231565"/>
    <w:rsid w:val="0023184F"/>
    <w:rsid w:val="002319EB"/>
    <w:rsid w:val="00231A1B"/>
    <w:rsid w:val="00231C4B"/>
    <w:rsid w:val="0023200A"/>
    <w:rsid w:val="00232448"/>
    <w:rsid w:val="002327EF"/>
    <w:rsid w:val="00232A65"/>
    <w:rsid w:val="002335BC"/>
    <w:rsid w:val="00233893"/>
    <w:rsid w:val="002338AE"/>
    <w:rsid w:val="00233A85"/>
    <w:rsid w:val="00233F08"/>
    <w:rsid w:val="0023412E"/>
    <w:rsid w:val="0023438E"/>
    <w:rsid w:val="002344DD"/>
    <w:rsid w:val="00234B12"/>
    <w:rsid w:val="00234D2A"/>
    <w:rsid w:val="00234D4B"/>
    <w:rsid w:val="00234ED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DA6"/>
    <w:rsid w:val="00237EF0"/>
    <w:rsid w:val="002400CE"/>
    <w:rsid w:val="002403EE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F53"/>
    <w:rsid w:val="00245706"/>
    <w:rsid w:val="00246163"/>
    <w:rsid w:val="00246188"/>
    <w:rsid w:val="00246278"/>
    <w:rsid w:val="00246566"/>
    <w:rsid w:val="00246902"/>
    <w:rsid w:val="00250290"/>
    <w:rsid w:val="00250384"/>
    <w:rsid w:val="00250423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7ED"/>
    <w:rsid w:val="002568AE"/>
    <w:rsid w:val="00256C84"/>
    <w:rsid w:val="002571B5"/>
    <w:rsid w:val="002573B5"/>
    <w:rsid w:val="00257704"/>
    <w:rsid w:val="00257CDC"/>
    <w:rsid w:val="00257EF5"/>
    <w:rsid w:val="002603B1"/>
    <w:rsid w:val="0026092F"/>
    <w:rsid w:val="00260A64"/>
    <w:rsid w:val="00260AA1"/>
    <w:rsid w:val="00260DA2"/>
    <w:rsid w:val="00260F18"/>
    <w:rsid w:val="00260F81"/>
    <w:rsid w:val="00261B58"/>
    <w:rsid w:val="00262145"/>
    <w:rsid w:val="00263417"/>
    <w:rsid w:val="0026359D"/>
    <w:rsid w:val="00263723"/>
    <w:rsid w:val="00263A33"/>
    <w:rsid w:val="00264106"/>
    <w:rsid w:val="00264142"/>
    <w:rsid w:val="00264214"/>
    <w:rsid w:val="00264686"/>
    <w:rsid w:val="002646D4"/>
    <w:rsid w:val="00264C43"/>
    <w:rsid w:val="0026541B"/>
    <w:rsid w:val="00265F36"/>
    <w:rsid w:val="00265F65"/>
    <w:rsid w:val="00266171"/>
    <w:rsid w:val="002662D6"/>
    <w:rsid w:val="00266610"/>
    <w:rsid w:val="0026662F"/>
    <w:rsid w:val="00266EB9"/>
    <w:rsid w:val="0026715B"/>
    <w:rsid w:val="002675AC"/>
    <w:rsid w:val="00267673"/>
    <w:rsid w:val="0026774E"/>
    <w:rsid w:val="00267877"/>
    <w:rsid w:val="00267D78"/>
    <w:rsid w:val="002700CC"/>
    <w:rsid w:val="00270376"/>
    <w:rsid w:val="002704DF"/>
    <w:rsid w:val="00270F60"/>
    <w:rsid w:val="00271216"/>
    <w:rsid w:val="0027146B"/>
    <w:rsid w:val="00271A46"/>
    <w:rsid w:val="00271A4A"/>
    <w:rsid w:val="00271FD4"/>
    <w:rsid w:val="002723E7"/>
    <w:rsid w:val="00272D23"/>
    <w:rsid w:val="00272FC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5033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F0F"/>
    <w:rsid w:val="0027703D"/>
    <w:rsid w:val="0027745D"/>
    <w:rsid w:val="0027751C"/>
    <w:rsid w:val="002775DC"/>
    <w:rsid w:val="0027789C"/>
    <w:rsid w:val="002778D8"/>
    <w:rsid w:val="00277C4D"/>
    <w:rsid w:val="00277F8A"/>
    <w:rsid w:val="00280171"/>
    <w:rsid w:val="0028029D"/>
    <w:rsid w:val="002803F6"/>
    <w:rsid w:val="0028096A"/>
    <w:rsid w:val="00280B2C"/>
    <w:rsid w:val="00280F50"/>
    <w:rsid w:val="00280FFC"/>
    <w:rsid w:val="0028103D"/>
    <w:rsid w:val="002812A9"/>
    <w:rsid w:val="00282600"/>
    <w:rsid w:val="00282A6D"/>
    <w:rsid w:val="0028327B"/>
    <w:rsid w:val="002832A6"/>
    <w:rsid w:val="00283921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90064"/>
    <w:rsid w:val="002900A6"/>
    <w:rsid w:val="002904B9"/>
    <w:rsid w:val="002909F0"/>
    <w:rsid w:val="00290EF0"/>
    <w:rsid w:val="00291316"/>
    <w:rsid w:val="002914CF"/>
    <w:rsid w:val="002917D4"/>
    <w:rsid w:val="002917DD"/>
    <w:rsid w:val="0029193F"/>
    <w:rsid w:val="00291FC2"/>
    <w:rsid w:val="0029223D"/>
    <w:rsid w:val="002925F7"/>
    <w:rsid w:val="00293041"/>
    <w:rsid w:val="002932B6"/>
    <w:rsid w:val="0029350B"/>
    <w:rsid w:val="00293648"/>
    <w:rsid w:val="00293BE2"/>
    <w:rsid w:val="00293D47"/>
    <w:rsid w:val="00293E24"/>
    <w:rsid w:val="002942C3"/>
    <w:rsid w:val="0029489D"/>
    <w:rsid w:val="00294959"/>
    <w:rsid w:val="00294C8E"/>
    <w:rsid w:val="00295391"/>
    <w:rsid w:val="00295DB3"/>
    <w:rsid w:val="00296094"/>
    <w:rsid w:val="00296270"/>
    <w:rsid w:val="0029672F"/>
    <w:rsid w:val="00296759"/>
    <w:rsid w:val="002968DE"/>
    <w:rsid w:val="00296A92"/>
    <w:rsid w:val="002975B1"/>
    <w:rsid w:val="00297748"/>
    <w:rsid w:val="002A02C6"/>
    <w:rsid w:val="002A03F0"/>
    <w:rsid w:val="002A088D"/>
    <w:rsid w:val="002A09C2"/>
    <w:rsid w:val="002A1176"/>
    <w:rsid w:val="002A11D5"/>
    <w:rsid w:val="002A1809"/>
    <w:rsid w:val="002A1922"/>
    <w:rsid w:val="002A1D3B"/>
    <w:rsid w:val="002A1E4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6275"/>
    <w:rsid w:val="002A63A5"/>
    <w:rsid w:val="002A689B"/>
    <w:rsid w:val="002A6930"/>
    <w:rsid w:val="002A6E67"/>
    <w:rsid w:val="002A7BA5"/>
    <w:rsid w:val="002A7D0F"/>
    <w:rsid w:val="002A7E5D"/>
    <w:rsid w:val="002B0D3D"/>
    <w:rsid w:val="002B0FE1"/>
    <w:rsid w:val="002B1045"/>
    <w:rsid w:val="002B1749"/>
    <w:rsid w:val="002B1B18"/>
    <w:rsid w:val="002B2176"/>
    <w:rsid w:val="002B245C"/>
    <w:rsid w:val="002B2D9E"/>
    <w:rsid w:val="002B2E0A"/>
    <w:rsid w:val="002B35E0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DD"/>
    <w:rsid w:val="002B5A1E"/>
    <w:rsid w:val="002B5B13"/>
    <w:rsid w:val="002B5B7D"/>
    <w:rsid w:val="002B60AF"/>
    <w:rsid w:val="002B64A4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A2"/>
    <w:rsid w:val="002C0EED"/>
    <w:rsid w:val="002C1052"/>
    <w:rsid w:val="002C106D"/>
    <w:rsid w:val="002C1212"/>
    <w:rsid w:val="002C155B"/>
    <w:rsid w:val="002C1976"/>
    <w:rsid w:val="002C2083"/>
    <w:rsid w:val="002C26CC"/>
    <w:rsid w:val="002C331F"/>
    <w:rsid w:val="002C344F"/>
    <w:rsid w:val="002C36E2"/>
    <w:rsid w:val="002C3E54"/>
    <w:rsid w:val="002C3F17"/>
    <w:rsid w:val="002C42F7"/>
    <w:rsid w:val="002C4AF6"/>
    <w:rsid w:val="002C5085"/>
    <w:rsid w:val="002C519B"/>
    <w:rsid w:val="002C5833"/>
    <w:rsid w:val="002C5873"/>
    <w:rsid w:val="002C5BEA"/>
    <w:rsid w:val="002C7739"/>
    <w:rsid w:val="002C7791"/>
    <w:rsid w:val="002D02F4"/>
    <w:rsid w:val="002D03EF"/>
    <w:rsid w:val="002D07E9"/>
    <w:rsid w:val="002D0958"/>
    <w:rsid w:val="002D0B8C"/>
    <w:rsid w:val="002D0E11"/>
    <w:rsid w:val="002D0E8D"/>
    <w:rsid w:val="002D11E0"/>
    <w:rsid w:val="002D12F3"/>
    <w:rsid w:val="002D12F7"/>
    <w:rsid w:val="002D15EA"/>
    <w:rsid w:val="002D16AB"/>
    <w:rsid w:val="002D1A3E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60EF"/>
    <w:rsid w:val="002D661B"/>
    <w:rsid w:val="002D68ED"/>
    <w:rsid w:val="002D6B69"/>
    <w:rsid w:val="002D6D42"/>
    <w:rsid w:val="002D6DE9"/>
    <w:rsid w:val="002D6F2B"/>
    <w:rsid w:val="002D7384"/>
    <w:rsid w:val="002D7766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5A2"/>
    <w:rsid w:val="002E260C"/>
    <w:rsid w:val="002E2783"/>
    <w:rsid w:val="002E2AD3"/>
    <w:rsid w:val="002E32DA"/>
    <w:rsid w:val="002E3B80"/>
    <w:rsid w:val="002E3BC1"/>
    <w:rsid w:val="002E3FC1"/>
    <w:rsid w:val="002E41C6"/>
    <w:rsid w:val="002E43B6"/>
    <w:rsid w:val="002E468F"/>
    <w:rsid w:val="002E4C88"/>
    <w:rsid w:val="002E4D02"/>
    <w:rsid w:val="002E50A6"/>
    <w:rsid w:val="002E548D"/>
    <w:rsid w:val="002E5D6C"/>
    <w:rsid w:val="002E61E3"/>
    <w:rsid w:val="002E6263"/>
    <w:rsid w:val="002E654A"/>
    <w:rsid w:val="002E6591"/>
    <w:rsid w:val="002E6F62"/>
    <w:rsid w:val="002E71CA"/>
    <w:rsid w:val="002E729E"/>
    <w:rsid w:val="002E7367"/>
    <w:rsid w:val="002F02FB"/>
    <w:rsid w:val="002F03D8"/>
    <w:rsid w:val="002F0F2C"/>
    <w:rsid w:val="002F113C"/>
    <w:rsid w:val="002F116D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BC4"/>
    <w:rsid w:val="002F2F98"/>
    <w:rsid w:val="002F33BD"/>
    <w:rsid w:val="002F37F1"/>
    <w:rsid w:val="002F3B1D"/>
    <w:rsid w:val="002F3F31"/>
    <w:rsid w:val="002F3FD8"/>
    <w:rsid w:val="002F40C9"/>
    <w:rsid w:val="002F4B48"/>
    <w:rsid w:val="002F4DDE"/>
    <w:rsid w:val="002F4FAF"/>
    <w:rsid w:val="002F582D"/>
    <w:rsid w:val="002F6148"/>
    <w:rsid w:val="002F665C"/>
    <w:rsid w:val="002F6670"/>
    <w:rsid w:val="002F675E"/>
    <w:rsid w:val="002F6A3A"/>
    <w:rsid w:val="002F6E54"/>
    <w:rsid w:val="002F6F5B"/>
    <w:rsid w:val="002F7DAE"/>
    <w:rsid w:val="0030002D"/>
    <w:rsid w:val="0030038E"/>
    <w:rsid w:val="00300750"/>
    <w:rsid w:val="00300946"/>
    <w:rsid w:val="00300B74"/>
    <w:rsid w:val="00300C86"/>
    <w:rsid w:val="00300E85"/>
    <w:rsid w:val="00301204"/>
    <w:rsid w:val="003015B6"/>
    <w:rsid w:val="003016FD"/>
    <w:rsid w:val="00301B08"/>
    <w:rsid w:val="00301B09"/>
    <w:rsid w:val="00301C87"/>
    <w:rsid w:val="003021AC"/>
    <w:rsid w:val="00302877"/>
    <w:rsid w:val="00302B5B"/>
    <w:rsid w:val="00302E85"/>
    <w:rsid w:val="00302EE6"/>
    <w:rsid w:val="003034E8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103F8"/>
    <w:rsid w:val="00310BAA"/>
    <w:rsid w:val="00310C34"/>
    <w:rsid w:val="00310DDA"/>
    <w:rsid w:val="00310FA0"/>
    <w:rsid w:val="0031126B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B8A"/>
    <w:rsid w:val="00314DEF"/>
    <w:rsid w:val="00314FCB"/>
    <w:rsid w:val="00315F66"/>
    <w:rsid w:val="003161B1"/>
    <w:rsid w:val="003161D2"/>
    <w:rsid w:val="0031687D"/>
    <w:rsid w:val="00316DC3"/>
    <w:rsid w:val="003177CF"/>
    <w:rsid w:val="00317C3A"/>
    <w:rsid w:val="00317D07"/>
    <w:rsid w:val="00317E7E"/>
    <w:rsid w:val="00317F87"/>
    <w:rsid w:val="003201D0"/>
    <w:rsid w:val="0032044C"/>
    <w:rsid w:val="003206C5"/>
    <w:rsid w:val="00320D7B"/>
    <w:rsid w:val="00321141"/>
    <w:rsid w:val="00321835"/>
    <w:rsid w:val="00321924"/>
    <w:rsid w:val="003230CE"/>
    <w:rsid w:val="0032351D"/>
    <w:rsid w:val="00323C37"/>
    <w:rsid w:val="00324055"/>
    <w:rsid w:val="0032437E"/>
    <w:rsid w:val="003246D8"/>
    <w:rsid w:val="00325218"/>
    <w:rsid w:val="0032529C"/>
    <w:rsid w:val="00325C89"/>
    <w:rsid w:val="00325FA9"/>
    <w:rsid w:val="00326130"/>
    <w:rsid w:val="003267BF"/>
    <w:rsid w:val="00326801"/>
    <w:rsid w:val="00327557"/>
    <w:rsid w:val="00327892"/>
    <w:rsid w:val="00327EB5"/>
    <w:rsid w:val="003306DA"/>
    <w:rsid w:val="00330EBE"/>
    <w:rsid w:val="00331012"/>
    <w:rsid w:val="00331205"/>
    <w:rsid w:val="003315E6"/>
    <w:rsid w:val="0033196A"/>
    <w:rsid w:val="003323C8"/>
    <w:rsid w:val="003324CB"/>
    <w:rsid w:val="00332962"/>
    <w:rsid w:val="00332D2E"/>
    <w:rsid w:val="00333149"/>
    <w:rsid w:val="0033376E"/>
    <w:rsid w:val="00333ACE"/>
    <w:rsid w:val="00333C70"/>
    <w:rsid w:val="00333CEF"/>
    <w:rsid w:val="00333D8B"/>
    <w:rsid w:val="00333E34"/>
    <w:rsid w:val="00333FB6"/>
    <w:rsid w:val="00334526"/>
    <w:rsid w:val="003346DF"/>
    <w:rsid w:val="00334AAB"/>
    <w:rsid w:val="00334E10"/>
    <w:rsid w:val="00335560"/>
    <w:rsid w:val="00336B99"/>
    <w:rsid w:val="00336D3B"/>
    <w:rsid w:val="00337226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214F"/>
    <w:rsid w:val="00342201"/>
    <w:rsid w:val="0034224C"/>
    <w:rsid w:val="00342477"/>
    <w:rsid w:val="0034250B"/>
    <w:rsid w:val="00342D41"/>
    <w:rsid w:val="00343324"/>
    <w:rsid w:val="003433D9"/>
    <w:rsid w:val="003442B4"/>
    <w:rsid w:val="0034490F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70F8"/>
    <w:rsid w:val="003475AD"/>
    <w:rsid w:val="00347A5E"/>
    <w:rsid w:val="00347BFB"/>
    <w:rsid w:val="00347C8B"/>
    <w:rsid w:val="00347C92"/>
    <w:rsid w:val="003501A3"/>
    <w:rsid w:val="0035040A"/>
    <w:rsid w:val="00350981"/>
    <w:rsid w:val="00351077"/>
    <w:rsid w:val="00351089"/>
    <w:rsid w:val="0035123D"/>
    <w:rsid w:val="00351732"/>
    <w:rsid w:val="0035173D"/>
    <w:rsid w:val="00351862"/>
    <w:rsid w:val="0035281F"/>
    <w:rsid w:val="00352E79"/>
    <w:rsid w:val="00353D7D"/>
    <w:rsid w:val="00353EE4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6785"/>
    <w:rsid w:val="00356B7F"/>
    <w:rsid w:val="003573DD"/>
    <w:rsid w:val="00357623"/>
    <w:rsid w:val="003577D3"/>
    <w:rsid w:val="003577E6"/>
    <w:rsid w:val="00357821"/>
    <w:rsid w:val="0036000F"/>
    <w:rsid w:val="00361AAD"/>
    <w:rsid w:val="00361B11"/>
    <w:rsid w:val="00361BA2"/>
    <w:rsid w:val="00361ED3"/>
    <w:rsid w:val="0036264C"/>
    <w:rsid w:val="003627C3"/>
    <w:rsid w:val="00362A1B"/>
    <w:rsid w:val="00362A74"/>
    <w:rsid w:val="00362E50"/>
    <w:rsid w:val="00362F66"/>
    <w:rsid w:val="003635D0"/>
    <w:rsid w:val="00363C35"/>
    <w:rsid w:val="003642E0"/>
    <w:rsid w:val="0036476B"/>
    <w:rsid w:val="003651FC"/>
    <w:rsid w:val="00365305"/>
    <w:rsid w:val="003657EC"/>
    <w:rsid w:val="00365C86"/>
    <w:rsid w:val="00365F41"/>
    <w:rsid w:val="00366066"/>
    <w:rsid w:val="003679C8"/>
    <w:rsid w:val="00367C0D"/>
    <w:rsid w:val="00367E33"/>
    <w:rsid w:val="00367E9C"/>
    <w:rsid w:val="00370070"/>
    <w:rsid w:val="003702BE"/>
    <w:rsid w:val="00370CD5"/>
    <w:rsid w:val="00370E5E"/>
    <w:rsid w:val="00371524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43F7"/>
    <w:rsid w:val="003744FD"/>
    <w:rsid w:val="00374C40"/>
    <w:rsid w:val="00374DF3"/>
    <w:rsid w:val="0037559B"/>
    <w:rsid w:val="00375776"/>
    <w:rsid w:val="003760D4"/>
    <w:rsid w:val="00376204"/>
    <w:rsid w:val="0037620C"/>
    <w:rsid w:val="003765F3"/>
    <w:rsid w:val="00376738"/>
    <w:rsid w:val="00377CE9"/>
    <w:rsid w:val="00377D12"/>
    <w:rsid w:val="00377DDD"/>
    <w:rsid w:val="0038051B"/>
    <w:rsid w:val="003805F5"/>
    <w:rsid w:val="0038062D"/>
    <w:rsid w:val="003806B7"/>
    <w:rsid w:val="003808C2"/>
    <w:rsid w:val="00381A69"/>
    <w:rsid w:val="0038230A"/>
    <w:rsid w:val="0038260C"/>
    <w:rsid w:val="00382906"/>
    <w:rsid w:val="00382A6A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4E1B"/>
    <w:rsid w:val="0038589F"/>
    <w:rsid w:val="003858C5"/>
    <w:rsid w:val="00385CFC"/>
    <w:rsid w:val="003864E9"/>
    <w:rsid w:val="003865CD"/>
    <w:rsid w:val="00386D5D"/>
    <w:rsid w:val="0038701A"/>
    <w:rsid w:val="00390943"/>
    <w:rsid w:val="00390ED5"/>
    <w:rsid w:val="003913A6"/>
    <w:rsid w:val="003913AE"/>
    <w:rsid w:val="00391457"/>
    <w:rsid w:val="00391515"/>
    <w:rsid w:val="00391AC0"/>
    <w:rsid w:val="00391B41"/>
    <w:rsid w:val="00392BAB"/>
    <w:rsid w:val="00393218"/>
    <w:rsid w:val="00393224"/>
    <w:rsid w:val="00393DAF"/>
    <w:rsid w:val="003942BE"/>
    <w:rsid w:val="0039465D"/>
    <w:rsid w:val="0039539E"/>
    <w:rsid w:val="003955B1"/>
    <w:rsid w:val="00395D09"/>
    <w:rsid w:val="00395F42"/>
    <w:rsid w:val="00396930"/>
    <w:rsid w:val="003969E7"/>
    <w:rsid w:val="00396D30"/>
    <w:rsid w:val="00396DDB"/>
    <w:rsid w:val="00396FE7"/>
    <w:rsid w:val="00397E5D"/>
    <w:rsid w:val="00397E84"/>
    <w:rsid w:val="003A000F"/>
    <w:rsid w:val="003A00D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A27"/>
    <w:rsid w:val="003A1FE0"/>
    <w:rsid w:val="003A20B0"/>
    <w:rsid w:val="003A2380"/>
    <w:rsid w:val="003A248C"/>
    <w:rsid w:val="003A24E7"/>
    <w:rsid w:val="003A2785"/>
    <w:rsid w:val="003A2800"/>
    <w:rsid w:val="003A2A1E"/>
    <w:rsid w:val="003A2F3C"/>
    <w:rsid w:val="003A3339"/>
    <w:rsid w:val="003A3354"/>
    <w:rsid w:val="003A3575"/>
    <w:rsid w:val="003A373E"/>
    <w:rsid w:val="003A3924"/>
    <w:rsid w:val="003A3B2C"/>
    <w:rsid w:val="003A40E3"/>
    <w:rsid w:val="003A412D"/>
    <w:rsid w:val="003A4238"/>
    <w:rsid w:val="003A4876"/>
    <w:rsid w:val="003A51F7"/>
    <w:rsid w:val="003A52E8"/>
    <w:rsid w:val="003A599B"/>
    <w:rsid w:val="003A630C"/>
    <w:rsid w:val="003A6754"/>
    <w:rsid w:val="003A699A"/>
    <w:rsid w:val="003A6C1F"/>
    <w:rsid w:val="003A6F0C"/>
    <w:rsid w:val="003A77E2"/>
    <w:rsid w:val="003A799B"/>
    <w:rsid w:val="003A7D32"/>
    <w:rsid w:val="003A7F89"/>
    <w:rsid w:val="003B00F1"/>
    <w:rsid w:val="003B0A78"/>
    <w:rsid w:val="003B0BE2"/>
    <w:rsid w:val="003B0CA7"/>
    <w:rsid w:val="003B0E72"/>
    <w:rsid w:val="003B1710"/>
    <w:rsid w:val="003B1826"/>
    <w:rsid w:val="003B1E77"/>
    <w:rsid w:val="003B1E7C"/>
    <w:rsid w:val="003B1EF6"/>
    <w:rsid w:val="003B1F86"/>
    <w:rsid w:val="003B3021"/>
    <w:rsid w:val="003B392D"/>
    <w:rsid w:val="003B3B5F"/>
    <w:rsid w:val="003B457C"/>
    <w:rsid w:val="003B507A"/>
    <w:rsid w:val="003B50D2"/>
    <w:rsid w:val="003B5919"/>
    <w:rsid w:val="003B6776"/>
    <w:rsid w:val="003B68CF"/>
    <w:rsid w:val="003B6E9B"/>
    <w:rsid w:val="003B6F98"/>
    <w:rsid w:val="003B6FE6"/>
    <w:rsid w:val="003B730A"/>
    <w:rsid w:val="003B78FE"/>
    <w:rsid w:val="003B7BC5"/>
    <w:rsid w:val="003B7C45"/>
    <w:rsid w:val="003C094B"/>
    <w:rsid w:val="003C0C88"/>
    <w:rsid w:val="003C0F79"/>
    <w:rsid w:val="003C1186"/>
    <w:rsid w:val="003C1949"/>
    <w:rsid w:val="003C1EF7"/>
    <w:rsid w:val="003C2133"/>
    <w:rsid w:val="003C2381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BB"/>
    <w:rsid w:val="003D08E1"/>
    <w:rsid w:val="003D09B4"/>
    <w:rsid w:val="003D0DA2"/>
    <w:rsid w:val="003D0E76"/>
    <w:rsid w:val="003D140A"/>
    <w:rsid w:val="003D19C5"/>
    <w:rsid w:val="003D1AF0"/>
    <w:rsid w:val="003D1C00"/>
    <w:rsid w:val="003D1FA7"/>
    <w:rsid w:val="003D2222"/>
    <w:rsid w:val="003D2A7E"/>
    <w:rsid w:val="003D30B8"/>
    <w:rsid w:val="003D318C"/>
    <w:rsid w:val="003D333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78FA"/>
    <w:rsid w:val="003D7FCC"/>
    <w:rsid w:val="003E07C8"/>
    <w:rsid w:val="003E0BCC"/>
    <w:rsid w:val="003E0FB3"/>
    <w:rsid w:val="003E10D2"/>
    <w:rsid w:val="003E265E"/>
    <w:rsid w:val="003E2695"/>
    <w:rsid w:val="003E2897"/>
    <w:rsid w:val="003E343F"/>
    <w:rsid w:val="003E34C6"/>
    <w:rsid w:val="003E368C"/>
    <w:rsid w:val="003E3873"/>
    <w:rsid w:val="003E3D93"/>
    <w:rsid w:val="003E427E"/>
    <w:rsid w:val="003E45EC"/>
    <w:rsid w:val="003E4768"/>
    <w:rsid w:val="003E50B6"/>
    <w:rsid w:val="003E53B3"/>
    <w:rsid w:val="003E5B00"/>
    <w:rsid w:val="003E63A3"/>
    <w:rsid w:val="003E6A17"/>
    <w:rsid w:val="003E6A5C"/>
    <w:rsid w:val="003E6D58"/>
    <w:rsid w:val="003E6EA8"/>
    <w:rsid w:val="003E70BC"/>
    <w:rsid w:val="003E7613"/>
    <w:rsid w:val="003E76F4"/>
    <w:rsid w:val="003E7845"/>
    <w:rsid w:val="003E7CF1"/>
    <w:rsid w:val="003F06E0"/>
    <w:rsid w:val="003F0723"/>
    <w:rsid w:val="003F0D8D"/>
    <w:rsid w:val="003F137B"/>
    <w:rsid w:val="003F148A"/>
    <w:rsid w:val="003F19EB"/>
    <w:rsid w:val="003F226E"/>
    <w:rsid w:val="003F230B"/>
    <w:rsid w:val="003F2371"/>
    <w:rsid w:val="003F2DC4"/>
    <w:rsid w:val="003F31F5"/>
    <w:rsid w:val="003F3202"/>
    <w:rsid w:val="003F3325"/>
    <w:rsid w:val="003F3D32"/>
    <w:rsid w:val="003F3F3E"/>
    <w:rsid w:val="003F3FAC"/>
    <w:rsid w:val="003F40DB"/>
    <w:rsid w:val="003F40E5"/>
    <w:rsid w:val="003F4472"/>
    <w:rsid w:val="003F479B"/>
    <w:rsid w:val="003F4A01"/>
    <w:rsid w:val="003F4CA6"/>
    <w:rsid w:val="003F4D22"/>
    <w:rsid w:val="003F4E95"/>
    <w:rsid w:val="003F503F"/>
    <w:rsid w:val="003F5177"/>
    <w:rsid w:val="003F51A4"/>
    <w:rsid w:val="003F5DBE"/>
    <w:rsid w:val="003F6AB4"/>
    <w:rsid w:val="003F6AE9"/>
    <w:rsid w:val="003F6F38"/>
    <w:rsid w:val="003F759B"/>
    <w:rsid w:val="003F7692"/>
    <w:rsid w:val="003F7AA2"/>
    <w:rsid w:val="003F7E8C"/>
    <w:rsid w:val="003F7F56"/>
    <w:rsid w:val="004003D7"/>
    <w:rsid w:val="00400AEC"/>
    <w:rsid w:val="00400F6D"/>
    <w:rsid w:val="004010E8"/>
    <w:rsid w:val="004011B4"/>
    <w:rsid w:val="00401310"/>
    <w:rsid w:val="00401335"/>
    <w:rsid w:val="00401CE5"/>
    <w:rsid w:val="00402021"/>
    <w:rsid w:val="0040225D"/>
    <w:rsid w:val="0040297E"/>
    <w:rsid w:val="00402C55"/>
    <w:rsid w:val="0040306B"/>
    <w:rsid w:val="004037BF"/>
    <w:rsid w:val="00403965"/>
    <w:rsid w:val="00403A67"/>
    <w:rsid w:val="00403D66"/>
    <w:rsid w:val="00404BB7"/>
    <w:rsid w:val="00405062"/>
    <w:rsid w:val="004050F5"/>
    <w:rsid w:val="004051D7"/>
    <w:rsid w:val="00405418"/>
    <w:rsid w:val="00405674"/>
    <w:rsid w:val="0040570A"/>
    <w:rsid w:val="004065B7"/>
    <w:rsid w:val="004065C3"/>
    <w:rsid w:val="00406E82"/>
    <w:rsid w:val="004070CD"/>
    <w:rsid w:val="004072B1"/>
    <w:rsid w:val="004073FC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20A6"/>
    <w:rsid w:val="004123F4"/>
    <w:rsid w:val="0041286A"/>
    <w:rsid w:val="00412993"/>
    <w:rsid w:val="00412DB0"/>
    <w:rsid w:val="00412DC6"/>
    <w:rsid w:val="00413011"/>
    <w:rsid w:val="00413666"/>
    <w:rsid w:val="00413F17"/>
    <w:rsid w:val="004143F0"/>
    <w:rsid w:val="004146A3"/>
    <w:rsid w:val="004146E0"/>
    <w:rsid w:val="0041479A"/>
    <w:rsid w:val="004147F4"/>
    <w:rsid w:val="00414843"/>
    <w:rsid w:val="00415149"/>
    <w:rsid w:val="0041541C"/>
    <w:rsid w:val="00415BA7"/>
    <w:rsid w:val="00415E3E"/>
    <w:rsid w:val="00415EA0"/>
    <w:rsid w:val="00416065"/>
    <w:rsid w:val="00416BD0"/>
    <w:rsid w:val="00416DC2"/>
    <w:rsid w:val="004170F4"/>
    <w:rsid w:val="004172D5"/>
    <w:rsid w:val="00420121"/>
    <w:rsid w:val="00420173"/>
    <w:rsid w:val="00420763"/>
    <w:rsid w:val="00420884"/>
    <w:rsid w:val="00420EDC"/>
    <w:rsid w:val="004210F2"/>
    <w:rsid w:val="00421B60"/>
    <w:rsid w:val="0042290E"/>
    <w:rsid w:val="00422AAB"/>
    <w:rsid w:val="00423390"/>
    <w:rsid w:val="00423647"/>
    <w:rsid w:val="004236D3"/>
    <w:rsid w:val="00423957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6921"/>
    <w:rsid w:val="0042693F"/>
    <w:rsid w:val="0042713A"/>
    <w:rsid w:val="00427397"/>
    <w:rsid w:val="0042741B"/>
    <w:rsid w:val="00427443"/>
    <w:rsid w:val="004274B7"/>
    <w:rsid w:val="0042765C"/>
    <w:rsid w:val="00427724"/>
    <w:rsid w:val="00427D4A"/>
    <w:rsid w:val="00427EB9"/>
    <w:rsid w:val="00427FF7"/>
    <w:rsid w:val="0043037C"/>
    <w:rsid w:val="00430C40"/>
    <w:rsid w:val="00431055"/>
    <w:rsid w:val="00431592"/>
    <w:rsid w:val="00431917"/>
    <w:rsid w:val="004319EC"/>
    <w:rsid w:val="00431DF2"/>
    <w:rsid w:val="00431EC7"/>
    <w:rsid w:val="0043231F"/>
    <w:rsid w:val="00432A4C"/>
    <w:rsid w:val="00432B27"/>
    <w:rsid w:val="0043315F"/>
    <w:rsid w:val="004332C9"/>
    <w:rsid w:val="004332CE"/>
    <w:rsid w:val="004332E8"/>
    <w:rsid w:val="00433354"/>
    <w:rsid w:val="00433BD3"/>
    <w:rsid w:val="004342D5"/>
    <w:rsid w:val="004344D1"/>
    <w:rsid w:val="00434657"/>
    <w:rsid w:val="00435DC0"/>
    <w:rsid w:val="004365C4"/>
    <w:rsid w:val="00436AB3"/>
    <w:rsid w:val="004370FB"/>
    <w:rsid w:val="0043728C"/>
    <w:rsid w:val="0043740F"/>
    <w:rsid w:val="00437490"/>
    <w:rsid w:val="004376AE"/>
    <w:rsid w:val="004379AF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B9"/>
    <w:rsid w:val="004424FB"/>
    <w:rsid w:val="0044275B"/>
    <w:rsid w:val="0044312A"/>
    <w:rsid w:val="004434FD"/>
    <w:rsid w:val="004441C7"/>
    <w:rsid w:val="00444AA2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E69"/>
    <w:rsid w:val="004474F9"/>
    <w:rsid w:val="00447577"/>
    <w:rsid w:val="00447BB8"/>
    <w:rsid w:val="004511FA"/>
    <w:rsid w:val="0045141E"/>
    <w:rsid w:val="00451457"/>
    <w:rsid w:val="00451E8D"/>
    <w:rsid w:val="00452039"/>
    <w:rsid w:val="0045216B"/>
    <w:rsid w:val="004523BF"/>
    <w:rsid w:val="0045279F"/>
    <w:rsid w:val="004534D9"/>
    <w:rsid w:val="00453B0E"/>
    <w:rsid w:val="00453F18"/>
    <w:rsid w:val="00454289"/>
    <w:rsid w:val="00454484"/>
    <w:rsid w:val="004544FF"/>
    <w:rsid w:val="00454C5B"/>
    <w:rsid w:val="004550BD"/>
    <w:rsid w:val="0045531A"/>
    <w:rsid w:val="00455518"/>
    <w:rsid w:val="00455DF9"/>
    <w:rsid w:val="004561B5"/>
    <w:rsid w:val="0045641B"/>
    <w:rsid w:val="00456D39"/>
    <w:rsid w:val="00457903"/>
    <w:rsid w:val="00457C5D"/>
    <w:rsid w:val="00460722"/>
    <w:rsid w:val="00460847"/>
    <w:rsid w:val="00460C5C"/>
    <w:rsid w:val="004625B6"/>
    <w:rsid w:val="00462970"/>
    <w:rsid w:val="00462FA8"/>
    <w:rsid w:val="00463869"/>
    <w:rsid w:val="00463EF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45"/>
    <w:rsid w:val="0047102A"/>
    <w:rsid w:val="0047124F"/>
    <w:rsid w:val="004712A2"/>
    <w:rsid w:val="004713CC"/>
    <w:rsid w:val="00471900"/>
    <w:rsid w:val="00471B40"/>
    <w:rsid w:val="00471DC9"/>
    <w:rsid w:val="0047202B"/>
    <w:rsid w:val="00472BB2"/>
    <w:rsid w:val="00472F88"/>
    <w:rsid w:val="0047386D"/>
    <w:rsid w:val="00473945"/>
    <w:rsid w:val="004739F2"/>
    <w:rsid w:val="00473AC4"/>
    <w:rsid w:val="00473BB6"/>
    <w:rsid w:val="0047402E"/>
    <w:rsid w:val="004745E7"/>
    <w:rsid w:val="00474F27"/>
    <w:rsid w:val="0047565E"/>
    <w:rsid w:val="00476542"/>
    <w:rsid w:val="00476735"/>
    <w:rsid w:val="00477714"/>
    <w:rsid w:val="00477945"/>
    <w:rsid w:val="00480563"/>
    <w:rsid w:val="0048057C"/>
    <w:rsid w:val="00480919"/>
    <w:rsid w:val="00481588"/>
    <w:rsid w:val="00481826"/>
    <w:rsid w:val="00481909"/>
    <w:rsid w:val="00481DBF"/>
    <w:rsid w:val="00481DC4"/>
    <w:rsid w:val="004823AB"/>
    <w:rsid w:val="00482435"/>
    <w:rsid w:val="00482DAC"/>
    <w:rsid w:val="0048306E"/>
    <w:rsid w:val="004830E6"/>
    <w:rsid w:val="00483120"/>
    <w:rsid w:val="004831C7"/>
    <w:rsid w:val="004832A8"/>
    <w:rsid w:val="00483C06"/>
    <w:rsid w:val="00484C34"/>
    <w:rsid w:val="004850EE"/>
    <w:rsid w:val="00485AA2"/>
    <w:rsid w:val="00485B9C"/>
    <w:rsid w:val="00485F7F"/>
    <w:rsid w:val="00486725"/>
    <w:rsid w:val="00486847"/>
    <w:rsid w:val="00487153"/>
    <w:rsid w:val="0048752A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2202"/>
    <w:rsid w:val="00492385"/>
    <w:rsid w:val="00492D53"/>
    <w:rsid w:val="00493061"/>
    <w:rsid w:val="004931CF"/>
    <w:rsid w:val="00493C89"/>
    <w:rsid w:val="00493CE5"/>
    <w:rsid w:val="00493EEC"/>
    <w:rsid w:val="00493FE9"/>
    <w:rsid w:val="004942DB"/>
    <w:rsid w:val="00494348"/>
    <w:rsid w:val="00495A38"/>
    <w:rsid w:val="0049688E"/>
    <w:rsid w:val="00497162"/>
    <w:rsid w:val="004973AE"/>
    <w:rsid w:val="004977AD"/>
    <w:rsid w:val="00497E7B"/>
    <w:rsid w:val="004A03B5"/>
    <w:rsid w:val="004A0601"/>
    <w:rsid w:val="004A067A"/>
    <w:rsid w:val="004A0A35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39F"/>
    <w:rsid w:val="004A3999"/>
    <w:rsid w:val="004A4832"/>
    <w:rsid w:val="004A48D8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5EA"/>
    <w:rsid w:val="004A669E"/>
    <w:rsid w:val="004A6A7D"/>
    <w:rsid w:val="004A6B7F"/>
    <w:rsid w:val="004A7444"/>
    <w:rsid w:val="004A7569"/>
    <w:rsid w:val="004A79A3"/>
    <w:rsid w:val="004A7B84"/>
    <w:rsid w:val="004A7C8E"/>
    <w:rsid w:val="004A7D06"/>
    <w:rsid w:val="004A7E3C"/>
    <w:rsid w:val="004B0F21"/>
    <w:rsid w:val="004B13A3"/>
    <w:rsid w:val="004B14B8"/>
    <w:rsid w:val="004B1E25"/>
    <w:rsid w:val="004B226C"/>
    <w:rsid w:val="004B234C"/>
    <w:rsid w:val="004B2957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A44"/>
    <w:rsid w:val="004B4D09"/>
    <w:rsid w:val="004B53E0"/>
    <w:rsid w:val="004B5840"/>
    <w:rsid w:val="004B5A25"/>
    <w:rsid w:val="004B5B8D"/>
    <w:rsid w:val="004B5CD7"/>
    <w:rsid w:val="004B6BB8"/>
    <w:rsid w:val="004B6CBE"/>
    <w:rsid w:val="004B6D86"/>
    <w:rsid w:val="004B6DD6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218D"/>
    <w:rsid w:val="004C2890"/>
    <w:rsid w:val="004C2B3E"/>
    <w:rsid w:val="004C2BB0"/>
    <w:rsid w:val="004C331E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888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816"/>
    <w:rsid w:val="004D1B22"/>
    <w:rsid w:val="004D1C8A"/>
    <w:rsid w:val="004D1E33"/>
    <w:rsid w:val="004D2733"/>
    <w:rsid w:val="004D28AB"/>
    <w:rsid w:val="004D2F54"/>
    <w:rsid w:val="004D377F"/>
    <w:rsid w:val="004D3B06"/>
    <w:rsid w:val="004D3B90"/>
    <w:rsid w:val="004D3C69"/>
    <w:rsid w:val="004D3FA0"/>
    <w:rsid w:val="004D40D8"/>
    <w:rsid w:val="004D4150"/>
    <w:rsid w:val="004D478A"/>
    <w:rsid w:val="004D4E27"/>
    <w:rsid w:val="004D4E91"/>
    <w:rsid w:val="004D5277"/>
    <w:rsid w:val="004D5768"/>
    <w:rsid w:val="004D691B"/>
    <w:rsid w:val="004D69E8"/>
    <w:rsid w:val="004D70E0"/>
    <w:rsid w:val="004D74AE"/>
    <w:rsid w:val="004D74E8"/>
    <w:rsid w:val="004D7A58"/>
    <w:rsid w:val="004D7AFE"/>
    <w:rsid w:val="004D7F6C"/>
    <w:rsid w:val="004E0002"/>
    <w:rsid w:val="004E0362"/>
    <w:rsid w:val="004E053D"/>
    <w:rsid w:val="004E0CBC"/>
    <w:rsid w:val="004E0FD3"/>
    <w:rsid w:val="004E210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4163"/>
    <w:rsid w:val="004E4489"/>
    <w:rsid w:val="004E448D"/>
    <w:rsid w:val="004E478A"/>
    <w:rsid w:val="004E4889"/>
    <w:rsid w:val="004E4905"/>
    <w:rsid w:val="004E4A39"/>
    <w:rsid w:val="004E4EC5"/>
    <w:rsid w:val="004E517D"/>
    <w:rsid w:val="004E5A04"/>
    <w:rsid w:val="004E5F10"/>
    <w:rsid w:val="004E6930"/>
    <w:rsid w:val="004E69B8"/>
    <w:rsid w:val="004E70DA"/>
    <w:rsid w:val="004E70DB"/>
    <w:rsid w:val="004E70DD"/>
    <w:rsid w:val="004E7849"/>
    <w:rsid w:val="004E7C71"/>
    <w:rsid w:val="004E7F48"/>
    <w:rsid w:val="004F04EA"/>
    <w:rsid w:val="004F06BB"/>
    <w:rsid w:val="004F06C9"/>
    <w:rsid w:val="004F0DAF"/>
    <w:rsid w:val="004F11F7"/>
    <w:rsid w:val="004F18A9"/>
    <w:rsid w:val="004F1D7C"/>
    <w:rsid w:val="004F1E7F"/>
    <w:rsid w:val="004F1FD5"/>
    <w:rsid w:val="004F2319"/>
    <w:rsid w:val="004F2778"/>
    <w:rsid w:val="004F27EE"/>
    <w:rsid w:val="004F2FA3"/>
    <w:rsid w:val="004F3823"/>
    <w:rsid w:val="004F38E1"/>
    <w:rsid w:val="004F3FA9"/>
    <w:rsid w:val="004F4044"/>
    <w:rsid w:val="004F43AF"/>
    <w:rsid w:val="004F4561"/>
    <w:rsid w:val="004F4BDF"/>
    <w:rsid w:val="004F5258"/>
    <w:rsid w:val="004F53F4"/>
    <w:rsid w:val="004F5648"/>
    <w:rsid w:val="004F57E2"/>
    <w:rsid w:val="004F63BB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F9D"/>
    <w:rsid w:val="00501565"/>
    <w:rsid w:val="005015EB"/>
    <w:rsid w:val="00501A64"/>
    <w:rsid w:val="00501AC4"/>
    <w:rsid w:val="00501B48"/>
    <w:rsid w:val="00501C87"/>
    <w:rsid w:val="0050202B"/>
    <w:rsid w:val="0050247E"/>
    <w:rsid w:val="00502720"/>
    <w:rsid w:val="00502BA9"/>
    <w:rsid w:val="00502CEB"/>
    <w:rsid w:val="00503093"/>
    <w:rsid w:val="00503209"/>
    <w:rsid w:val="00503A39"/>
    <w:rsid w:val="00503F43"/>
    <w:rsid w:val="005046AB"/>
    <w:rsid w:val="00504DC5"/>
    <w:rsid w:val="005053F1"/>
    <w:rsid w:val="00505564"/>
    <w:rsid w:val="0050562C"/>
    <w:rsid w:val="00506248"/>
    <w:rsid w:val="00506378"/>
    <w:rsid w:val="00506385"/>
    <w:rsid w:val="00506504"/>
    <w:rsid w:val="0050703F"/>
    <w:rsid w:val="0050744D"/>
    <w:rsid w:val="00507CE0"/>
    <w:rsid w:val="00507FC4"/>
    <w:rsid w:val="00510589"/>
    <w:rsid w:val="00510C48"/>
    <w:rsid w:val="00510CCA"/>
    <w:rsid w:val="00511987"/>
    <w:rsid w:val="00511D66"/>
    <w:rsid w:val="00511F37"/>
    <w:rsid w:val="005120CB"/>
    <w:rsid w:val="005128C2"/>
    <w:rsid w:val="00512BB5"/>
    <w:rsid w:val="00512FED"/>
    <w:rsid w:val="00513618"/>
    <w:rsid w:val="00513669"/>
    <w:rsid w:val="00513755"/>
    <w:rsid w:val="00513CD7"/>
    <w:rsid w:val="00513FD2"/>
    <w:rsid w:val="00514221"/>
    <w:rsid w:val="005150B2"/>
    <w:rsid w:val="005151CF"/>
    <w:rsid w:val="00515547"/>
    <w:rsid w:val="00515701"/>
    <w:rsid w:val="0051660A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1054"/>
    <w:rsid w:val="0052144F"/>
    <w:rsid w:val="005215C3"/>
    <w:rsid w:val="00521933"/>
    <w:rsid w:val="00521A3F"/>
    <w:rsid w:val="00521E1E"/>
    <w:rsid w:val="00522459"/>
    <w:rsid w:val="00522811"/>
    <w:rsid w:val="00522BB3"/>
    <w:rsid w:val="00522CCC"/>
    <w:rsid w:val="00522D29"/>
    <w:rsid w:val="00522F35"/>
    <w:rsid w:val="00522FB2"/>
    <w:rsid w:val="0052343F"/>
    <w:rsid w:val="00523C93"/>
    <w:rsid w:val="00523D3E"/>
    <w:rsid w:val="005240BF"/>
    <w:rsid w:val="0052434D"/>
    <w:rsid w:val="00524CC1"/>
    <w:rsid w:val="005250BE"/>
    <w:rsid w:val="0052565B"/>
    <w:rsid w:val="0052591D"/>
    <w:rsid w:val="00525CEA"/>
    <w:rsid w:val="00526091"/>
    <w:rsid w:val="00526872"/>
    <w:rsid w:val="00526C08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33C5"/>
    <w:rsid w:val="00533408"/>
    <w:rsid w:val="00533573"/>
    <w:rsid w:val="00533611"/>
    <w:rsid w:val="00533C5B"/>
    <w:rsid w:val="00533D9A"/>
    <w:rsid w:val="00533E2E"/>
    <w:rsid w:val="00533E5A"/>
    <w:rsid w:val="005340E6"/>
    <w:rsid w:val="00534491"/>
    <w:rsid w:val="0053472B"/>
    <w:rsid w:val="00534BD8"/>
    <w:rsid w:val="00534C25"/>
    <w:rsid w:val="00534FD0"/>
    <w:rsid w:val="00535748"/>
    <w:rsid w:val="0053584C"/>
    <w:rsid w:val="00535A9B"/>
    <w:rsid w:val="0053666C"/>
    <w:rsid w:val="00536E1B"/>
    <w:rsid w:val="00537709"/>
    <w:rsid w:val="00537A14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32F4"/>
    <w:rsid w:val="005434C7"/>
    <w:rsid w:val="00544316"/>
    <w:rsid w:val="00544993"/>
    <w:rsid w:val="00544A56"/>
    <w:rsid w:val="00544B13"/>
    <w:rsid w:val="00544BD0"/>
    <w:rsid w:val="00544CF5"/>
    <w:rsid w:val="00544F02"/>
    <w:rsid w:val="005457C8"/>
    <w:rsid w:val="00545D68"/>
    <w:rsid w:val="00546192"/>
    <w:rsid w:val="005462C0"/>
    <w:rsid w:val="0054667F"/>
    <w:rsid w:val="00547042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AA6"/>
    <w:rsid w:val="00550B8A"/>
    <w:rsid w:val="00550FDB"/>
    <w:rsid w:val="0055135A"/>
    <w:rsid w:val="00551AB0"/>
    <w:rsid w:val="00551CC8"/>
    <w:rsid w:val="005526C1"/>
    <w:rsid w:val="0055281F"/>
    <w:rsid w:val="005528DF"/>
    <w:rsid w:val="00552B9A"/>
    <w:rsid w:val="00552C6E"/>
    <w:rsid w:val="00552FB4"/>
    <w:rsid w:val="005539E2"/>
    <w:rsid w:val="00553D3B"/>
    <w:rsid w:val="0055565A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B07"/>
    <w:rsid w:val="00557B1A"/>
    <w:rsid w:val="00557C9C"/>
    <w:rsid w:val="00560059"/>
    <w:rsid w:val="00560551"/>
    <w:rsid w:val="005606B7"/>
    <w:rsid w:val="00560D69"/>
    <w:rsid w:val="00561060"/>
    <w:rsid w:val="005610E1"/>
    <w:rsid w:val="00561915"/>
    <w:rsid w:val="00562015"/>
    <w:rsid w:val="00562729"/>
    <w:rsid w:val="00562944"/>
    <w:rsid w:val="005632E0"/>
    <w:rsid w:val="005638F4"/>
    <w:rsid w:val="00564350"/>
    <w:rsid w:val="005648E7"/>
    <w:rsid w:val="00564D30"/>
    <w:rsid w:val="005654C0"/>
    <w:rsid w:val="0056641E"/>
    <w:rsid w:val="0056643C"/>
    <w:rsid w:val="005664A3"/>
    <w:rsid w:val="0056742E"/>
    <w:rsid w:val="005679F6"/>
    <w:rsid w:val="00570159"/>
    <w:rsid w:val="0057027C"/>
    <w:rsid w:val="00570DF9"/>
    <w:rsid w:val="00570EA7"/>
    <w:rsid w:val="00570F30"/>
    <w:rsid w:val="0057161B"/>
    <w:rsid w:val="0057213F"/>
    <w:rsid w:val="0057256F"/>
    <w:rsid w:val="005728FB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BD"/>
    <w:rsid w:val="00574B4E"/>
    <w:rsid w:val="00574E54"/>
    <w:rsid w:val="00574F7C"/>
    <w:rsid w:val="00575241"/>
    <w:rsid w:val="005754EB"/>
    <w:rsid w:val="005754FE"/>
    <w:rsid w:val="00575B70"/>
    <w:rsid w:val="00575EE3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8029F"/>
    <w:rsid w:val="005804B6"/>
    <w:rsid w:val="00580779"/>
    <w:rsid w:val="00580C31"/>
    <w:rsid w:val="00581240"/>
    <w:rsid w:val="0058145D"/>
    <w:rsid w:val="00581A14"/>
    <w:rsid w:val="00581AAF"/>
    <w:rsid w:val="00581E8F"/>
    <w:rsid w:val="005820FE"/>
    <w:rsid w:val="00582DDB"/>
    <w:rsid w:val="00583CF9"/>
    <w:rsid w:val="005840A5"/>
    <w:rsid w:val="005844B6"/>
    <w:rsid w:val="0058570A"/>
    <w:rsid w:val="00585DA7"/>
    <w:rsid w:val="005861B9"/>
    <w:rsid w:val="005861D4"/>
    <w:rsid w:val="005862CF"/>
    <w:rsid w:val="0058638D"/>
    <w:rsid w:val="005867B8"/>
    <w:rsid w:val="00586ABA"/>
    <w:rsid w:val="0058753F"/>
    <w:rsid w:val="00587565"/>
    <w:rsid w:val="00587C12"/>
    <w:rsid w:val="00590D9D"/>
    <w:rsid w:val="005913F3"/>
    <w:rsid w:val="005914E1"/>
    <w:rsid w:val="0059192C"/>
    <w:rsid w:val="00591A8D"/>
    <w:rsid w:val="00592548"/>
    <w:rsid w:val="0059292F"/>
    <w:rsid w:val="00592E3B"/>
    <w:rsid w:val="0059334C"/>
    <w:rsid w:val="0059371A"/>
    <w:rsid w:val="005937C0"/>
    <w:rsid w:val="005937ED"/>
    <w:rsid w:val="00593A57"/>
    <w:rsid w:val="00593AD8"/>
    <w:rsid w:val="00594653"/>
    <w:rsid w:val="00594704"/>
    <w:rsid w:val="00594914"/>
    <w:rsid w:val="00595294"/>
    <w:rsid w:val="00595D94"/>
    <w:rsid w:val="00596934"/>
    <w:rsid w:val="0059700D"/>
    <w:rsid w:val="00597128"/>
    <w:rsid w:val="0059759D"/>
    <w:rsid w:val="0059794B"/>
    <w:rsid w:val="00597967"/>
    <w:rsid w:val="00597F53"/>
    <w:rsid w:val="005A0990"/>
    <w:rsid w:val="005A0CB7"/>
    <w:rsid w:val="005A0D92"/>
    <w:rsid w:val="005A1437"/>
    <w:rsid w:val="005A1A93"/>
    <w:rsid w:val="005A2674"/>
    <w:rsid w:val="005A28F1"/>
    <w:rsid w:val="005A2C97"/>
    <w:rsid w:val="005A3064"/>
    <w:rsid w:val="005A32E3"/>
    <w:rsid w:val="005A356F"/>
    <w:rsid w:val="005A35B7"/>
    <w:rsid w:val="005A3AE3"/>
    <w:rsid w:val="005A3F43"/>
    <w:rsid w:val="005A4243"/>
    <w:rsid w:val="005A4292"/>
    <w:rsid w:val="005A468A"/>
    <w:rsid w:val="005A49FC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402"/>
    <w:rsid w:val="005A79EA"/>
    <w:rsid w:val="005A7B15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537B"/>
    <w:rsid w:val="005B576E"/>
    <w:rsid w:val="005B5840"/>
    <w:rsid w:val="005B5C25"/>
    <w:rsid w:val="005B5F3C"/>
    <w:rsid w:val="005B601A"/>
    <w:rsid w:val="005B6585"/>
    <w:rsid w:val="005B677E"/>
    <w:rsid w:val="005B6CA9"/>
    <w:rsid w:val="005B6F5D"/>
    <w:rsid w:val="005B73DD"/>
    <w:rsid w:val="005B762D"/>
    <w:rsid w:val="005B7CBC"/>
    <w:rsid w:val="005C00F2"/>
    <w:rsid w:val="005C01B4"/>
    <w:rsid w:val="005C0AA0"/>
    <w:rsid w:val="005C0DC2"/>
    <w:rsid w:val="005C0E8F"/>
    <w:rsid w:val="005C1997"/>
    <w:rsid w:val="005C1BB9"/>
    <w:rsid w:val="005C1ED2"/>
    <w:rsid w:val="005C2AAD"/>
    <w:rsid w:val="005C2DCE"/>
    <w:rsid w:val="005C3298"/>
    <w:rsid w:val="005C33C1"/>
    <w:rsid w:val="005C3457"/>
    <w:rsid w:val="005C4256"/>
    <w:rsid w:val="005C4474"/>
    <w:rsid w:val="005C45C9"/>
    <w:rsid w:val="005C4707"/>
    <w:rsid w:val="005C4778"/>
    <w:rsid w:val="005C48B8"/>
    <w:rsid w:val="005C48CD"/>
    <w:rsid w:val="005C4DA0"/>
    <w:rsid w:val="005C5030"/>
    <w:rsid w:val="005C539D"/>
    <w:rsid w:val="005C53AA"/>
    <w:rsid w:val="005C554A"/>
    <w:rsid w:val="005C55C6"/>
    <w:rsid w:val="005C55F6"/>
    <w:rsid w:val="005C5BF6"/>
    <w:rsid w:val="005C5CD8"/>
    <w:rsid w:val="005C5DCD"/>
    <w:rsid w:val="005C5EF2"/>
    <w:rsid w:val="005C62B2"/>
    <w:rsid w:val="005C62EC"/>
    <w:rsid w:val="005C66A2"/>
    <w:rsid w:val="005C6B86"/>
    <w:rsid w:val="005C7008"/>
    <w:rsid w:val="005C7689"/>
    <w:rsid w:val="005C76C7"/>
    <w:rsid w:val="005C7789"/>
    <w:rsid w:val="005C77A4"/>
    <w:rsid w:val="005C77EF"/>
    <w:rsid w:val="005D066F"/>
    <w:rsid w:val="005D0EF8"/>
    <w:rsid w:val="005D0F71"/>
    <w:rsid w:val="005D0FAD"/>
    <w:rsid w:val="005D1050"/>
    <w:rsid w:val="005D1409"/>
    <w:rsid w:val="005D1A55"/>
    <w:rsid w:val="005D2931"/>
    <w:rsid w:val="005D2E2B"/>
    <w:rsid w:val="005D30C7"/>
    <w:rsid w:val="005D433B"/>
    <w:rsid w:val="005D438D"/>
    <w:rsid w:val="005D46A6"/>
    <w:rsid w:val="005D4981"/>
    <w:rsid w:val="005D4A8B"/>
    <w:rsid w:val="005D4ED9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75CD"/>
    <w:rsid w:val="005D77BC"/>
    <w:rsid w:val="005D7F61"/>
    <w:rsid w:val="005E0142"/>
    <w:rsid w:val="005E0369"/>
    <w:rsid w:val="005E05A2"/>
    <w:rsid w:val="005E0D6E"/>
    <w:rsid w:val="005E11C3"/>
    <w:rsid w:val="005E122B"/>
    <w:rsid w:val="005E1DE1"/>
    <w:rsid w:val="005E1EF7"/>
    <w:rsid w:val="005E3154"/>
    <w:rsid w:val="005E3934"/>
    <w:rsid w:val="005E497A"/>
    <w:rsid w:val="005E4A74"/>
    <w:rsid w:val="005E4C1E"/>
    <w:rsid w:val="005E5A71"/>
    <w:rsid w:val="005E5B33"/>
    <w:rsid w:val="005E6421"/>
    <w:rsid w:val="005E64EF"/>
    <w:rsid w:val="005E65D0"/>
    <w:rsid w:val="005E671D"/>
    <w:rsid w:val="005E7266"/>
    <w:rsid w:val="005E7466"/>
    <w:rsid w:val="005E7734"/>
    <w:rsid w:val="005E799F"/>
    <w:rsid w:val="005E79E1"/>
    <w:rsid w:val="005E7A01"/>
    <w:rsid w:val="005E7B4F"/>
    <w:rsid w:val="005E7EE1"/>
    <w:rsid w:val="005F00A9"/>
    <w:rsid w:val="005F0486"/>
    <w:rsid w:val="005F09E4"/>
    <w:rsid w:val="005F0A7E"/>
    <w:rsid w:val="005F139E"/>
    <w:rsid w:val="005F1412"/>
    <w:rsid w:val="005F14E1"/>
    <w:rsid w:val="005F17FF"/>
    <w:rsid w:val="005F1A71"/>
    <w:rsid w:val="005F2355"/>
    <w:rsid w:val="005F2C4C"/>
    <w:rsid w:val="005F30E6"/>
    <w:rsid w:val="005F3E86"/>
    <w:rsid w:val="005F4495"/>
    <w:rsid w:val="005F4A1E"/>
    <w:rsid w:val="005F4D0A"/>
    <w:rsid w:val="005F51D0"/>
    <w:rsid w:val="005F53C4"/>
    <w:rsid w:val="005F5B35"/>
    <w:rsid w:val="005F5DDB"/>
    <w:rsid w:val="005F5F0A"/>
    <w:rsid w:val="005F6102"/>
    <w:rsid w:val="005F61CD"/>
    <w:rsid w:val="005F6B83"/>
    <w:rsid w:val="005F6D59"/>
    <w:rsid w:val="005F7038"/>
    <w:rsid w:val="005F79A4"/>
    <w:rsid w:val="005F7E68"/>
    <w:rsid w:val="0060013C"/>
    <w:rsid w:val="00600698"/>
    <w:rsid w:val="00601898"/>
    <w:rsid w:val="00601A61"/>
    <w:rsid w:val="00601B5A"/>
    <w:rsid w:val="00601BBB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49"/>
    <w:rsid w:val="00603474"/>
    <w:rsid w:val="00603A65"/>
    <w:rsid w:val="00603C5D"/>
    <w:rsid w:val="006040AC"/>
    <w:rsid w:val="006043B6"/>
    <w:rsid w:val="006046FB"/>
    <w:rsid w:val="006047A3"/>
    <w:rsid w:val="00604D5B"/>
    <w:rsid w:val="00604FE8"/>
    <w:rsid w:val="006055A7"/>
    <w:rsid w:val="006057E5"/>
    <w:rsid w:val="0060594A"/>
    <w:rsid w:val="00605A61"/>
    <w:rsid w:val="0060612D"/>
    <w:rsid w:val="00606267"/>
    <w:rsid w:val="0060626B"/>
    <w:rsid w:val="00606970"/>
    <w:rsid w:val="006070FA"/>
    <w:rsid w:val="006073CA"/>
    <w:rsid w:val="00607829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33C3"/>
    <w:rsid w:val="00613457"/>
    <w:rsid w:val="006135A4"/>
    <w:rsid w:val="00613B43"/>
    <w:rsid w:val="006141A7"/>
    <w:rsid w:val="006141B5"/>
    <w:rsid w:val="006143D5"/>
    <w:rsid w:val="006148EB"/>
    <w:rsid w:val="00614956"/>
    <w:rsid w:val="00615377"/>
    <w:rsid w:val="006156CC"/>
    <w:rsid w:val="00615799"/>
    <w:rsid w:val="00615D6B"/>
    <w:rsid w:val="00615D7C"/>
    <w:rsid w:val="00615E1C"/>
    <w:rsid w:val="00615F52"/>
    <w:rsid w:val="00616446"/>
    <w:rsid w:val="0061648E"/>
    <w:rsid w:val="00616581"/>
    <w:rsid w:val="00617350"/>
    <w:rsid w:val="0061799F"/>
    <w:rsid w:val="006179C5"/>
    <w:rsid w:val="00617C23"/>
    <w:rsid w:val="00620341"/>
    <w:rsid w:val="00620955"/>
    <w:rsid w:val="00620D6A"/>
    <w:rsid w:val="0062114E"/>
    <w:rsid w:val="0062150D"/>
    <w:rsid w:val="0062151B"/>
    <w:rsid w:val="006224F6"/>
    <w:rsid w:val="0062270E"/>
    <w:rsid w:val="006228A6"/>
    <w:rsid w:val="00623072"/>
    <w:rsid w:val="006239A7"/>
    <w:rsid w:val="00623E54"/>
    <w:rsid w:val="006245D1"/>
    <w:rsid w:val="00624BC8"/>
    <w:rsid w:val="006250B8"/>
    <w:rsid w:val="006251FF"/>
    <w:rsid w:val="0062522C"/>
    <w:rsid w:val="00625469"/>
    <w:rsid w:val="00625A0F"/>
    <w:rsid w:val="006260B9"/>
    <w:rsid w:val="00626296"/>
    <w:rsid w:val="00626402"/>
    <w:rsid w:val="0062682C"/>
    <w:rsid w:val="00626ACB"/>
    <w:rsid w:val="006270E5"/>
    <w:rsid w:val="0062761F"/>
    <w:rsid w:val="00627AD7"/>
    <w:rsid w:val="00627C7B"/>
    <w:rsid w:val="00627E26"/>
    <w:rsid w:val="00627FF4"/>
    <w:rsid w:val="00630CCC"/>
    <w:rsid w:val="00631000"/>
    <w:rsid w:val="0063134C"/>
    <w:rsid w:val="006317CF"/>
    <w:rsid w:val="006319BD"/>
    <w:rsid w:val="00631B03"/>
    <w:rsid w:val="006323E4"/>
    <w:rsid w:val="00632651"/>
    <w:rsid w:val="0063292E"/>
    <w:rsid w:val="00632C59"/>
    <w:rsid w:val="0063372C"/>
    <w:rsid w:val="00633DDC"/>
    <w:rsid w:val="00634010"/>
    <w:rsid w:val="00634C65"/>
    <w:rsid w:val="00634CFC"/>
    <w:rsid w:val="00634F15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D2D"/>
    <w:rsid w:val="00640101"/>
    <w:rsid w:val="00640258"/>
    <w:rsid w:val="00640F68"/>
    <w:rsid w:val="0064163C"/>
    <w:rsid w:val="00641B33"/>
    <w:rsid w:val="00642495"/>
    <w:rsid w:val="006426F2"/>
    <w:rsid w:val="00643D35"/>
    <w:rsid w:val="00643F0D"/>
    <w:rsid w:val="006440B2"/>
    <w:rsid w:val="00644889"/>
    <w:rsid w:val="00645069"/>
    <w:rsid w:val="00645549"/>
    <w:rsid w:val="006455B9"/>
    <w:rsid w:val="00645C84"/>
    <w:rsid w:val="00646071"/>
    <w:rsid w:val="00646610"/>
    <w:rsid w:val="006467BD"/>
    <w:rsid w:val="006469D5"/>
    <w:rsid w:val="00646E11"/>
    <w:rsid w:val="00647134"/>
    <w:rsid w:val="0064755B"/>
    <w:rsid w:val="00647D73"/>
    <w:rsid w:val="0065058B"/>
    <w:rsid w:val="00651000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AA4"/>
    <w:rsid w:val="00653E32"/>
    <w:rsid w:val="0065434F"/>
    <w:rsid w:val="00654A8B"/>
    <w:rsid w:val="00654EBE"/>
    <w:rsid w:val="00655020"/>
    <w:rsid w:val="006551EC"/>
    <w:rsid w:val="00655485"/>
    <w:rsid w:val="006558C9"/>
    <w:rsid w:val="0065629A"/>
    <w:rsid w:val="006564E9"/>
    <w:rsid w:val="0065663B"/>
    <w:rsid w:val="0065728B"/>
    <w:rsid w:val="0065739A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2AD"/>
    <w:rsid w:val="00661794"/>
    <w:rsid w:val="00661C8B"/>
    <w:rsid w:val="00661CFD"/>
    <w:rsid w:val="00661ED6"/>
    <w:rsid w:val="006626AF"/>
    <w:rsid w:val="006628A7"/>
    <w:rsid w:val="00662B04"/>
    <w:rsid w:val="00662BB5"/>
    <w:rsid w:val="006630AE"/>
    <w:rsid w:val="0066372A"/>
    <w:rsid w:val="00663CB4"/>
    <w:rsid w:val="00663DC8"/>
    <w:rsid w:val="00663FB5"/>
    <w:rsid w:val="006640AF"/>
    <w:rsid w:val="00664144"/>
    <w:rsid w:val="00664424"/>
    <w:rsid w:val="00664481"/>
    <w:rsid w:val="006648B5"/>
    <w:rsid w:val="00664DC9"/>
    <w:rsid w:val="0066608E"/>
    <w:rsid w:val="00666276"/>
    <w:rsid w:val="006667BD"/>
    <w:rsid w:val="00666C58"/>
    <w:rsid w:val="0066727C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2BC"/>
    <w:rsid w:val="0067258A"/>
    <w:rsid w:val="00673582"/>
    <w:rsid w:val="006737A5"/>
    <w:rsid w:val="006737C8"/>
    <w:rsid w:val="00674003"/>
    <w:rsid w:val="00674334"/>
    <w:rsid w:val="00674633"/>
    <w:rsid w:val="00674E6D"/>
    <w:rsid w:val="0067536C"/>
    <w:rsid w:val="0067542F"/>
    <w:rsid w:val="00675971"/>
    <w:rsid w:val="00675B6E"/>
    <w:rsid w:val="00675C8F"/>
    <w:rsid w:val="00675FA6"/>
    <w:rsid w:val="0067606B"/>
    <w:rsid w:val="006766F8"/>
    <w:rsid w:val="00677315"/>
    <w:rsid w:val="006776B0"/>
    <w:rsid w:val="00677C9B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DBC"/>
    <w:rsid w:val="00682E96"/>
    <w:rsid w:val="00683089"/>
    <w:rsid w:val="0068349C"/>
    <w:rsid w:val="006836CC"/>
    <w:rsid w:val="00683869"/>
    <w:rsid w:val="00683FEA"/>
    <w:rsid w:val="006841EC"/>
    <w:rsid w:val="0068426B"/>
    <w:rsid w:val="00684291"/>
    <w:rsid w:val="00684642"/>
    <w:rsid w:val="0068479E"/>
    <w:rsid w:val="00685444"/>
    <w:rsid w:val="006854A7"/>
    <w:rsid w:val="006859A0"/>
    <w:rsid w:val="00685B00"/>
    <w:rsid w:val="00685B8F"/>
    <w:rsid w:val="00686708"/>
    <w:rsid w:val="00686FCA"/>
    <w:rsid w:val="006878C7"/>
    <w:rsid w:val="00687AB4"/>
    <w:rsid w:val="00687C2B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8DC"/>
    <w:rsid w:val="00692949"/>
    <w:rsid w:val="00692AC6"/>
    <w:rsid w:val="00692C32"/>
    <w:rsid w:val="006932BA"/>
    <w:rsid w:val="00693357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7A3A"/>
    <w:rsid w:val="006A0094"/>
    <w:rsid w:val="006A00FB"/>
    <w:rsid w:val="006A0451"/>
    <w:rsid w:val="006A0563"/>
    <w:rsid w:val="006A14CC"/>
    <w:rsid w:val="006A1B0E"/>
    <w:rsid w:val="006A1B37"/>
    <w:rsid w:val="006A2695"/>
    <w:rsid w:val="006A270E"/>
    <w:rsid w:val="006A27E1"/>
    <w:rsid w:val="006A2804"/>
    <w:rsid w:val="006A280B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F29"/>
    <w:rsid w:val="006A5584"/>
    <w:rsid w:val="006A5C6D"/>
    <w:rsid w:val="006A5F5E"/>
    <w:rsid w:val="006A610F"/>
    <w:rsid w:val="006A63F5"/>
    <w:rsid w:val="006A643D"/>
    <w:rsid w:val="006A650C"/>
    <w:rsid w:val="006A6811"/>
    <w:rsid w:val="006A708F"/>
    <w:rsid w:val="006A7DA9"/>
    <w:rsid w:val="006B03C2"/>
    <w:rsid w:val="006B0BD8"/>
    <w:rsid w:val="006B105C"/>
    <w:rsid w:val="006B146D"/>
    <w:rsid w:val="006B1916"/>
    <w:rsid w:val="006B1C94"/>
    <w:rsid w:val="006B2356"/>
    <w:rsid w:val="006B2F26"/>
    <w:rsid w:val="006B2F4C"/>
    <w:rsid w:val="006B3016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61D0"/>
    <w:rsid w:val="006B62C4"/>
    <w:rsid w:val="006B640E"/>
    <w:rsid w:val="006B68F4"/>
    <w:rsid w:val="006B6ACF"/>
    <w:rsid w:val="006B746B"/>
    <w:rsid w:val="006B7798"/>
    <w:rsid w:val="006B7B9C"/>
    <w:rsid w:val="006C00D4"/>
    <w:rsid w:val="006C0113"/>
    <w:rsid w:val="006C01F9"/>
    <w:rsid w:val="006C025A"/>
    <w:rsid w:val="006C0332"/>
    <w:rsid w:val="006C0369"/>
    <w:rsid w:val="006C0578"/>
    <w:rsid w:val="006C0B2E"/>
    <w:rsid w:val="006C0B66"/>
    <w:rsid w:val="006C0EDD"/>
    <w:rsid w:val="006C15BE"/>
    <w:rsid w:val="006C17DE"/>
    <w:rsid w:val="006C193F"/>
    <w:rsid w:val="006C19BE"/>
    <w:rsid w:val="006C1C84"/>
    <w:rsid w:val="006C2005"/>
    <w:rsid w:val="006C2077"/>
    <w:rsid w:val="006C20D3"/>
    <w:rsid w:val="006C231B"/>
    <w:rsid w:val="006C23B1"/>
    <w:rsid w:val="006C2465"/>
    <w:rsid w:val="006C276C"/>
    <w:rsid w:val="006C27ED"/>
    <w:rsid w:val="006C28C5"/>
    <w:rsid w:val="006C2A15"/>
    <w:rsid w:val="006C2BF6"/>
    <w:rsid w:val="006C2D61"/>
    <w:rsid w:val="006C389D"/>
    <w:rsid w:val="006C3C42"/>
    <w:rsid w:val="006C3F9D"/>
    <w:rsid w:val="006C41D3"/>
    <w:rsid w:val="006C4C46"/>
    <w:rsid w:val="006C4F56"/>
    <w:rsid w:val="006C4F6E"/>
    <w:rsid w:val="006C5797"/>
    <w:rsid w:val="006C7218"/>
    <w:rsid w:val="006C7650"/>
    <w:rsid w:val="006C7CE9"/>
    <w:rsid w:val="006D03D2"/>
    <w:rsid w:val="006D03D7"/>
    <w:rsid w:val="006D0C4B"/>
    <w:rsid w:val="006D0F72"/>
    <w:rsid w:val="006D1512"/>
    <w:rsid w:val="006D17AE"/>
    <w:rsid w:val="006D17CD"/>
    <w:rsid w:val="006D1C65"/>
    <w:rsid w:val="006D1DA0"/>
    <w:rsid w:val="006D1DEF"/>
    <w:rsid w:val="006D2026"/>
    <w:rsid w:val="006D25B9"/>
    <w:rsid w:val="006D2BEB"/>
    <w:rsid w:val="006D3058"/>
    <w:rsid w:val="006D30E9"/>
    <w:rsid w:val="006D32CA"/>
    <w:rsid w:val="006D32E8"/>
    <w:rsid w:val="006D376F"/>
    <w:rsid w:val="006D3A08"/>
    <w:rsid w:val="006D3AA0"/>
    <w:rsid w:val="006D3DA9"/>
    <w:rsid w:val="006D3EFC"/>
    <w:rsid w:val="006D4582"/>
    <w:rsid w:val="006D488A"/>
    <w:rsid w:val="006D4DF3"/>
    <w:rsid w:val="006D4EFA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88C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7ED"/>
    <w:rsid w:val="006E4E4B"/>
    <w:rsid w:val="006E5174"/>
    <w:rsid w:val="006E59E0"/>
    <w:rsid w:val="006E5C1C"/>
    <w:rsid w:val="006E64BE"/>
    <w:rsid w:val="006E66A2"/>
    <w:rsid w:val="006E6824"/>
    <w:rsid w:val="006E71FE"/>
    <w:rsid w:val="006E73E9"/>
    <w:rsid w:val="006E7928"/>
    <w:rsid w:val="006F03BF"/>
    <w:rsid w:val="006F03F0"/>
    <w:rsid w:val="006F055E"/>
    <w:rsid w:val="006F10E2"/>
    <w:rsid w:val="006F17A5"/>
    <w:rsid w:val="006F19CC"/>
    <w:rsid w:val="006F1B26"/>
    <w:rsid w:val="006F1BB5"/>
    <w:rsid w:val="006F2832"/>
    <w:rsid w:val="006F28FB"/>
    <w:rsid w:val="006F2B6C"/>
    <w:rsid w:val="006F2E17"/>
    <w:rsid w:val="006F30BF"/>
    <w:rsid w:val="006F347C"/>
    <w:rsid w:val="006F34E8"/>
    <w:rsid w:val="006F3755"/>
    <w:rsid w:val="006F45DE"/>
    <w:rsid w:val="006F4653"/>
    <w:rsid w:val="006F4841"/>
    <w:rsid w:val="006F4846"/>
    <w:rsid w:val="006F49BE"/>
    <w:rsid w:val="006F4ED6"/>
    <w:rsid w:val="006F5506"/>
    <w:rsid w:val="006F59A8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C8E"/>
    <w:rsid w:val="007026B7"/>
    <w:rsid w:val="007026F3"/>
    <w:rsid w:val="0070275D"/>
    <w:rsid w:val="00702A9F"/>
    <w:rsid w:val="00702E54"/>
    <w:rsid w:val="00703290"/>
    <w:rsid w:val="0070345A"/>
    <w:rsid w:val="007037F1"/>
    <w:rsid w:val="0070380A"/>
    <w:rsid w:val="00703C36"/>
    <w:rsid w:val="00703DEE"/>
    <w:rsid w:val="00704078"/>
    <w:rsid w:val="0070416F"/>
    <w:rsid w:val="007043E8"/>
    <w:rsid w:val="00704C79"/>
    <w:rsid w:val="00705117"/>
    <w:rsid w:val="0070527A"/>
    <w:rsid w:val="0070567E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617"/>
    <w:rsid w:val="007076E9"/>
    <w:rsid w:val="0070773F"/>
    <w:rsid w:val="007077B5"/>
    <w:rsid w:val="00707D54"/>
    <w:rsid w:val="00707D69"/>
    <w:rsid w:val="007100B1"/>
    <w:rsid w:val="00710517"/>
    <w:rsid w:val="007108B1"/>
    <w:rsid w:val="007109B0"/>
    <w:rsid w:val="00710AA6"/>
    <w:rsid w:val="00710EC9"/>
    <w:rsid w:val="0071119A"/>
    <w:rsid w:val="00711215"/>
    <w:rsid w:val="007112C7"/>
    <w:rsid w:val="00711316"/>
    <w:rsid w:val="00711848"/>
    <w:rsid w:val="00711A14"/>
    <w:rsid w:val="00712171"/>
    <w:rsid w:val="007129D5"/>
    <w:rsid w:val="00712C6F"/>
    <w:rsid w:val="00712F07"/>
    <w:rsid w:val="007132DF"/>
    <w:rsid w:val="00713582"/>
    <w:rsid w:val="00713609"/>
    <w:rsid w:val="007139BC"/>
    <w:rsid w:val="00713C23"/>
    <w:rsid w:val="00713C50"/>
    <w:rsid w:val="00713D63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458"/>
    <w:rsid w:val="007208D6"/>
    <w:rsid w:val="007209C6"/>
    <w:rsid w:val="00720B85"/>
    <w:rsid w:val="00721152"/>
    <w:rsid w:val="00721364"/>
    <w:rsid w:val="00721723"/>
    <w:rsid w:val="00721799"/>
    <w:rsid w:val="00721E6C"/>
    <w:rsid w:val="00722384"/>
    <w:rsid w:val="0072260F"/>
    <w:rsid w:val="007233DE"/>
    <w:rsid w:val="007235F3"/>
    <w:rsid w:val="007238C9"/>
    <w:rsid w:val="00723937"/>
    <w:rsid w:val="0072440E"/>
    <w:rsid w:val="007244E4"/>
    <w:rsid w:val="007246C4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AD"/>
    <w:rsid w:val="007277E8"/>
    <w:rsid w:val="00727C3E"/>
    <w:rsid w:val="00730280"/>
    <w:rsid w:val="007302C2"/>
    <w:rsid w:val="007308F3"/>
    <w:rsid w:val="00730B4D"/>
    <w:rsid w:val="00730C99"/>
    <w:rsid w:val="00731227"/>
    <w:rsid w:val="007318F5"/>
    <w:rsid w:val="00731C35"/>
    <w:rsid w:val="00731DBF"/>
    <w:rsid w:val="00732268"/>
    <w:rsid w:val="007326CC"/>
    <w:rsid w:val="0073302B"/>
    <w:rsid w:val="0073350B"/>
    <w:rsid w:val="007338A5"/>
    <w:rsid w:val="00733C2E"/>
    <w:rsid w:val="007341FD"/>
    <w:rsid w:val="0073453D"/>
    <w:rsid w:val="0073469E"/>
    <w:rsid w:val="0073473A"/>
    <w:rsid w:val="00734C67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1234"/>
    <w:rsid w:val="0074136C"/>
    <w:rsid w:val="00741486"/>
    <w:rsid w:val="0074171D"/>
    <w:rsid w:val="00742C89"/>
    <w:rsid w:val="007436C9"/>
    <w:rsid w:val="0074414F"/>
    <w:rsid w:val="00744503"/>
    <w:rsid w:val="0074459A"/>
    <w:rsid w:val="00744842"/>
    <w:rsid w:val="007448D1"/>
    <w:rsid w:val="00744F2E"/>
    <w:rsid w:val="00745362"/>
    <w:rsid w:val="00745A77"/>
    <w:rsid w:val="00745DC4"/>
    <w:rsid w:val="007463FD"/>
    <w:rsid w:val="007464D0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C5"/>
    <w:rsid w:val="00751838"/>
    <w:rsid w:val="00751EF2"/>
    <w:rsid w:val="0075217F"/>
    <w:rsid w:val="00752529"/>
    <w:rsid w:val="00752741"/>
    <w:rsid w:val="00752892"/>
    <w:rsid w:val="00753237"/>
    <w:rsid w:val="007533F7"/>
    <w:rsid w:val="0075423D"/>
    <w:rsid w:val="007546C9"/>
    <w:rsid w:val="00754709"/>
    <w:rsid w:val="00754E32"/>
    <w:rsid w:val="00754FD8"/>
    <w:rsid w:val="0075517A"/>
    <w:rsid w:val="00755249"/>
    <w:rsid w:val="0075525D"/>
    <w:rsid w:val="00755579"/>
    <w:rsid w:val="00755C69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881"/>
    <w:rsid w:val="007601A2"/>
    <w:rsid w:val="00760476"/>
    <w:rsid w:val="00760858"/>
    <w:rsid w:val="0076129A"/>
    <w:rsid w:val="007612A6"/>
    <w:rsid w:val="007614FF"/>
    <w:rsid w:val="0076160F"/>
    <w:rsid w:val="007618BF"/>
    <w:rsid w:val="00761E8D"/>
    <w:rsid w:val="00762034"/>
    <w:rsid w:val="0076240B"/>
    <w:rsid w:val="00762D0F"/>
    <w:rsid w:val="00763711"/>
    <w:rsid w:val="007639D4"/>
    <w:rsid w:val="00764068"/>
    <w:rsid w:val="007644B1"/>
    <w:rsid w:val="00764C9C"/>
    <w:rsid w:val="00765051"/>
    <w:rsid w:val="00765145"/>
    <w:rsid w:val="00765E8D"/>
    <w:rsid w:val="00766C26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F4F"/>
    <w:rsid w:val="007733CF"/>
    <w:rsid w:val="00773E8B"/>
    <w:rsid w:val="0077432E"/>
    <w:rsid w:val="00774514"/>
    <w:rsid w:val="00774752"/>
    <w:rsid w:val="007748C5"/>
    <w:rsid w:val="00774F0D"/>
    <w:rsid w:val="007756CA"/>
    <w:rsid w:val="00775B3A"/>
    <w:rsid w:val="0077647D"/>
    <w:rsid w:val="00776E8A"/>
    <w:rsid w:val="0077706C"/>
    <w:rsid w:val="007773CD"/>
    <w:rsid w:val="007776F0"/>
    <w:rsid w:val="00777BB9"/>
    <w:rsid w:val="00777BE9"/>
    <w:rsid w:val="00777DB6"/>
    <w:rsid w:val="00777EA8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DE"/>
    <w:rsid w:val="00782F39"/>
    <w:rsid w:val="00782FAC"/>
    <w:rsid w:val="007833D4"/>
    <w:rsid w:val="00783787"/>
    <w:rsid w:val="00783963"/>
    <w:rsid w:val="00783FD2"/>
    <w:rsid w:val="007840E5"/>
    <w:rsid w:val="0078435B"/>
    <w:rsid w:val="00784597"/>
    <w:rsid w:val="007855A3"/>
    <w:rsid w:val="00785987"/>
    <w:rsid w:val="0078614E"/>
    <w:rsid w:val="007863D2"/>
    <w:rsid w:val="007864F9"/>
    <w:rsid w:val="00786729"/>
    <w:rsid w:val="00786787"/>
    <w:rsid w:val="007869EE"/>
    <w:rsid w:val="00786CA3"/>
    <w:rsid w:val="00787819"/>
    <w:rsid w:val="00787C6A"/>
    <w:rsid w:val="00790708"/>
    <w:rsid w:val="007908C6"/>
    <w:rsid w:val="00790A95"/>
    <w:rsid w:val="00790AE5"/>
    <w:rsid w:val="00791139"/>
    <w:rsid w:val="00791683"/>
    <w:rsid w:val="007916B1"/>
    <w:rsid w:val="00791837"/>
    <w:rsid w:val="00791E4F"/>
    <w:rsid w:val="00791EF7"/>
    <w:rsid w:val="00792514"/>
    <w:rsid w:val="00792705"/>
    <w:rsid w:val="0079301C"/>
    <w:rsid w:val="00793293"/>
    <w:rsid w:val="007933BD"/>
    <w:rsid w:val="00793507"/>
    <w:rsid w:val="007938B5"/>
    <w:rsid w:val="00793A30"/>
    <w:rsid w:val="00793A49"/>
    <w:rsid w:val="0079406C"/>
    <w:rsid w:val="00794259"/>
    <w:rsid w:val="0079457E"/>
    <w:rsid w:val="00794714"/>
    <w:rsid w:val="007947AE"/>
    <w:rsid w:val="00794E18"/>
    <w:rsid w:val="00795A84"/>
    <w:rsid w:val="00795CA1"/>
    <w:rsid w:val="00795CB1"/>
    <w:rsid w:val="00795D87"/>
    <w:rsid w:val="007966C9"/>
    <w:rsid w:val="00796991"/>
    <w:rsid w:val="007974C6"/>
    <w:rsid w:val="00797FB6"/>
    <w:rsid w:val="007A01D5"/>
    <w:rsid w:val="007A03BA"/>
    <w:rsid w:val="007A03FF"/>
    <w:rsid w:val="007A046F"/>
    <w:rsid w:val="007A0E4E"/>
    <w:rsid w:val="007A1A6B"/>
    <w:rsid w:val="007A1AC9"/>
    <w:rsid w:val="007A1BFB"/>
    <w:rsid w:val="007A1DA3"/>
    <w:rsid w:val="007A1DDE"/>
    <w:rsid w:val="007A2297"/>
    <w:rsid w:val="007A2521"/>
    <w:rsid w:val="007A273C"/>
    <w:rsid w:val="007A2BA6"/>
    <w:rsid w:val="007A2BED"/>
    <w:rsid w:val="007A30F6"/>
    <w:rsid w:val="007A325F"/>
    <w:rsid w:val="007A374A"/>
    <w:rsid w:val="007A3770"/>
    <w:rsid w:val="007A3BA2"/>
    <w:rsid w:val="007A3CD6"/>
    <w:rsid w:val="007A3DD1"/>
    <w:rsid w:val="007A4259"/>
    <w:rsid w:val="007A4883"/>
    <w:rsid w:val="007A4C22"/>
    <w:rsid w:val="007A53FE"/>
    <w:rsid w:val="007A5BD8"/>
    <w:rsid w:val="007A5ECF"/>
    <w:rsid w:val="007A6127"/>
    <w:rsid w:val="007A61FF"/>
    <w:rsid w:val="007A6E1A"/>
    <w:rsid w:val="007A7602"/>
    <w:rsid w:val="007B0A49"/>
    <w:rsid w:val="007B0D41"/>
    <w:rsid w:val="007B127D"/>
    <w:rsid w:val="007B13AE"/>
    <w:rsid w:val="007B14E7"/>
    <w:rsid w:val="007B1801"/>
    <w:rsid w:val="007B189E"/>
    <w:rsid w:val="007B1EE3"/>
    <w:rsid w:val="007B20EE"/>
    <w:rsid w:val="007B20FA"/>
    <w:rsid w:val="007B257B"/>
    <w:rsid w:val="007B2BF0"/>
    <w:rsid w:val="007B2D12"/>
    <w:rsid w:val="007B301B"/>
    <w:rsid w:val="007B305A"/>
    <w:rsid w:val="007B36E2"/>
    <w:rsid w:val="007B3BEE"/>
    <w:rsid w:val="007B48C8"/>
    <w:rsid w:val="007B48E5"/>
    <w:rsid w:val="007B4AF4"/>
    <w:rsid w:val="007B5544"/>
    <w:rsid w:val="007B585C"/>
    <w:rsid w:val="007B5990"/>
    <w:rsid w:val="007B59F8"/>
    <w:rsid w:val="007B5F61"/>
    <w:rsid w:val="007B6323"/>
    <w:rsid w:val="007B6654"/>
    <w:rsid w:val="007B6B84"/>
    <w:rsid w:val="007B6DDF"/>
    <w:rsid w:val="007B6FFE"/>
    <w:rsid w:val="007B7078"/>
    <w:rsid w:val="007B76AB"/>
    <w:rsid w:val="007B7D9A"/>
    <w:rsid w:val="007B7F06"/>
    <w:rsid w:val="007C031C"/>
    <w:rsid w:val="007C072C"/>
    <w:rsid w:val="007C121C"/>
    <w:rsid w:val="007C1266"/>
    <w:rsid w:val="007C2014"/>
    <w:rsid w:val="007C220C"/>
    <w:rsid w:val="007C2280"/>
    <w:rsid w:val="007C28D3"/>
    <w:rsid w:val="007C2A2F"/>
    <w:rsid w:val="007C2A45"/>
    <w:rsid w:val="007C2CD6"/>
    <w:rsid w:val="007C3061"/>
    <w:rsid w:val="007C3205"/>
    <w:rsid w:val="007C343D"/>
    <w:rsid w:val="007C34D0"/>
    <w:rsid w:val="007C404B"/>
    <w:rsid w:val="007C413A"/>
    <w:rsid w:val="007C414F"/>
    <w:rsid w:val="007C4312"/>
    <w:rsid w:val="007C446B"/>
    <w:rsid w:val="007C46E8"/>
    <w:rsid w:val="007C52AA"/>
    <w:rsid w:val="007C69D3"/>
    <w:rsid w:val="007C6B4C"/>
    <w:rsid w:val="007C6E62"/>
    <w:rsid w:val="007C702F"/>
    <w:rsid w:val="007D0109"/>
    <w:rsid w:val="007D01AE"/>
    <w:rsid w:val="007D07F0"/>
    <w:rsid w:val="007D0DCF"/>
    <w:rsid w:val="007D13C5"/>
    <w:rsid w:val="007D13F5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E3E"/>
    <w:rsid w:val="007D6FF1"/>
    <w:rsid w:val="007D709A"/>
    <w:rsid w:val="007D781E"/>
    <w:rsid w:val="007D7D08"/>
    <w:rsid w:val="007D7D0E"/>
    <w:rsid w:val="007E03D1"/>
    <w:rsid w:val="007E0476"/>
    <w:rsid w:val="007E0A9B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CFE"/>
    <w:rsid w:val="007E305B"/>
    <w:rsid w:val="007E31E3"/>
    <w:rsid w:val="007E32E8"/>
    <w:rsid w:val="007E347B"/>
    <w:rsid w:val="007E35F5"/>
    <w:rsid w:val="007E3BA9"/>
    <w:rsid w:val="007E411D"/>
    <w:rsid w:val="007E446A"/>
    <w:rsid w:val="007E4687"/>
    <w:rsid w:val="007E4A65"/>
    <w:rsid w:val="007E4F20"/>
    <w:rsid w:val="007E5029"/>
    <w:rsid w:val="007E5962"/>
    <w:rsid w:val="007E5AF0"/>
    <w:rsid w:val="007E5F23"/>
    <w:rsid w:val="007E63AD"/>
    <w:rsid w:val="007E6C7A"/>
    <w:rsid w:val="007E6F26"/>
    <w:rsid w:val="007E6FA2"/>
    <w:rsid w:val="007E7559"/>
    <w:rsid w:val="007E768C"/>
    <w:rsid w:val="007E7BD8"/>
    <w:rsid w:val="007E7C45"/>
    <w:rsid w:val="007E7DBC"/>
    <w:rsid w:val="007E7E60"/>
    <w:rsid w:val="007F010C"/>
    <w:rsid w:val="007F0DFF"/>
    <w:rsid w:val="007F1107"/>
    <w:rsid w:val="007F1A72"/>
    <w:rsid w:val="007F1C60"/>
    <w:rsid w:val="007F23B0"/>
    <w:rsid w:val="007F324B"/>
    <w:rsid w:val="007F3321"/>
    <w:rsid w:val="007F473C"/>
    <w:rsid w:val="007F4901"/>
    <w:rsid w:val="007F4ACF"/>
    <w:rsid w:val="007F4E78"/>
    <w:rsid w:val="007F5702"/>
    <w:rsid w:val="007F5768"/>
    <w:rsid w:val="007F5985"/>
    <w:rsid w:val="007F5AB8"/>
    <w:rsid w:val="007F5D86"/>
    <w:rsid w:val="007F5D90"/>
    <w:rsid w:val="007F6395"/>
    <w:rsid w:val="007F6BF7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E6"/>
    <w:rsid w:val="0080231E"/>
    <w:rsid w:val="0080240A"/>
    <w:rsid w:val="00802769"/>
    <w:rsid w:val="00802DAC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5368"/>
    <w:rsid w:val="008056AA"/>
    <w:rsid w:val="00805D1D"/>
    <w:rsid w:val="00805D3F"/>
    <w:rsid w:val="00806072"/>
    <w:rsid w:val="00806129"/>
    <w:rsid w:val="008063B2"/>
    <w:rsid w:val="0080645E"/>
    <w:rsid w:val="0080707E"/>
    <w:rsid w:val="00807712"/>
    <w:rsid w:val="00807819"/>
    <w:rsid w:val="00807B5A"/>
    <w:rsid w:val="00807C66"/>
    <w:rsid w:val="00810481"/>
    <w:rsid w:val="00810596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7E9"/>
    <w:rsid w:val="00815AA2"/>
    <w:rsid w:val="00815BE1"/>
    <w:rsid w:val="00816692"/>
    <w:rsid w:val="0081693B"/>
    <w:rsid w:val="00816CC4"/>
    <w:rsid w:val="00816EA8"/>
    <w:rsid w:val="008173D6"/>
    <w:rsid w:val="0081743E"/>
    <w:rsid w:val="00817599"/>
    <w:rsid w:val="00820553"/>
    <w:rsid w:val="00820557"/>
    <w:rsid w:val="0082143C"/>
    <w:rsid w:val="008214A7"/>
    <w:rsid w:val="00821C80"/>
    <w:rsid w:val="00822AD0"/>
    <w:rsid w:val="00822D4D"/>
    <w:rsid w:val="008232A4"/>
    <w:rsid w:val="008232D0"/>
    <w:rsid w:val="008234DD"/>
    <w:rsid w:val="00823CF5"/>
    <w:rsid w:val="00823DD5"/>
    <w:rsid w:val="00823F3D"/>
    <w:rsid w:val="00824791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61E4"/>
    <w:rsid w:val="008263CA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F45"/>
    <w:rsid w:val="008308CC"/>
    <w:rsid w:val="0083108C"/>
    <w:rsid w:val="008311CC"/>
    <w:rsid w:val="00831622"/>
    <w:rsid w:val="00831818"/>
    <w:rsid w:val="00831B32"/>
    <w:rsid w:val="00831DB5"/>
    <w:rsid w:val="00832428"/>
    <w:rsid w:val="0083268E"/>
    <w:rsid w:val="00833396"/>
    <w:rsid w:val="008334F5"/>
    <w:rsid w:val="008336B4"/>
    <w:rsid w:val="00834312"/>
    <w:rsid w:val="00834359"/>
    <w:rsid w:val="00834556"/>
    <w:rsid w:val="00834592"/>
    <w:rsid w:val="00834610"/>
    <w:rsid w:val="00834911"/>
    <w:rsid w:val="008349E8"/>
    <w:rsid w:val="00835795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2534"/>
    <w:rsid w:val="00842AF1"/>
    <w:rsid w:val="00842E74"/>
    <w:rsid w:val="00843043"/>
    <w:rsid w:val="008433BF"/>
    <w:rsid w:val="00844579"/>
    <w:rsid w:val="00844A32"/>
    <w:rsid w:val="008450CE"/>
    <w:rsid w:val="008450D0"/>
    <w:rsid w:val="008456CE"/>
    <w:rsid w:val="008456F6"/>
    <w:rsid w:val="00845AAC"/>
    <w:rsid w:val="00845B19"/>
    <w:rsid w:val="00846243"/>
    <w:rsid w:val="00846506"/>
    <w:rsid w:val="0084668C"/>
    <w:rsid w:val="00847471"/>
    <w:rsid w:val="0084770C"/>
    <w:rsid w:val="00847836"/>
    <w:rsid w:val="008478E2"/>
    <w:rsid w:val="00847EA7"/>
    <w:rsid w:val="008501C9"/>
    <w:rsid w:val="00850982"/>
    <w:rsid w:val="00850D3B"/>
    <w:rsid w:val="00850F43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920"/>
    <w:rsid w:val="00852CCA"/>
    <w:rsid w:val="0085348E"/>
    <w:rsid w:val="0085380B"/>
    <w:rsid w:val="00853D16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9AE"/>
    <w:rsid w:val="00855BEB"/>
    <w:rsid w:val="0085609F"/>
    <w:rsid w:val="0085643B"/>
    <w:rsid w:val="008564FF"/>
    <w:rsid w:val="0085663D"/>
    <w:rsid w:val="0085730E"/>
    <w:rsid w:val="0085758E"/>
    <w:rsid w:val="00857781"/>
    <w:rsid w:val="0085784F"/>
    <w:rsid w:val="00857A09"/>
    <w:rsid w:val="00857F8B"/>
    <w:rsid w:val="0086050C"/>
    <w:rsid w:val="0086083D"/>
    <w:rsid w:val="00860874"/>
    <w:rsid w:val="00860B0A"/>
    <w:rsid w:val="00860DF7"/>
    <w:rsid w:val="00860F95"/>
    <w:rsid w:val="0086105D"/>
    <w:rsid w:val="008612A9"/>
    <w:rsid w:val="0086158F"/>
    <w:rsid w:val="008616D5"/>
    <w:rsid w:val="008618DE"/>
    <w:rsid w:val="0086192A"/>
    <w:rsid w:val="00861A00"/>
    <w:rsid w:val="00861A6E"/>
    <w:rsid w:val="008620A9"/>
    <w:rsid w:val="008621D0"/>
    <w:rsid w:val="00862959"/>
    <w:rsid w:val="00862A8A"/>
    <w:rsid w:val="00862B06"/>
    <w:rsid w:val="00862C5F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6CD"/>
    <w:rsid w:val="008656DC"/>
    <w:rsid w:val="0086583E"/>
    <w:rsid w:val="008659BC"/>
    <w:rsid w:val="00865AAD"/>
    <w:rsid w:val="0086655C"/>
    <w:rsid w:val="00866595"/>
    <w:rsid w:val="008666DD"/>
    <w:rsid w:val="00866766"/>
    <w:rsid w:val="00866DAC"/>
    <w:rsid w:val="00867A25"/>
    <w:rsid w:val="0087010C"/>
    <w:rsid w:val="0087099E"/>
    <w:rsid w:val="00870DA6"/>
    <w:rsid w:val="0087113A"/>
    <w:rsid w:val="00871184"/>
    <w:rsid w:val="008714D3"/>
    <w:rsid w:val="008719F2"/>
    <w:rsid w:val="00871A4F"/>
    <w:rsid w:val="00871E28"/>
    <w:rsid w:val="00871F4D"/>
    <w:rsid w:val="00871FD1"/>
    <w:rsid w:val="00872147"/>
    <w:rsid w:val="00872BE2"/>
    <w:rsid w:val="00872E0C"/>
    <w:rsid w:val="00873370"/>
    <w:rsid w:val="00874363"/>
    <w:rsid w:val="00874729"/>
    <w:rsid w:val="00874CB4"/>
    <w:rsid w:val="008753BF"/>
    <w:rsid w:val="00875FA5"/>
    <w:rsid w:val="0087647B"/>
    <w:rsid w:val="0087672C"/>
    <w:rsid w:val="008772F0"/>
    <w:rsid w:val="00877932"/>
    <w:rsid w:val="00877A58"/>
    <w:rsid w:val="00880272"/>
    <w:rsid w:val="00880877"/>
    <w:rsid w:val="008809BC"/>
    <w:rsid w:val="00880DF7"/>
    <w:rsid w:val="00881AAB"/>
    <w:rsid w:val="00881C08"/>
    <w:rsid w:val="00881DE5"/>
    <w:rsid w:val="0088213D"/>
    <w:rsid w:val="008822F9"/>
    <w:rsid w:val="0088230B"/>
    <w:rsid w:val="00882488"/>
    <w:rsid w:val="00882531"/>
    <w:rsid w:val="00882620"/>
    <w:rsid w:val="008827D5"/>
    <w:rsid w:val="00882D6D"/>
    <w:rsid w:val="00882FDC"/>
    <w:rsid w:val="008832E2"/>
    <w:rsid w:val="0088385E"/>
    <w:rsid w:val="00883EC4"/>
    <w:rsid w:val="0088477A"/>
    <w:rsid w:val="00884BC6"/>
    <w:rsid w:val="008852FA"/>
    <w:rsid w:val="00885452"/>
    <w:rsid w:val="00885673"/>
    <w:rsid w:val="008858E7"/>
    <w:rsid w:val="00885975"/>
    <w:rsid w:val="008859A5"/>
    <w:rsid w:val="00885B10"/>
    <w:rsid w:val="00886076"/>
    <w:rsid w:val="008862AE"/>
    <w:rsid w:val="00886691"/>
    <w:rsid w:val="00886909"/>
    <w:rsid w:val="00886CC5"/>
    <w:rsid w:val="00887585"/>
    <w:rsid w:val="008878CC"/>
    <w:rsid w:val="00887A9B"/>
    <w:rsid w:val="00887B46"/>
    <w:rsid w:val="00890297"/>
    <w:rsid w:val="008902C8"/>
    <w:rsid w:val="00890767"/>
    <w:rsid w:val="008913DC"/>
    <w:rsid w:val="0089161F"/>
    <w:rsid w:val="00892439"/>
    <w:rsid w:val="0089252B"/>
    <w:rsid w:val="00892596"/>
    <w:rsid w:val="008925E3"/>
    <w:rsid w:val="00892D9A"/>
    <w:rsid w:val="00892E5A"/>
    <w:rsid w:val="008930F4"/>
    <w:rsid w:val="00893145"/>
    <w:rsid w:val="00893259"/>
    <w:rsid w:val="00893D9D"/>
    <w:rsid w:val="00893F44"/>
    <w:rsid w:val="00894152"/>
    <w:rsid w:val="008942F2"/>
    <w:rsid w:val="008948C4"/>
    <w:rsid w:val="00894EEE"/>
    <w:rsid w:val="00895015"/>
    <w:rsid w:val="008952C7"/>
    <w:rsid w:val="00895419"/>
    <w:rsid w:val="00895713"/>
    <w:rsid w:val="0089621A"/>
    <w:rsid w:val="00896465"/>
    <w:rsid w:val="00896AF4"/>
    <w:rsid w:val="00896CA1"/>
    <w:rsid w:val="00896E11"/>
    <w:rsid w:val="00897262"/>
    <w:rsid w:val="00897795"/>
    <w:rsid w:val="008978FB"/>
    <w:rsid w:val="008A0113"/>
    <w:rsid w:val="008A090A"/>
    <w:rsid w:val="008A0A0A"/>
    <w:rsid w:val="008A0B91"/>
    <w:rsid w:val="008A0DAC"/>
    <w:rsid w:val="008A178B"/>
    <w:rsid w:val="008A291F"/>
    <w:rsid w:val="008A29FD"/>
    <w:rsid w:val="008A2BC7"/>
    <w:rsid w:val="008A2CB2"/>
    <w:rsid w:val="008A2D53"/>
    <w:rsid w:val="008A352D"/>
    <w:rsid w:val="008A368D"/>
    <w:rsid w:val="008A377C"/>
    <w:rsid w:val="008A3A47"/>
    <w:rsid w:val="008A3BFB"/>
    <w:rsid w:val="008A3F84"/>
    <w:rsid w:val="008A4604"/>
    <w:rsid w:val="008A487A"/>
    <w:rsid w:val="008A4EA8"/>
    <w:rsid w:val="008A5A08"/>
    <w:rsid w:val="008A60F7"/>
    <w:rsid w:val="008A663B"/>
    <w:rsid w:val="008A7763"/>
    <w:rsid w:val="008A7D6E"/>
    <w:rsid w:val="008A7D7A"/>
    <w:rsid w:val="008B0054"/>
    <w:rsid w:val="008B0120"/>
    <w:rsid w:val="008B0430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2E8"/>
    <w:rsid w:val="008B24BC"/>
    <w:rsid w:val="008B2636"/>
    <w:rsid w:val="008B2905"/>
    <w:rsid w:val="008B2942"/>
    <w:rsid w:val="008B2EE3"/>
    <w:rsid w:val="008B33E7"/>
    <w:rsid w:val="008B3709"/>
    <w:rsid w:val="008B3A33"/>
    <w:rsid w:val="008B3C3B"/>
    <w:rsid w:val="008B3CF7"/>
    <w:rsid w:val="008B426C"/>
    <w:rsid w:val="008B44EA"/>
    <w:rsid w:val="008B4549"/>
    <w:rsid w:val="008B46BC"/>
    <w:rsid w:val="008B5468"/>
    <w:rsid w:val="008B613C"/>
    <w:rsid w:val="008B625C"/>
    <w:rsid w:val="008B6D30"/>
    <w:rsid w:val="008B6D6D"/>
    <w:rsid w:val="008B6DD8"/>
    <w:rsid w:val="008B728B"/>
    <w:rsid w:val="008B7445"/>
    <w:rsid w:val="008B7C57"/>
    <w:rsid w:val="008C01F4"/>
    <w:rsid w:val="008C0862"/>
    <w:rsid w:val="008C1A65"/>
    <w:rsid w:val="008C1AE2"/>
    <w:rsid w:val="008C1D9F"/>
    <w:rsid w:val="008C230C"/>
    <w:rsid w:val="008C232F"/>
    <w:rsid w:val="008C2372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BE"/>
    <w:rsid w:val="008C58C9"/>
    <w:rsid w:val="008C5930"/>
    <w:rsid w:val="008C5E39"/>
    <w:rsid w:val="008C63B6"/>
    <w:rsid w:val="008C64F9"/>
    <w:rsid w:val="008C6874"/>
    <w:rsid w:val="008C6B48"/>
    <w:rsid w:val="008C6CA2"/>
    <w:rsid w:val="008C6DCC"/>
    <w:rsid w:val="008C7829"/>
    <w:rsid w:val="008C7EDB"/>
    <w:rsid w:val="008C7F47"/>
    <w:rsid w:val="008D004C"/>
    <w:rsid w:val="008D00A1"/>
    <w:rsid w:val="008D01CB"/>
    <w:rsid w:val="008D0253"/>
    <w:rsid w:val="008D0565"/>
    <w:rsid w:val="008D06F6"/>
    <w:rsid w:val="008D0CCA"/>
    <w:rsid w:val="008D10DE"/>
    <w:rsid w:val="008D2582"/>
    <w:rsid w:val="008D2873"/>
    <w:rsid w:val="008D29B8"/>
    <w:rsid w:val="008D30C3"/>
    <w:rsid w:val="008D3706"/>
    <w:rsid w:val="008D3728"/>
    <w:rsid w:val="008D3FD6"/>
    <w:rsid w:val="008D3FE1"/>
    <w:rsid w:val="008D4024"/>
    <w:rsid w:val="008D41DA"/>
    <w:rsid w:val="008D4409"/>
    <w:rsid w:val="008D4E0F"/>
    <w:rsid w:val="008D5249"/>
    <w:rsid w:val="008D54C4"/>
    <w:rsid w:val="008D58C7"/>
    <w:rsid w:val="008D5DC1"/>
    <w:rsid w:val="008D6117"/>
    <w:rsid w:val="008D611E"/>
    <w:rsid w:val="008D6387"/>
    <w:rsid w:val="008D6CCF"/>
    <w:rsid w:val="008D70C3"/>
    <w:rsid w:val="008D7707"/>
    <w:rsid w:val="008D7989"/>
    <w:rsid w:val="008D7995"/>
    <w:rsid w:val="008D7FD8"/>
    <w:rsid w:val="008E027F"/>
    <w:rsid w:val="008E0440"/>
    <w:rsid w:val="008E0D4B"/>
    <w:rsid w:val="008E0F73"/>
    <w:rsid w:val="008E11FA"/>
    <w:rsid w:val="008E1683"/>
    <w:rsid w:val="008E1C61"/>
    <w:rsid w:val="008E1D57"/>
    <w:rsid w:val="008E1E2D"/>
    <w:rsid w:val="008E1F76"/>
    <w:rsid w:val="008E2151"/>
    <w:rsid w:val="008E2272"/>
    <w:rsid w:val="008E2C30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E0F"/>
    <w:rsid w:val="008E70ED"/>
    <w:rsid w:val="008E716F"/>
    <w:rsid w:val="008E795E"/>
    <w:rsid w:val="008E798B"/>
    <w:rsid w:val="008E7D5F"/>
    <w:rsid w:val="008F0B59"/>
    <w:rsid w:val="008F0ED8"/>
    <w:rsid w:val="008F1006"/>
    <w:rsid w:val="008F1107"/>
    <w:rsid w:val="008F12E8"/>
    <w:rsid w:val="008F163D"/>
    <w:rsid w:val="008F22A0"/>
    <w:rsid w:val="008F23F2"/>
    <w:rsid w:val="008F24C0"/>
    <w:rsid w:val="008F25D5"/>
    <w:rsid w:val="008F26C0"/>
    <w:rsid w:val="008F3AB7"/>
    <w:rsid w:val="008F3B02"/>
    <w:rsid w:val="008F3F48"/>
    <w:rsid w:val="008F4241"/>
    <w:rsid w:val="008F48E0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767"/>
    <w:rsid w:val="009027DB"/>
    <w:rsid w:val="00902A58"/>
    <w:rsid w:val="00902BC0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7CE"/>
    <w:rsid w:val="009067DB"/>
    <w:rsid w:val="00906D6A"/>
    <w:rsid w:val="00906F9E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7E9"/>
    <w:rsid w:val="00912968"/>
    <w:rsid w:val="00912DFB"/>
    <w:rsid w:val="00913035"/>
    <w:rsid w:val="00913314"/>
    <w:rsid w:val="00913498"/>
    <w:rsid w:val="00914F63"/>
    <w:rsid w:val="00915626"/>
    <w:rsid w:val="0091577E"/>
    <w:rsid w:val="00915D0D"/>
    <w:rsid w:val="00915DB1"/>
    <w:rsid w:val="00916274"/>
    <w:rsid w:val="00916B48"/>
    <w:rsid w:val="00916F3D"/>
    <w:rsid w:val="00917546"/>
    <w:rsid w:val="009176E9"/>
    <w:rsid w:val="00917866"/>
    <w:rsid w:val="00917C5F"/>
    <w:rsid w:val="0092013D"/>
    <w:rsid w:val="0092040B"/>
    <w:rsid w:val="00920704"/>
    <w:rsid w:val="00920D66"/>
    <w:rsid w:val="00921689"/>
    <w:rsid w:val="009217CE"/>
    <w:rsid w:val="00921C74"/>
    <w:rsid w:val="00921CB4"/>
    <w:rsid w:val="00921FAE"/>
    <w:rsid w:val="0092216F"/>
    <w:rsid w:val="009229CD"/>
    <w:rsid w:val="00922FB0"/>
    <w:rsid w:val="0092420C"/>
    <w:rsid w:val="00924343"/>
    <w:rsid w:val="00924365"/>
    <w:rsid w:val="00924FFD"/>
    <w:rsid w:val="0092526C"/>
    <w:rsid w:val="009256B4"/>
    <w:rsid w:val="00925AFE"/>
    <w:rsid w:val="009261A6"/>
    <w:rsid w:val="00926266"/>
    <w:rsid w:val="00926615"/>
    <w:rsid w:val="0092699F"/>
    <w:rsid w:val="00926AFC"/>
    <w:rsid w:val="0092719E"/>
    <w:rsid w:val="009271CD"/>
    <w:rsid w:val="00927209"/>
    <w:rsid w:val="009273AD"/>
    <w:rsid w:val="00930746"/>
    <w:rsid w:val="00930B30"/>
    <w:rsid w:val="00930BAD"/>
    <w:rsid w:val="00930C1E"/>
    <w:rsid w:val="00930EB7"/>
    <w:rsid w:val="009311D6"/>
    <w:rsid w:val="00931C94"/>
    <w:rsid w:val="00932050"/>
    <w:rsid w:val="00932438"/>
    <w:rsid w:val="009329A8"/>
    <w:rsid w:val="00932F1F"/>
    <w:rsid w:val="009334D2"/>
    <w:rsid w:val="009344F7"/>
    <w:rsid w:val="009347B1"/>
    <w:rsid w:val="00934DC3"/>
    <w:rsid w:val="009350C9"/>
    <w:rsid w:val="009353C3"/>
    <w:rsid w:val="009353D1"/>
    <w:rsid w:val="009358CF"/>
    <w:rsid w:val="00935D1B"/>
    <w:rsid w:val="00935FF1"/>
    <w:rsid w:val="00936992"/>
    <w:rsid w:val="00936ADF"/>
    <w:rsid w:val="00936B2B"/>
    <w:rsid w:val="00936BBF"/>
    <w:rsid w:val="00936DDB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CC"/>
    <w:rsid w:val="00942904"/>
    <w:rsid w:val="00943257"/>
    <w:rsid w:val="009436EF"/>
    <w:rsid w:val="00943B2F"/>
    <w:rsid w:val="00943CCF"/>
    <w:rsid w:val="00943E4C"/>
    <w:rsid w:val="0094411C"/>
    <w:rsid w:val="00944477"/>
    <w:rsid w:val="009444BA"/>
    <w:rsid w:val="009448C1"/>
    <w:rsid w:val="00944A9F"/>
    <w:rsid w:val="00944CCE"/>
    <w:rsid w:val="00944E1C"/>
    <w:rsid w:val="00944E2C"/>
    <w:rsid w:val="00944EB8"/>
    <w:rsid w:val="00944EDA"/>
    <w:rsid w:val="0094511A"/>
    <w:rsid w:val="00945B44"/>
    <w:rsid w:val="00945DE1"/>
    <w:rsid w:val="009460FB"/>
    <w:rsid w:val="00946C8D"/>
    <w:rsid w:val="00947437"/>
    <w:rsid w:val="0094762B"/>
    <w:rsid w:val="00947942"/>
    <w:rsid w:val="009479CA"/>
    <w:rsid w:val="009479F1"/>
    <w:rsid w:val="00947D5C"/>
    <w:rsid w:val="00950015"/>
    <w:rsid w:val="00950119"/>
    <w:rsid w:val="009501F4"/>
    <w:rsid w:val="00950215"/>
    <w:rsid w:val="009502C4"/>
    <w:rsid w:val="00950979"/>
    <w:rsid w:val="00950B26"/>
    <w:rsid w:val="00951236"/>
    <w:rsid w:val="009524E4"/>
    <w:rsid w:val="009528CD"/>
    <w:rsid w:val="009528F6"/>
    <w:rsid w:val="0095302A"/>
    <w:rsid w:val="00953106"/>
    <w:rsid w:val="009533D1"/>
    <w:rsid w:val="009534D4"/>
    <w:rsid w:val="009536FB"/>
    <w:rsid w:val="00953A9A"/>
    <w:rsid w:val="00953F4F"/>
    <w:rsid w:val="009546D6"/>
    <w:rsid w:val="00954783"/>
    <w:rsid w:val="00954970"/>
    <w:rsid w:val="00954E62"/>
    <w:rsid w:val="009550F7"/>
    <w:rsid w:val="009553B2"/>
    <w:rsid w:val="00955617"/>
    <w:rsid w:val="0095564D"/>
    <w:rsid w:val="00956384"/>
    <w:rsid w:val="009566CE"/>
    <w:rsid w:val="00956C49"/>
    <w:rsid w:val="00957082"/>
    <w:rsid w:val="00957775"/>
    <w:rsid w:val="00957D44"/>
    <w:rsid w:val="00957F81"/>
    <w:rsid w:val="00960645"/>
    <w:rsid w:val="00960B76"/>
    <w:rsid w:val="00960C68"/>
    <w:rsid w:val="00960EC8"/>
    <w:rsid w:val="00960FE7"/>
    <w:rsid w:val="00961301"/>
    <w:rsid w:val="0096189C"/>
    <w:rsid w:val="00961F83"/>
    <w:rsid w:val="0096208F"/>
    <w:rsid w:val="009620FD"/>
    <w:rsid w:val="0096260F"/>
    <w:rsid w:val="0096330D"/>
    <w:rsid w:val="00963523"/>
    <w:rsid w:val="00963808"/>
    <w:rsid w:val="00963A76"/>
    <w:rsid w:val="00964526"/>
    <w:rsid w:val="0096466F"/>
    <w:rsid w:val="00964B09"/>
    <w:rsid w:val="00964F0F"/>
    <w:rsid w:val="009651FE"/>
    <w:rsid w:val="009654B8"/>
    <w:rsid w:val="00965738"/>
    <w:rsid w:val="009659D7"/>
    <w:rsid w:val="00965EE7"/>
    <w:rsid w:val="009660DB"/>
    <w:rsid w:val="00966192"/>
    <w:rsid w:val="0096673C"/>
    <w:rsid w:val="00967476"/>
    <w:rsid w:val="00967B7B"/>
    <w:rsid w:val="00970286"/>
    <w:rsid w:val="0097031E"/>
    <w:rsid w:val="009703FF"/>
    <w:rsid w:val="009704F5"/>
    <w:rsid w:val="00970BB9"/>
    <w:rsid w:val="009716F7"/>
    <w:rsid w:val="00971A94"/>
    <w:rsid w:val="00971DE4"/>
    <w:rsid w:val="0097260E"/>
    <w:rsid w:val="00972995"/>
    <w:rsid w:val="00972B3E"/>
    <w:rsid w:val="00972B5A"/>
    <w:rsid w:val="00972E84"/>
    <w:rsid w:val="00972EB0"/>
    <w:rsid w:val="00972F1B"/>
    <w:rsid w:val="00973A74"/>
    <w:rsid w:val="00973AF2"/>
    <w:rsid w:val="00973EE9"/>
    <w:rsid w:val="009744C7"/>
    <w:rsid w:val="00974514"/>
    <w:rsid w:val="00974B5C"/>
    <w:rsid w:val="00974DFA"/>
    <w:rsid w:val="0097506E"/>
    <w:rsid w:val="009754EC"/>
    <w:rsid w:val="009756C4"/>
    <w:rsid w:val="00976814"/>
    <w:rsid w:val="009778DF"/>
    <w:rsid w:val="00977E22"/>
    <w:rsid w:val="00977F07"/>
    <w:rsid w:val="009801AA"/>
    <w:rsid w:val="00981477"/>
    <w:rsid w:val="0098175B"/>
    <w:rsid w:val="0098192E"/>
    <w:rsid w:val="00981B9E"/>
    <w:rsid w:val="00981FAF"/>
    <w:rsid w:val="00982385"/>
    <w:rsid w:val="009828AA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F20"/>
    <w:rsid w:val="009870DC"/>
    <w:rsid w:val="00987ACB"/>
    <w:rsid w:val="00987BDF"/>
    <w:rsid w:val="00987DE5"/>
    <w:rsid w:val="00990037"/>
    <w:rsid w:val="0099051F"/>
    <w:rsid w:val="0099096A"/>
    <w:rsid w:val="00990B53"/>
    <w:rsid w:val="00990DC0"/>
    <w:rsid w:val="00990F85"/>
    <w:rsid w:val="009915DD"/>
    <w:rsid w:val="009918B9"/>
    <w:rsid w:val="00991B85"/>
    <w:rsid w:val="00991E7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5C97"/>
    <w:rsid w:val="00995CFC"/>
    <w:rsid w:val="00996307"/>
    <w:rsid w:val="0099665F"/>
    <w:rsid w:val="00996BDF"/>
    <w:rsid w:val="0099768E"/>
    <w:rsid w:val="00997F94"/>
    <w:rsid w:val="009A0951"/>
    <w:rsid w:val="009A0E1E"/>
    <w:rsid w:val="009A11CA"/>
    <w:rsid w:val="009A128A"/>
    <w:rsid w:val="009A15C0"/>
    <w:rsid w:val="009A1A9D"/>
    <w:rsid w:val="009A1A9E"/>
    <w:rsid w:val="009A1C69"/>
    <w:rsid w:val="009A263E"/>
    <w:rsid w:val="009A267F"/>
    <w:rsid w:val="009A2713"/>
    <w:rsid w:val="009A29F8"/>
    <w:rsid w:val="009A2B90"/>
    <w:rsid w:val="009A2F00"/>
    <w:rsid w:val="009A2F1D"/>
    <w:rsid w:val="009A313D"/>
    <w:rsid w:val="009A3330"/>
    <w:rsid w:val="009A3353"/>
    <w:rsid w:val="009A37C8"/>
    <w:rsid w:val="009A38A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6189"/>
    <w:rsid w:val="009A6349"/>
    <w:rsid w:val="009A661F"/>
    <w:rsid w:val="009A6F76"/>
    <w:rsid w:val="009A70DB"/>
    <w:rsid w:val="009A78C9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F57"/>
    <w:rsid w:val="009B1FCD"/>
    <w:rsid w:val="009B2C16"/>
    <w:rsid w:val="009B34D6"/>
    <w:rsid w:val="009B3E2F"/>
    <w:rsid w:val="009B3E86"/>
    <w:rsid w:val="009B4212"/>
    <w:rsid w:val="009B4213"/>
    <w:rsid w:val="009B42D6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6341"/>
    <w:rsid w:val="009B65F6"/>
    <w:rsid w:val="009B6DB6"/>
    <w:rsid w:val="009B70B2"/>
    <w:rsid w:val="009B7681"/>
    <w:rsid w:val="009B7A45"/>
    <w:rsid w:val="009C0E8F"/>
    <w:rsid w:val="009C1541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5E2"/>
    <w:rsid w:val="009C384C"/>
    <w:rsid w:val="009C3859"/>
    <w:rsid w:val="009C3DB6"/>
    <w:rsid w:val="009C3FA7"/>
    <w:rsid w:val="009C493B"/>
    <w:rsid w:val="009C49AB"/>
    <w:rsid w:val="009C4C71"/>
    <w:rsid w:val="009C5419"/>
    <w:rsid w:val="009C5764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E0A"/>
    <w:rsid w:val="009D01B6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C63"/>
    <w:rsid w:val="009D1C9E"/>
    <w:rsid w:val="009D2335"/>
    <w:rsid w:val="009D23AF"/>
    <w:rsid w:val="009D2838"/>
    <w:rsid w:val="009D2A49"/>
    <w:rsid w:val="009D2CF9"/>
    <w:rsid w:val="009D2E49"/>
    <w:rsid w:val="009D3602"/>
    <w:rsid w:val="009D3CB8"/>
    <w:rsid w:val="009D437C"/>
    <w:rsid w:val="009D48CC"/>
    <w:rsid w:val="009D60E5"/>
    <w:rsid w:val="009D68C8"/>
    <w:rsid w:val="009D7190"/>
    <w:rsid w:val="009D72D0"/>
    <w:rsid w:val="009D7974"/>
    <w:rsid w:val="009D7A07"/>
    <w:rsid w:val="009E0CB6"/>
    <w:rsid w:val="009E0E04"/>
    <w:rsid w:val="009E1282"/>
    <w:rsid w:val="009E17EB"/>
    <w:rsid w:val="009E25D0"/>
    <w:rsid w:val="009E27A1"/>
    <w:rsid w:val="009E2ABD"/>
    <w:rsid w:val="009E2CB8"/>
    <w:rsid w:val="009E2CC1"/>
    <w:rsid w:val="009E2F38"/>
    <w:rsid w:val="009E3146"/>
    <w:rsid w:val="009E33BA"/>
    <w:rsid w:val="009E404B"/>
    <w:rsid w:val="009E4F0F"/>
    <w:rsid w:val="009E5D24"/>
    <w:rsid w:val="009E5E64"/>
    <w:rsid w:val="009E5F00"/>
    <w:rsid w:val="009E60BF"/>
    <w:rsid w:val="009E640E"/>
    <w:rsid w:val="009E6A02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829"/>
    <w:rsid w:val="009F39A8"/>
    <w:rsid w:val="009F3A05"/>
    <w:rsid w:val="009F3A06"/>
    <w:rsid w:val="009F3E71"/>
    <w:rsid w:val="009F4036"/>
    <w:rsid w:val="009F41DB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C68"/>
    <w:rsid w:val="009F7B63"/>
    <w:rsid w:val="009F7D73"/>
    <w:rsid w:val="00A0016F"/>
    <w:rsid w:val="00A0085D"/>
    <w:rsid w:val="00A0154D"/>
    <w:rsid w:val="00A01A84"/>
    <w:rsid w:val="00A02B5E"/>
    <w:rsid w:val="00A031E2"/>
    <w:rsid w:val="00A035EC"/>
    <w:rsid w:val="00A03773"/>
    <w:rsid w:val="00A03A60"/>
    <w:rsid w:val="00A03C9C"/>
    <w:rsid w:val="00A04954"/>
    <w:rsid w:val="00A04BAD"/>
    <w:rsid w:val="00A04CE0"/>
    <w:rsid w:val="00A04F6F"/>
    <w:rsid w:val="00A04FAD"/>
    <w:rsid w:val="00A0514E"/>
    <w:rsid w:val="00A051C0"/>
    <w:rsid w:val="00A05905"/>
    <w:rsid w:val="00A059B7"/>
    <w:rsid w:val="00A064CD"/>
    <w:rsid w:val="00A06A19"/>
    <w:rsid w:val="00A06BE3"/>
    <w:rsid w:val="00A0707C"/>
    <w:rsid w:val="00A07099"/>
    <w:rsid w:val="00A07804"/>
    <w:rsid w:val="00A07AC3"/>
    <w:rsid w:val="00A07AE2"/>
    <w:rsid w:val="00A07B00"/>
    <w:rsid w:val="00A07CAB"/>
    <w:rsid w:val="00A10388"/>
    <w:rsid w:val="00A106BA"/>
    <w:rsid w:val="00A1110F"/>
    <w:rsid w:val="00A1139E"/>
    <w:rsid w:val="00A115E6"/>
    <w:rsid w:val="00A11A42"/>
    <w:rsid w:val="00A11A6D"/>
    <w:rsid w:val="00A11E96"/>
    <w:rsid w:val="00A121B9"/>
    <w:rsid w:val="00A1249D"/>
    <w:rsid w:val="00A12961"/>
    <w:rsid w:val="00A12B5B"/>
    <w:rsid w:val="00A13EC0"/>
    <w:rsid w:val="00A14466"/>
    <w:rsid w:val="00A14FB1"/>
    <w:rsid w:val="00A152FB"/>
    <w:rsid w:val="00A1544E"/>
    <w:rsid w:val="00A15691"/>
    <w:rsid w:val="00A1571F"/>
    <w:rsid w:val="00A1591E"/>
    <w:rsid w:val="00A15A80"/>
    <w:rsid w:val="00A15CAB"/>
    <w:rsid w:val="00A15D78"/>
    <w:rsid w:val="00A15E95"/>
    <w:rsid w:val="00A16777"/>
    <w:rsid w:val="00A17366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1078"/>
    <w:rsid w:val="00A2151F"/>
    <w:rsid w:val="00A21CF7"/>
    <w:rsid w:val="00A21D4E"/>
    <w:rsid w:val="00A21EFF"/>
    <w:rsid w:val="00A220A5"/>
    <w:rsid w:val="00A22430"/>
    <w:rsid w:val="00A2268E"/>
    <w:rsid w:val="00A23352"/>
    <w:rsid w:val="00A233FC"/>
    <w:rsid w:val="00A234F3"/>
    <w:rsid w:val="00A23CB1"/>
    <w:rsid w:val="00A24897"/>
    <w:rsid w:val="00A24C32"/>
    <w:rsid w:val="00A24C4E"/>
    <w:rsid w:val="00A24FEB"/>
    <w:rsid w:val="00A256BB"/>
    <w:rsid w:val="00A26911"/>
    <w:rsid w:val="00A26E87"/>
    <w:rsid w:val="00A27010"/>
    <w:rsid w:val="00A27167"/>
    <w:rsid w:val="00A279D0"/>
    <w:rsid w:val="00A30160"/>
    <w:rsid w:val="00A301AA"/>
    <w:rsid w:val="00A3021C"/>
    <w:rsid w:val="00A30872"/>
    <w:rsid w:val="00A308B0"/>
    <w:rsid w:val="00A30EBE"/>
    <w:rsid w:val="00A31121"/>
    <w:rsid w:val="00A317C3"/>
    <w:rsid w:val="00A31842"/>
    <w:rsid w:val="00A31D8A"/>
    <w:rsid w:val="00A31F4B"/>
    <w:rsid w:val="00A3209A"/>
    <w:rsid w:val="00A326B0"/>
    <w:rsid w:val="00A327AB"/>
    <w:rsid w:val="00A327E2"/>
    <w:rsid w:val="00A32AFD"/>
    <w:rsid w:val="00A32B09"/>
    <w:rsid w:val="00A32D29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DD0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1074"/>
    <w:rsid w:val="00A41885"/>
    <w:rsid w:val="00A41C29"/>
    <w:rsid w:val="00A4230F"/>
    <w:rsid w:val="00A42948"/>
    <w:rsid w:val="00A4299A"/>
    <w:rsid w:val="00A42D1F"/>
    <w:rsid w:val="00A42E86"/>
    <w:rsid w:val="00A43ADA"/>
    <w:rsid w:val="00A43E9E"/>
    <w:rsid w:val="00A43F7E"/>
    <w:rsid w:val="00A44536"/>
    <w:rsid w:val="00A44AA2"/>
    <w:rsid w:val="00A44CC2"/>
    <w:rsid w:val="00A44D8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7BC"/>
    <w:rsid w:val="00A50766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411E"/>
    <w:rsid w:val="00A545FC"/>
    <w:rsid w:val="00A5477D"/>
    <w:rsid w:val="00A54914"/>
    <w:rsid w:val="00A54D3B"/>
    <w:rsid w:val="00A5536E"/>
    <w:rsid w:val="00A556D7"/>
    <w:rsid w:val="00A557C1"/>
    <w:rsid w:val="00A56742"/>
    <w:rsid w:val="00A56799"/>
    <w:rsid w:val="00A56962"/>
    <w:rsid w:val="00A56E85"/>
    <w:rsid w:val="00A575B9"/>
    <w:rsid w:val="00A57F5A"/>
    <w:rsid w:val="00A60780"/>
    <w:rsid w:val="00A60BDD"/>
    <w:rsid w:val="00A612F7"/>
    <w:rsid w:val="00A61497"/>
    <w:rsid w:val="00A6152D"/>
    <w:rsid w:val="00A618D4"/>
    <w:rsid w:val="00A61DEF"/>
    <w:rsid w:val="00A631A6"/>
    <w:rsid w:val="00A638B9"/>
    <w:rsid w:val="00A6392B"/>
    <w:rsid w:val="00A63B38"/>
    <w:rsid w:val="00A63E4E"/>
    <w:rsid w:val="00A644EA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776A"/>
    <w:rsid w:val="00A67833"/>
    <w:rsid w:val="00A679B6"/>
    <w:rsid w:val="00A67A0F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118"/>
    <w:rsid w:val="00A71B5D"/>
    <w:rsid w:val="00A71E89"/>
    <w:rsid w:val="00A71FCC"/>
    <w:rsid w:val="00A72BD2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61BF"/>
    <w:rsid w:val="00A764D0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4F9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241F"/>
    <w:rsid w:val="00A82430"/>
    <w:rsid w:val="00A82663"/>
    <w:rsid w:val="00A8337B"/>
    <w:rsid w:val="00A836C8"/>
    <w:rsid w:val="00A838E5"/>
    <w:rsid w:val="00A84011"/>
    <w:rsid w:val="00A8429A"/>
    <w:rsid w:val="00A848F2"/>
    <w:rsid w:val="00A8494E"/>
    <w:rsid w:val="00A86B46"/>
    <w:rsid w:val="00A86C1B"/>
    <w:rsid w:val="00A86D37"/>
    <w:rsid w:val="00A86E27"/>
    <w:rsid w:val="00A870B7"/>
    <w:rsid w:val="00A872FF"/>
    <w:rsid w:val="00A87E43"/>
    <w:rsid w:val="00A87FBE"/>
    <w:rsid w:val="00A9018A"/>
    <w:rsid w:val="00A9047C"/>
    <w:rsid w:val="00A90552"/>
    <w:rsid w:val="00A90FA3"/>
    <w:rsid w:val="00A910F4"/>
    <w:rsid w:val="00A912D5"/>
    <w:rsid w:val="00A916E2"/>
    <w:rsid w:val="00A917B8"/>
    <w:rsid w:val="00A91E0B"/>
    <w:rsid w:val="00A92651"/>
    <w:rsid w:val="00A92769"/>
    <w:rsid w:val="00A92EA7"/>
    <w:rsid w:val="00A93858"/>
    <w:rsid w:val="00A938C0"/>
    <w:rsid w:val="00A93B63"/>
    <w:rsid w:val="00A94329"/>
    <w:rsid w:val="00A94B5B"/>
    <w:rsid w:val="00A954BA"/>
    <w:rsid w:val="00A959EE"/>
    <w:rsid w:val="00A95D46"/>
    <w:rsid w:val="00A95DE7"/>
    <w:rsid w:val="00A95E75"/>
    <w:rsid w:val="00A9614D"/>
    <w:rsid w:val="00A96859"/>
    <w:rsid w:val="00A96E82"/>
    <w:rsid w:val="00A97083"/>
    <w:rsid w:val="00A974DD"/>
    <w:rsid w:val="00A97682"/>
    <w:rsid w:val="00A9781A"/>
    <w:rsid w:val="00A979FE"/>
    <w:rsid w:val="00A97CAC"/>
    <w:rsid w:val="00AA02B1"/>
    <w:rsid w:val="00AA0C30"/>
    <w:rsid w:val="00AA0DF7"/>
    <w:rsid w:val="00AA1052"/>
    <w:rsid w:val="00AA1A60"/>
    <w:rsid w:val="00AA1C99"/>
    <w:rsid w:val="00AA1D8A"/>
    <w:rsid w:val="00AA24DD"/>
    <w:rsid w:val="00AA284E"/>
    <w:rsid w:val="00AA2ABA"/>
    <w:rsid w:val="00AA36AD"/>
    <w:rsid w:val="00AA43EE"/>
    <w:rsid w:val="00AA4FE4"/>
    <w:rsid w:val="00AA5263"/>
    <w:rsid w:val="00AA5C92"/>
    <w:rsid w:val="00AA6712"/>
    <w:rsid w:val="00AA6B6C"/>
    <w:rsid w:val="00AA6BA2"/>
    <w:rsid w:val="00AA706A"/>
    <w:rsid w:val="00AA7325"/>
    <w:rsid w:val="00AA7421"/>
    <w:rsid w:val="00AB0319"/>
    <w:rsid w:val="00AB07D3"/>
    <w:rsid w:val="00AB08D7"/>
    <w:rsid w:val="00AB0F6C"/>
    <w:rsid w:val="00AB1713"/>
    <w:rsid w:val="00AB1A86"/>
    <w:rsid w:val="00AB1B49"/>
    <w:rsid w:val="00AB284D"/>
    <w:rsid w:val="00AB2861"/>
    <w:rsid w:val="00AB2E60"/>
    <w:rsid w:val="00AB2E71"/>
    <w:rsid w:val="00AB32B0"/>
    <w:rsid w:val="00AB336D"/>
    <w:rsid w:val="00AB3967"/>
    <w:rsid w:val="00AB3C9D"/>
    <w:rsid w:val="00AB3FD1"/>
    <w:rsid w:val="00AB4004"/>
    <w:rsid w:val="00AB40CE"/>
    <w:rsid w:val="00AB4279"/>
    <w:rsid w:val="00AB485E"/>
    <w:rsid w:val="00AB4F0F"/>
    <w:rsid w:val="00AB5300"/>
    <w:rsid w:val="00AB543B"/>
    <w:rsid w:val="00AB5954"/>
    <w:rsid w:val="00AB5A85"/>
    <w:rsid w:val="00AB6083"/>
    <w:rsid w:val="00AB6824"/>
    <w:rsid w:val="00AB68FA"/>
    <w:rsid w:val="00AB6C43"/>
    <w:rsid w:val="00AB732A"/>
    <w:rsid w:val="00AB73B5"/>
    <w:rsid w:val="00AB7AC3"/>
    <w:rsid w:val="00AC006C"/>
    <w:rsid w:val="00AC04B9"/>
    <w:rsid w:val="00AC05B5"/>
    <w:rsid w:val="00AC06F0"/>
    <w:rsid w:val="00AC09E6"/>
    <w:rsid w:val="00AC0D1B"/>
    <w:rsid w:val="00AC16D0"/>
    <w:rsid w:val="00AC199F"/>
    <w:rsid w:val="00AC1D29"/>
    <w:rsid w:val="00AC2050"/>
    <w:rsid w:val="00AC329F"/>
    <w:rsid w:val="00AC3414"/>
    <w:rsid w:val="00AC365D"/>
    <w:rsid w:val="00AC375F"/>
    <w:rsid w:val="00AC389B"/>
    <w:rsid w:val="00AC3B05"/>
    <w:rsid w:val="00AC3C4A"/>
    <w:rsid w:val="00AC3F12"/>
    <w:rsid w:val="00AC4402"/>
    <w:rsid w:val="00AC5038"/>
    <w:rsid w:val="00AC54F3"/>
    <w:rsid w:val="00AC5673"/>
    <w:rsid w:val="00AC5AEE"/>
    <w:rsid w:val="00AC5BB1"/>
    <w:rsid w:val="00AC5BF5"/>
    <w:rsid w:val="00AC63C5"/>
    <w:rsid w:val="00AC6A29"/>
    <w:rsid w:val="00AC6D94"/>
    <w:rsid w:val="00AC71B6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486"/>
    <w:rsid w:val="00AD14AD"/>
    <w:rsid w:val="00AD1546"/>
    <w:rsid w:val="00AD1565"/>
    <w:rsid w:val="00AD18AB"/>
    <w:rsid w:val="00AD1A1A"/>
    <w:rsid w:val="00AD1B19"/>
    <w:rsid w:val="00AD1C5F"/>
    <w:rsid w:val="00AD1D39"/>
    <w:rsid w:val="00AD1EA7"/>
    <w:rsid w:val="00AD27D2"/>
    <w:rsid w:val="00AD2A42"/>
    <w:rsid w:val="00AD2C7C"/>
    <w:rsid w:val="00AD2CF6"/>
    <w:rsid w:val="00AD3001"/>
    <w:rsid w:val="00AD31F9"/>
    <w:rsid w:val="00AD33D8"/>
    <w:rsid w:val="00AD38CB"/>
    <w:rsid w:val="00AD403F"/>
    <w:rsid w:val="00AD47A7"/>
    <w:rsid w:val="00AD4D8E"/>
    <w:rsid w:val="00AD53A1"/>
    <w:rsid w:val="00AD573E"/>
    <w:rsid w:val="00AD5972"/>
    <w:rsid w:val="00AD59F9"/>
    <w:rsid w:val="00AD5A3C"/>
    <w:rsid w:val="00AD5A62"/>
    <w:rsid w:val="00AD5F7D"/>
    <w:rsid w:val="00AD6136"/>
    <w:rsid w:val="00AD61EC"/>
    <w:rsid w:val="00AD6707"/>
    <w:rsid w:val="00AD6797"/>
    <w:rsid w:val="00AD6A38"/>
    <w:rsid w:val="00AD6F74"/>
    <w:rsid w:val="00AD713D"/>
    <w:rsid w:val="00AD7967"/>
    <w:rsid w:val="00AE0428"/>
    <w:rsid w:val="00AE08DF"/>
    <w:rsid w:val="00AE0BB8"/>
    <w:rsid w:val="00AE0EB1"/>
    <w:rsid w:val="00AE0F53"/>
    <w:rsid w:val="00AE11EA"/>
    <w:rsid w:val="00AE167D"/>
    <w:rsid w:val="00AE1818"/>
    <w:rsid w:val="00AE1BF0"/>
    <w:rsid w:val="00AE22AE"/>
    <w:rsid w:val="00AE231C"/>
    <w:rsid w:val="00AE2842"/>
    <w:rsid w:val="00AE2B3E"/>
    <w:rsid w:val="00AE2F50"/>
    <w:rsid w:val="00AE3A41"/>
    <w:rsid w:val="00AE3FD0"/>
    <w:rsid w:val="00AE43D0"/>
    <w:rsid w:val="00AE4573"/>
    <w:rsid w:val="00AE4658"/>
    <w:rsid w:val="00AE4BFC"/>
    <w:rsid w:val="00AE4F6D"/>
    <w:rsid w:val="00AE4FFB"/>
    <w:rsid w:val="00AE5298"/>
    <w:rsid w:val="00AE567D"/>
    <w:rsid w:val="00AE58AA"/>
    <w:rsid w:val="00AE58FE"/>
    <w:rsid w:val="00AE5A22"/>
    <w:rsid w:val="00AE5C18"/>
    <w:rsid w:val="00AE5C21"/>
    <w:rsid w:val="00AE5D55"/>
    <w:rsid w:val="00AE5E7B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FE9"/>
    <w:rsid w:val="00AF0260"/>
    <w:rsid w:val="00AF0647"/>
    <w:rsid w:val="00AF06AE"/>
    <w:rsid w:val="00AF0DE4"/>
    <w:rsid w:val="00AF0FAA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311E"/>
    <w:rsid w:val="00AF316E"/>
    <w:rsid w:val="00AF3594"/>
    <w:rsid w:val="00AF367B"/>
    <w:rsid w:val="00AF38E9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C9"/>
    <w:rsid w:val="00AF6645"/>
    <w:rsid w:val="00AF682C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667"/>
    <w:rsid w:val="00B0073A"/>
    <w:rsid w:val="00B009C4"/>
    <w:rsid w:val="00B00A3E"/>
    <w:rsid w:val="00B00C33"/>
    <w:rsid w:val="00B00E8F"/>
    <w:rsid w:val="00B0101B"/>
    <w:rsid w:val="00B013FB"/>
    <w:rsid w:val="00B01476"/>
    <w:rsid w:val="00B01506"/>
    <w:rsid w:val="00B016FF"/>
    <w:rsid w:val="00B02437"/>
    <w:rsid w:val="00B02705"/>
    <w:rsid w:val="00B03894"/>
    <w:rsid w:val="00B03D8A"/>
    <w:rsid w:val="00B03DB1"/>
    <w:rsid w:val="00B048DB"/>
    <w:rsid w:val="00B04CF1"/>
    <w:rsid w:val="00B04DC2"/>
    <w:rsid w:val="00B04FE3"/>
    <w:rsid w:val="00B0511F"/>
    <w:rsid w:val="00B05316"/>
    <w:rsid w:val="00B05467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12AC"/>
    <w:rsid w:val="00B1168F"/>
    <w:rsid w:val="00B1199B"/>
    <w:rsid w:val="00B11AB0"/>
    <w:rsid w:val="00B11D0A"/>
    <w:rsid w:val="00B12319"/>
    <w:rsid w:val="00B1237F"/>
    <w:rsid w:val="00B12C6E"/>
    <w:rsid w:val="00B13979"/>
    <w:rsid w:val="00B13B2B"/>
    <w:rsid w:val="00B13C3F"/>
    <w:rsid w:val="00B13D58"/>
    <w:rsid w:val="00B13EE0"/>
    <w:rsid w:val="00B144BD"/>
    <w:rsid w:val="00B14993"/>
    <w:rsid w:val="00B14BE8"/>
    <w:rsid w:val="00B14FD9"/>
    <w:rsid w:val="00B15053"/>
    <w:rsid w:val="00B15215"/>
    <w:rsid w:val="00B1575A"/>
    <w:rsid w:val="00B1576D"/>
    <w:rsid w:val="00B1591A"/>
    <w:rsid w:val="00B15F66"/>
    <w:rsid w:val="00B166E7"/>
    <w:rsid w:val="00B16898"/>
    <w:rsid w:val="00B16D1C"/>
    <w:rsid w:val="00B16E03"/>
    <w:rsid w:val="00B17540"/>
    <w:rsid w:val="00B179F9"/>
    <w:rsid w:val="00B17D53"/>
    <w:rsid w:val="00B20424"/>
    <w:rsid w:val="00B20D54"/>
    <w:rsid w:val="00B20F50"/>
    <w:rsid w:val="00B212BF"/>
    <w:rsid w:val="00B213E6"/>
    <w:rsid w:val="00B21B04"/>
    <w:rsid w:val="00B22555"/>
    <w:rsid w:val="00B22944"/>
    <w:rsid w:val="00B22C50"/>
    <w:rsid w:val="00B231EC"/>
    <w:rsid w:val="00B234ED"/>
    <w:rsid w:val="00B24913"/>
    <w:rsid w:val="00B24A2E"/>
    <w:rsid w:val="00B24D16"/>
    <w:rsid w:val="00B25118"/>
    <w:rsid w:val="00B251B3"/>
    <w:rsid w:val="00B2550C"/>
    <w:rsid w:val="00B2565E"/>
    <w:rsid w:val="00B259A4"/>
    <w:rsid w:val="00B261AB"/>
    <w:rsid w:val="00B265B0"/>
    <w:rsid w:val="00B26872"/>
    <w:rsid w:val="00B270CF"/>
    <w:rsid w:val="00B27934"/>
    <w:rsid w:val="00B27BE8"/>
    <w:rsid w:val="00B27E47"/>
    <w:rsid w:val="00B27F53"/>
    <w:rsid w:val="00B27FA1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38"/>
    <w:rsid w:val="00B32B83"/>
    <w:rsid w:val="00B32C1A"/>
    <w:rsid w:val="00B3338A"/>
    <w:rsid w:val="00B3347E"/>
    <w:rsid w:val="00B33D27"/>
    <w:rsid w:val="00B342C5"/>
    <w:rsid w:val="00B34B59"/>
    <w:rsid w:val="00B350D6"/>
    <w:rsid w:val="00B35665"/>
    <w:rsid w:val="00B36387"/>
    <w:rsid w:val="00B36414"/>
    <w:rsid w:val="00B36AD2"/>
    <w:rsid w:val="00B37575"/>
    <w:rsid w:val="00B375A6"/>
    <w:rsid w:val="00B376B4"/>
    <w:rsid w:val="00B40280"/>
    <w:rsid w:val="00B402D7"/>
    <w:rsid w:val="00B408AE"/>
    <w:rsid w:val="00B40B4F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D7B"/>
    <w:rsid w:val="00B45D84"/>
    <w:rsid w:val="00B460A5"/>
    <w:rsid w:val="00B46110"/>
    <w:rsid w:val="00B470C6"/>
    <w:rsid w:val="00B477F8"/>
    <w:rsid w:val="00B478CB"/>
    <w:rsid w:val="00B47C6F"/>
    <w:rsid w:val="00B50225"/>
    <w:rsid w:val="00B505C1"/>
    <w:rsid w:val="00B50D2D"/>
    <w:rsid w:val="00B50F48"/>
    <w:rsid w:val="00B515CB"/>
    <w:rsid w:val="00B516E0"/>
    <w:rsid w:val="00B5223B"/>
    <w:rsid w:val="00B522B5"/>
    <w:rsid w:val="00B523D0"/>
    <w:rsid w:val="00B528DF"/>
    <w:rsid w:val="00B52A0B"/>
    <w:rsid w:val="00B5312A"/>
    <w:rsid w:val="00B53311"/>
    <w:rsid w:val="00B5382C"/>
    <w:rsid w:val="00B539FE"/>
    <w:rsid w:val="00B53DE5"/>
    <w:rsid w:val="00B54266"/>
    <w:rsid w:val="00B542E3"/>
    <w:rsid w:val="00B5431B"/>
    <w:rsid w:val="00B54547"/>
    <w:rsid w:val="00B54637"/>
    <w:rsid w:val="00B5470F"/>
    <w:rsid w:val="00B54A84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563"/>
    <w:rsid w:val="00B60779"/>
    <w:rsid w:val="00B6085C"/>
    <w:rsid w:val="00B60E47"/>
    <w:rsid w:val="00B6126D"/>
    <w:rsid w:val="00B617A2"/>
    <w:rsid w:val="00B61DCA"/>
    <w:rsid w:val="00B62027"/>
    <w:rsid w:val="00B62730"/>
    <w:rsid w:val="00B62817"/>
    <w:rsid w:val="00B634AD"/>
    <w:rsid w:val="00B635D5"/>
    <w:rsid w:val="00B63C1C"/>
    <w:rsid w:val="00B63C67"/>
    <w:rsid w:val="00B63EED"/>
    <w:rsid w:val="00B63EF6"/>
    <w:rsid w:val="00B644AA"/>
    <w:rsid w:val="00B64959"/>
    <w:rsid w:val="00B64DB8"/>
    <w:rsid w:val="00B64EDA"/>
    <w:rsid w:val="00B65B2E"/>
    <w:rsid w:val="00B661AE"/>
    <w:rsid w:val="00B66E9B"/>
    <w:rsid w:val="00B67483"/>
    <w:rsid w:val="00B67788"/>
    <w:rsid w:val="00B67BC4"/>
    <w:rsid w:val="00B67D8D"/>
    <w:rsid w:val="00B67E72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787"/>
    <w:rsid w:val="00B73908"/>
    <w:rsid w:val="00B73BB4"/>
    <w:rsid w:val="00B73BDA"/>
    <w:rsid w:val="00B73FF6"/>
    <w:rsid w:val="00B74B8C"/>
    <w:rsid w:val="00B753EE"/>
    <w:rsid w:val="00B759C8"/>
    <w:rsid w:val="00B763E3"/>
    <w:rsid w:val="00B767DF"/>
    <w:rsid w:val="00B76C91"/>
    <w:rsid w:val="00B76CD9"/>
    <w:rsid w:val="00B77361"/>
    <w:rsid w:val="00B77901"/>
    <w:rsid w:val="00B80392"/>
    <w:rsid w:val="00B8058C"/>
    <w:rsid w:val="00B8071F"/>
    <w:rsid w:val="00B81A97"/>
    <w:rsid w:val="00B81C5A"/>
    <w:rsid w:val="00B81E37"/>
    <w:rsid w:val="00B82206"/>
    <w:rsid w:val="00B82249"/>
    <w:rsid w:val="00B8226D"/>
    <w:rsid w:val="00B82472"/>
    <w:rsid w:val="00B825F4"/>
    <w:rsid w:val="00B82A2C"/>
    <w:rsid w:val="00B839B9"/>
    <w:rsid w:val="00B840CC"/>
    <w:rsid w:val="00B84504"/>
    <w:rsid w:val="00B845E6"/>
    <w:rsid w:val="00B84898"/>
    <w:rsid w:val="00B84AFA"/>
    <w:rsid w:val="00B8528C"/>
    <w:rsid w:val="00B85354"/>
    <w:rsid w:val="00B8541E"/>
    <w:rsid w:val="00B85792"/>
    <w:rsid w:val="00B859DC"/>
    <w:rsid w:val="00B85A41"/>
    <w:rsid w:val="00B861A7"/>
    <w:rsid w:val="00B86308"/>
    <w:rsid w:val="00B8655C"/>
    <w:rsid w:val="00B86754"/>
    <w:rsid w:val="00B86DDF"/>
    <w:rsid w:val="00B86E41"/>
    <w:rsid w:val="00B86EAF"/>
    <w:rsid w:val="00B87057"/>
    <w:rsid w:val="00B872C3"/>
    <w:rsid w:val="00B87308"/>
    <w:rsid w:val="00B876ED"/>
    <w:rsid w:val="00B87E2B"/>
    <w:rsid w:val="00B87F69"/>
    <w:rsid w:val="00B903CF"/>
    <w:rsid w:val="00B90A9C"/>
    <w:rsid w:val="00B91785"/>
    <w:rsid w:val="00B918FF"/>
    <w:rsid w:val="00B91A7E"/>
    <w:rsid w:val="00B91D52"/>
    <w:rsid w:val="00B924E8"/>
    <w:rsid w:val="00B92B8D"/>
    <w:rsid w:val="00B92BAD"/>
    <w:rsid w:val="00B933F6"/>
    <w:rsid w:val="00B93EE4"/>
    <w:rsid w:val="00B947D3"/>
    <w:rsid w:val="00B9496F"/>
    <w:rsid w:val="00B94BA5"/>
    <w:rsid w:val="00B94D9C"/>
    <w:rsid w:val="00B94E84"/>
    <w:rsid w:val="00B95295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E9E"/>
    <w:rsid w:val="00B97F79"/>
    <w:rsid w:val="00BA00DC"/>
    <w:rsid w:val="00BA0A95"/>
    <w:rsid w:val="00BA0B54"/>
    <w:rsid w:val="00BA0BDE"/>
    <w:rsid w:val="00BA0DFB"/>
    <w:rsid w:val="00BA1341"/>
    <w:rsid w:val="00BA2010"/>
    <w:rsid w:val="00BA2298"/>
    <w:rsid w:val="00BA26CF"/>
    <w:rsid w:val="00BA32CC"/>
    <w:rsid w:val="00BA404C"/>
    <w:rsid w:val="00BA40BD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742"/>
    <w:rsid w:val="00BA7C27"/>
    <w:rsid w:val="00BA7E4B"/>
    <w:rsid w:val="00BA7EA0"/>
    <w:rsid w:val="00BB0021"/>
    <w:rsid w:val="00BB003B"/>
    <w:rsid w:val="00BB0442"/>
    <w:rsid w:val="00BB0AEE"/>
    <w:rsid w:val="00BB0F4F"/>
    <w:rsid w:val="00BB10A9"/>
    <w:rsid w:val="00BB293C"/>
    <w:rsid w:val="00BB32E1"/>
    <w:rsid w:val="00BB35FC"/>
    <w:rsid w:val="00BB3CA0"/>
    <w:rsid w:val="00BB4024"/>
    <w:rsid w:val="00BB4070"/>
    <w:rsid w:val="00BB420D"/>
    <w:rsid w:val="00BB5125"/>
    <w:rsid w:val="00BB5ABD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C00D3"/>
    <w:rsid w:val="00BC023E"/>
    <w:rsid w:val="00BC0AD9"/>
    <w:rsid w:val="00BC114B"/>
    <w:rsid w:val="00BC1453"/>
    <w:rsid w:val="00BC1C19"/>
    <w:rsid w:val="00BC2559"/>
    <w:rsid w:val="00BC260E"/>
    <w:rsid w:val="00BC2665"/>
    <w:rsid w:val="00BC2785"/>
    <w:rsid w:val="00BC27D1"/>
    <w:rsid w:val="00BC29CC"/>
    <w:rsid w:val="00BC2B9C"/>
    <w:rsid w:val="00BC2E1F"/>
    <w:rsid w:val="00BC2E27"/>
    <w:rsid w:val="00BC2EF8"/>
    <w:rsid w:val="00BC3061"/>
    <w:rsid w:val="00BC3166"/>
    <w:rsid w:val="00BC323D"/>
    <w:rsid w:val="00BC33BF"/>
    <w:rsid w:val="00BC37BD"/>
    <w:rsid w:val="00BC3B4B"/>
    <w:rsid w:val="00BC3D41"/>
    <w:rsid w:val="00BC3F40"/>
    <w:rsid w:val="00BC438E"/>
    <w:rsid w:val="00BC5354"/>
    <w:rsid w:val="00BC5C01"/>
    <w:rsid w:val="00BC5D72"/>
    <w:rsid w:val="00BC6055"/>
    <w:rsid w:val="00BC63F7"/>
    <w:rsid w:val="00BC6D2B"/>
    <w:rsid w:val="00BC6F42"/>
    <w:rsid w:val="00BC7089"/>
    <w:rsid w:val="00BC7111"/>
    <w:rsid w:val="00BC7A3F"/>
    <w:rsid w:val="00BC7B72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43E0"/>
    <w:rsid w:val="00BD4A82"/>
    <w:rsid w:val="00BD4ADB"/>
    <w:rsid w:val="00BD50FC"/>
    <w:rsid w:val="00BD54BF"/>
    <w:rsid w:val="00BD55B6"/>
    <w:rsid w:val="00BD5B37"/>
    <w:rsid w:val="00BD5B4D"/>
    <w:rsid w:val="00BD5D64"/>
    <w:rsid w:val="00BD6116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E08DD"/>
    <w:rsid w:val="00BE0C9C"/>
    <w:rsid w:val="00BE1A9C"/>
    <w:rsid w:val="00BE1DEC"/>
    <w:rsid w:val="00BE1EF8"/>
    <w:rsid w:val="00BE1FC9"/>
    <w:rsid w:val="00BE236A"/>
    <w:rsid w:val="00BE24D6"/>
    <w:rsid w:val="00BE2A9C"/>
    <w:rsid w:val="00BE2AC1"/>
    <w:rsid w:val="00BE2C6C"/>
    <w:rsid w:val="00BE2E63"/>
    <w:rsid w:val="00BE34BF"/>
    <w:rsid w:val="00BE41F0"/>
    <w:rsid w:val="00BE449B"/>
    <w:rsid w:val="00BE48F9"/>
    <w:rsid w:val="00BE54DB"/>
    <w:rsid w:val="00BE554B"/>
    <w:rsid w:val="00BE58CD"/>
    <w:rsid w:val="00BE5965"/>
    <w:rsid w:val="00BE5C37"/>
    <w:rsid w:val="00BE5E0F"/>
    <w:rsid w:val="00BE5E65"/>
    <w:rsid w:val="00BE6136"/>
    <w:rsid w:val="00BE619C"/>
    <w:rsid w:val="00BE61AF"/>
    <w:rsid w:val="00BE625D"/>
    <w:rsid w:val="00BE6328"/>
    <w:rsid w:val="00BE6677"/>
    <w:rsid w:val="00BE68C7"/>
    <w:rsid w:val="00BE6E9C"/>
    <w:rsid w:val="00BE73F1"/>
    <w:rsid w:val="00BE75B7"/>
    <w:rsid w:val="00BE7AA7"/>
    <w:rsid w:val="00BE7D6D"/>
    <w:rsid w:val="00BF014C"/>
    <w:rsid w:val="00BF0573"/>
    <w:rsid w:val="00BF0E4E"/>
    <w:rsid w:val="00BF15BB"/>
    <w:rsid w:val="00BF1753"/>
    <w:rsid w:val="00BF2148"/>
    <w:rsid w:val="00BF23DE"/>
    <w:rsid w:val="00BF23EA"/>
    <w:rsid w:val="00BF2517"/>
    <w:rsid w:val="00BF2614"/>
    <w:rsid w:val="00BF294B"/>
    <w:rsid w:val="00BF2E5D"/>
    <w:rsid w:val="00BF35BC"/>
    <w:rsid w:val="00BF36D7"/>
    <w:rsid w:val="00BF36EC"/>
    <w:rsid w:val="00BF38FB"/>
    <w:rsid w:val="00BF3AB4"/>
    <w:rsid w:val="00BF4C7B"/>
    <w:rsid w:val="00BF4E12"/>
    <w:rsid w:val="00BF505F"/>
    <w:rsid w:val="00BF5111"/>
    <w:rsid w:val="00BF55E9"/>
    <w:rsid w:val="00BF56EB"/>
    <w:rsid w:val="00BF5A0A"/>
    <w:rsid w:val="00BF5EC0"/>
    <w:rsid w:val="00BF5F4A"/>
    <w:rsid w:val="00BF608F"/>
    <w:rsid w:val="00BF647A"/>
    <w:rsid w:val="00BF6634"/>
    <w:rsid w:val="00BF6680"/>
    <w:rsid w:val="00BF69EF"/>
    <w:rsid w:val="00BF7425"/>
    <w:rsid w:val="00BF745D"/>
    <w:rsid w:val="00BF7892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6A"/>
    <w:rsid w:val="00C0166A"/>
    <w:rsid w:val="00C0199E"/>
    <w:rsid w:val="00C024D4"/>
    <w:rsid w:val="00C027A4"/>
    <w:rsid w:val="00C02881"/>
    <w:rsid w:val="00C03235"/>
    <w:rsid w:val="00C034FA"/>
    <w:rsid w:val="00C03F4F"/>
    <w:rsid w:val="00C03F5E"/>
    <w:rsid w:val="00C04390"/>
    <w:rsid w:val="00C04D26"/>
    <w:rsid w:val="00C04DE0"/>
    <w:rsid w:val="00C04EF5"/>
    <w:rsid w:val="00C0549E"/>
    <w:rsid w:val="00C05553"/>
    <w:rsid w:val="00C0555D"/>
    <w:rsid w:val="00C058C0"/>
    <w:rsid w:val="00C05992"/>
    <w:rsid w:val="00C0627D"/>
    <w:rsid w:val="00C06397"/>
    <w:rsid w:val="00C067D0"/>
    <w:rsid w:val="00C06899"/>
    <w:rsid w:val="00C06C99"/>
    <w:rsid w:val="00C06CB6"/>
    <w:rsid w:val="00C06D2D"/>
    <w:rsid w:val="00C076C3"/>
    <w:rsid w:val="00C07B49"/>
    <w:rsid w:val="00C07F3A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42AE"/>
    <w:rsid w:val="00C1453F"/>
    <w:rsid w:val="00C14BA7"/>
    <w:rsid w:val="00C14C2B"/>
    <w:rsid w:val="00C15305"/>
    <w:rsid w:val="00C158BF"/>
    <w:rsid w:val="00C15D9B"/>
    <w:rsid w:val="00C15F19"/>
    <w:rsid w:val="00C1674D"/>
    <w:rsid w:val="00C16B4D"/>
    <w:rsid w:val="00C16E9E"/>
    <w:rsid w:val="00C170A5"/>
    <w:rsid w:val="00C1751B"/>
    <w:rsid w:val="00C17D24"/>
    <w:rsid w:val="00C17FDF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310E"/>
    <w:rsid w:val="00C23145"/>
    <w:rsid w:val="00C237B9"/>
    <w:rsid w:val="00C2396A"/>
    <w:rsid w:val="00C23C09"/>
    <w:rsid w:val="00C24132"/>
    <w:rsid w:val="00C24388"/>
    <w:rsid w:val="00C2438E"/>
    <w:rsid w:val="00C24ED8"/>
    <w:rsid w:val="00C25126"/>
    <w:rsid w:val="00C25920"/>
    <w:rsid w:val="00C25E24"/>
    <w:rsid w:val="00C26429"/>
    <w:rsid w:val="00C268C7"/>
    <w:rsid w:val="00C26B86"/>
    <w:rsid w:val="00C26D6C"/>
    <w:rsid w:val="00C26E40"/>
    <w:rsid w:val="00C26E6A"/>
    <w:rsid w:val="00C27235"/>
    <w:rsid w:val="00C2751C"/>
    <w:rsid w:val="00C27FC8"/>
    <w:rsid w:val="00C302B1"/>
    <w:rsid w:val="00C30A65"/>
    <w:rsid w:val="00C30B8A"/>
    <w:rsid w:val="00C30BE9"/>
    <w:rsid w:val="00C30D76"/>
    <w:rsid w:val="00C31326"/>
    <w:rsid w:val="00C316D4"/>
    <w:rsid w:val="00C319B0"/>
    <w:rsid w:val="00C31BAD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688"/>
    <w:rsid w:val="00C35F09"/>
    <w:rsid w:val="00C35F2E"/>
    <w:rsid w:val="00C362FD"/>
    <w:rsid w:val="00C36421"/>
    <w:rsid w:val="00C36437"/>
    <w:rsid w:val="00C3663C"/>
    <w:rsid w:val="00C3759D"/>
    <w:rsid w:val="00C37F8D"/>
    <w:rsid w:val="00C40165"/>
    <w:rsid w:val="00C408EF"/>
    <w:rsid w:val="00C41427"/>
    <w:rsid w:val="00C419F4"/>
    <w:rsid w:val="00C4221D"/>
    <w:rsid w:val="00C42F2B"/>
    <w:rsid w:val="00C43168"/>
    <w:rsid w:val="00C432E7"/>
    <w:rsid w:val="00C4391F"/>
    <w:rsid w:val="00C44140"/>
    <w:rsid w:val="00C4448A"/>
    <w:rsid w:val="00C444A8"/>
    <w:rsid w:val="00C44542"/>
    <w:rsid w:val="00C44622"/>
    <w:rsid w:val="00C45134"/>
    <w:rsid w:val="00C45519"/>
    <w:rsid w:val="00C45B08"/>
    <w:rsid w:val="00C45D3A"/>
    <w:rsid w:val="00C46231"/>
    <w:rsid w:val="00C46BE2"/>
    <w:rsid w:val="00C471BF"/>
    <w:rsid w:val="00C47C09"/>
    <w:rsid w:val="00C506BC"/>
    <w:rsid w:val="00C506F4"/>
    <w:rsid w:val="00C507B9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DE1"/>
    <w:rsid w:val="00C529B7"/>
    <w:rsid w:val="00C52DD0"/>
    <w:rsid w:val="00C52F8C"/>
    <w:rsid w:val="00C53091"/>
    <w:rsid w:val="00C53429"/>
    <w:rsid w:val="00C544F6"/>
    <w:rsid w:val="00C54580"/>
    <w:rsid w:val="00C54591"/>
    <w:rsid w:val="00C547A5"/>
    <w:rsid w:val="00C550F5"/>
    <w:rsid w:val="00C551B5"/>
    <w:rsid w:val="00C551C8"/>
    <w:rsid w:val="00C563F8"/>
    <w:rsid w:val="00C565C3"/>
    <w:rsid w:val="00C573C8"/>
    <w:rsid w:val="00C573ED"/>
    <w:rsid w:val="00C57454"/>
    <w:rsid w:val="00C576CF"/>
    <w:rsid w:val="00C60035"/>
    <w:rsid w:val="00C60785"/>
    <w:rsid w:val="00C60DBA"/>
    <w:rsid w:val="00C61173"/>
    <w:rsid w:val="00C615A4"/>
    <w:rsid w:val="00C61646"/>
    <w:rsid w:val="00C61D1D"/>
    <w:rsid w:val="00C61DFE"/>
    <w:rsid w:val="00C625A4"/>
    <w:rsid w:val="00C636A3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FE9"/>
    <w:rsid w:val="00C70306"/>
    <w:rsid w:val="00C7032C"/>
    <w:rsid w:val="00C70DC7"/>
    <w:rsid w:val="00C716A9"/>
    <w:rsid w:val="00C71901"/>
    <w:rsid w:val="00C71EEF"/>
    <w:rsid w:val="00C72135"/>
    <w:rsid w:val="00C72341"/>
    <w:rsid w:val="00C72708"/>
    <w:rsid w:val="00C73240"/>
    <w:rsid w:val="00C73439"/>
    <w:rsid w:val="00C734BD"/>
    <w:rsid w:val="00C73BFF"/>
    <w:rsid w:val="00C742E1"/>
    <w:rsid w:val="00C74F80"/>
    <w:rsid w:val="00C75A62"/>
    <w:rsid w:val="00C75B95"/>
    <w:rsid w:val="00C75D6A"/>
    <w:rsid w:val="00C75D7A"/>
    <w:rsid w:val="00C76357"/>
    <w:rsid w:val="00C76E20"/>
    <w:rsid w:val="00C76E9D"/>
    <w:rsid w:val="00C77218"/>
    <w:rsid w:val="00C772C4"/>
    <w:rsid w:val="00C774EB"/>
    <w:rsid w:val="00C7778F"/>
    <w:rsid w:val="00C77D6C"/>
    <w:rsid w:val="00C77DDC"/>
    <w:rsid w:val="00C800FB"/>
    <w:rsid w:val="00C80570"/>
    <w:rsid w:val="00C806BF"/>
    <w:rsid w:val="00C808CA"/>
    <w:rsid w:val="00C80B91"/>
    <w:rsid w:val="00C815B0"/>
    <w:rsid w:val="00C815C6"/>
    <w:rsid w:val="00C81E76"/>
    <w:rsid w:val="00C827F6"/>
    <w:rsid w:val="00C8291B"/>
    <w:rsid w:val="00C829AB"/>
    <w:rsid w:val="00C82FF1"/>
    <w:rsid w:val="00C83F3B"/>
    <w:rsid w:val="00C84169"/>
    <w:rsid w:val="00C844C9"/>
    <w:rsid w:val="00C8467F"/>
    <w:rsid w:val="00C8498B"/>
    <w:rsid w:val="00C84FFC"/>
    <w:rsid w:val="00C851A0"/>
    <w:rsid w:val="00C851D0"/>
    <w:rsid w:val="00C85403"/>
    <w:rsid w:val="00C856F1"/>
    <w:rsid w:val="00C85A09"/>
    <w:rsid w:val="00C86579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425"/>
    <w:rsid w:val="00C9067F"/>
    <w:rsid w:val="00C90D36"/>
    <w:rsid w:val="00C910C5"/>
    <w:rsid w:val="00C9127F"/>
    <w:rsid w:val="00C9157F"/>
    <w:rsid w:val="00C91A08"/>
    <w:rsid w:val="00C928A9"/>
    <w:rsid w:val="00C92EB1"/>
    <w:rsid w:val="00C931FE"/>
    <w:rsid w:val="00C932AB"/>
    <w:rsid w:val="00C932D1"/>
    <w:rsid w:val="00C934D5"/>
    <w:rsid w:val="00C937BB"/>
    <w:rsid w:val="00C93853"/>
    <w:rsid w:val="00C9390B"/>
    <w:rsid w:val="00C93BB1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D53"/>
    <w:rsid w:val="00C97DF0"/>
    <w:rsid w:val="00CA02AB"/>
    <w:rsid w:val="00CA088B"/>
    <w:rsid w:val="00CA0C52"/>
    <w:rsid w:val="00CA0D6C"/>
    <w:rsid w:val="00CA11D5"/>
    <w:rsid w:val="00CA1452"/>
    <w:rsid w:val="00CA147B"/>
    <w:rsid w:val="00CA1774"/>
    <w:rsid w:val="00CA1A7A"/>
    <w:rsid w:val="00CA1E5B"/>
    <w:rsid w:val="00CA1E6E"/>
    <w:rsid w:val="00CA28AB"/>
    <w:rsid w:val="00CA2E9B"/>
    <w:rsid w:val="00CA34B6"/>
    <w:rsid w:val="00CA34CF"/>
    <w:rsid w:val="00CA42D7"/>
    <w:rsid w:val="00CA4422"/>
    <w:rsid w:val="00CA4451"/>
    <w:rsid w:val="00CA46C7"/>
    <w:rsid w:val="00CA46CA"/>
    <w:rsid w:val="00CA4721"/>
    <w:rsid w:val="00CA4974"/>
    <w:rsid w:val="00CA4E8D"/>
    <w:rsid w:val="00CA56D6"/>
    <w:rsid w:val="00CA5F09"/>
    <w:rsid w:val="00CA62D2"/>
    <w:rsid w:val="00CA6B1C"/>
    <w:rsid w:val="00CA7209"/>
    <w:rsid w:val="00CA75E7"/>
    <w:rsid w:val="00CA79BB"/>
    <w:rsid w:val="00CB006A"/>
    <w:rsid w:val="00CB07CD"/>
    <w:rsid w:val="00CB0F41"/>
    <w:rsid w:val="00CB1474"/>
    <w:rsid w:val="00CB15C7"/>
    <w:rsid w:val="00CB1672"/>
    <w:rsid w:val="00CB17C6"/>
    <w:rsid w:val="00CB1A64"/>
    <w:rsid w:val="00CB3BE4"/>
    <w:rsid w:val="00CB4027"/>
    <w:rsid w:val="00CB4CDD"/>
    <w:rsid w:val="00CB4F5B"/>
    <w:rsid w:val="00CB504E"/>
    <w:rsid w:val="00CB55EC"/>
    <w:rsid w:val="00CB57C7"/>
    <w:rsid w:val="00CB5BB6"/>
    <w:rsid w:val="00CB5D65"/>
    <w:rsid w:val="00CB61D9"/>
    <w:rsid w:val="00CB6322"/>
    <w:rsid w:val="00CB6394"/>
    <w:rsid w:val="00CB655C"/>
    <w:rsid w:val="00CB6FEB"/>
    <w:rsid w:val="00CB70AB"/>
    <w:rsid w:val="00CB70CC"/>
    <w:rsid w:val="00CB71C8"/>
    <w:rsid w:val="00CB7238"/>
    <w:rsid w:val="00CB766A"/>
    <w:rsid w:val="00CB77C2"/>
    <w:rsid w:val="00CB7C71"/>
    <w:rsid w:val="00CC0598"/>
    <w:rsid w:val="00CC0621"/>
    <w:rsid w:val="00CC07B8"/>
    <w:rsid w:val="00CC0C5C"/>
    <w:rsid w:val="00CC0DD7"/>
    <w:rsid w:val="00CC1264"/>
    <w:rsid w:val="00CC1372"/>
    <w:rsid w:val="00CC197A"/>
    <w:rsid w:val="00CC1CC1"/>
    <w:rsid w:val="00CC1E88"/>
    <w:rsid w:val="00CC237A"/>
    <w:rsid w:val="00CC26D4"/>
    <w:rsid w:val="00CC277C"/>
    <w:rsid w:val="00CC2D2B"/>
    <w:rsid w:val="00CC395E"/>
    <w:rsid w:val="00CC3D6E"/>
    <w:rsid w:val="00CC4237"/>
    <w:rsid w:val="00CC52C2"/>
    <w:rsid w:val="00CC5389"/>
    <w:rsid w:val="00CC5574"/>
    <w:rsid w:val="00CC5921"/>
    <w:rsid w:val="00CC5A33"/>
    <w:rsid w:val="00CC5D98"/>
    <w:rsid w:val="00CC5E8A"/>
    <w:rsid w:val="00CC618C"/>
    <w:rsid w:val="00CC6743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9E7"/>
    <w:rsid w:val="00CD2A96"/>
    <w:rsid w:val="00CD2DC6"/>
    <w:rsid w:val="00CD2EFA"/>
    <w:rsid w:val="00CD322E"/>
    <w:rsid w:val="00CD3237"/>
    <w:rsid w:val="00CD36F3"/>
    <w:rsid w:val="00CD3D6A"/>
    <w:rsid w:val="00CD3F51"/>
    <w:rsid w:val="00CD3F5E"/>
    <w:rsid w:val="00CD4172"/>
    <w:rsid w:val="00CD4952"/>
    <w:rsid w:val="00CD4CCF"/>
    <w:rsid w:val="00CD4D01"/>
    <w:rsid w:val="00CD4FFC"/>
    <w:rsid w:val="00CD52D1"/>
    <w:rsid w:val="00CD54F6"/>
    <w:rsid w:val="00CD571F"/>
    <w:rsid w:val="00CD5CB4"/>
    <w:rsid w:val="00CD65FD"/>
    <w:rsid w:val="00CD682A"/>
    <w:rsid w:val="00CE0289"/>
    <w:rsid w:val="00CE0436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E7A"/>
    <w:rsid w:val="00CE2F24"/>
    <w:rsid w:val="00CE30F3"/>
    <w:rsid w:val="00CE343C"/>
    <w:rsid w:val="00CE37BF"/>
    <w:rsid w:val="00CE3907"/>
    <w:rsid w:val="00CE3979"/>
    <w:rsid w:val="00CE4108"/>
    <w:rsid w:val="00CE427B"/>
    <w:rsid w:val="00CE43BD"/>
    <w:rsid w:val="00CE4414"/>
    <w:rsid w:val="00CE4666"/>
    <w:rsid w:val="00CE47D3"/>
    <w:rsid w:val="00CE4CD3"/>
    <w:rsid w:val="00CE51BC"/>
    <w:rsid w:val="00CE551F"/>
    <w:rsid w:val="00CE5526"/>
    <w:rsid w:val="00CE55B5"/>
    <w:rsid w:val="00CE57E8"/>
    <w:rsid w:val="00CE5CE1"/>
    <w:rsid w:val="00CE62D5"/>
    <w:rsid w:val="00CE7166"/>
    <w:rsid w:val="00CE72F1"/>
    <w:rsid w:val="00CE7340"/>
    <w:rsid w:val="00CE753A"/>
    <w:rsid w:val="00CE7877"/>
    <w:rsid w:val="00CE7A7D"/>
    <w:rsid w:val="00CE7BEA"/>
    <w:rsid w:val="00CE7E38"/>
    <w:rsid w:val="00CF062F"/>
    <w:rsid w:val="00CF0C18"/>
    <w:rsid w:val="00CF0E63"/>
    <w:rsid w:val="00CF1095"/>
    <w:rsid w:val="00CF1494"/>
    <w:rsid w:val="00CF15D4"/>
    <w:rsid w:val="00CF1903"/>
    <w:rsid w:val="00CF1AB3"/>
    <w:rsid w:val="00CF1E1E"/>
    <w:rsid w:val="00CF23F3"/>
    <w:rsid w:val="00CF2478"/>
    <w:rsid w:val="00CF25EC"/>
    <w:rsid w:val="00CF291C"/>
    <w:rsid w:val="00CF32A9"/>
    <w:rsid w:val="00CF34C0"/>
    <w:rsid w:val="00CF388C"/>
    <w:rsid w:val="00CF451F"/>
    <w:rsid w:val="00CF47BC"/>
    <w:rsid w:val="00CF4E8F"/>
    <w:rsid w:val="00CF55A1"/>
    <w:rsid w:val="00CF5821"/>
    <w:rsid w:val="00CF58D8"/>
    <w:rsid w:val="00CF593E"/>
    <w:rsid w:val="00CF6104"/>
    <w:rsid w:val="00CF61D9"/>
    <w:rsid w:val="00CF6370"/>
    <w:rsid w:val="00CF67C6"/>
    <w:rsid w:val="00CF6A53"/>
    <w:rsid w:val="00CF755C"/>
    <w:rsid w:val="00CF77EC"/>
    <w:rsid w:val="00CF7D9C"/>
    <w:rsid w:val="00D00085"/>
    <w:rsid w:val="00D008F8"/>
    <w:rsid w:val="00D00A46"/>
    <w:rsid w:val="00D00B0B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720"/>
    <w:rsid w:val="00D04806"/>
    <w:rsid w:val="00D04E77"/>
    <w:rsid w:val="00D04E79"/>
    <w:rsid w:val="00D04F83"/>
    <w:rsid w:val="00D05163"/>
    <w:rsid w:val="00D0518D"/>
    <w:rsid w:val="00D062FB"/>
    <w:rsid w:val="00D066C7"/>
    <w:rsid w:val="00D06AF5"/>
    <w:rsid w:val="00D0770B"/>
    <w:rsid w:val="00D07CAB"/>
    <w:rsid w:val="00D07D5D"/>
    <w:rsid w:val="00D07E34"/>
    <w:rsid w:val="00D07E6D"/>
    <w:rsid w:val="00D104D0"/>
    <w:rsid w:val="00D106A9"/>
    <w:rsid w:val="00D112E0"/>
    <w:rsid w:val="00D11329"/>
    <w:rsid w:val="00D114D6"/>
    <w:rsid w:val="00D120B1"/>
    <w:rsid w:val="00D120EA"/>
    <w:rsid w:val="00D127EC"/>
    <w:rsid w:val="00D127F4"/>
    <w:rsid w:val="00D12C6D"/>
    <w:rsid w:val="00D1368C"/>
    <w:rsid w:val="00D136E9"/>
    <w:rsid w:val="00D13D29"/>
    <w:rsid w:val="00D13F21"/>
    <w:rsid w:val="00D1400F"/>
    <w:rsid w:val="00D1445E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72"/>
    <w:rsid w:val="00D1683C"/>
    <w:rsid w:val="00D168B0"/>
    <w:rsid w:val="00D16ADA"/>
    <w:rsid w:val="00D17258"/>
    <w:rsid w:val="00D172B7"/>
    <w:rsid w:val="00D17348"/>
    <w:rsid w:val="00D1740F"/>
    <w:rsid w:val="00D17544"/>
    <w:rsid w:val="00D1768C"/>
    <w:rsid w:val="00D177C5"/>
    <w:rsid w:val="00D1788F"/>
    <w:rsid w:val="00D17CB7"/>
    <w:rsid w:val="00D17D93"/>
    <w:rsid w:val="00D2000B"/>
    <w:rsid w:val="00D20779"/>
    <w:rsid w:val="00D20A52"/>
    <w:rsid w:val="00D20EE7"/>
    <w:rsid w:val="00D215AC"/>
    <w:rsid w:val="00D218A4"/>
    <w:rsid w:val="00D218C1"/>
    <w:rsid w:val="00D21A5D"/>
    <w:rsid w:val="00D21A6C"/>
    <w:rsid w:val="00D221E0"/>
    <w:rsid w:val="00D221FD"/>
    <w:rsid w:val="00D22A14"/>
    <w:rsid w:val="00D230CB"/>
    <w:rsid w:val="00D2310C"/>
    <w:rsid w:val="00D238FF"/>
    <w:rsid w:val="00D23AA3"/>
    <w:rsid w:val="00D23E67"/>
    <w:rsid w:val="00D24270"/>
    <w:rsid w:val="00D2454A"/>
    <w:rsid w:val="00D24C61"/>
    <w:rsid w:val="00D254E9"/>
    <w:rsid w:val="00D25572"/>
    <w:rsid w:val="00D257EC"/>
    <w:rsid w:val="00D25E24"/>
    <w:rsid w:val="00D262A5"/>
    <w:rsid w:val="00D2693C"/>
    <w:rsid w:val="00D26C32"/>
    <w:rsid w:val="00D26C6D"/>
    <w:rsid w:val="00D26D8C"/>
    <w:rsid w:val="00D27009"/>
    <w:rsid w:val="00D27015"/>
    <w:rsid w:val="00D272E6"/>
    <w:rsid w:val="00D2745F"/>
    <w:rsid w:val="00D27799"/>
    <w:rsid w:val="00D2779C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D93"/>
    <w:rsid w:val="00D35FB0"/>
    <w:rsid w:val="00D3663D"/>
    <w:rsid w:val="00D368CA"/>
    <w:rsid w:val="00D36CD5"/>
    <w:rsid w:val="00D377C3"/>
    <w:rsid w:val="00D37B17"/>
    <w:rsid w:val="00D4015D"/>
    <w:rsid w:val="00D40381"/>
    <w:rsid w:val="00D403BF"/>
    <w:rsid w:val="00D4063E"/>
    <w:rsid w:val="00D406AD"/>
    <w:rsid w:val="00D4181A"/>
    <w:rsid w:val="00D41E75"/>
    <w:rsid w:val="00D4278A"/>
    <w:rsid w:val="00D4318E"/>
    <w:rsid w:val="00D43654"/>
    <w:rsid w:val="00D4436B"/>
    <w:rsid w:val="00D445A4"/>
    <w:rsid w:val="00D453EA"/>
    <w:rsid w:val="00D45577"/>
    <w:rsid w:val="00D456A0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502A5"/>
    <w:rsid w:val="00D50C86"/>
    <w:rsid w:val="00D50CAE"/>
    <w:rsid w:val="00D51195"/>
    <w:rsid w:val="00D51252"/>
    <w:rsid w:val="00D5150C"/>
    <w:rsid w:val="00D519C2"/>
    <w:rsid w:val="00D51E4F"/>
    <w:rsid w:val="00D51FFA"/>
    <w:rsid w:val="00D520EE"/>
    <w:rsid w:val="00D520F8"/>
    <w:rsid w:val="00D5216E"/>
    <w:rsid w:val="00D532DA"/>
    <w:rsid w:val="00D53AA7"/>
    <w:rsid w:val="00D53E09"/>
    <w:rsid w:val="00D53FD0"/>
    <w:rsid w:val="00D53FF5"/>
    <w:rsid w:val="00D54006"/>
    <w:rsid w:val="00D543DA"/>
    <w:rsid w:val="00D54938"/>
    <w:rsid w:val="00D54B18"/>
    <w:rsid w:val="00D54F5F"/>
    <w:rsid w:val="00D55910"/>
    <w:rsid w:val="00D56033"/>
    <w:rsid w:val="00D564CA"/>
    <w:rsid w:val="00D56580"/>
    <w:rsid w:val="00D567CD"/>
    <w:rsid w:val="00D56BB1"/>
    <w:rsid w:val="00D56CA3"/>
    <w:rsid w:val="00D57E7C"/>
    <w:rsid w:val="00D60153"/>
    <w:rsid w:val="00D602A7"/>
    <w:rsid w:val="00D604D3"/>
    <w:rsid w:val="00D6053D"/>
    <w:rsid w:val="00D608FD"/>
    <w:rsid w:val="00D609CB"/>
    <w:rsid w:val="00D60AB1"/>
    <w:rsid w:val="00D60AD0"/>
    <w:rsid w:val="00D6157F"/>
    <w:rsid w:val="00D616EB"/>
    <w:rsid w:val="00D61C09"/>
    <w:rsid w:val="00D624D4"/>
    <w:rsid w:val="00D62D97"/>
    <w:rsid w:val="00D63001"/>
    <w:rsid w:val="00D63524"/>
    <w:rsid w:val="00D63774"/>
    <w:rsid w:val="00D63A0E"/>
    <w:rsid w:val="00D63A62"/>
    <w:rsid w:val="00D6423C"/>
    <w:rsid w:val="00D6470C"/>
    <w:rsid w:val="00D64DDF"/>
    <w:rsid w:val="00D655F8"/>
    <w:rsid w:val="00D657D0"/>
    <w:rsid w:val="00D65A5C"/>
    <w:rsid w:val="00D65F3A"/>
    <w:rsid w:val="00D6616F"/>
    <w:rsid w:val="00D66820"/>
    <w:rsid w:val="00D67307"/>
    <w:rsid w:val="00D7001C"/>
    <w:rsid w:val="00D70265"/>
    <w:rsid w:val="00D70494"/>
    <w:rsid w:val="00D70A3C"/>
    <w:rsid w:val="00D70EB5"/>
    <w:rsid w:val="00D70F06"/>
    <w:rsid w:val="00D71139"/>
    <w:rsid w:val="00D713AC"/>
    <w:rsid w:val="00D71471"/>
    <w:rsid w:val="00D71A8A"/>
    <w:rsid w:val="00D71BA8"/>
    <w:rsid w:val="00D72FDB"/>
    <w:rsid w:val="00D73498"/>
    <w:rsid w:val="00D736B1"/>
    <w:rsid w:val="00D73B32"/>
    <w:rsid w:val="00D73B7A"/>
    <w:rsid w:val="00D73C91"/>
    <w:rsid w:val="00D73F92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E"/>
    <w:rsid w:val="00D75FB1"/>
    <w:rsid w:val="00D76293"/>
    <w:rsid w:val="00D763CC"/>
    <w:rsid w:val="00D76863"/>
    <w:rsid w:val="00D7694B"/>
    <w:rsid w:val="00D76EE5"/>
    <w:rsid w:val="00D76F74"/>
    <w:rsid w:val="00D7755E"/>
    <w:rsid w:val="00D775E1"/>
    <w:rsid w:val="00D7799A"/>
    <w:rsid w:val="00D77A7B"/>
    <w:rsid w:val="00D77D8D"/>
    <w:rsid w:val="00D77EF8"/>
    <w:rsid w:val="00D77F12"/>
    <w:rsid w:val="00D8099E"/>
    <w:rsid w:val="00D80AD4"/>
    <w:rsid w:val="00D80C31"/>
    <w:rsid w:val="00D8173B"/>
    <w:rsid w:val="00D81744"/>
    <w:rsid w:val="00D825B5"/>
    <w:rsid w:val="00D82773"/>
    <w:rsid w:val="00D82F80"/>
    <w:rsid w:val="00D83022"/>
    <w:rsid w:val="00D833E5"/>
    <w:rsid w:val="00D835B0"/>
    <w:rsid w:val="00D8394C"/>
    <w:rsid w:val="00D84287"/>
    <w:rsid w:val="00D846CD"/>
    <w:rsid w:val="00D848DA"/>
    <w:rsid w:val="00D84D57"/>
    <w:rsid w:val="00D84F23"/>
    <w:rsid w:val="00D85060"/>
    <w:rsid w:val="00D851AB"/>
    <w:rsid w:val="00D85C12"/>
    <w:rsid w:val="00D85C82"/>
    <w:rsid w:val="00D860D0"/>
    <w:rsid w:val="00D86AAC"/>
    <w:rsid w:val="00D871C9"/>
    <w:rsid w:val="00D871D9"/>
    <w:rsid w:val="00D87C21"/>
    <w:rsid w:val="00D900F8"/>
    <w:rsid w:val="00D908A9"/>
    <w:rsid w:val="00D90955"/>
    <w:rsid w:val="00D90A48"/>
    <w:rsid w:val="00D90AEA"/>
    <w:rsid w:val="00D910BA"/>
    <w:rsid w:val="00D913A3"/>
    <w:rsid w:val="00D91CA9"/>
    <w:rsid w:val="00D91DBF"/>
    <w:rsid w:val="00D91E32"/>
    <w:rsid w:val="00D9252B"/>
    <w:rsid w:val="00D92F01"/>
    <w:rsid w:val="00D9397D"/>
    <w:rsid w:val="00D93AD1"/>
    <w:rsid w:val="00D9413A"/>
    <w:rsid w:val="00D94175"/>
    <w:rsid w:val="00D94602"/>
    <w:rsid w:val="00D946AF"/>
    <w:rsid w:val="00D955F8"/>
    <w:rsid w:val="00D95D7A"/>
    <w:rsid w:val="00D96302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2167"/>
    <w:rsid w:val="00DA249C"/>
    <w:rsid w:val="00DA2A77"/>
    <w:rsid w:val="00DA2C1D"/>
    <w:rsid w:val="00DA2F39"/>
    <w:rsid w:val="00DA3C04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67D5"/>
    <w:rsid w:val="00DA6FA3"/>
    <w:rsid w:val="00DA7798"/>
    <w:rsid w:val="00DA7CF9"/>
    <w:rsid w:val="00DA7E20"/>
    <w:rsid w:val="00DA7EDD"/>
    <w:rsid w:val="00DB008F"/>
    <w:rsid w:val="00DB0120"/>
    <w:rsid w:val="00DB02D5"/>
    <w:rsid w:val="00DB0807"/>
    <w:rsid w:val="00DB08BA"/>
    <w:rsid w:val="00DB11B8"/>
    <w:rsid w:val="00DB12A8"/>
    <w:rsid w:val="00DB12AB"/>
    <w:rsid w:val="00DB20E9"/>
    <w:rsid w:val="00DB2227"/>
    <w:rsid w:val="00DB2BFB"/>
    <w:rsid w:val="00DB3839"/>
    <w:rsid w:val="00DB3FD7"/>
    <w:rsid w:val="00DB40B7"/>
    <w:rsid w:val="00DB4439"/>
    <w:rsid w:val="00DB49B6"/>
    <w:rsid w:val="00DB50AD"/>
    <w:rsid w:val="00DB5187"/>
    <w:rsid w:val="00DB51AB"/>
    <w:rsid w:val="00DB5483"/>
    <w:rsid w:val="00DB591A"/>
    <w:rsid w:val="00DB5C63"/>
    <w:rsid w:val="00DB6234"/>
    <w:rsid w:val="00DB65AB"/>
    <w:rsid w:val="00DB65B9"/>
    <w:rsid w:val="00DB6668"/>
    <w:rsid w:val="00DB669D"/>
    <w:rsid w:val="00DB678D"/>
    <w:rsid w:val="00DB6B97"/>
    <w:rsid w:val="00DB6D19"/>
    <w:rsid w:val="00DB78EB"/>
    <w:rsid w:val="00DB7C7B"/>
    <w:rsid w:val="00DC020F"/>
    <w:rsid w:val="00DC06D4"/>
    <w:rsid w:val="00DC09FD"/>
    <w:rsid w:val="00DC0A43"/>
    <w:rsid w:val="00DC0AB4"/>
    <w:rsid w:val="00DC0CD0"/>
    <w:rsid w:val="00DC0CE6"/>
    <w:rsid w:val="00DC0E85"/>
    <w:rsid w:val="00DC1952"/>
    <w:rsid w:val="00DC2893"/>
    <w:rsid w:val="00DC2A6D"/>
    <w:rsid w:val="00DC303D"/>
    <w:rsid w:val="00DC3455"/>
    <w:rsid w:val="00DC37E6"/>
    <w:rsid w:val="00DC3A02"/>
    <w:rsid w:val="00DC4062"/>
    <w:rsid w:val="00DC4063"/>
    <w:rsid w:val="00DC4089"/>
    <w:rsid w:val="00DC4866"/>
    <w:rsid w:val="00DC4868"/>
    <w:rsid w:val="00DC52A9"/>
    <w:rsid w:val="00DC54DC"/>
    <w:rsid w:val="00DC5508"/>
    <w:rsid w:val="00DC5651"/>
    <w:rsid w:val="00DC5D0B"/>
    <w:rsid w:val="00DC5FC3"/>
    <w:rsid w:val="00DC6011"/>
    <w:rsid w:val="00DC682B"/>
    <w:rsid w:val="00DC6BFC"/>
    <w:rsid w:val="00DC6C8C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2F9"/>
    <w:rsid w:val="00DD240B"/>
    <w:rsid w:val="00DD244B"/>
    <w:rsid w:val="00DD2969"/>
    <w:rsid w:val="00DD2993"/>
    <w:rsid w:val="00DD2C06"/>
    <w:rsid w:val="00DD34A6"/>
    <w:rsid w:val="00DD44FD"/>
    <w:rsid w:val="00DD472C"/>
    <w:rsid w:val="00DD47DE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B25"/>
    <w:rsid w:val="00DD6ED1"/>
    <w:rsid w:val="00DD7148"/>
    <w:rsid w:val="00DD7254"/>
    <w:rsid w:val="00DD73C0"/>
    <w:rsid w:val="00DD7670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B79"/>
    <w:rsid w:val="00DE2C5A"/>
    <w:rsid w:val="00DE3298"/>
    <w:rsid w:val="00DE3513"/>
    <w:rsid w:val="00DE3723"/>
    <w:rsid w:val="00DE376B"/>
    <w:rsid w:val="00DE39E4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FC"/>
    <w:rsid w:val="00DE65D6"/>
    <w:rsid w:val="00DE69A2"/>
    <w:rsid w:val="00DE6AC3"/>
    <w:rsid w:val="00DE6B56"/>
    <w:rsid w:val="00DE6B90"/>
    <w:rsid w:val="00DE6D8B"/>
    <w:rsid w:val="00DE6F9F"/>
    <w:rsid w:val="00DE74BA"/>
    <w:rsid w:val="00DE74EC"/>
    <w:rsid w:val="00DE79FC"/>
    <w:rsid w:val="00DE7CC9"/>
    <w:rsid w:val="00DF028E"/>
    <w:rsid w:val="00DF0AA4"/>
    <w:rsid w:val="00DF0D4B"/>
    <w:rsid w:val="00DF1350"/>
    <w:rsid w:val="00DF1390"/>
    <w:rsid w:val="00DF13D2"/>
    <w:rsid w:val="00DF153A"/>
    <w:rsid w:val="00DF199E"/>
    <w:rsid w:val="00DF1F48"/>
    <w:rsid w:val="00DF21BC"/>
    <w:rsid w:val="00DF23AE"/>
    <w:rsid w:val="00DF3240"/>
    <w:rsid w:val="00DF32FF"/>
    <w:rsid w:val="00DF3658"/>
    <w:rsid w:val="00DF38EA"/>
    <w:rsid w:val="00DF3F3F"/>
    <w:rsid w:val="00DF4038"/>
    <w:rsid w:val="00DF4382"/>
    <w:rsid w:val="00DF4B35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2205"/>
    <w:rsid w:val="00E02432"/>
    <w:rsid w:val="00E02748"/>
    <w:rsid w:val="00E02EAD"/>
    <w:rsid w:val="00E0315A"/>
    <w:rsid w:val="00E03DE5"/>
    <w:rsid w:val="00E03E7E"/>
    <w:rsid w:val="00E03EA9"/>
    <w:rsid w:val="00E040DA"/>
    <w:rsid w:val="00E0429F"/>
    <w:rsid w:val="00E050CE"/>
    <w:rsid w:val="00E05143"/>
    <w:rsid w:val="00E057B9"/>
    <w:rsid w:val="00E05CCB"/>
    <w:rsid w:val="00E05DA5"/>
    <w:rsid w:val="00E05DB1"/>
    <w:rsid w:val="00E05DFD"/>
    <w:rsid w:val="00E06016"/>
    <w:rsid w:val="00E0627B"/>
    <w:rsid w:val="00E06416"/>
    <w:rsid w:val="00E0695C"/>
    <w:rsid w:val="00E06A02"/>
    <w:rsid w:val="00E06BE2"/>
    <w:rsid w:val="00E0759A"/>
    <w:rsid w:val="00E076C7"/>
    <w:rsid w:val="00E076CC"/>
    <w:rsid w:val="00E0775E"/>
    <w:rsid w:val="00E07C7A"/>
    <w:rsid w:val="00E07D30"/>
    <w:rsid w:val="00E07F39"/>
    <w:rsid w:val="00E10370"/>
    <w:rsid w:val="00E104E2"/>
    <w:rsid w:val="00E10894"/>
    <w:rsid w:val="00E10902"/>
    <w:rsid w:val="00E10F1C"/>
    <w:rsid w:val="00E112DB"/>
    <w:rsid w:val="00E127CE"/>
    <w:rsid w:val="00E128D7"/>
    <w:rsid w:val="00E12DB0"/>
    <w:rsid w:val="00E13500"/>
    <w:rsid w:val="00E13DCE"/>
    <w:rsid w:val="00E13FBE"/>
    <w:rsid w:val="00E140E3"/>
    <w:rsid w:val="00E1433E"/>
    <w:rsid w:val="00E14C63"/>
    <w:rsid w:val="00E14DBF"/>
    <w:rsid w:val="00E150B6"/>
    <w:rsid w:val="00E158F4"/>
    <w:rsid w:val="00E16164"/>
    <w:rsid w:val="00E163B6"/>
    <w:rsid w:val="00E163C5"/>
    <w:rsid w:val="00E1668F"/>
    <w:rsid w:val="00E16966"/>
    <w:rsid w:val="00E1697B"/>
    <w:rsid w:val="00E16BE8"/>
    <w:rsid w:val="00E16C20"/>
    <w:rsid w:val="00E17886"/>
    <w:rsid w:val="00E17E7B"/>
    <w:rsid w:val="00E202AC"/>
    <w:rsid w:val="00E20413"/>
    <w:rsid w:val="00E2093A"/>
    <w:rsid w:val="00E21247"/>
    <w:rsid w:val="00E214D9"/>
    <w:rsid w:val="00E220BF"/>
    <w:rsid w:val="00E2378C"/>
    <w:rsid w:val="00E23970"/>
    <w:rsid w:val="00E23CEE"/>
    <w:rsid w:val="00E23DE1"/>
    <w:rsid w:val="00E245E8"/>
    <w:rsid w:val="00E24956"/>
    <w:rsid w:val="00E25737"/>
    <w:rsid w:val="00E258C6"/>
    <w:rsid w:val="00E25A73"/>
    <w:rsid w:val="00E25E93"/>
    <w:rsid w:val="00E25ED0"/>
    <w:rsid w:val="00E26137"/>
    <w:rsid w:val="00E26983"/>
    <w:rsid w:val="00E27029"/>
    <w:rsid w:val="00E27680"/>
    <w:rsid w:val="00E2770A"/>
    <w:rsid w:val="00E27A37"/>
    <w:rsid w:val="00E304B2"/>
    <w:rsid w:val="00E3055E"/>
    <w:rsid w:val="00E30B09"/>
    <w:rsid w:val="00E30DF2"/>
    <w:rsid w:val="00E30F7A"/>
    <w:rsid w:val="00E31940"/>
    <w:rsid w:val="00E31D33"/>
    <w:rsid w:val="00E325E1"/>
    <w:rsid w:val="00E326B1"/>
    <w:rsid w:val="00E328BE"/>
    <w:rsid w:val="00E32A85"/>
    <w:rsid w:val="00E32E6A"/>
    <w:rsid w:val="00E3348C"/>
    <w:rsid w:val="00E334AB"/>
    <w:rsid w:val="00E33634"/>
    <w:rsid w:val="00E33B70"/>
    <w:rsid w:val="00E34800"/>
    <w:rsid w:val="00E34FB1"/>
    <w:rsid w:val="00E35453"/>
    <w:rsid w:val="00E35648"/>
    <w:rsid w:val="00E35720"/>
    <w:rsid w:val="00E3582C"/>
    <w:rsid w:val="00E35D21"/>
    <w:rsid w:val="00E36BED"/>
    <w:rsid w:val="00E36DEC"/>
    <w:rsid w:val="00E374A2"/>
    <w:rsid w:val="00E374E5"/>
    <w:rsid w:val="00E37590"/>
    <w:rsid w:val="00E37E05"/>
    <w:rsid w:val="00E37E08"/>
    <w:rsid w:val="00E37F17"/>
    <w:rsid w:val="00E404DD"/>
    <w:rsid w:val="00E409C0"/>
    <w:rsid w:val="00E412E4"/>
    <w:rsid w:val="00E4139E"/>
    <w:rsid w:val="00E418AE"/>
    <w:rsid w:val="00E41D6C"/>
    <w:rsid w:val="00E41E92"/>
    <w:rsid w:val="00E42114"/>
    <w:rsid w:val="00E426FF"/>
    <w:rsid w:val="00E42C27"/>
    <w:rsid w:val="00E4306F"/>
    <w:rsid w:val="00E43B9E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A17"/>
    <w:rsid w:val="00E46C1D"/>
    <w:rsid w:val="00E47621"/>
    <w:rsid w:val="00E5040D"/>
    <w:rsid w:val="00E508DE"/>
    <w:rsid w:val="00E5145D"/>
    <w:rsid w:val="00E51660"/>
    <w:rsid w:val="00E5184E"/>
    <w:rsid w:val="00E51C30"/>
    <w:rsid w:val="00E51E2A"/>
    <w:rsid w:val="00E527E5"/>
    <w:rsid w:val="00E52889"/>
    <w:rsid w:val="00E52BFB"/>
    <w:rsid w:val="00E52ECC"/>
    <w:rsid w:val="00E53442"/>
    <w:rsid w:val="00E53693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6173"/>
    <w:rsid w:val="00E57402"/>
    <w:rsid w:val="00E5760B"/>
    <w:rsid w:val="00E60065"/>
    <w:rsid w:val="00E601B2"/>
    <w:rsid w:val="00E60248"/>
    <w:rsid w:val="00E6062D"/>
    <w:rsid w:val="00E6063C"/>
    <w:rsid w:val="00E60CC6"/>
    <w:rsid w:val="00E60D30"/>
    <w:rsid w:val="00E61211"/>
    <w:rsid w:val="00E614AF"/>
    <w:rsid w:val="00E61B83"/>
    <w:rsid w:val="00E61FED"/>
    <w:rsid w:val="00E62163"/>
    <w:rsid w:val="00E6236C"/>
    <w:rsid w:val="00E62410"/>
    <w:rsid w:val="00E626A1"/>
    <w:rsid w:val="00E62A44"/>
    <w:rsid w:val="00E63067"/>
    <w:rsid w:val="00E63B72"/>
    <w:rsid w:val="00E64361"/>
    <w:rsid w:val="00E644B0"/>
    <w:rsid w:val="00E6477F"/>
    <w:rsid w:val="00E65405"/>
    <w:rsid w:val="00E6596C"/>
    <w:rsid w:val="00E65BFC"/>
    <w:rsid w:val="00E6651F"/>
    <w:rsid w:val="00E66759"/>
    <w:rsid w:val="00E66827"/>
    <w:rsid w:val="00E66BED"/>
    <w:rsid w:val="00E67E37"/>
    <w:rsid w:val="00E67F13"/>
    <w:rsid w:val="00E70312"/>
    <w:rsid w:val="00E7092A"/>
    <w:rsid w:val="00E70AA9"/>
    <w:rsid w:val="00E70F7A"/>
    <w:rsid w:val="00E710E2"/>
    <w:rsid w:val="00E71806"/>
    <w:rsid w:val="00E71D1C"/>
    <w:rsid w:val="00E724CB"/>
    <w:rsid w:val="00E72901"/>
    <w:rsid w:val="00E73046"/>
    <w:rsid w:val="00E736D8"/>
    <w:rsid w:val="00E73737"/>
    <w:rsid w:val="00E73842"/>
    <w:rsid w:val="00E739F5"/>
    <w:rsid w:val="00E73BBC"/>
    <w:rsid w:val="00E74163"/>
    <w:rsid w:val="00E74769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9CC"/>
    <w:rsid w:val="00E819D0"/>
    <w:rsid w:val="00E81BB7"/>
    <w:rsid w:val="00E8227C"/>
    <w:rsid w:val="00E82E74"/>
    <w:rsid w:val="00E836E3"/>
    <w:rsid w:val="00E838A8"/>
    <w:rsid w:val="00E83C0D"/>
    <w:rsid w:val="00E84461"/>
    <w:rsid w:val="00E84CCF"/>
    <w:rsid w:val="00E8555C"/>
    <w:rsid w:val="00E8594E"/>
    <w:rsid w:val="00E85A54"/>
    <w:rsid w:val="00E85CCB"/>
    <w:rsid w:val="00E85D79"/>
    <w:rsid w:val="00E86B5E"/>
    <w:rsid w:val="00E86BD6"/>
    <w:rsid w:val="00E8725D"/>
    <w:rsid w:val="00E872DD"/>
    <w:rsid w:val="00E87586"/>
    <w:rsid w:val="00E87797"/>
    <w:rsid w:val="00E87A45"/>
    <w:rsid w:val="00E87F86"/>
    <w:rsid w:val="00E9075A"/>
    <w:rsid w:val="00E90C44"/>
    <w:rsid w:val="00E915F9"/>
    <w:rsid w:val="00E919AB"/>
    <w:rsid w:val="00E91A05"/>
    <w:rsid w:val="00E920BE"/>
    <w:rsid w:val="00E92448"/>
    <w:rsid w:val="00E9276C"/>
    <w:rsid w:val="00E928B2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589B"/>
    <w:rsid w:val="00E95B67"/>
    <w:rsid w:val="00E95FE4"/>
    <w:rsid w:val="00E9602C"/>
    <w:rsid w:val="00E969F7"/>
    <w:rsid w:val="00E96B4B"/>
    <w:rsid w:val="00E96DA3"/>
    <w:rsid w:val="00E9717B"/>
    <w:rsid w:val="00E978EF"/>
    <w:rsid w:val="00EA026E"/>
    <w:rsid w:val="00EA0398"/>
    <w:rsid w:val="00EA0750"/>
    <w:rsid w:val="00EA0AC9"/>
    <w:rsid w:val="00EA0C4C"/>
    <w:rsid w:val="00EA1112"/>
    <w:rsid w:val="00EA142C"/>
    <w:rsid w:val="00EA24C5"/>
    <w:rsid w:val="00EA297B"/>
    <w:rsid w:val="00EA32BD"/>
    <w:rsid w:val="00EA3306"/>
    <w:rsid w:val="00EA3483"/>
    <w:rsid w:val="00EA3854"/>
    <w:rsid w:val="00EA42F2"/>
    <w:rsid w:val="00EA46B4"/>
    <w:rsid w:val="00EA47B0"/>
    <w:rsid w:val="00EA4A90"/>
    <w:rsid w:val="00EA4BB7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705"/>
    <w:rsid w:val="00EA7D20"/>
    <w:rsid w:val="00EA7D72"/>
    <w:rsid w:val="00EA7F5F"/>
    <w:rsid w:val="00EB0323"/>
    <w:rsid w:val="00EB0FC7"/>
    <w:rsid w:val="00EB160B"/>
    <w:rsid w:val="00EB1D6D"/>
    <w:rsid w:val="00EB2216"/>
    <w:rsid w:val="00EB2AB1"/>
    <w:rsid w:val="00EB2BD9"/>
    <w:rsid w:val="00EB2CA5"/>
    <w:rsid w:val="00EB2D2A"/>
    <w:rsid w:val="00EB2F1C"/>
    <w:rsid w:val="00EB30F6"/>
    <w:rsid w:val="00EB3159"/>
    <w:rsid w:val="00EB3725"/>
    <w:rsid w:val="00EB3D93"/>
    <w:rsid w:val="00EB4930"/>
    <w:rsid w:val="00EB49E6"/>
    <w:rsid w:val="00EB4B34"/>
    <w:rsid w:val="00EB4C68"/>
    <w:rsid w:val="00EB4C6C"/>
    <w:rsid w:val="00EB5500"/>
    <w:rsid w:val="00EB5775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12FB"/>
    <w:rsid w:val="00EC24C9"/>
    <w:rsid w:val="00EC2B6C"/>
    <w:rsid w:val="00EC3235"/>
    <w:rsid w:val="00EC3420"/>
    <w:rsid w:val="00EC344A"/>
    <w:rsid w:val="00EC3E60"/>
    <w:rsid w:val="00EC4068"/>
    <w:rsid w:val="00EC412E"/>
    <w:rsid w:val="00EC492E"/>
    <w:rsid w:val="00EC4964"/>
    <w:rsid w:val="00EC4C68"/>
    <w:rsid w:val="00EC5856"/>
    <w:rsid w:val="00EC5992"/>
    <w:rsid w:val="00EC5DA4"/>
    <w:rsid w:val="00EC5E77"/>
    <w:rsid w:val="00EC6032"/>
    <w:rsid w:val="00EC62F8"/>
    <w:rsid w:val="00EC6719"/>
    <w:rsid w:val="00EC688A"/>
    <w:rsid w:val="00EC765C"/>
    <w:rsid w:val="00EC7E73"/>
    <w:rsid w:val="00ED0012"/>
    <w:rsid w:val="00ED057F"/>
    <w:rsid w:val="00ED07DC"/>
    <w:rsid w:val="00ED1029"/>
    <w:rsid w:val="00ED1182"/>
    <w:rsid w:val="00ED1C78"/>
    <w:rsid w:val="00ED2275"/>
    <w:rsid w:val="00ED22EE"/>
    <w:rsid w:val="00ED2E3B"/>
    <w:rsid w:val="00ED348A"/>
    <w:rsid w:val="00ED350B"/>
    <w:rsid w:val="00ED39C8"/>
    <w:rsid w:val="00ED3AEF"/>
    <w:rsid w:val="00ED3C77"/>
    <w:rsid w:val="00ED3DF4"/>
    <w:rsid w:val="00ED4544"/>
    <w:rsid w:val="00ED4A58"/>
    <w:rsid w:val="00ED4AEB"/>
    <w:rsid w:val="00ED5695"/>
    <w:rsid w:val="00ED59B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BD8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7CE"/>
    <w:rsid w:val="00EE4C20"/>
    <w:rsid w:val="00EE553D"/>
    <w:rsid w:val="00EE556E"/>
    <w:rsid w:val="00EE5B3E"/>
    <w:rsid w:val="00EE652E"/>
    <w:rsid w:val="00EE6682"/>
    <w:rsid w:val="00EE742B"/>
    <w:rsid w:val="00EE7510"/>
    <w:rsid w:val="00EE75D3"/>
    <w:rsid w:val="00EE7632"/>
    <w:rsid w:val="00EE7888"/>
    <w:rsid w:val="00EF01A2"/>
    <w:rsid w:val="00EF049C"/>
    <w:rsid w:val="00EF07EA"/>
    <w:rsid w:val="00EF1B04"/>
    <w:rsid w:val="00EF20E2"/>
    <w:rsid w:val="00EF3109"/>
    <w:rsid w:val="00EF322D"/>
    <w:rsid w:val="00EF3A43"/>
    <w:rsid w:val="00EF3DBB"/>
    <w:rsid w:val="00EF3DDD"/>
    <w:rsid w:val="00EF3F35"/>
    <w:rsid w:val="00EF40B1"/>
    <w:rsid w:val="00EF416F"/>
    <w:rsid w:val="00EF476F"/>
    <w:rsid w:val="00EF4E88"/>
    <w:rsid w:val="00EF4EB5"/>
    <w:rsid w:val="00EF50A3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73C"/>
    <w:rsid w:val="00F00BC0"/>
    <w:rsid w:val="00F0107C"/>
    <w:rsid w:val="00F01496"/>
    <w:rsid w:val="00F01A81"/>
    <w:rsid w:val="00F0233B"/>
    <w:rsid w:val="00F0245D"/>
    <w:rsid w:val="00F03162"/>
    <w:rsid w:val="00F0328E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E17"/>
    <w:rsid w:val="00F05F9F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935"/>
    <w:rsid w:val="00F12D81"/>
    <w:rsid w:val="00F12E4E"/>
    <w:rsid w:val="00F12E94"/>
    <w:rsid w:val="00F13B5B"/>
    <w:rsid w:val="00F13E03"/>
    <w:rsid w:val="00F13E85"/>
    <w:rsid w:val="00F1459C"/>
    <w:rsid w:val="00F147B3"/>
    <w:rsid w:val="00F147B7"/>
    <w:rsid w:val="00F14A61"/>
    <w:rsid w:val="00F14AE3"/>
    <w:rsid w:val="00F14E99"/>
    <w:rsid w:val="00F14EDB"/>
    <w:rsid w:val="00F15275"/>
    <w:rsid w:val="00F15451"/>
    <w:rsid w:val="00F15D0E"/>
    <w:rsid w:val="00F15D49"/>
    <w:rsid w:val="00F16196"/>
    <w:rsid w:val="00F16969"/>
    <w:rsid w:val="00F16FD5"/>
    <w:rsid w:val="00F170BC"/>
    <w:rsid w:val="00F173EC"/>
    <w:rsid w:val="00F17873"/>
    <w:rsid w:val="00F2000C"/>
    <w:rsid w:val="00F2036E"/>
    <w:rsid w:val="00F20B0B"/>
    <w:rsid w:val="00F20CA0"/>
    <w:rsid w:val="00F21054"/>
    <w:rsid w:val="00F21686"/>
    <w:rsid w:val="00F2179A"/>
    <w:rsid w:val="00F21E89"/>
    <w:rsid w:val="00F22372"/>
    <w:rsid w:val="00F2327A"/>
    <w:rsid w:val="00F2335E"/>
    <w:rsid w:val="00F239CD"/>
    <w:rsid w:val="00F23A6F"/>
    <w:rsid w:val="00F24111"/>
    <w:rsid w:val="00F24239"/>
    <w:rsid w:val="00F24D3E"/>
    <w:rsid w:val="00F24EAF"/>
    <w:rsid w:val="00F25085"/>
    <w:rsid w:val="00F25A81"/>
    <w:rsid w:val="00F264B0"/>
    <w:rsid w:val="00F2662B"/>
    <w:rsid w:val="00F26B7C"/>
    <w:rsid w:val="00F2798C"/>
    <w:rsid w:val="00F27BDB"/>
    <w:rsid w:val="00F27FF2"/>
    <w:rsid w:val="00F312CE"/>
    <w:rsid w:val="00F32038"/>
    <w:rsid w:val="00F32040"/>
    <w:rsid w:val="00F3235E"/>
    <w:rsid w:val="00F32632"/>
    <w:rsid w:val="00F3281C"/>
    <w:rsid w:val="00F33E57"/>
    <w:rsid w:val="00F3446A"/>
    <w:rsid w:val="00F34619"/>
    <w:rsid w:val="00F352B0"/>
    <w:rsid w:val="00F354CF"/>
    <w:rsid w:val="00F3560E"/>
    <w:rsid w:val="00F3587E"/>
    <w:rsid w:val="00F35F9E"/>
    <w:rsid w:val="00F35FFE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6DF"/>
    <w:rsid w:val="00F40753"/>
    <w:rsid w:val="00F40831"/>
    <w:rsid w:val="00F409B5"/>
    <w:rsid w:val="00F4110B"/>
    <w:rsid w:val="00F41980"/>
    <w:rsid w:val="00F42B2F"/>
    <w:rsid w:val="00F430EB"/>
    <w:rsid w:val="00F430FC"/>
    <w:rsid w:val="00F4323B"/>
    <w:rsid w:val="00F43669"/>
    <w:rsid w:val="00F43B1C"/>
    <w:rsid w:val="00F43EB3"/>
    <w:rsid w:val="00F44184"/>
    <w:rsid w:val="00F4452C"/>
    <w:rsid w:val="00F446D5"/>
    <w:rsid w:val="00F4508D"/>
    <w:rsid w:val="00F454EF"/>
    <w:rsid w:val="00F45670"/>
    <w:rsid w:val="00F45B53"/>
    <w:rsid w:val="00F45D31"/>
    <w:rsid w:val="00F45E3D"/>
    <w:rsid w:val="00F4635E"/>
    <w:rsid w:val="00F4647A"/>
    <w:rsid w:val="00F46896"/>
    <w:rsid w:val="00F468AD"/>
    <w:rsid w:val="00F46BE6"/>
    <w:rsid w:val="00F471AA"/>
    <w:rsid w:val="00F47A01"/>
    <w:rsid w:val="00F47C39"/>
    <w:rsid w:val="00F47D7D"/>
    <w:rsid w:val="00F503D3"/>
    <w:rsid w:val="00F51009"/>
    <w:rsid w:val="00F512FD"/>
    <w:rsid w:val="00F512FF"/>
    <w:rsid w:val="00F5178C"/>
    <w:rsid w:val="00F51AD7"/>
    <w:rsid w:val="00F51E58"/>
    <w:rsid w:val="00F52519"/>
    <w:rsid w:val="00F5316C"/>
    <w:rsid w:val="00F53230"/>
    <w:rsid w:val="00F5376B"/>
    <w:rsid w:val="00F53E2B"/>
    <w:rsid w:val="00F54068"/>
    <w:rsid w:val="00F544C4"/>
    <w:rsid w:val="00F54B85"/>
    <w:rsid w:val="00F54F7F"/>
    <w:rsid w:val="00F551A7"/>
    <w:rsid w:val="00F55A0C"/>
    <w:rsid w:val="00F571EE"/>
    <w:rsid w:val="00F6061F"/>
    <w:rsid w:val="00F60634"/>
    <w:rsid w:val="00F609DA"/>
    <w:rsid w:val="00F610BD"/>
    <w:rsid w:val="00F61CBF"/>
    <w:rsid w:val="00F61E8C"/>
    <w:rsid w:val="00F61EF0"/>
    <w:rsid w:val="00F623BE"/>
    <w:rsid w:val="00F6242C"/>
    <w:rsid w:val="00F6246A"/>
    <w:rsid w:val="00F625FD"/>
    <w:rsid w:val="00F630AB"/>
    <w:rsid w:val="00F63E2A"/>
    <w:rsid w:val="00F64050"/>
    <w:rsid w:val="00F6475A"/>
    <w:rsid w:val="00F64E39"/>
    <w:rsid w:val="00F655E5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419A"/>
    <w:rsid w:val="00F742EF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6046"/>
    <w:rsid w:val="00F76156"/>
    <w:rsid w:val="00F762DD"/>
    <w:rsid w:val="00F7656D"/>
    <w:rsid w:val="00F76B9B"/>
    <w:rsid w:val="00F76C00"/>
    <w:rsid w:val="00F76D38"/>
    <w:rsid w:val="00F77186"/>
    <w:rsid w:val="00F77910"/>
    <w:rsid w:val="00F77B12"/>
    <w:rsid w:val="00F77D0A"/>
    <w:rsid w:val="00F80A79"/>
    <w:rsid w:val="00F81225"/>
    <w:rsid w:val="00F8145B"/>
    <w:rsid w:val="00F81554"/>
    <w:rsid w:val="00F8174D"/>
    <w:rsid w:val="00F82091"/>
    <w:rsid w:val="00F82137"/>
    <w:rsid w:val="00F822B4"/>
    <w:rsid w:val="00F8282A"/>
    <w:rsid w:val="00F83278"/>
    <w:rsid w:val="00F83532"/>
    <w:rsid w:val="00F83EB4"/>
    <w:rsid w:val="00F849EC"/>
    <w:rsid w:val="00F84A36"/>
    <w:rsid w:val="00F84DE5"/>
    <w:rsid w:val="00F84E00"/>
    <w:rsid w:val="00F84F75"/>
    <w:rsid w:val="00F84FC0"/>
    <w:rsid w:val="00F853AE"/>
    <w:rsid w:val="00F8563B"/>
    <w:rsid w:val="00F85A0C"/>
    <w:rsid w:val="00F85AA2"/>
    <w:rsid w:val="00F85CA7"/>
    <w:rsid w:val="00F85E16"/>
    <w:rsid w:val="00F8603B"/>
    <w:rsid w:val="00F862DE"/>
    <w:rsid w:val="00F866DB"/>
    <w:rsid w:val="00F8700E"/>
    <w:rsid w:val="00F87076"/>
    <w:rsid w:val="00F872C2"/>
    <w:rsid w:val="00F874A8"/>
    <w:rsid w:val="00F876C2"/>
    <w:rsid w:val="00F8792E"/>
    <w:rsid w:val="00F87AAF"/>
    <w:rsid w:val="00F902B9"/>
    <w:rsid w:val="00F90520"/>
    <w:rsid w:val="00F9056D"/>
    <w:rsid w:val="00F907AC"/>
    <w:rsid w:val="00F90C56"/>
    <w:rsid w:val="00F91527"/>
    <w:rsid w:val="00F9182A"/>
    <w:rsid w:val="00F9187C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9BE"/>
    <w:rsid w:val="00F93BF8"/>
    <w:rsid w:val="00F93EA0"/>
    <w:rsid w:val="00F9456E"/>
    <w:rsid w:val="00F94962"/>
    <w:rsid w:val="00F95116"/>
    <w:rsid w:val="00F9587B"/>
    <w:rsid w:val="00F95E90"/>
    <w:rsid w:val="00F96398"/>
    <w:rsid w:val="00F96BC0"/>
    <w:rsid w:val="00F96CEB"/>
    <w:rsid w:val="00F96E32"/>
    <w:rsid w:val="00F9760C"/>
    <w:rsid w:val="00F97834"/>
    <w:rsid w:val="00F97A3D"/>
    <w:rsid w:val="00F97DD8"/>
    <w:rsid w:val="00F97F54"/>
    <w:rsid w:val="00FA066F"/>
    <w:rsid w:val="00FA06F8"/>
    <w:rsid w:val="00FA0C08"/>
    <w:rsid w:val="00FA1B90"/>
    <w:rsid w:val="00FA2377"/>
    <w:rsid w:val="00FA2527"/>
    <w:rsid w:val="00FA25A3"/>
    <w:rsid w:val="00FA26ED"/>
    <w:rsid w:val="00FA2F16"/>
    <w:rsid w:val="00FA33AF"/>
    <w:rsid w:val="00FA3526"/>
    <w:rsid w:val="00FA35C3"/>
    <w:rsid w:val="00FA3749"/>
    <w:rsid w:val="00FA3B9D"/>
    <w:rsid w:val="00FA4145"/>
    <w:rsid w:val="00FA416A"/>
    <w:rsid w:val="00FA4439"/>
    <w:rsid w:val="00FA47D8"/>
    <w:rsid w:val="00FA48F6"/>
    <w:rsid w:val="00FA4D02"/>
    <w:rsid w:val="00FA4D3C"/>
    <w:rsid w:val="00FA51F3"/>
    <w:rsid w:val="00FA5B4B"/>
    <w:rsid w:val="00FA5D75"/>
    <w:rsid w:val="00FA608E"/>
    <w:rsid w:val="00FA67C5"/>
    <w:rsid w:val="00FA6810"/>
    <w:rsid w:val="00FA7747"/>
    <w:rsid w:val="00FA7A05"/>
    <w:rsid w:val="00FA7CAE"/>
    <w:rsid w:val="00FA7F9D"/>
    <w:rsid w:val="00FB029E"/>
    <w:rsid w:val="00FB0309"/>
    <w:rsid w:val="00FB0322"/>
    <w:rsid w:val="00FB0417"/>
    <w:rsid w:val="00FB0745"/>
    <w:rsid w:val="00FB0FC9"/>
    <w:rsid w:val="00FB1860"/>
    <w:rsid w:val="00FB191E"/>
    <w:rsid w:val="00FB1A84"/>
    <w:rsid w:val="00FB1E30"/>
    <w:rsid w:val="00FB1FC8"/>
    <w:rsid w:val="00FB26DC"/>
    <w:rsid w:val="00FB2705"/>
    <w:rsid w:val="00FB2DDB"/>
    <w:rsid w:val="00FB2EBA"/>
    <w:rsid w:val="00FB3948"/>
    <w:rsid w:val="00FB3A62"/>
    <w:rsid w:val="00FB3D33"/>
    <w:rsid w:val="00FB416A"/>
    <w:rsid w:val="00FB4324"/>
    <w:rsid w:val="00FB483B"/>
    <w:rsid w:val="00FB486A"/>
    <w:rsid w:val="00FB4BD7"/>
    <w:rsid w:val="00FB4D56"/>
    <w:rsid w:val="00FB5806"/>
    <w:rsid w:val="00FB59A8"/>
    <w:rsid w:val="00FB5A28"/>
    <w:rsid w:val="00FB5CA2"/>
    <w:rsid w:val="00FB5D1F"/>
    <w:rsid w:val="00FB5D89"/>
    <w:rsid w:val="00FB5F83"/>
    <w:rsid w:val="00FB66C4"/>
    <w:rsid w:val="00FB6728"/>
    <w:rsid w:val="00FB6A9C"/>
    <w:rsid w:val="00FB6F33"/>
    <w:rsid w:val="00FB7013"/>
    <w:rsid w:val="00FB765B"/>
    <w:rsid w:val="00FB7A74"/>
    <w:rsid w:val="00FB7BBF"/>
    <w:rsid w:val="00FC0078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314A"/>
    <w:rsid w:val="00FC34BD"/>
    <w:rsid w:val="00FC3CA0"/>
    <w:rsid w:val="00FC4169"/>
    <w:rsid w:val="00FC4245"/>
    <w:rsid w:val="00FC4317"/>
    <w:rsid w:val="00FC449E"/>
    <w:rsid w:val="00FC4617"/>
    <w:rsid w:val="00FC48C9"/>
    <w:rsid w:val="00FC4A62"/>
    <w:rsid w:val="00FC5182"/>
    <w:rsid w:val="00FC578F"/>
    <w:rsid w:val="00FC598E"/>
    <w:rsid w:val="00FC626E"/>
    <w:rsid w:val="00FC6661"/>
    <w:rsid w:val="00FC74E0"/>
    <w:rsid w:val="00FC7540"/>
    <w:rsid w:val="00FC771A"/>
    <w:rsid w:val="00FC782E"/>
    <w:rsid w:val="00FC7A9E"/>
    <w:rsid w:val="00FC7BEC"/>
    <w:rsid w:val="00FD0300"/>
    <w:rsid w:val="00FD083E"/>
    <w:rsid w:val="00FD086A"/>
    <w:rsid w:val="00FD0DFD"/>
    <w:rsid w:val="00FD1064"/>
    <w:rsid w:val="00FD128F"/>
    <w:rsid w:val="00FD131D"/>
    <w:rsid w:val="00FD1657"/>
    <w:rsid w:val="00FD172B"/>
    <w:rsid w:val="00FD1DE1"/>
    <w:rsid w:val="00FD21AD"/>
    <w:rsid w:val="00FD2344"/>
    <w:rsid w:val="00FD2A8C"/>
    <w:rsid w:val="00FD2DFD"/>
    <w:rsid w:val="00FD2F12"/>
    <w:rsid w:val="00FD38DD"/>
    <w:rsid w:val="00FD3AAE"/>
    <w:rsid w:val="00FD4A56"/>
    <w:rsid w:val="00FD4C1F"/>
    <w:rsid w:val="00FD5DD2"/>
    <w:rsid w:val="00FD5DE9"/>
    <w:rsid w:val="00FD6102"/>
    <w:rsid w:val="00FD62F3"/>
    <w:rsid w:val="00FD7148"/>
    <w:rsid w:val="00FD7248"/>
    <w:rsid w:val="00FD7B14"/>
    <w:rsid w:val="00FD7C61"/>
    <w:rsid w:val="00FD7EE3"/>
    <w:rsid w:val="00FE062A"/>
    <w:rsid w:val="00FE10DB"/>
    <w:rsid w:val="00FE1240"/>
    <w:rsid w:val="00FE1812"/>
    <w:rsid w:val="00FE18E1"/>
    <w:rsid w:val="00FE191D"/>
    <w:rsid w:val="00FE19FF"/>
    <w:rsid w:val="00FE2385"/>
    <w:rsid w:val="00FE282D"/>
    <w:rsid w:val="00FE2B1B"/>
    <w:rsid w:val="00FE2E6D"/>
    <w:rsid w:val="00FE3512"/>
    <w:rsid w:val="00FE3694"/>
    <w:rsid w:val="00FE3958"/>
    <w:rsid w:val="00FE3AAC"/>
    <w:rsid w:val="00FE3B48"/>
    <w:rsid w:val="00FE3BCD"/>
    <w:rsid w:val="00FE3C22"/>
    <w:rsid w:val="00FE43EB"/>
    <w:rsid w:val="00FE4E5B"/>
    <w:rsid w:val="00FE4F74"/>
    <w:rsid w:val="00FE52EA"/>
    <w:rsid w:val="00FE542D"/>
    <w:rsid w:val="00FE58E8"/>
    <w:rsid w:val="00FE6123"/>
    <w:rsid w:val="00FE634C"/>
    <w:rsid w:val="00FE68A9"/>
    <w:rsid w:val="00FE6AF3"/>
    <w:rsid w:val="00FE7009"/>
    <w:rsid w:val="00FE71E1"/>
    <w:rsid w:val="00FE7511"/>
    <w:rsid w:val="00FE7940"/>
    <w:rsid w:val="00FE7B3F"/>
    <w:rsid w:val="00FE7E9F"/>
    <w:rsid w:val="00FF0171"/>
    <w:rsid w:val="00FF041F"/>
    <w:rsid w:val="00FF07AF"/>
    <w:rsid w:val="00FF098E"/>
    <w:rsid w:val="00FF09E9"/>
    <w:rsid w:val="00FF0E59"/>
    <w:rsid w:val="00FF0EDA"/>
    <w:rsid w:val="00FF0EEC"/>
    <w:rsid w:val="00FF16AC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42C3"/>
    <w:rsid w:val="00FF445B"/>
    <w:rsid w:val="00FF5313"/>
    <w:rsid w:val="00FF58C6"/>
    <w:rsid w:val="00FF599F"/>
    <w:rsid w:val="00FF5AF8"/>
    <w:rsid w:val="00FF5E98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221E"/>
    <w:pPr>
      <w:ind w:left="540" w:right="63"/>
    </w:pPr>
  </w:style>
  <w:style w:type="character" w:customStyle="1" w:styleId="AccPolicyalternativeChar">
    <w:name w:val="Acc Policy alternative Char"/>
    <w:link w:val="AccPolicyalternative"/>
    <w:locked/>
    <w:rsid w:val="004A221E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character" w:styleId="FootnoteReference">
    <w:name w:val="footnote reference"/>
    <w:uiPriority w:val="99"/>
    <w:semiHidden/>
    <w:unhideWhenUsed/>
    <w:rsid w:val="00660FDC"/>
    <w:rPr>
      <w:vertAlign w:val="superscript"/>
    </w:rPr>
  </w:style>
  <w:style w:type="character" w:customStyle="1" w:styleId="Heading8Char1">
    <w:name w:val="Heading 8 Char1"/>
    <w:semiHidden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221E"/>
    <w:pPr>
      <w:ind w:left="540" w:right="63"/>
    </w:pPr>
  </w:style>
  <w:style w:type="character" w:customStyle="1" w:styleId="AccPolicyalternativeChar">
    <w:name w:val="Acc Policy alternative Char"/>
    <w:link w:val="AccPolicyalternative"/>
    <w:locked/>
    <w:rsid w:val="004A221E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character" w:styleId="FootnoteReference">
    <w:name w:val="footnote reference"/>
    <w:uiPriority w:val="99"/>
    <w:semiHidden/>
    <w:unhideWhenUsed/>
    <w:rsid w:val="00660FDC"/>
    <w:rPr>
      <w:vertAlign w:val="superscript"/>
    </w:rPr>
  </w:style>
  <w:style w:type="character" w:customStyle="1" w:styleId="Heading8Char1">
    <w:name w:val="Heading 8 Char1"/>
    <w:semiHidden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E384F-6F0A-4E7A-B44B-50B833332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9</Pages>
  <Words>2232</Words>
  <Characters>12725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Kannika Phasuk</cp:lastModifiedBy>
  <cp:revision>2</cp:revision>
  <cp:lastPrinted>2021-02-18T11:52:00Z</cp:lastPrinted>
  <dcterms:created xsi:type="dcterms:W3CDTF">2021-02-24T09:34:00Z</dcterms:created>
  <dcterms:modified xsi:type="dcterms:W3CDTF">2021-02-24T09:34:00Z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